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E6484" w:rsidRPr="007929E5" w14:paraId="551A2FF2" w14:textId="77777777" w:rsidTr="00EB54B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68018C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95634073"/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26641210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83114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</w:tr>
      <w:tr w:rsidR="009E6484" w:rsidRPr="007929E5" w14:paraId="1F33CD55" w14:textId="77777777" w:rsidTr="00946652">
        <w:trPr>
          <w:trHeight w:val="218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7929E5" w14:paraId="3B62785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E2B22" w14:textId="7ED88540" w:rsidR="004A3147" w:rsidRPr="001F398E" w:rsidRDefault="00A301CB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B9977B" w14:textId="77777777" w:rsidR="004A3147" w:rsidRPr="001F398E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F54B9B" w14:textId="77777777" w:rsidR="004A3147" w:rsidRPr="001F398E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7929E5" w14:paraId="0DBC120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38A2A51B" w:rsidR="004A3147" w:rsidRPr="001F398E" w:rsidRDefault="00A301CB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34ED59" w14:textId="77777777" w:rsidR="004A3147" w:rsidRPr="001F398E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77777777" w:rsidR="004A3147" w:rsidRPr="001F398E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87ECE" w:rsidRPr="007929E5" w14:paraId="2B19693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BAAD3A" w14:textId="49F1F7CD" w:rsidR="00987ECE" w:rsidRPr="001F398E" w:rsidRDefault="00A301CB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944BB4" w14:textId="77777777" w:rsidR="00987ECE" w:rsidRPr="001F398E" w:rsidRDefault="00987EC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293D17" w14:textId="50662B9E" w:rsidR="00987ECE" w:rsidRPr="001F398E" w:rsidRDefault="00987EC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7EC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B003E3" w:rsidRPr="007929E5" w14:paraId="2BFB361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DDCE0A" w14:textId="4E6F952A" w:rsidR="00B003E3" w:rsidRPr="001F398E" w:rsidRDefault="00A301CB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361565" w14:textId="77777777" w:rsidR="00B003E3" w:rsidRPr="001F398E" w:rsidRDefault="00B003E3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FB3A3" w14:textId="7FAFBC8C" w:rsidR="00B003E3" w:rsidRPr="001F398E" w:rsidRDefault="00362B49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B003E3" w:rsidRPr="007929E5" w14:paraId="527139F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77AA74" w14:textId="583365E0" w:rsidR="00B003E3" w:rsidRPr="001F398E" w:rsidRDefault="00A301CB" w:rsidP="00B003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D32012" w14:textId="77777777" w:rsidR="00B003E3" w:rsidRPr="001F398E" w:rsidRDefault="00B003E3" w:rsidP="00B003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823D29" w14:textId="3B2F8DBD" w:rsidR="00B003E3" w:rsidRPr="001F398E" w:rsidRDefault="00ED5C99" w:rsidP="00B003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="00C435C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ED5C99" w:rsidRPr="007929E5" w14:paraId="35DED1D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C8A98B" w14:textId="2454FC66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1D0EEB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AD2038C" w14:textId="567B4D7A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5C99" w:rsidRPr="007929E5" w14:paraId="3C00586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0063C8" w14:textId="25450DE2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00B92A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CC3B01" w14:textId="76CBDD6A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D5C99" w:rsidRPr="007929E5" w14:paraId="29822B1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A88DA" w14:textId="05F6EC90" w:rsidR="00ED5C99" w:rsidRPr="001F398E" w:rsidRDefault="00115258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80DBCC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7D21B0" w14:textId="6AB0882C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5C99" w:rsidRPr="007929E5" w14:paraId="185C105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A114C" w14:textId="6A3F2873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765B3D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79709B5" w14:textId="69E7AD11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ED5C99" w:rsidRPr="007929E5" w14:paraId="747DAB5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A02927" w14:textId="35198A41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457828C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C383CB4" w14:textId="0B1CD471" w:rsidR="00ED5C99" w:rsidRPr="001F398E" w:rsidRDefault="00611294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</w:p>
        </w:tc>
      </w:tr>
      <w:tr w:rsidR="00ED5C99" w:rsidRPr="007929E5" w14:paraId="7649B2C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2D0FE4B3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AF46DAF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1129BD2D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</w:t>
            </w:r>
            <w:r w:rsidR="00C435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ย่อย</w:t>
            </w:r>
          </w:p>
        </w:tc>
      </w:tr>
      <w:tr w:rsidR="00ED5C99" w:rsidRPr="007929E5" w14:paraId="708A74C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14FA1BF3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06E2D2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0D7B676E" w:rsidR="00ED5C99" w:rsidRPr="001F398E" w:rsidRDefault="00C435CE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435C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696798" w:rsidRPr="007929E5" w14:paraId="01446E5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DA936" w14:textId="6B1FFC8E" w:rsidR="00696798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2217DB8" w14:textId="77777777" w:rsidR="00696798" w:rsidRPr="001F398E" w:rsidRDefault="00696798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E0D47C" w14:textId="75264239" w:rsidR="00696798" w:rsidRPr="001F398E" w:rsidRDefault="00696798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ED5C99" w:rsidRPr="007929E5" w14:paraId="4BA9A15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4B9BD" w14:textId="68AA4F90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63664F2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CB7739" w14:textId="008685C9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D5C99" w:rsidRPr="007929E5" w14:paraId="18491C1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7937" w14:textId="6CA5314E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42B1A50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0EB0" w14:textId="4AF421F0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9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ED5C99" w:rsidRPr="007929E5" w14:paraId="6E86878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738D0E" w14:textId="67C3D52F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9F74C71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C7CA5" w14:textId="6F78F89C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1F398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ED5C99" w:rsidRPr="007929E5" w14:paraId="1A23048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C6F033" w14:textId="592C95DA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5F9B290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441694" w14:textId="38A712EB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lang w:val="en-US" w:bidi="th-TH"/>
              </w:rPr>
            </w:pPr>
            <w:r w:rsidRPr="001F398E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ED5C99" w:rsidRPr="007929E5" w14:paraId="4D9D619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A850CF" w14:textId="1A1C46E3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15258" w:rsidRPr="001152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310238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2F0345" w14:textId="05F8C08D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398E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="0072288C" w:rsidRPr="001F39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</w:tr>
      <w:tr w:rsidR="00ED5C99" w:rsidRPr="007929E5" w14:paraId="54E36C2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F3FCA3" w14:textId="546D789B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22FE783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15CD7" w14:textId="6EE1FCD5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ED5C99" w:rsidRPr="007929E5" w14:paraId="2EC0AD7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0C8E97E8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EF102E2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0D41FE5E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ED5C99" w:rsidRPr="007929E5" w14:paraId="2E15C40A" w14:textId="77777777" w:rsidTr="00102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062AFC" w14:textId="509BB87E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7ABDBB6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18D0FA" w14:textId="0F1DD50B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9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ใบสำคัญแสดงสิทธิที่จะซื้อหุ้นสามัญ</w:t>
            </w:r>
          </w:p>
        </w:tc>
      </w:tr>
      <w:tr w:rsidR="00ED5C99" w:rsidRPr="007929E5" w14:paraId="251B67A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CC6436" w14:textId="73C42D8D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C2D3041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A0EFC6" w14:textId="35F0DD24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F398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="007D55EF" w:rsidRPr="001F398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ED5C99" w:rsidRPr="007929E5" w14:paraId="057B295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4B1A2" w14:textId="15708C1B" w:rsidR="00ED5C99" w:rsidRPr="001F398E" w:rsidRDefault="00673DB2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A301CB"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95F8C1D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EFC8B" w14:textId="0716F83A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1F39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D5C99" w:rsidRPr="007929E5" w14:paraId="5388902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ED4445" w14:textId="736E67BA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960F338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5F7140" w14:textId="2BA96680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F398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ED5C99" w:rsidRPr="007929E5" w14:paraId="7149406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6B9ED0F8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7893796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26E03470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39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D5C99" w:rsidRPr="007929E5" w14:paraId="65C879D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D0D952" w14:textId="603BD189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32DFE66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6034" w14:textId="258C1555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ED5C99" w:rsidRPr="007929E5" w14:paraId="1DFF383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59DDE4D2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6F15EDCA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42CDBC33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D5C99" w:rsidRPr="007929E5" w14:paraId="14FCAE5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3BB1C" w14:textId="07C0B75C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15258" w:rsidRPr="0011525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1DE880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D73B5" w14:textId="15D1FE21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39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D5C99" w:rsidRPr="007929E5" w14:paraId="2864C90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1C1C6C" w14:textId="78EFBA19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87B4CE7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420273" w14:textId="3A946F9A" w:rsidR="00ED5C99" w:rsidRPr="001F398E" w:rsidRDefault="00ED5C99" w:rsidP="00ED5C99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F39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ED5C99" w:rsidRPr="007929E5" w14:paraId="75A0583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80BD74" w14:textId="62863421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EF0CF8E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5727D8" w14:textId="32264DB8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D5C99" w:rsidRPr="007929E5" w14:paraId="0870CBA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1EFD56" w14:textId="52627459" w:rsidR="00ED5C99" w:rsidRPr="001F398E" w:rsidRDefault="00A301CB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4E9A7F4" w14:textId="77777777" w:rsidR="00ED5C99" w:rsidRPr="001F398E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DD2211" w14:textId="700F745C" w:rsidR="00ED5C99" w:rsidRPr="00BE6933" w:rsidRDefault="00ED5C99" w:rsidP="00BE69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98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E6933" w:rsidRPr="007929E5" w14:paraId="3BB9D9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8580E3" w14:textId="58194E69" w:rsidR="00BE6933" w:rsidRPr="00A301CB" w:rsidRDefault="00494960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0AE5817" w14:textId="77777777" w:rsidR="00BE6933" w:rsidRPr="001F398E" w:rsidRDefault="00BE6933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7612BE" w14:textId="3CA36A52" w:rsidR="00BE6933" w:rsidRPr="001F398E" w:rsidRDefault="003C2FE7" w:rsidP="00BE69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</w:tbl>
    <w:p w14:paraId="1D0744ED" w14:textId="67F06230" w:rsidR="0034567D" w:rsidRPr="001F398E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87090D">
        <w:rPr>
          <w:rFonts w:ascii="Angsana New" w:hAnsi="Angsana New"/>
          <w:sz w:val="30"/>
          <w:szCs w:val="30"/>
        </w:rPr>
        <w:br w:type="page"/>
      </w:r>
      <w:r w:rsidR="00235F64" w:rsidRPr="001F398E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AEC04FA" w14:textId="77777777" w:rsidR="0034567D" w:rsidRPr="001F398E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4F5CA78D" w:rsidR="0034567D" w:rsidRPr="001F398E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D81EFD" w:rsidRPr="001F398E">
        <w:rPr>
          <w:rFonts w:asciiTheme="minorHAnsi" w:hAnsiTheme="minorHAnsi" w:cstheme="minorHAnsi"/>
          <w:sz w:val="30"/>
          <w:szCs w:val="30"/>
          <w:cs/>
        </w:rPr>
        <w:t>นี้</w:t>
      </w:r>
      <w:r w:rsidRPr="001F398E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1F398E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1F398E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1F398E">
        <w:rPr>
          <w:rFonts w:asciiTheme="minorHAnsi" w:hAnsiTheme="minorHAnsi" w:cstheme="minorHAnsi"/>
          <w:sz w:val="30"/>
          <w:szCs w:val="30"/>
          <w:cs/>
        </w:rPr>
        <w:t>คณะ</w:t>
      </w:r>
      <w:r w:rsidRPr="001F398E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156D54" w:rsidRPr="001F398E">
        <w:rPr>
          <w:rFonts w:asciiTheme="minorHAnsi" w:hAnsiTheme="minorHAnsi" w:cstheme="minorHAnsi"/>
          <w:sz w:val="30"/>
          <w:szCs w:val="30"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</w:rPr>
        <w:t>2</w:t>
      </w:r>
      <w:r w:rsidR="00115258" w:rsidRPr="00115258">
        <w:rPr>
          <w:rFonts w:asciiTheme="minorHAnsi" w:hAnsiTheme="minorHAnsi" w:cstheme="minorHAnsi"/>
          <w:sz w:val="30"/>
          <w:szCs w:val="30"/>
        </w:rPr>
        <w:t>8</w:t>
      </w:r>
      <w:r w:rsidR="002F4E58" w:rsidRPr="001F398E">
        <w:rPr>
          <w:rFonts w:asciiTheme="minorHAnsi" w:hAnsiTheme="minorHAnsi" w:cstheme="minorHAnsi"/>
          <w:sz w:val="30"/>
          <w:szCs w:val="30"/>
        </w:rPr>
        <w:t xml:space="preserve"> </w:t>
      </w:r>
      <w:r w:rsidR="002F4E58" w:rsidRPr="001F398E">
        <w:rPr>
          <w:rFonts w:asciiTheme="minorHAnsi" w:hAnsiTheme="minorHAnsi" w:cstheme="minorHAnsi" w:hint="cs"/>
          <w:sz w:val="30"/>
          <w:szCs w:val="30"/>
          <w:cs/>
        </w:rPr>
        <w:t xml:space="preserve">กุมภาพันธ์ </w:t>
      </w:r>
      <w:r w:rsidR="00A301CB" w:rsidRPr="00A301CB">
        <w:rPr>
          <w:rFonts w:asciiTheme="minorHAnsi" w:hAnsiTheme="minorHAnsi" w:cstheme="minorHAnsi"/>
          <w:sz w:val="30"/>
          <w:szCs w:val="30"/>
        </w:rPr>
        <w:t>256</w:t>
      </w:r>
      <w:r w:rsidR="00115258" w:rsidRPr="00115258">
        <w:rPr>
          <w:rFonts w:asciiTheme="minorHAnsi" w:hAnsiTheme="minorHAnsi" w:cstheme="minorHAnsi"/>
          <w:sz w:val="30"/>
          <w:szCs w:val="30"/>
        </w:rPr>
        <w:t>8</w:t>
      </w:r>
    </w:p>
    <w:p w14:paraId="6EE74339" w14:textId="77777777" w:rsidR="006763E8" w:rsidRPr="001F398E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90AE236" w14:textId="77777777" w:rsidR="0034567D" w:rsidRPr="001F398E" w:rsidRDefault="00107752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1F398E">
        <w:rPr>
          <w:rFonts w:asciiTheme="minorHAnsi" w:hAnsiTheme="minorHAnsi" w:cstheme="minorHAnsi"/>
          <w:b/>
          <w:bCs/>
          <w:cs/>
          <w:lang w:val="en-US"/>
        </w:rPr>
        <w:t>ข้อมูล</w:t>
      </w:r>
      <w:r w:rsidR="0034567D" w:rsidRPr="001F398E">
        <w:rPr>
          <w:rFonts w:asciiTheme="minorHAnsi" w:hAnsiTheme="minorHAnsi" w:cstheme="minorHAnsi"/>
          <w:b/>
          <w:bCs/>
          <w:cs/>
        </w:rPr>
        <w:t>ทั่วไป</w:t>
      </w:r>
    </w:p>
    <w:p w14:paraId="7194F8DF" w14:textId="77777777" w:rsidR="0034567D" w:rsidRPr="001F398E" w:rsidRDefault="0034567D" w:rsidP="002B1DB1">
      <w:pPr>
        <w:pStyle w:val="BodyText2"/>
        <w:rPr>
          <w:rFonts w:asciiTheme="minorHAnsi" w:hAnsiTheme="minorHAnsi" w:cstheme="minorHAnsi"/>
          <w:cs/>
        </w:rPr>
      </w:pPr>
    </w:p>
    <w:p w14:paraId="7B1C793F" w14:textId="6D2C272C" w:rsidR="00D12765" w:rsidRPr="001F398E" w:rsidRDefault="008129EF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Style w:val="PageNumber"/>
          <w:rFonts w:asciiTheme="minorHAnsi" w:hAnsiTheme="minorHAnsi"/>
          <w:sz w:val="30"/>
          <w:szCs w:val="30"/>
          <w:cs/>
        </w:rPr>
        <w:t>บริษัท สบาย เทคโนโลยี จำกัด (มหาชน)</w:t>
      </w:r>
      <w:r w:rsidR="002677F1" w:rsidRPr="001F398E">
        <w:rPr>
          <w:rStyle w:val="PageNumber"/>
          <w:rFonts w:asciiTheme="minorHAnsi" w:hAnsiTheme="minorHAnsi" w:cstheme="minorHAnsi"/>
          <w:sz w:val="30"/>
          <w:szCs w:val="30"/>
        </w:rPr>
        <w:t xml:space="preserve"> </w:t>
      </w:r>
      <w:r w:rsidR="00FF5466" w:rsidRPr="001F398E">
        <w:rPr>
          <w:rStyle w:val="PageNumber"/>
          <w:rFonts w:asciiTheme="minorHAnsi" w:hAnsiTheme="minorHAnsi" w:cstheme="minorHAnsi"/>
          <w:sz w:val="30"/>
          <w:szCs w:val="30"/>
        </w:rPr>
        <w:t>(</w:t>
      </w:r>
      <w:r w:rsidR="00D12765" w:rsidRPr="001F398E">
        <w:rPr>
          <w:rStyle w:val="PageNumber"/>
          <w:rFonts w:asciiTheme="minorHAnsi" w:hAnsiTheme="minorHAnsi" w:cstheme="minorHAnsi"/>
          <w:sz w:val="30"/>
          <w:szCs w:val="30"/>
        </w:rPr>
        <w:t>“</w:t>
      </w:r>
      <w:r w:rsidR="00D12765" w:rsidRPr="001F398E">
        <w:rPr>
          <w:rStyle w:val="PageNumber"/>
          <w:rFonts w:asciiTheme="minorHAnsi" w:hAnsiTheme="minorHAnsi" w:cstheme="minorHAnsi"/>
          <w:sz w:val="30"/>
          <w:szCs w:val="30"/>
          <w:cs/>
        </w:rPr>
        <w:t>บริษัท</w:t>
      </w:r>
      <w:r w:rsidR="00D12765" w:rsidRPr="001F398E">
        <w:rPr>
          <w:rStyle w:val="PageNumber"/>
          <w:rFonts w:asciiTheme="minorHAnsi" w:hAnsiTheme="minorHAnsi" w:cstheme="minorHAnsi"/>
          <w:sz w:val="30"/>
          <w:szCs w:val="30"/>
        </w:rPr>
        <w:t>”</w:t>
      </w:r>
      <w:r w:rsidR="00FF5466" w:rsidRPr="001F398E">
        <w:rPr>
          <w:rStyle w:val="PageNumber"/>
          <w:rFonts w:asciiTheme="minorHAnsi" w:hAnsiTheme="minorHAnsi" w:cstheme="minorHAnsi"/>
          <w:sz w:val="30"/>
          <w:szCs w:val="30"/>
        </w:rPr>
        <w:t>)</w:t>
      </w:r>
      <w:r w:rsidR="00D12765" w:rsidRPr="001F398E">
        <w:rPr>
          <w:rStyle w:val="PageNumber"/>
          <w:rFonts w:asciiTheme="minorHAnsi" w:hAnsiTheme="minorHAnsi" w:cstheme="minorHAnsi"/>
          <w:sz w:val="30"/>
          <w:szCs w:val="30"/>
        </w:rPr>
        <w:t xml:space="preserve"> </w:t>
      </w:r>
      <w:r w:rsidR="002D702A" w:rsidRPr="001F398E">
        <w:rPr>
          <w:rFonts w:asciiTheme="minorHAnsi" w:hAnsiTheme="minorHAnsi" w:cstheme="minorHAnsi"/>
          <w:spacing w:val="-4"/>
          <w:sz w:val="30"/>
          <w:szCs w:val="30"/>
          <w:cs/>
        </w:rPr>
        <w:t>เป็นนิต</w:t>
      </w:r>
      <w:r w:rsidR="007676BC" w:rsidRPr="001F398E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ิบุคคลที่จัดตั้งขึ้นในประเทศไทย </w:t>
      </w:r>
      <w:r w:rsidR="0025480D" w:rsidRPr="001F398E">
        <w:rPr>
          <w:rFonts w:asciiTheme="minorHAnsi" w:hAnsiTheme="minorHAnsi"/>
          <w:spacing w:val="-4"/>
          <w:sz w:val="30"/>
          <w:szCs w:val="30"/>
          <w:cs/>
        </w:rPr>
        <w:t>และจดทะเบียนกับ</w:t>
      </w:r>
      <w:r w:rsidR="0025480D" w:rsidRPr="001F398E">
        <w:rPr>
          <w:rFonts w:asciiTheme="minorHAnsi" w:hAnsiTheme="minorHAnsi"/>
          <w:spacing w:val="-4"/>
          <w:sz w:val="30"/>
          <w:szCs w:val="30"/>
        </w:rPr>
        <w:t xml:space="preserve">  </w:t>
      </w:r>
      <w:r w:rsidR="0025480D" w:rsidRPr="001F398E">
        <w:rPr>
          <w:rFonts w:asciiTheme="minorHAnsi" w:hAnsiTheme="minorHAnsi"/>
          <w:spacing w:val="-4"/>
          <w:sz w:val="30"/>
          <w:szCs w:val="30"/>
          <w:cs/>
        </w:rPr>
        <w:t>ตลาดหลักทรัพย์แห่งประเทศไทยเมื่อ</w:t>
      </w:r>
      <w:r w:rsidR="0025480D" w:rsidRPr="001F398E">
        <w:rPr>
          <w:rFonts w:asciiTheme="minorHAnsi" w:hAnsiTheme="minorHAnsi" w:hint="cs"/>
          <w:spacing w:val="-4"/>
          <w:sz w:val="30"/>
          <w:szCs w:val="30"/>
          <w:cs/>
        </w:rPr>
        <w:t xml:space="preserve">พฤศจิกายน </w:t>
      </w:r>
      <w:r w:rsidR="00BD4ED7">
        <w:rPr>
          <w:rFonts w:asciiTheme="minorHAnsi" w:hAnsiTheme="minorHAnsi"/>
          <w:spacing w:val="-4"/>
          <w:sz w:val="30"/>
          <w:szCs w:val="30"/>
        </w:rPr>
        <w:t>2563</w:t>
      </w:r>
      <w:r w:rsidR="0025480D" w:rsidRPr="001F398E">
        <w:rPr>
          <w:rFonts w:asciiTheme="minorHAnsi" w:hAnsiTheme="minorHAnsi"/>
          <w:spacing w:val="-4"/>
          <w:sz w:val="30"/>
          <w:szCs w:val="30"/>
        </w:rPr>
        <w:t xml:space="preserve"> </w:t>
      </w:r>
      <w:r w:rsidR="00C53464" w:rsidRPr="001F398E">
        <w:rPr>
          <w:rFonts w:asciiTheme="minorHAnsi" w:hAnsiTheme="minorHAnsi" w:cstheme="minorHAnsi" w:hint="cs"/>
          <w:spacing w:val="-4"/>
          <w:sz w:val="30"/>
          <w:szCs w:val="30"/>
          <w:cs/>
        </w:rPr>
        <w:t>โดย</w:t>
      </w:r>
      <w:r w:rsidR="002D702A" w:rsidRPr="001F398E">
        <w:rPr>
          <w:rFonts w:asciiTheme="minorHAnsi" w:hAnsiTheme="minorHAnsi" w:cstheme="minorHAnsi"/>
          <w:spacing w:val="-4"/>
          <w:sz w:val="30"/>
          <w:szCs w:val="30"/>
          <w:cs/>
        </w:rPr>
        <w:t>มี</w:t>
      </w:r>
      <w:r w:rsidR="002677F1" w:rsidRPr="001F398E">
        <w:rPr>
          <w:rFonts w:asciiTheme="minorHAnsi" w:hAnsiTheme="minorHAnsi" w:cstheme="minorHAnsi"/>
          <w:spacing w:val="-4"/>
          <w:sz w:val="30"/>
          <w:szCs w:val="30"/>
          <w:cs/>
        </w:rPr>
        <w:t>ที่อยู่</w:t>
      </w:r>
      <w:r w:rsidR="002D702A" w:rsidRPr="001F398E">
        <w:rPr>
          <w:rFonts w:asciiTheme="minorHAnsi" w:hAnsiTheme="minorHAnsi" w:cstheme="minorHAnsi"/>
          <w:spacing w:val="-4"/>
          <w:sz w:val="30"/>
          <w:szCs w:val="30"/>
          <w:cs/>
        </w:rPr>
        <w:t>จดทะเบียน</w:t>
      </w:r>
      <w:r w:rsidRPr="001F398E">
        <w:rPr>
          <w:rFonts w:asciiTheme="minorHAnsi" w:hAnsiTheme="minorHAnsi" w:cstheme="minorHAnsi" w:hint="cs"/>
          <w:spacing w:val="-4"/>
          <w:sz w:val="30"/>
          <w:szCs w:val="30"/>
          <w:cs/>
        </w:rPr>
        <w:t>ของบริษัท</w:t>
      </w:r>
      <w:r w:rsidR="002D702A" w:rsidRPr="001F398E">
        <w:rPr>
          <w:rFonts w:asciiTheme="minorHAnsi" w:hAnsiTheme="minorHAnsi" w:cstheme="minorHAnsi"/>
          <w:spacing w:val="-4"/>
          <w:sz w:val="30"/>
          <w:szCs w:val="30"/>
          <w:cs/>
        </w:rPr>
        <w:t>ตั้งอยู่เลขที่</w:t>
      </w:r>
      <w:r w:rsidR="002D702A" w:rsidRPr="001F398E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="00A301CB" w:rsidRPr="00A301CB">
        <w:rPr>
          <w:rFonts w:asciiTheme="minorHAnsi" w:hAnsiTheme="minorHAnsi" w:cstheme="minorHAnsi"/>
          <w:spacing w:val="-4"/>
          <w:sz w:val="30"/>
          <w:szCs w:val="30"/>
        </w:rPr>
        <w:t>230</w:t>
      </w:r>
      <w:r w:rsidR="00611294">
        <w:rPr>
          <w:rFonts w:asciiTheme="minorHAnsi" w:hAnsiTheme="minorHAnsi" w:cstheme="minorHAnsi"/>
          <w:spacing w:val="-4"/>
          <w:sz w:val="30"/>
          <w:szCs w:val="30"/>
          <w:cs/>
        </w:rPr>
        <w:br/>
      </w:r>
      <w:r w:rsidR="007F6B2D" w:rsidRPr="001F398E">
        <w:rPr>
          <w:rFonts w:asciiTheme="minorHAnsi" w:hAnsiTheme="minorHAnsi" w:cstheme="minorHAnsi"/>
          <w:spacing w:val="-4"/>
          <w:sz w:val="30"/>
          <w:szCs w:val="30"/>
          <w:cs/>
        </w:rPr>
        <w:t>ถนนบาง</w:t>
      </w:r>
      <w:r w:rsidR="007F6B2D" w:rsidRPr="001F398E">
        <w:rPr>
          <w:rFonts w:asciiTheme="minorHAnsi" w:hAnsiTheme="minorHAnsi" w:cstheme="minorHAnsi"/>
          <w:sz w:val="30"/>
          <w:szCs w:val="30"/>
          <w:cs/>
        </w:rPr>
        <w:t>ขุนเทียน</w:t>
      </w:r>
      <w:r w:rsidR="007F6B2D" w:rsidRPr="001F398E">
        <w:rPr>
          <w:rFonts w:asciiTheme="minorHAnsi" w:hAnsiTheme="minorHAnsi" w:cstheme="minorHAnsi"/>
          <w:sz w:val="30"/>
          <w:szCs w:val="30"/>
        </w:rPr>
        <w:t>-</w:t>
      </w:r>
      <w:r w:rsidR="007F6B2D" w:rsidRPr="001F398E">
        <w:rPr>
          <w:rFonts w:asciiTheme="minorHAnsi" w:hAnsiTheme="minorHAnsi" w:cstheme="minorHAnsi"/>
          <w:sz w:val="30"/>
          <w:szCs w:val="30"/>
          <w:cs/>
        </w:rPr>
        <w:t xml:space="preserve">ชายทะเล </w:t>
      </w:r>
      <w:r w:rsidR="00F30F2B" w:rsidRPr="001F398E">
        <w:rPr>
          <w:rFonts w:asciiTheme="minorHAnsi" w:hAnsiTheme="minorHAnsi" w:cstheme="minorHAnsi"/>
          <w:sz w:val="30"/>
          <w:szCs w:val="30"/>
          <w:cs/>
        </w:rPr>
        <w:t xml:space="preserve">แขวงแสมดำ </w:t>
      </w:r>
      <w:r w:rsidR="00D02E6C" w:rsidRPr="001F398E">
        <w:rPr>
          <w:rFonts w:asciiTheme="minorHAnsi" w:hAnsiTheme="minorHAnsi" w:cstheme="minorHAnsi"/>
          <w:sz w:val="30"/>
          <w:szCs w:val="30"/>
          <w:cs/>
        </w:rPr>
        <w:t>เขตบางขุนเทียน กรุงเทพมหานคร</w:t>
      </w:r>
    </w:p>
    <w:p w14:paraId="0E645802" w14:textId="77777777" w:rsidR="00495AB9" w:rsidRPr="001F398E" w:rsidRDefault="00495AB9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8B599E2" w14:textId="12E132B0" w:rsidR="00FF7047" w:rsidRPr="00DA0098" w:rsidRDefault="00DB3310" w:rsidP="00992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  <w:cs/>
        </w:rPr>
      </w:pPr>
      <w:r w:rsidRPr="00DA0098">
        <w:rPr>
          <w:rFonts w:asciiTheme="minorHAnsi" w:hAnsiTheme="minorHAnsi"/>
          <w:sz w:val="30"/>
          <w:szCs w:val="30"/>
          <w:cs/>
        </w:rPr>
        <w:t>ผู้ถือหุ้นรายใหญ่</w:t>
      </w:r>
      <w:r w:rsidR="00CF7C54" w:rsidRPr="00DA0098">
        <w:rPr>
          <w:rFonts w:asciiTheme="minorHAnsi" w:hAnsiTheme="minorHAnsi" w:hint="cs"/>
          <w:sz w:val="30"/>
          <w:szCs w:val="30"/>
          <w:cs/>
        </w:rPr>
        <w:t>ในระหว่างปีได้แก่</w:t>
      </w:r>
      <w:r w:rsidR="002A1032" w:rsidRPr="00DA0098">
        <w:rPr>
          <w:rFonts w:asciiTheme="minorHAnsi" w:hAnsiTheme="minorHAnsi"/>
          <w:sz w:val="30"/>
          <w:szCs w:val="30"/>
        </w:rPr>
        <w:t xml:space="preserve"> </w:t>
      </w:r>
      <w:r w:rsidR="00F63E76" w:rsidRPr="00DA0098">
        <w:rPr>
          <w:rFonts w:asciiTheme="minorHAnsi" w:hAnsiTheme="minorHAnsi" w:hint="cs"/>
          <w:sz w:val="30"/>
          <w:szCs w:val="30"/>
          <w:cs/>
        </w:rPr>
        <w:t>บริษัท</w:t>
      </w:r>
      <w:r w:rsidRPr="00DA0098">
        <w:rPr>
          <w:rFonts w:asciiTheme="minorHAnsi" w:hAnsiTheme="minorHAnsi"/>
          <w:sz w:val="30"/>
          <w:szCs w:val="30"/>
          <w:cs/>
        </w:rPr>
        <w:t xml:space="preserve"> </w:t>
      </w:r>
      <w:r w:rsidR="00F63E76" w:rsidRPr="00DA0098">
        <w:rPr>
          <w:rFonts w:asciiTheme="minorHAnsi" w:hAnsiTheme="minorHAnsi" w:hint="cs"/>
          <w:sz w:val="30"/>
          <w:szCs w:val="30"/>
          <w:cs/>
        </w:rPr>
        <w:t xml:space="preserve">โฮลดิ้ง แอลโค จำกัด </w:t>
      </w:r>
      <w:r w:rsidRPr="00DA0098">
        <w:rPr>
          <w:rFonts w:asciiTheme="minorHAnsi" w:hAnsiTheme="minorHAnsi"/>
          <w:sz w:val="30"/>
          <w:szCs w:val="30"/>
          <w:cs/>
        </w:rPr>
        <w:t xml:space="preserve">(ถือหุ้นร้อยละ </w:t>
      </w:r>
      <w:r w:rsidR="00A301CB" w:rsidRPr="00A301CB">
        <w:rPr>
          <w:rFonts w:asciiTheme="minorHAnsi" w:hAnsiTheme="minorHAnsi"/>
          <w:sz w:val="30"/>
          <w:szCs w:val="30"/>
        </w:rPr>
        <w:t>14</w:t>
      </w:r>
      <w:r w:rsidR="00F63E76" w:rsidRPr="00DA0098">
        <w:rPr>
          <w:rFonts w:asciiTheme="minorHAnsi" w:hAnsiTheme="minorHAnsi"/>
          <w:sz w:val="30"/>
          <w:szCs w:val="30"/>
        </w:rPr>
        <w:t>.</w:t>
      </w:r>
      <w:r w:rsidR="00115258" w:rsidRPr="00115258">
        <w:rPr>
          <w:rFonts w:asciiTheme="minorHAnsi" w:hAnsiTheme="minorHAnsi"/>
          <w:sz w:val="30"/>
          <w:szCs w:val="30"/>
        </w:rPr>
        <w:t>8</w:t>
      </w:r>
      <w:r w:rsidR="00A301CB" w:rsidRPr="00A301CB">
        <w:rPr>
          <w:rFonts w:asciiTheme="minorHAnsi" w:hAnsiTheme="minorHAnsi"/>
          <w:sz w:val="30"/>
          <w:szCs w:val="30"/>
        </w:rPr>
        <w:t>0</w:t>
      </w:r>
      <w:r w:rsidRPr="00DA0098">
        <w:rPr>
          <w:rFonts w:asciiTheme="minorHAnsi" w:hAnsiTheme="minorHAnsi"/>
          <w:sz w:val="30"/>
          <w:szCs w:val="30"/>
          <w:cs/>
        </w:rPr>
        <w:t>)</w:t>
      </w:r>
      <w:r w:rsidR="00D73241" w:rsidRPr="00DA0098">
        <w:rPr>
          <w:rFonts w:asciiTheme="minorHAnsi" w:hAnsiTheme="minorHAnsi" w:hint="cs"/>
          <w:sz w:val="30"/>
          <w:szCs w:val="30"/>
          <w:cs/>
        </w:rPr>
        <w:t xml:space="preserve"> </w:t>
      </w:r>
      <w:r w:rsidR="009929F7" w:rsidRPr="00DA0098">
        <w:rPr>
          <w:rFonts w:asciiTheme="majorBidi" w:hAnsiTheme="majorBidi" w:cstheme="majorBidi"/>
          <w:sz w:val="30"/>
          <w:szCs w:val="30"/>
          <w:cs/>
        </w:rPr>
        <w:t>ซึ่งบริษัทเป็นนิติบุคคลที่จัดตั้งขึ้นในประเทศไทย</w:t>
      </w:r>
      <w:r w:rsidR="009929F7" w:rsidRPr="00DA0098">
        <w:rPr>
          <w:rFonts w:asciiTheme="minorHAnsi" w:hAnsiTheme="minorHAnsi"/>
          <w:sz w:val="30"/>
          <w:szCs w:val="30"/>
        </w:rPr>
        <w:t xml:space="preserve"> </w:t>
      </w:r>
      <w:r w:rsidRPr="00DA0098">
        <w:rPr>
          <w:rFonts w:asciiTheme="minorHAnsi" w:hAnsiTheme="minorHAnsi"/>
          <w:sz w:val="30"/>
          <w:szCs w:val="30"/>
          <w:cs/>
        </w:rPr>
        <w:t>และ</w:t>
      </w:r>
      <w:r w:rsidR="002A1032" w:rsidRPr="00DA0098">
        <w:rPr>
          <w:rFonts w:asciiTheme="minorHAnsi" w:hAnsiTheme="minorHAnsi"/>
          <w:sz w:val="30"/>
          <w:szCs w:val="30"/>
        </w:rPr>
        <w:t xml:space="preserve"> </w:t>
      </w:r>
      <w:r w:rsidR="00F63E76" w:rsidRPr="00DA0098">
        <w:rPr>
          <w:rFonts w:asciiTheme="minorHAnsi" w:hAnsiTheme="minorHAnsi"/>
          <w:sz w:val="30"/>
          <w:szCs w:val="30"/>
        </w:rPr>
        <w:t xml:space="preserve">Insignia Holding Limited </w:t>
      </w:r>
      <w:r w:rsidRPr="00DA0098">
        <w:rPr>
          <w:rFonts w:asciiTheme="minorHAnsi" w:hAnsiTheme="minorHAnsi"/>
          <w:sz w:val="30"/>
          <w:szCs w:val="30"/>
          <w:cs/>
        </w:rPr>
        <w:t>(ถือหุ้นร้อยละ</w:t>
      </w:r>
      <w:r w:rsidRPr="00DA0098">
        <w:rPr>
          <w:rFonts w:asciiTheme="minorHAnsi" w:hAnsiTheme="minorHAnsi"/>
          <w:sz w:val="30"/>
          <w:szCs w:val="30"/>
        </w:rPr>
        <w:t xml:space="preserve"> </w:t>
      </w:r>
      <w:r w:rsidR="00A301CB" w:rsidRPr="00A301CB">
        <w:rPr>
          <w:rFonts w:asciiTheme="minorHAnsi" w:hAnsiTheme="minorHAnsi"/>
          <w:sz w:val="30"/>
          <w:szCs w:val="30"/>
        </w:rPr>
        <w:t>14</w:t>
      </w:r>
      <w:r w:rsidR="00F63E76" w:rsidRPr="00DA0098">
        <w:rPr>
          <w:rFonts w:asciiTheme="minorHAnsi" w:hAnsiTheme="minorHAnsi"/>
          <w:sz w:val="30"/>
          <w:szCs w:val="30"/>
        </w:rPr>
        <w:t>.</w:t>
      </w:r>
      <w:r w:rsidR="00A301CB" w:rsidRPr="00A301CB">
        <w:rPr>
          <w:rFonts w:asciiTheme="minorHAnsi" w:hAnsiTheme="minorHAnsi"/>
          <w:sz w:val="30"/>
          <w:szCs w:val="30"/>
        </w:rPr>
        <w:t>39</w:t>
      </w:r>
      <w:r w:rsidRPr="00DA0098">
        <w:rPr>
          <w:rFonts w:asciiTheme="minorHAnsi" w:hAnsiTheme="minorHAnsi"/>
          <w:sz w:val="30"/>
          <w:szCs w:val="30"/>
          <w:cs/>
        </w:rPr>
        <w:t>)</w:t>
      </w:r>
      <w:r w:rsidR="00F63E76" w:rsidRPr="00DA0098">
        <w:rPr>
          <w:rFonts w:asciiTheme="minorHAnsi" w:hAnsiTheme="minorHAnsi" w:hint="cs"/>
          <w:sz w:val="30"/>
          <w:szCs w:val="30"/>
          <w:cs/>
        </w:rPr>
        <w:t xml:space="preserve"> </w:t>
      </w:r>
      <w:r w:rsidR="00F63E76" w:rsidRPr="00DA0098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</w:t>
      </w:r>
      <w:r w:rsidR="002C6736" w:rsidRPr="00DA0098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282FAE" w:rsidRPr="00DA0098">
        <w:rPr>
          <w:rFonts w:asciiTheme="majorBidi" w:hAnsiTheme="majorBidi" w:cstheme="majorBidi" w:hint="cs"/>
          <w:sz w:val="30"/>
          <w:szCs w:val="30"/>
          <w:cs/>
        </w:rPr>
        <w:t>หมู่เกาะบริติชเวอร์จิน ประเทศ</w:t>
      </w:r>
      <w:r w:rsidR="009929F7" w:rsidRPr="00DA0098">
        <w:rPr>
          <w:rFonts w:asciiTheme="majorBidi" w:hAnsiTheme="majorBidi" w:cstheme="majorBidi" w:hint="cs"/>
          <w:sz w:val="30"/>
          <w:szCs w:val="30"/>
          <w:cs/>
        </w:rPr>
        <w:t>สหราชอาณาจักร</w:t>
      </w:r>
    </w:p>
    <w:p w14:paraId="0A6DE1DA" w14:textId="77777777" w:rsidR="00DB3310" w:rsidRPr="00DA0098" w:rsidRDefault="00DB3310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915B5D2" w14:textId="15CB42A9" w:rsidR="002D702A" w:rsidRPr="001F398E" w:rsidRDefault="00F71A41" w:rsidP="0012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DA0098">
        <w:rPr>
          <w:rFonts w:asciiTheme="minorHAnsi" w:hAnsiTheme="minorHAnsi"/>
          <w:sz w:val="30"/>
          <w:szCs w:val="30"/>
          <w:cs/>
        </w:rPr>
        <w:t>บริษัทดำเนินธุรกิจหลักเกี่ยวกับการให้บริการเติมเงินโทรศัพท์ระบบเติมเงินล่วงหน้าและรับชำระเงินทางอิเล็กทรอนิกส์ผ่านตู้เติมเงินอัตโนมัติ บริษัทย่อยดำเนินธุรกิจหลักเกี่ยวกับขายอาหารและเครื่องดื่มผ่าน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DA0098">
        <w:rPr>
          <w:rFonts w:asciiTheme="minorHAnsi" w:hAnsiTheme="minorHAnsi"/>
          <w:sz w:val="30"/>
          <w:szCs w:val="30"/>
          <w:cs/>
        </w:rPr>
        <w:t>เครื่องอัตโนมัติ บริหารจัดการศูนย์อาหาร</w:t>
      </w:r>
      <w:r w:rsidR="00461015" w:rsidRPr="00DA0098">
        <w:rPr>
          <w:rFonts w:asciiTheme="minorHAnsi" w:hAnsiTheme="minorHAnsi" w:hint="cs"/>
          <w:sz w:val="30"/>
          <w:szCs w:val="30"/>
          <w:cs/>
        </w:rPr>
        <w:t xml:space="preserve"> การให้บริการทางการเงิน</w:t>
      </w:r>
      <w:r w:rsidR="00461015" w:rsidRPr="000B517B">
        <w:rPr>
          <w:rFonts w:asciiTheme="minorHAnsi" w:hAnsiTheme="minorHAnsi" w:hint="cs"/>
          <w:sz w:val="30"/>
          <w:szCs w:val="30"/>
          <w:cs/>
        </w:rPr>
        <w:t>และสินเชื่อ ผลิตบัตรพลาสติก ขายแฟรนไชส์ในการให้บริการงานไปรษณีย์และขนส่งพัสดุ</w:t>
      </w:r>
      <w:r w:rsidR="009C5033" w:rsidRPr="000B517B">
        <w:rPr>
          <w:rFonts w:asciiTheme="minorHAnsi" w:hAnsiTheme="minorHAnsi"/>
          <w:sz w:val="30"/>
          <w:szCs w:val="30"/>
        </w:rPr>
        <w:t xml:space="preserve"> </w:t>
      </w:r>
      <w:r w:rsidR="004A7B91" w:rsidRPr="000B517B">
        <w:rPr>
          <w:rFonts w:asciiTheme="minorHAnsi" w:hAnsiTheme="minorHAnsi" w:hint="cs"/>
          <w:sz w:val="30"/>
          <w:szCs w:val="30"/>
          <w:cs/>
        </w:rPr>
        <w:t>บริการและพัฒนาระบบโอนสาย</w:t>
      </w:r>
      <w:r w:rsidR="004A7B91" w:rsidRPr="000B517B">
        <w:rPr>
          <w:rFonts w:asciiTheme="minorHAnsi" w:hAnsiTheme="minorHAnsi" w:hint="cs"/>
          <w:spacing w:val="-6"/>
          <w:sz w:val="30"/>
          <w:szCs w:val="30"/>
          <w:cs/>
        </w:rPr>
        <w:t xml:space="preserve">อัตโนมัติ </w:t>
      </w:r>
      <w:r w:rsidR="00646536" w:rsidRPr="000B517B">
        <w:rPr>
          <w:rFonts w:asciiTheme="minorHAnsi" w:hAnsiTheme="minorHAnsi"/>
          <w:spacing w:val="-6"/>
          <w:sz w:val="30"/>
          <w:szCs w:val="30"/>
          <w:cs/>
        </w:rPr>
        <w:t>บริการด้านคอนแทคเซ็นเตอร์</w:t>
      </w:r>
      <w:r w:rsidR="00646536" w:rsidRPr="000B517B">
        <w:rPr>
          <w:rFonts w:asciiTheme="minorHAnsi" w:hAnsiTheme="minorHAnsi"/>
          <w:spacing w:val="-6"/>
          <w:sz w:val="30"/>
          <w:szCs w:val="30"/>
        </w:rPr>
        <w:t xml:space="preserve"> </w:t>
      </w:r>
      <w:r w:rsidR="008048A3" w:rsidRPr="000B517B">
        <w:rPr>
          <w:rFonts w:asciiTheme="minorHAnsi" w:hAnsiTheme="minorHAnsi"/>
          <w:spacing w:val="-6"/>
          <w:sz w:val="30"/>
          <w:szCs w:val="30"/>
          <w:cs/>
        </w:rPr>
        <w:t>บริการเช่าตู้ล็อคเกอร์ ให้เช่าพื้นที่ขายของ และพื้นที่โฆษณา</w:t>
      </w:r>
      <w:r w:rsidR="008048A3" w:rsidRPr="000B517B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="0058257E" w:rsidRPr="000B517B">
        <w:rPr>
          <w:rFonts w:asciiTheme="minorHAnsi" w:hAnsiTheme="minorHAnsi" w:cstheme="minorHAnsi" w:hint="cs"/>
          <w:spacing w:val="-6"/>
          <w:sz w:val="30"/>
          <w:szCs w:val="30"/>
          <w:cs/>
        </w:rPr>
        <w:t>โดย</w:t>
      </w:r>
      <w:r w:rsidR="007F02F7" w:rsidRPr="000B517B">
        <w:rPr>
          <w:rFonts w:asciiTheme="minorHAnsi" w:hAnsiTheme="minorHAnsi" w:cstheme="minorHAnsi"/>
          <w:spacing w:val="-6"/>
          <w:sz w:val="30"/>
          <w:szCs w:val="30"/>
          <w:cs/>
        </w:rPr>
        <w:t>รายละเอียดของบริษัทย่อย</w:t>
      </w:r>
      <w:r w:rsidR="00130934" w:rsidRPr="000B517B">
        <w:rPr>
          <w:rFonts w:asciiTheme="minorHAnsi" w:hAnsiTheme="minorHAnsi" w:cstheme="minorHAnsi"/>
          <w:sz w:val="30"/>
          <w:szCs w:val="30"/>
        </w:rPr>
        <w:t xml:space="preserve"> </w:t>
      </w:r>
      <w:r w:rsidR="0077677C">
        <w:rPr>
          <w:rFonts w:asciiTheme="minorHAnsi" w:hAnsiTheme="minorHAnsi" w:cstheme="minorHAnsi" w:hint="cs"/>
          <w:sz w:val="30"/>
          <w:szCs w:val="30"/>
          <w:cs/>
        </w:rPr>
        <w:t>บริษัทร่วมและ</w:t>
      </w:r>
      <w:r w:rsidR="00081210">
        <w:rPr>
          <w:rFonts w:asciiTheme="minorHAnsi" w:hAnsiTheme="minorHAnsi" w:cstheme="minorHAnsi" w:hint="cs"/>
          <w:sz w:val="30"/>
          <w:szCs w:val="30"/>
          <w:cs/>
        </w:rPr>
        <w:t>การ</w:t>
      </w:r>
      <w:r w:rsidR="0077677C">
        <w:rPr>
          <w:rFonts w:asciiTheme="minorHAnsi" w:hAnsiTheme="minorHAnsi" w:cstheme="minorHAnsi" w:hint="cs"/>
          <w:sz w:val="30"/>
          <w:szCs w:val="30"/>
          <w:cs/>
        </w:rPr>
        <w:t xml:space="preserve">ร่วมค้า </w:t>
      </w:r>
      <w:r w:rsidR="007F02F7" w:rsidRPr="000B517B">
        <w:rPr>
          <w:rFonts w:asciiTheme="minorHAnsi" w:hAnsiTheme="minorHAnsi" w:cstheme="minorHAnsi"/>
          <w:sz w:val="30"/>
          <w:szCs w:val="30"/>
          <w:cs/>
        </w:rPr>
        <w:t xml:space="preserve">ณ วันที่ </w:t>
      </w:r>
      <w:r w:rsidR="00A301CB" w:rsidRPr="00A301CB">
        <w:rPr>
          <w:rFonts w:asciiTheme="minorHAnsi" w:hAnsiTheme="minorHAnsi" w:cstheme="minorHAnsi"/>
          <w:sz w:val="30"/>
          <w:szCs w:val="30"/>
        </w:rPr>
        <w:t>31</w:t>
      </w:r>
      <w:r w:rsidR="007F02F7" w:rsidRPr="000B517B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0B517B">
        <w:rPr>
          <w:rFonts w:asciiTheme="minorHAnsi" w:hAnsiTheme="minorHAnsi" w:cstheme="minorHAnsi"/>
          <w:sz w:val="30"/>
          <w:szCs w:val="30"/>
          <w:cs/>
        </w:rPr>
        <w:t xml:space="preserve">ธันวาคม </w:t>
      </w:r>
      <w:r w:rsidR="00A301CB" w:rsidRPr="00A301CB">
        <w:rPr>
          <w:rFonts w:asciiTheme="minorHAnsi" w:hAnsiTheme="minorHAnsi" w:cstheme="minorHAnsi"/>
          <w:sz w:val="30"/>
          <w:szCs w:val="30"/>
        </w:rPr>
        <w:t>2567</w:t>
      </w:r>
      <w:r w:rsidR="007F02F7" w:rsidRPr="000B517B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0B517B">
        <w:rPr>
          <w:rFonts w:asciiTheme="minorHAnsi" w:hAnsiTheme="minorHAnsi" w:cstheme="minorHAnsi"/>
          <w:sz w:val="30"/>
          <w:szCs w:val="30"/>
          <w:cs/>
        </w:rPr>
        <w:t>และ</w:t>
      </w:r>
      <w:r w:rsidR="007F02F7" w:rsidRPr="001F398E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</w:rPr>
        <w:t>2566</w:t>
      </w:r>
      <w:r w:rsidR="00ED4F5F" w:rsidRPr="001F398E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1F398E">
        <w:rPr>
          <w:rFonts w:asciiTheme="minorHAnsi" w:hAnsiTheme="minorHAnsi" w:cstheme="minorHAnsi"/>
          <w:sz w:val="30"/>
          <w:szCs w:val="30"/>
          <w:cs/>
        </w:rPr>
        <w:t xml:space="preserve">ได้เปิดเผยไว้ในหมายเหตุข้อ </w:t>
      </w:r>
      <w:r w:rsidR="00075DD1">
        <w:rPr>
          <w:rFonts w:asciiTheme="minorHAnsi" w:hAnsiTheme="minorHAnsi" w:cstheme="minorHAnsi"/>
          <w:sz w:val="30"/>
          <w:szCs w:val="30"/>
        </w:rPr>
        <w:t xml:space="preserve">11 </w:t>
      </w:r>
      <w:r w:rsidR="00075DD1">
        <w:rPr>
          <w:rFonts w:asciiTheme="minorHAnsi" w:hAnsiTheme="minorHAnsi" w:cstheme="minorHAnsi" w:hint="cs"/>
          <w:sz w:val="30"/>
          <w:szCs w:val="30"/>
          <w:cs/>
        </w:rPr>
        <w:t xml:space="preserve">และ </w:t>
      </w:r>
      <w:r w:rsidR="00A301CB" w:rsidRPr="00A301CB">
        <w:rPr>
          <w:rFonts w:asciiTheme="minorHAnsi" w:hAnsiTheme="minorHAnsi" w:cstheme="minorHAnsi"/>
          <w:sz w:val="30"/>
          <w:szCs w:val="30"/>
        </w:rPr>
        <w:t>1</w:t>
      </w:r>
      <w:r w:rsidR="0077677C">
        <w:rPr>
          <w:rFonts w:asciiTheme="minorHAnsi" w:hAnsiTheme="minorHAnsi" w:cstheme="minorHAnsi"/>
          <w:sz w:val="30"/>
          <w:szCs w:val="30"/>
        </w:rPr>
        <w:t>2</w:t>
      </w:r>
    </w:p>
    <w:p w14:paraId="0B55907C" w14:textId="77777777" w:rsidR="00FF7047" w:rsidRPr="001F398E" w:rsidRDefault="00FF7047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01711143" w14:textId="77777777" w:rsidR="0034567D" w:rsidRPr="001F398E" w:rsidRDefault="00235F64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1F398E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</w:p>
    <w:p w14:paraId="69AFD65C" w14:textId="77777777" w:rsidR="004F7D9E" w:rsidRPr="001F398E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9A95E8B" w14:textId="45A985AD" w:rsidR="007F02F7" w:rsidRPr="001F398E" w:rsidRDefault="000802CA" w:rsidP="00080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0802CA">
        <w:rPr>
          <w:rFonts w:asciiTheme="minorHAnsi" w:hAnsiTheme="minorHAns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Theme="minorHAnsi" w:hAnsiTheme="minorHAnsi" w:cstheme="minorHAnsi"/>
          <w:sz w:val="30"/>
          <w:szCs w:val="30"/>
        </w:rPr>
        <w:br/>
      </w:r>
      <w:r w:rsidRPr="000802CA">
        <w:rPr>
          <w:rFonts w:asciiTheme="minorHAnsi" w:hAnsiTheme="minorHAns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inorHAnsi" w:hAnsiTheme="minorHAnsi" w:cstheme="minorHAnsi"/>
          <w:sz w:val="30"/>
          <w:szCs w:val="30"/>
        </w:rPr>
        <w:br/>
      </w:r>
      <w:r w:rsidRPr="000802CA">
        <w:rPr>
          <w:rFonts w:asciiTheme="minorHAnsi" w:hAnsiTheme="minorHAns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>
        <w:rPr>
          <w:rFonts w:asciiTheme="minorHAnsi" w:hAnsiTheme="minorHAnsi"/>
          <w:sz w:val="30"/>
          <w:szCs w:val="30"/>
        </w:rPr>
        <w:t>4</w:t>
      </w:r>
      <w:r w:rsidRPr="000802CA">
        <w:rPr>
          <w:rFonts w:asciiTheme="minorHAnsi" w:hAnsiTheme="minorHAnsi"/>
          <w:sz w:val="30"/>
          <w:szCs w:val="30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739E1580" w14:textId="77777777" w:rsidR="000B517B" w:rsidRPr="001F398E" w:rsidRDefault="000B517B" w:rsidP="0099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z w:val="30"/>
          <w:szCs w:val="30"/>
        </w:rPr>
      </w:pPr>
    </w:p>
    <w:p w14:paraId="61A2BCDC" w14:textId="51081591" w:rsidR="000B517B" w:rsidRPr="001F398E" w:rsidRDefault="000802CA" w:rsidP="00D36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0802CA">
        <w:rPr>
          <w:rFonts w:asciiTheme="minorHAnsi" w:hAnsiTheme="minorHAns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>
        <w:rPr>
          <w:rFonts w:asciiTheme="minorHAnsi" w:hAnsiTheme="minorHAnsi"/>
          <w:sz w:val="30"/>
          <w:szCs w:val="30"/>
        </w:rPr>
        <w:br/>
      </w:r>
      <w:r w:rsidRPr="000802CA">
        <w:rPr>
          <w:rFonts w:asciiTheme="minorHAnsi" w:hAnsiTheme="minorHAnsi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6B09239F" w14:textId="768F4035" w:rsidR="009F1A49" w:rsidRPr="00370D71" w:rsidRDefault="009F1A49" w:rsidP="00370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0802CA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  <w:r w:rsidRPr="003606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8A87D7A" w14:textId="77777777" w:rsidR="009F1A49" w:rsidRDefault="009F1A49" w:rsidP="00370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2E28EC1" w14:textId="4865D326" w:rsidR="009F1A49" w:rsidRDefault="009F1A49" w:rsidP="009F1A49">
      <w:pPr>
        <w:pStyle w:val="BodyText2"/>
        <w:ind w:left="540"/>
        <w:rPr>
          <w:lang w:val="en-US"/>
        </w:rPr>
      </w:pPr>
      <w:r w:rsidRPr="00AC581D">
        <w:rPr>
          <w:cs/>
          <w:lang w:val="en-US"/>
        </w:rPr>
        <w:t>กลุ่มบริษัทและบริษัทมีผลการดำเนินงานขาดทุนสุทธิสำหรับ</w:t>
      </w:r>
      <w:r>
        <w:rPr>
          <w:rFonts w:hint="cs"/>
          <w:cs/>
          <w:lang w:val="en-US"/>
        </w:rPr>
        <w:t>ปี</w:t>
      </w:r>
      <w:r w:rsidRPr="00AC581D">
        <w:rPr>
          <w:cs/>
          <w:lang w:val="en-US"/>
        </w:rPr>
        <w:t xml:space="preserve">สิ้นสุดวันที่ </w:t>
      </w:r>
      <w:r>
        <w:rPr>
          <w:lang w:val="en-US"/>
        </w:rPr>
        <w:t>31</w:t>
      </w:r>
      <w:r w:rsidRPr="00AC581D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ธันวาคม</w:t>
      </w:r>
      <w:r w:rsidRPr="00AC581D">
        <w:rPr>
          <w:cs/>
          <w:lang w:val="en-US"/>
        </w:rPr>
        <w:t xml:space="preserve"> </w:t>
      </w:r>
      <w:r>
        <w:rPr>
          <w:lang w:val="en-US"/>
        </w:rPr>
        <w:t>2567</w:t>
      </w:r>
      <w:r w:rsidRPr="00AC581D">
        <w:rPr>
          <w:cs/>
          <w:lang w:val="en-US"/>
        </w:rPr>
        <w:t xml:space="preserve"> </w:t>
      </w:r>
      <w:r w:rsidR="00980292">
        <w:rPr>
          <w:rFonts w:hint="cs"/>
          <w:cs/>
          <w:lang w:val="en-US"/>
        </w:rPr>
        <w:t>เป็น</w:t>
      </w:r>
      <w:r w:rsidRPr="00AC581D">
        <w:rPr>
          <w:cs/>
          <w:lang w:val="en-US"/>
        </w:rPr>
        <w:t xml:space="preserve">จำนวนเงิน </w:t>
      </w:r>
      <w:r w:rsidR="003218D3">
        <w:rPr>
          <w:lang w:val="en-US"/>
        </w:rPr>
        <w:t>6</w:t>
      </w:r>
      <w:r>
        <w:rPr>
          <w:lang w:val="en-US"/>
        </w:rPr>
        <w:t>,</w:t>
      </w:r>
      <w:r w:rsidR="003218D3">
        <w:rPr>
          <w:lang w:val="en-US"/>
        </w:rPr>
        <w:t>823</w:t>
      </w:r>
      <w:r>
        <w:rPr>
          <w:lang w:val="en-US"/>
        </w:rPr>
        <w:t>.</w:t>
      </w:r>
      <w:r w:rsidR="003218D3">
        <w:rPr>
          <w:lang w:val="en-US"/>
        </w:rPr>
        <w:t>6</w:t>
      </w:r>
      <w:r w:rsidRPr="00AC581D">
        <w:rPr>
          <w:cs/>
          <w:lang w:val="en-US"/>
        </w:rPr>
        <w:t xml:space="preserve"> ล้านบาท และ </w:t>
      </w:r>
      <w:r w:rsidR="003218D3">
        <w:rPr>
          <w:lang w:val="en-US"/>
        </w:rPr>
        <w:t>8</w:t>
      </w:r>
      <w:r>
        <w:rPr>
          <w:lang w:val="en-US"/>
        </w:rPr>
        <w:t>,</w:t>
      </w:r>
      <w:r w:rsidR="003218D3">
        <w:rPr>
          <w:lang w:val="en-US"/>
        </w:rPr>
        <w:t>818</w:t>
      </w:r>
      <w:r>
        <w:rPr>
          <w:lang w:val="en-US"/>
        </w:rPr>
        <w:t>.</w:t>
      </w:r>
      <w:r w:rsidR="00DD4AF1">
        <w:rPr>
          <w:lang w:val="en-US"/>
        </w:rPr>
        <w:t>0</w:t>
      </w:r>
      <w:r w:rsidRPr="00AC581D">
        <w:rPr>
          <w:cs/>
          <w:lang w:val="en-US"/>
        </w:rPr>
        <w:t xml:space="preserve"> ล้านบาท ตามลำดับ </w:t>
      </w:r>
      <w:r w:rsidRPr="00D462F8">
        <w:rPr>
          <w:i/>
          <w:iCs/>
          <w:cs/>
        </w:rPr>
        <w:t>(</w:t>
      </w:r>
      <w:r>
        <w:rPr>
          <w:i/>
          <w:iCs/>
          <w:lang w:val="en-US"/>
        </w:rPr>
        <w:t>31</w:t>
      </w:r>
      <w:r w:rsidRPr="00D462F8">
        <w:rPr>
          <w:i/>
          <w:iCs/>
          <w:cs/>
        </w:rPr>
        <w:t xml:space="preserve"> </w:t>
      </w:r>
      <w:r>
        <w:rPr>
          <w:rFonts w:hint="cs"/>
          <w:i/>
          <w:iCs/>
          <w:cs/>
          <w:lang w:val="en-US"/>
        </w:rPr>
        <w:t>ธันวาคม</w:t>
      </w:r>
      <w:r w:rsidRPr="00D462F8">
        <w:rPr>
          <w:i/>
          <w:iCs/>
          <w:cs/>
        </w:rPr>
        <w:t xml:space="preserve"> </w:t>
      </w:r>
      <w:r>
        <w:rPr>
          <w:i/>
          <w:iCs/>
          <w:lang w:val="en-US"/>
        </w:rPr>
        <w:t>2566</w:t>
      </w:r>
      <w:r w:rsidRPr="00D462F8">
        <w:rPr>
          <w:i/>
          <w:iCs/>
          <w:cs/>
        </w:rPr>
        <w:t>:</w:t>
      </w:r>
      <w:r>
        <w:rPr>
          <w:rFonts w:hint="cs"/>
          <w:i/>
          <w:iCs/>
          <w:cs/>
        </w:rPr>
        <w:t xml:space="preserve"> ขาดทุนสุทธิ </w:t>
      </w:r>
      <w:r>
        <w:rPr>
          <w:i/>
          <w:iCs/>
          <w:lang w:val="en-US"/>
        </w:rPr>
        <w:t xml:space="preserve">317.3 </w:t>
      </w:r>
      <w:r>
        <w:rPr>
          <w:rFonts w:hint="cs"/>
          <w:i/>
          <w:iCs/>
          <w:cs/>
          <w:lang w:val="en-US"/>
        </w:rPr>
        <w:t xml:space="preserve">ล้านบาทและ </w:t>
      </w:r>
      <w:r>
        <w:rPr>
          <w:i/>
          <w:iCs/>
          <w:lang w:val="en-US"/>
        </w:rPr>
        <w:t xml:space="preserve">169.3 </w:t>
      </w:r>
      <w:r>
        <w:rPr>
          <w:rFonts w:hint="cs"/>
          <w:i/>
          <w:iCs/>
          <w:cs/>
          <w:lang w:val="en-US"/>
        </w:rPr>
        <w:t>ล้านบาท ตามลำดับ</w:t>
      </w:r>
      <w:r w:rsidRPr="00D462F8">
        <w:rPr>
          <w:i/>
          <w:iCs/>
          <w:cs/>
        </w:rPr>
        <w:t>)</w:t>
      </w:r>
      <w:r w:rsidRPr="00AC581D">
        <w:rPr>
          <w:cs/>
          <w:lang w:val="en-US"/>
        </w:rPr>
        <w:t xml:space="preserve"> และ ณ วันเดียวกัน กลุ่มบริษัทและบริษัทมีขาดทุนสะสมจำนวน </w:t>
      </w:r>
      <w:r>
        <w:rPr>
          <w:lang w:val="en-US"/>
        </w:rPr>
        <w:t>8,</w:t>
      </w:r>
      <w:r w:rsidR="003218D3">
        <w:rPr>
          <w:lang w:val="en-US"/>
        </w:rPr>
        <w:t>151</w:t>
      </w:r>
      <w:r>
        <w:rPr>
          <w:lang w:val="en-US"/>
        </w:rPr>
        <w:t>.</w:t>
      </w:r>
      <w:r w:rsidR="003218D3">
        <w:rPr>
          <w:lang w:val="en-US"/>
        </w:rPr>
        <w:t>8</w:t>
      </w:r>
      <w:r w:rsidRPr="00AC581D">
        <w:rPr>
          <w:cs/>
          <w:lang w:val="en-US"/>
        </w:rPr>
        <w:t xml:space="preserve"> ล้านบาทและ </w:t>
      </w:r>
      <w:r w:rsidR="003218D3">
        <w:rPr>
          <w:lang w:val="en-US"/>
        </w:rPr>
        <w:t>8</w:t>
      </w:r>
      <w:r>
        <w:rPr>
          <w:lang w:val="en-US"/>
        </w:rPr>
        <w:t>,</w:t>
      </w:r>
      <w:r w:rsidR="003218D3">
        <w:rPr>
          <w:lang w:val="en-US"/>
        </w:rPr>
        <w:t>928</w:t>
      </w:r>
      <w:r>
        <w:rPr>
          <w:lang w:val="en-US"/>
        </w:rPr>
        <w:t>.</w:t>
      </w:r>
      <w:r w:rsidR="0077677C">
        <w:rPr>
          <w:lang w:val="en-US"/>
        </w:rPr>
        <w:t>5</w:t>
      </w:r>
      <w:r w:rsidRPr="00AC581D">
        <w:rPr>
          <w:cs/>
          <w:lang w:val="en-US"/>
        </w:rPr>
        <w:t xml:space="preserve"> ล้านบาท ตามลำดับ </w:t>
      </w:r>
      <w:r w:rsidRPr="00D462F8">
        <w:rPr>
          <w:i/>
          <w:iCs/>
          <w:cs/>
        </w:rPr>
        <w:t>(</w:t>
      </w:r>
      <w:r w:rsidRPr="00D462F8">
        <w:rPr>
          <w:i/>
          <w:iCs/>
        </w:rPr>
        <w:t>31</w:t>
      </w:r>
      <w:r w:rsidRPr="00D462F8">
        <w:rPr>
          <w:i/>
          <w:iCs/>
          <w:cs/>
        </w:rPr>
        <w:t xml:space="preserve"> ธันวาคม </w:t>
      </w:r>
      <w:r w:rsidRPr="00D462F8">
        <w:rPr>
          <w:i/>
          <w:iCs/>
        </w:rPr>
        <w:t>2566</w:t>
      </w:r>
      <w:r w:rsidRPr="00D462F8">
        <w:rPr>
          <w:i/>
          <w:iCs/>
          <w:cs/>
        </w:rPr>
        <w:t xml:space="preserve"> : กลุ่มบริษัทมีขาดทุนสะสม </w:t>
      </w:r>
      <w:r w:rsidRPr="00D462F8">
        <w:rPr>
          <w:i/>
          <w:iCs/>
        </w:rPr>
        <w:t>739</w:t>
      </w:r>
      <w:r w:rsidRPr="00D462F8">
        <w:rPr>
          <w:i/>
          <w:iCs/>
          <w:cs/>
        </w:rPr>
        <w:t>.</w:t>
      </w:r>
      <w:r w:rsidRPr="00D462F8">
        <w:rPr>
          <w:i/>
          <w:iCs/>
        </w:rPr>
        <w:t>5</w:t>
      </w:r>
      <w:r w:rsidRPr="00D462F8">
        <w:rPr>
          <w:i/>
          <w:iCs/>
          <w:cs/>
        </w:rPr>
        <w:t xml:space="preserve"> ล้านบาท)</w:t>
      </w:r>
      <w:r w:rsidRPr="00AC581D">
        <w:rPr>
          <w:cs/>
          <w:lang w:val="en-US"/>
        </w:rPr>
        <w:t xml:space="preserve"> นอกจากนี้ กลุ่มบริษัทและบริษัทมีหนี้สินหมุนเวียนมากกว่าสินทรัพย์หมุนเวียนจำนวน </w:t>
      </w:r>
      <w:r w:rsidR="0077677C">
        <w:rPr>
          <w:lang w:val="en-US"/>
        </w:rPr>
        <w:t>714.6</w:t>
      </w:r>
      <w:r w:rsidRPr="00AC581D">
        <w:rPr>
          <w:cs/>
          <w:lang w:val="en-US"/>
        </w:rPr>
        <w:t xml:space="preserve"> ล้านบาท และ </w:t>
      </w:r>
      <w:r w:rsidR="0077677C">
        <w:rPr>
          <w:lang w:val="en-US"/>
        </w:rPr>
        <w:t>830.0</w:t>
      </w:r>
      <w:r w:rsidRPr="00AC581D">
        <w:rPr>
          <w:cs/>
          <w:lang w:val="en-US"/>
        </w:rPr>
        <w:t xml:space="preserve"> ล้านบาท ตามลำดับ</w:t>
      </w:r>
      <w:r w:rsidR="000802CA">
        <w:rPr>
          <w:lang w:val="en-US"/>
        </w:rPr>
        <w:br/>
      </w:r>
      <w:r w:rsidRPr="00D462F8">
        <w:rPr>
          <w:i/>
          <w:iCs/>
          <w:cs/>
        </w:rPr>
        <w:t>(</w:t>
      </w:r>
      <w:r w:rsidRPr="00D462F8">
        <w:rPr>
          <w:i/>
          <w:iCs/>
        </w:rPr>
        <w:t>31</w:t>
      </w:r>
      <w:r w:rsidRPr="00D462F8">
        <w:rPr>
          <w:i/>
          <w:iCs/>
          <w:cs/>
        </w:rPr>
        <w:t xml:space="preserve"> ธันวาคม </w:t>
      </w:r>
      <w:r w:rsidRPr="00D462F8">
        <w:rPr>
          <w:i/>
          <w:iCs/>
        </w:rPr>
        <w:t>2566</w:t>
      </w:r>
      <w:r w:rsidRPr="00D462F8">
        <w:rPr>
          <w:i/>
          <w:iCs/>
          <w:cs/>
        </w:rPr>
        <w:t xml:space="preserve"> : </w:t>
      </w:r>
      <w:r w:rsidR="00770249">
        <w:rPr>
          <w:i/>
          <w:iCs/>
          <w:lang w:val="en-US"/>
        </w:rPr>
        <w:t>1</w:t>
      </w:r>
      <w:r w:rsidRPr="00D462F8">
        <w:rPr>
          <w:i/>
          <w:iCs/>
        </w:rPr>
        <w:t>,594</w:t>
      </w:r>
      <w:r w:rsidRPr="00D462F8">
        <w:rPr>
          <w:i/>
          <w:iCs/>
          <w:cs/>
        </w:rPr>
        <w:t>.</w:t>
      </w:r>
      <w:r w:rsidRPr="00D462F8">
        <w:rPr>
          <w:i/>
          <w:iCs/>
        </w:rPr>
        <w:t>5</w:t>
      </w:r>
      <w:r w:rsidRPr="00D462F8">
        <w:rPr>
          <w:i/>
          <w:iCs/>
          <w:cs/>
        </w:rPr>
        <w:t xml:space="preserve"> ล้านบาท และ </w:t>
      </w:r>
      <w:r w:rsidRPr="00D462F8">
        <w:rPr>
          <w:i/>
          <w:iCs/>
        </w:rPr>
        <w:t>1,835</w:t>
      </w:r>
      <w:r w:rsidRPr="00D462F8">
        <w:rPr>
          <w:i/>
          <w:iCs/>
          <w:cs/>
        </w:rPr>
        <w:t>.</w:t>
      </w:r>
      <w:r w:rsidRPr="00D462F8">
        <w:rPr>
          <w:i/>
          <w:iCs/>
        </w:rPr>
        <w:t>3</w:t>
      </w:r>
      <w:r w:rsidRPr="00D462F8">
        <w:rPr>
          <w:i/>
          <w:iCs/>
          <w:cs/>
        </w:rPr>
        <w:t xml:space="preserve"> ล้านบาท ตามลำดับ)</w:t>
      </w:r>
      <w:r w:rsidRPr="00AC581D">
        <w:rPr>
          <w:cs/>
          <w:lang w:val="en-US"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88B6F5C" w14:textId="77777777" w:rsidR="009F1A49" w:rsidRDefault="009F1A49" w:rsidP="009F1A49">
      <w:pPr>
        <w:pStyle w:val="BodyText2"/>
        <w:ind w:left="540"/>
        <w:rPr>
          <w:lang w:val="en-US"/>
        </w:rPr>
      </w:pPr>
    </w:p>
    <w:p w14:paraId="783BEFD0" w14:textId="09520796" w:rsidR="009F1A49" w:rsidRDefault="00980292" w:rsidP="009F1A49">
      <w:pPr>
        <w:pStyle w:val="BodyText2"/>
        <w:ind w:left="540"/>
        <w:rPr>
          <w:rFonts w:asciiTheme="majorBidi" w:hAnsiTheme="majorBidi" w:cstheme="majorBidi"/>
          <w:lang w:val="en-US"/>
        </w:rPr>
      </w:pPr>
      <w:r w:rsidRPr="00980292">
        <w:rPr>
          <w:rFonts w:asciiTheme="majorBidi" w:hAnsiTheme="majorBidi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>2567</w:t>
      </w:r>
      <w:r w:rsidRPr="00980292">
        <w:rPr>
          <w:rFonts w:asciiTheme="majorBidi" w:hAnsiTheme="majorBidi"/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>
        <w:rPr>
          <w:rFonts w:asciiTheme="majorBidi" w:hAnsiTheme="majorBidi"/>
          <w:lang w:val="en-US"/>
        </w:rPr>
        <w:t>2567</w:t>
      </w:r>
      <w:r w:rsidRPr="00980292">
        <w:rPr>
          <w:rFonts w:asciiTheme="majorBidi" w:hAnsiTheme="majorBidi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ตามจำนวนและ/หรือกำหนดเวลาที่ระบุไว้ในสัญญากู้ยืมเงินกับสถาบันการเงินหลายแห่ง ณ วันที่ </w:t>
      </w:r>
      <w:r>
        <w:rPr>
          <w:rFonts w:asciiTheme="majorBidi" w:hAnsiTheme="majorBidi"/>
          <w:lang w:val="en-US"/>
        </w:rPr>
        <w:br/>
        <w:t>31</w:t>
      </w:r>
      <w:r w:rsidRPr="00980292">
        <w:rPr>
          <w:rFonts w:asciiTheme="majorBidi" w:hAnsiTheme="majorBidi"/>
          <w:cs/>
          <w:lang w:val="en-US"/>
        </w:rPr>
        <w:t xml:space="preserve"> ธันวาคม </w:t>
      </w:r>
      <w:r>
        <w:rPr>
          <w:rFonts w:asciiTheme="majorBidi" w:hAnsiTheme="majorBidi"/>
          <w:lang w:val="en-US"/>
        </w:rPr>
        <w:t>2567</w:t>
      </w:r>
      <w:r w:rsidRPr="00980292">
        <w:rPr>
          <w:rFonts w:asciiTheme="majorBidi" w:hAnsiTheme="majorBidi"/>
          <w:cs/>
          <w:lang w:val="en-US"/>
        </w:rPr>
        <w:t xml:space="preserve"> สถาบันการเงินแห่งหนึ่งได้ดำเนินการฟ้องบริษัทในคดีแพ่ง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 ตามที่กล่าวไว้ในหมายเหตุข้อ </w:t>
      </w:r>
      <w:r>
        <w:rPr>
          <w:rFonts w:asciiTheme="majorBidi" w:hAnsiTheme="majorBidi"/>
          <w:lang w:val="en-US"/>
        </w:rPr>
        <w:t>16</w:t>
      </w:r>
    </w:p>
    <w:p w14:paraId="2E6C0523" w14:textId="77777777" w:rsidR="009F1A49" w:rsidRDefault="009F1A49" w:rsidP="009F1A49">
      <w:pPr>
        <w:pStyle w:val="BodyText2"/>
        <w:rPr>
          <w:b/>
          <w:bCs/>
        </w:rPr>
      </w:pPr>
    </w:p>
    <w:p w14:paraId="010DCBE3" w14:textId="47C2191B" w:rsidR="009F1A49" w:rsidRDefault="00980292" w:rsidP="009F1A49">
      <w:pPr>
        <w:pStyle w:val="BodyText2"/>
        <w:ind w:left="540"/>
        <w:rPr>
          <w:cs/>
          <w:lang w:val="en-US"/>
        </w:rPr>
      </w:pPr>
      <w:r w:rsidRPr="00980292">
        <w:rPr>
          <w:cs/>
          <w:lang w:val="en-US"/>
        </w:rPr>
        <w:t>กลุ่มบริษัทและบริษัทมีการติดตามและบริหารจัดการสภาพคล่องอย่างใกล้ชิด ทั้งนี้ในระหว่างปีกลุ่มบริษัทและบริษัทได้ดำเนินการจัดการความเสี่ยงด้านสภาพคล่อง ดังต่อไปนี้</w:t>
      </w:r>
    </w:p>
    <w:p w14:paraId="09537179" w14:textId="0C69658B" w:rsidR="009F1A49" w:rsidRDefault="00980292" w:rsidP="002F7E05">
      <w:pPr>
        <w:pStyle w:val="BodyText2"/>
        <w:numPr>
          <w:ilvl w:val="0"/>
          <w:numId w:val="32"/>
        </w:numPr>
        <w:tabs>
          <w:tab w:val="num" w:pos="2077"/>
        </w:tabs>
        <w:ind w:left="880"/>
        <w:rPr>
          <w:lang w:val="en-US"/>
        </w:rPr>
      </w:pPr>
      <w:r w:rsidRPr="00980292">
        <w:rPr>
          <w:cs/>
          <w:lang w:val="en-US"/>
        </w:rPr>
        <w:t xml:space="preserve">การขอรับการอนุมัติขยายระยะเวลาของสัญญาวงเงินสินเชื่อจากสถาบันการเงินแห่งหนึ่งออกไปอีก </w:t>
      </w:r>
      <w:r>
        <w:rPr>
          <w:lang w:val="en-US"/>
        </w:rPr>
        <w:t>10</w:t>
      </w:r>
      <w:r w:rsidRPr="00980292">
        <w:rPr>
          <w:cs/>
          <w:lang w:val="en-US"/>
        </w:rPr>
        <w:t xml:space="preserve"> ปี โดยจะครบกำหนดสัญญาในเดือนกรกฎาคม </w:t>
      </w:r>
      <w:r>
        <w:rPr>
          <w:lang w:val="en-US"/>
        </w:rPr>
        <w:t>2577</w:t>
      </w:r>
      <w:r w:rsidRPr="00980292">
        <w:rPr>
          <w:cs/>
          <w:lang w:val="en-US"/>
        </w:rPr>
        <w:t xml:space="preserve"> บริษัทจะเริ่มชำระคืนเงินต้นในเดือนสิงหาคม </w:t>
      </w:r>
      <w:r>
        <w:rPr>
          <w:lang w:val="en-US"/>
        </w:rPr>
        <w:t>2569</w:t>
      </w:r>
      <w:r w:rsidRPr="00980292">
        <w:rPr>
          <w:cs/>
          <w:lang w:val="en-US"/>
        </w:rPr>
        <w:t xml:space="preserve"> ตามที่กล่าวไว้ในหมายเหตุข้อ </w:t>
      </w:r>
      <w:r>
        <w:rPr>
          <w:lang w:val="en-US"/>
        </w:rPr>
        <w:t>16</w:t>
      </w:r>
      <w:r w:rsidR="009F1A49">
        <w:rPr>
          <w:lang w:val="en-US"/>
        </w:rPr>
        <w:t xml:space="preserve"> </w:t>
      </w:r>
    </w:p>
    <w:p w14:paraId="6134F6AA" w14:textId="735B0913" w:rsidR="009F1A49" w:rsidRPr="00450395" w:rsidRDefault="00980292" w:rsidP="002F7E05">
      <w:pPr>
        <w:pStyle w:val="BodyText2"/>
        <w:numPr>
          <w:ilvl w:val="0"/>
          <w:numId w:val="32"/>
        </w:numPr>
        <w:tabs>
          <w:tab w:val="num" w:pos="2077"/>
        </w:tabs>
        <w:ind w:left="880"/>
        <w:rPr>
          <w:lang w:val="en-US"/>
        </w:rPr>
      </w:pPr>
      <w:r w:rsidRPr="00980292">
        <w:rPr>
          <w:rFonts w:asciiTheme="majorBidi" w:hAnsiTheme="majorBidi"/>
          <w:cs/>
          <w:lang w:val="en-US"/>
        </w:rPr>
        <w:t xml:space="preserve">การจัดการประชุมผู้ถือหุ้นกู้ครั้งที่ </w:t>
      </w:r>
      <w:r>
        <w:rPr>
          <w:rFonts w:asciiTheme="majorBidi" w:hAnsiTheme="majorBidi"/>
          <w:lang w:val="en-US"/>
        </w:rPr>
        <w:t>1/2567</w:t>
      </w:r>
      <w:r w:rsidRPr="00980292">
        <w:rPr>
          <w:rFonts w:asciiTheme="majorBidi" w:hAnsiTheme="majorBidi"/>
          <w:cs/>
          <w:lang w:val="en-US"/>
        </w:rPr>
        <w:t xml:space="preserve"> และครั้งที่ </w:t>
      </w:r>
      <w:r>
        <w:rPr>
          <w:rFonts w:asciiTheme="majorBidi" w:hAnsiTheme="majorBidi"/>
          <w:lang w:val="en-US"/>
        </w:rPr>
        <w:t>2/2567</w:t>
      </w:r>
      <w:r w:rsidRPr="00980292">
        <w:rPr>
          <w:rFonts w:asciiTheme="majorBidi" w:hAnsiTheme="majorBidi"/>
          <w:cs/>
          <w:lang w:val="en-US"/>
        </w:rPr>
        <w:t xml:space="preserve"> โดยที่ประชุมมีมติอนุมัติการแก้ไขเปลี่ยนแปลงวันครบกำหนดไถ่ถอนหุ้นกู้ สำหรับหุ้นกู้รุ่น </w:t>
      </w:r>
      <w:r w:rsidRPr="00980292">
        <w:rPr>
          <w:rFonts w:asciiTheme="majorBidi" w:hAnsiTheme="majorBidi" w:cstheme="majorBidi"/>
          <w:lang w:val="en-US"/>
        </w:rPr>
        <w:t>SABUY</w:t>
      </w:r>
      <w:r w:rsidRPr="00980292">
        <w:rPr>
          <w:rFonts w:asciiTheme="majorBidi" w:hAnsiTheme="majorBidi"/>
          <w:cs/>
          <w:lang w:val="en-US"/>
        </w:rPr>
        <w:t>24</w:t>
      </w:r>
      <w:r w:rsidRPr="00980292">
        <w:rPr>
          <w:rFonts w:asciiTheme="majorBidi" w:hAnsiTheme="majorBidi" w:cstheme="majorBidi"/>
          <w:lang w:val="en-US"/>
        </w:rPr>
        <w:t>DA SABUY</w:t>
      </w:r>
      <w:r w:rsidRPr="00980292">
        <w:rPr>
          <w:rFonts w:asciiTheme="majorBidi" w:hAnsiTheme="majorBidi"/>
          <w:cs/>
          <w:lang w:val="en-US"/>
        </w:rPr>
        <w:t>254</w:t>
      </w:r>
      <w:r w:rsidRPr="00980292">
        <w:rPr>
          <w:rFonts w:asciiTheme="majorBidi" w:hAnsiTheme="majorBidi" w:cstheme="majorBidi"/>
          <w:lang w:val="en-US"/>
        </w:rPr>
        <w:t>A SABUY</w:t>
      </w:r>
      <w:r w:rsidRPr="00980292">
        <w:rPr>
          <w:rFonts w:asciiTheme="majorBidi" w:hAnsiTheme="majorBidi"/>
          <w:cs/>
          <w:lang w:val="en-US"/>
        </w:rPr>
        <w:t>258</w:t>
      </w:r>
      <w:r w:rsidRPr="00980292">
        <w:rPr>
          <w:rFonts w:asciiTheme="majorBidi" w:hAnsiTheme="majorBidi" w:cstheme="majorBidi"/>
          <w:lang w:val="en-US"/>
        </w:rPr>
        <w:t xml:space="preserve">A </w:t>
      </w:r>
      <w:r w:rsidRPr="00980292">
        <w:rPr>
          <w:rFonts w:asciiTheme="majorBidi" w:hAnsiTheme="majorBidi"/>
          <w:cs/>
          <w:lang w:val="en-US"/>
        </w:rPr>
        <w:t xml:space="preserve">จากเดิมครบกำหนดในวันที่ </w:t>
      </w:r>
      <w:r>
        <w:rPr>
          <w:rFonts w:asciiTheme="majorBidi" w:hAnsiTheme="majorBidi"/>
          <w:lang w:val="en-US"/>
        </w:rPr>
        <w:t>30</w:t>
      </w:r>
      <w:r w:rsidRPr="00980292">
        <w:rPr>
          <w:rFonts w:asciiTheme="majorBidi" w:hAnsiTheme="majorBidi"/>
          <w:cs/>
          <w:lang w:val="en-US"/>
        </w:rPr>
        <w:t xml:space="preserve"> ธันวาคม </w:t>
      </w:r>
      <w:r>
        <w:rPr>
          <w:rFonts w:asciiTheme="majorBidi" w:hAnsiTheme="majorBidi"/>
          <w:lang w:val="en-US"/>
        </w:rPr>
        <w:t>2567</w:t>
      </w:r>
      <w:r w:rsidRPr="00980292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>7</w:t>
      </w:r>
      <w:r w:rsidRPr="00980292">
        <w:rPr>
          <w:rFonts w:asciiTheme="majorBidi" w:hAnsiTheme="majorBidi"/>
          <w:cs/>
          <w:lang w:val="en-US"/>
        </w:rPr>
        <w:t xml:space="preserve"> เมษายน </w:t>
      </w:r>
      <w:r>
        <w:rPr>
          <w:rFonts w:asciiTheme="majorBidi" w:hAnsiTheme="majorBidi"/>
          <w:lang w:val="en-US"/>
        </w:rPr>
        <w:t>2568</w:t>
      </w:r>
      <w:r w:rsidRPr="00980292">
        <w:rPr>
          <w:rFonts w:asciiTheme="majorBidi" w:hAnsiTheme="majorBidi"/>
          <w:cs/>
          <w:lang w:val="en-US"/>
        </w:rPr>
        <w:t xml:space="preserve"> และ </w:t>
      </w:r>
      <w:r>
        <w:rPr>
          <w:rFonts w:asciiTheme="majorBidi" w:hAnsiTheme="majorBidi"/>
          <w:lang w:val="en-US"/>
        </w:rPr>
        <w:t>17</w:t>
      </w:r>
      <w:r w:rsidRPr="00980292">
        <w:rPr>
          <w:rFonts w:asciiTheme="majorBidi" w:hAnsiTheme="majorBidi"/>
          <w:cs/>
          <w:lang w:val="en-US"/>
        </w:rPr>
        <w:t xml:space="preserve"> สิงหาคม </w:t>
      </w:r>
      <w:r>
        <w:rPr>
          <w:rFonts w:asciiTheme="majorBidi" w:hAnsiTheme="majorBidi"/>
          <w:lang w:val="en-US"/>
        </w:rPr>
        <w:t>2568</w:t>
      </w:r>
      <w:r w:rsidRPr="00980292">
        <w:rPr>
          <w:rFonts w:asciiTheme="majorBidi" w:hAnsiTheme="majorBidi"/>
          <w:cs/>
          <w:lang w:val="en-US"/>
        </w:rPr>
        <w:t xml:space="preserve"> ตามลำดับ เป็นวันที่ </w:t>
      </w:r>
      <w:r>
        <w:rPr>
          <w:rFonts w:asciiTheme="majorBidi" w:hAnsiTheme="majorBidi"/>
          <w:lang w:val="en-US"/>
        </w:rPr>
        <w:t>30</w:t>
      </w:r>
      <w:r w:rsidRPr="00980292">
        <w:rPr>
          <w:rFonts w:asciiTheme="majorBidi" w:hAnsiTheme="majorBidi"/>
          <w:cs/>
          <w:lang w:val="en-US"/>
        </w:rPr>
        <w:t xml:space="preserve"> ธันวาคม </w:t>
      </w:r>
      <w:r>
        <w:rPr>
          <w:rFonts w:asciiTheme="majorBidi" w:hAnsiTheme="majorBidi"/>
          <w:lang w:val="en-US"/>
        </w:rPr>
        <w:t>2570</w:t>
      </w:r>
      <w:r w:rsidRPr="00980292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>7</w:t>
      </w:r>
      <w:r w:rsidRPr="00980292">
        <w:rPr>
          <w:rFonts w:asciiTheme="majorBidi" w:hAnsiTheme="majorBidi"/>
          <w:cs/>
          <w:lang w:val="en-US"/>
        </w:rPr>
        <w:t xml:space="preserve"> เมษายน </w:t>
      </w:r>
      <w:r>
        <w:rPr>
          <w:rFonts w:asciiTheme="majorBidi" w:hAnsiTheme="majorBidi"/>
          <w:lang w:val="en-US"/>
        </w:rPr>
        <w:t>2571</w:t>
      </w:r>
      <w:r w:rsidRPr="00980292">
        <w:rPr>
          <w:rFonts w:asciiTheme="majorBidi" w:hAnsiTheme="majorBidi"/>
          <w:cs/>
          <w:lang w:val="en-US"/>
        </w:rPr>
        <w:t xml:space="preserve"> และ </w:t>
      </w:r>
      <w:r>
        <w:rPr>
          <w:rFonts w:asciiTheme="majorBidi" w:hAnsiTheme="majorBidi"/>
          <w:lang w:val="en-US"/>
        </w:rPr>
        <w:t>17</w:t>
      </w:r>
      <w:r w:rsidRPr="00980292">
        <w:rPr>
          <w:rFonts w:asciiTheme="majorBidi" w:hAnsiTheme="majorBidi"/>
          <w:cs/>
          <w:lang w:val="en-US"/>
        </w:rPr>
        <w:t xml:space="preserve"> สิงหาคม </w:t>
      </w:r>
      <w:r>
        <w:rPr>
          <w:rFonts w:asciiTheme="majorBidi" w:hAnsiTheme="majorBidi"/>
          <w:lang w:val="en-US"/>
        </w:rPr>
        <w:t>2571</w:t>
      </w:r>
      <w:r w:rsidRPr="00980292">
        <w:rPr>
          <w:rFonts w:asciiTheme="majorBidi" w:hAnsiTheme="majorBidi"/>
          <w:cs/>
          <w:lang w:val="en-US"/>
        </w:rPr>
        <w:t xml:space="preserve"> ตามลำดับ รวมถึงการเปลี่ยนแปลงเงื่อนไขอื่น ๆ ตามที่กล่าวไว้ในหมายเหตุข้อ </w:t>
      </w:r>
      <w:r>
        <w:rPr>
          <w:rFonts w:asciiTheme="majorBidi" w:hAnsiTheme="majorBidi"/>
          <w:lang w:val="en-US"/>
        </w:rPr>
        <w:t>17</w:t>
      </w:r>
    </w:p>
    <w:p w14:paraId="47E7B694" w14:textId="7072A3F0" w:rsidR="009F1A49" w:rsidRPr="00450395" w:rsidRDefault="00980292" w:rsidP="002F7E05">
      <w:pPr>
        <w:pStyle w:val="BodyText2"/>
        <w:numPr>
          <w:ilvl w:val="0"/>
          <w:numId w:val="32"/>
        </w:numPr>
        <w:tabs>
          <w:tab w:val="num" w:pos="2077"/>
        </w:tabs>
        <w:ind w:left="880"/>
        <w:rPr>
          <w:lang w:val="en-US"/>
        </w:rPr>
      </w:pPr>
      <w:r w:rsidRPr="00980292">
        <w:rPr>
          <w:rFonts w:asciiTheme="majorBidi" w:hAnsiTheme="majorBidi"/>
          <w:cs/>
          <w:lang w:val="en-US"/>
        </w:rPr>
        <w:t xml:space="preserve">การเพิ่มทุนจดทะเบียนและเสนอขายหุ้นที่ออกใหม่ จำนวน </w:t>
      </w:r>
      <w:r>
        <w:rPr>
          <w:rFonts w:asciiTheme="majorBidi" w:hAnsiTheme="majorBidi"/>
          <w:lang w:val="en-US"/>
        </w:rPr>
        <w:t>760</w:t>
      </w:r>
      <w:r w:rsidRPr="00980292">
        <w:rPr>
          <w:rFonts w:asciiTheme="majorBidi" w:hAnsiTheme="majorBidi"/>
          <w:cs/>
          <w:lang w:val="en-US"/>
        </w:rPr>
        <w:t>.</w:t>
      </w:r>
      <w:r>
        <w:rPr>
          <w:rFonts w:asciiTheme="majorBidi" w:hAnsiTheme="majorBidi"/>
          <w:lang w:val="en-US"/>
        </w:rPr>
        <w:t>0</w:t>
      </w:r>
      <w:r w:rsidRPr="00980292">
        <w:rPr>
          <w:rFonts w:asciiTheme="majorBidi" w:hAnsiTheme="majorBidi"/>
          <w:cs/>
          <w:lang w:val="en-US"/>
        </w:rPr>
        <w:t xml:space="preserve"> ล้านบาท ซึ่งได้รับชำระแล้วทั้งจำนวนตามที่กล่าวไว้ในหมายเหตุข้อ </w:t>
      </w:r>
      <w:r>
        <w:rPr>
          <w:rFonts w:asciiTheme="majorBidi" w:hAnsiTheme="majorBidi"/>
          <w:lang w:val="en-US"/>
        </w:rPr>
        <w:t>19</w:t>
      </w:r>
    </w:p>
    <w:p w14:paraId="6D47E99F" w14:textId="77777777" w:rsidR="000802CA" w:rsidRDefault="000802CA" w:rsidP="000802CA">
      <w:pPr>
        <w:pStyle w:val="BodyText2"/>
        <w:ind w:left="540"/>
        <w:rPr>
          <w:rFonts w:asciiTheme="majorBidi" w:hAnsiTheme="majorBidi" w:cstheme="majorBidi"/>
          <w:lang w:val="en-US"/>
        </w:rPr>
      </w:pPr>
    </w:p>
    <w:p w14:paraId="5BB2A58B" w14:textId="070DADA9" w:rsidR="009F1A49" w:rsidRDefault="00980292" w:rsidP="00980292">
      <w:pPr>
        <w:pStyle w:val="BodyText2"/>
        <w:ind w:left="540"/>
        <w:rPr>
          <w:rFonts w:asciiTheme="majorBidi" w:hAnsiTheme="majorBidi"/>
          <w:lang w:val="en-US"/>
        </w:rPr>
      </w:pPr>
      <w:r w:rsidRPr="00980292">
        <w:rPr>
          <w:rFonts w:asciiTheme="majorBidi" w:hAnsiTheme="majorBidi"/>
          <w:cs/>
          <w:lang w:val="en-US"/>
        </w:rPr>
        <w:t>นอกจากนี้ กลุ่มบริษัทและบริษัทอยู่ในระหว่างการดำเนินการตามแผนการดำเนินงานธุรกิจและกลยุทธ์ทางการเงิน ซึ่งประกอบไปด้วยการปรับปรุงแผนธุรกิจและการดำเนินงานในอนาคต การจัดสรรใบสำคัญแสดงสิทธิที่จะซื้อหุ้นสามัญให้แก่บุคคลในวงจำกัด (</w:t>
      </w:r>
      <w:r w:rsidRPr="00980292">
        <w:rPr>
          <w:rFonts w:asciiTheme="majorBidi" w:hAnsiTheme="majorBidi"/>
          <w:lang w:val="en-US"/>
        </w:rPr>
        <w:t xml:space="preserve">Private Placement) </w:t>
      </w:r>
      <w:r w:rsidRPr="00980292">
        <w:rPr>
          <w:rFonts w:asciiTheme="majorBidi" w:hAnsiTheme="majorBidi"/>
          <w:cs/>
          <w:lang w:val="en-US"/>
        </w:rPr>
        <w:t>รวมถึงการขายสินทรัพย์ เพื่อให้มั่นใจว่าจะมีกระแสเงินสดเพียงพอในการดำเนินงานและการสนับสนุนสภาพคล่องของกลุ่มบริษัทและมีความสามารถในการจ่ายชำระหุ้นกู้</w:t>
      </w:r>
      <w:r w:rsidRPr="00980292">
        <w:rPr>
          <w:rFonts w:asciiTheme="majorBidi" w:hAnsiTheme="majorBidi"/>
          <w:cs/>
          <w:lang w:val="en-US"/>
        </w:rPr>
        <w:lastRenderedPageBreak/>
        <w:t>และเงินกู้ยืมได้ตามวันครบกำหนดใหม่ รวมถึงการปฎิบัติตามเงื่อนไขและข้อกำหนดที่กำหนดในสัญญากู้ยืมเงิน ทั้งนี้ความสามารถในการดำเนินงานต่อเนื่องขึ้นอยู่กับความสำเร็จของแผนการดังกล่าวข้างต้น</w:t>
      </w:r>
    </w:p>
    <w:p w14:paraId="29AD3A3B" w14:textId="77777777" w:rsidR="00980292" w:rsidRPr="00980292" w:rsidRDefault="00980292" w:rsidP="00980292">
      <w:pPr>
        <w:pStyle w:val="BodyText2"/>
        <w:ind w:left="540"/>
        <w:rPr>
          <w:rFonts w:asciiTheme="majorBidi" w:hAnsiTheme="majorBidi"/>
          <w:lang w:val="en-US"/>
        </w:rPr>
      </w:pPr>
    </w:p>
    <w:p w14:paraId="27D0803B" w14:textId="0A22E6F9" w:rsidR="00E61B03" w:rsidRDefault="00980292" w:rsidP="009F1A49">
      <w:pPr>
        <w:pStyle w:val="BodyText2"/>
        <w:ind w:left="540"/>
        <w:rPr>
          <w:lang w:val="en-US"/>
        </w:rPr>
      </w:pPr>
      <w:r w:rsidRPr="00980292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28DF6B7E" w14:textId="77777777" w:rsidR="009F1A49" w:rsidRPr="009F1A49" w:rsidRDefault="009F1A49" w:rsidP="009F1A49">
      <w:pPr>
        <w:pStyle w:val="BodyText2"/>
        <w:ind w:left="540"/>
        <w:rPr>
          <w:b/>
          <w:bCs/>
        </w:rPr>
      </w:pPr>
    </w:p>
    <w:p w14:paraId="43F671B3" w14:textId="5C1577E2" w:rsidR="00225148" w:rsidRPr="004648F0" w:rsidRDefault="007E70E9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</w:rPr>
      </w:pPr>
      <w:r w:rsidRPr="007E70E9">
        <w:rPr>
          <w:rFonts w:asciiTheme="minorHAnsi" w:hAnsiTheme="minorHAnsi"/>
          <w:b/>
          <w:bCs/>
          <w:cs/>
        </w:rPr>
        <w:t>การเปลี่ยนแปลงนโยบายการบัญชีที่มีสาระสำคัญ</w:t>
      </w:r>
    </w:p>
    <w:p w14:paraId="5B1FB37C" w14:textId="77777777" w:rsidR="004648F0" w:rsidRPr="00995BBF" w:rsidRDefault="004648F0" w:rsidP="0099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635CFA" w14:textId="62C715F1" w:rsidR="007E70E9" w:rsidRPr="00277F84" w:rsidRDefault="007E70E9" w:rsidP="00995BBF">
      <w:pPr>
        <w:pStyle w:val="Heading8"/>
        <w:ind w:left="540" w:right="63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277F84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มาตรฐานการบัญชี ฉบับที่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</w:rPr>
        <w:t>1</w:t>
      </w:r>
      <w:r w:rsidRPr="00277F84">
        <w:rPr>
          <w:rFonts w:asciiTheme="minorHAnsi" w:hAnsiTheme="minorHAnsi" w:cstheme="minorHAnsi"/>
          <w:i/>
          <w:iCs/>
          <w:sz w:val="30"/>
          <w:szCs w:val="30"/>
        </w:rPr>
        <w:t xml:space="preserve"> </w:t>
      </w:r>
      <w:r w:rsidRPr="00277F84">
        <w:rPr>
          <w:rFonts w:asciiTheme="minorHAnsi" w:hAnsiTheme="minorHAnsi" w:cstheme="minorHAnsi"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7B336C9B" w14:textId="77777777" w:rsidR="00277F84" w:rsidRPr="00277F84" w:rsidRDefault="00277F84" w:rsidP="00831142">
      <w:pPr>
        <w:rPr>
          <w:rFonts w:asciiTheme="minorHAnsi" w:hAnsiTheme="minorHAnsi" w:cstheme="minorHAnsi"/>
          <w:cs/>
        </w:rPr>
      </w:pPr>
    </w:p>
    <w:p w14:paraId="0CF2BE3C" w14:textId="6FD67AE3" w:rsidR="007E70E9" w:rsidRPr="00831142" w:rsidRDefault="007E70E9" w:rsidP="0083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277F84">
        <w:rPr>
          <w:rFonts w:asciiTheme="minorHAnsi" w:hAnsiTheme="minorHAnsi" w:cstheme="minorHAnsi"/>
          <w:sz w:val="30"/>
          <w:szCs w:val="30"/>
          <w:cs/>
          <w:lang w:val="th-TH"/>
        </w:rPr>
        <w:t xml:space="preserve">กลุ่มบริษัทได้ถือปฏิบัติตามการปรับปรุงมาตรฐานการบัญชีฉบับที่ </w:t>
      </w:r>
      <w:r w:rsidR="00A301CB" w:rsidRPr="00A301CB">
        <w:rPr>
          <w:rFonts w:asciiTheme="minorHAnsi" w:hAnsiTheme="minorHAnsi" w:cstheme="minorHAnsi"/>
          <w:sz w:val="30"/>
          <w:szCs w:val="30"/>
        </w:rPr>
        <w:t>1</w:t>
      </w:r>
      <w:r w:rsidRPr="00277F84">
        <w:rPr>
          <w:rFonts w:asciiTheme="minorHAnsi" w:hAnsiTheme="minorHAnsi" w:cstheme="minorHAnsi"/>
          <w:sz w:val="30"/>
          <w:szCs w:val="30"/>
          <w:cs/>
          <w:lang w:val="th-TH"/>
        </w:rPr>
        <w:t xml:space="preserve"> เรื่องการเปิดเผยนโยบายการบัญชีตั้งแต่</w:t>
      </w:r>
      <w:r w:rsidR="00831142">
        <w:rPr>
          <w:rFonts w:asciiTheme="minorHAnsi" w:hAnsiTheme="minorHAnsi" w:cstheme="minorHAnsi"/>
          <w:sz w:val="30"/>
          <w:szCs w:val="30"/>
        </w:rPr>
        <w:t xml:space="preserve">      </w:t>
      </w:r>
      <w:r w:rsidRPr="00277F84">
        <w:rPr>
          <w:rFonts w:asciiTheme="minorHAnsi" w:hAnsiTheme="minorHAnsi" w:cstheme="minorHAnsi"/>
          <w:sz w:val="30"/>
          <w:szCs w:val="30"/>
          <w:cs/>
          <w:lang w:val="th-TH"/>
        </w:rPr>
        <w:t>วันที่</w:t>
      </w:r>
      <w:r w:rsidRPr="00277F84">
        <w:rPr>
          <w:rFonts w:asciiTheme="minorHAnsi" w:hAnsiTheme="minorHAnsi" w:cstheme="minorHAnsi"/>
          <w:sz w:val="30"/>
          <w:szCs w:val="30"/>
          <w:lang w:val="th-TH"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</w:rPr>
        <w:t>1</w:t>
      </w:r>
      <w:r w:rsidRPr="00277F84">
        <w:rPr>
          <w:rFonts w:asciiTheme="minorHAnsi" w:hAnsiTheme="minorHAnsi" w:cstheme="minorHAnsi"/>
          <w:sz w:val="30"/>
          <w:szCs w:val="30"/>
          <w:lang w:val="th-TH"/>
        </w:rPr>
        <w:t xml:space="preserve"> </w:t>
      </w:r>
      <w:r w:rsidRPr="00277F84">
        <w:rPr>
          <w:rFonts w:asciiTheme="minorHAnsi" w:hAnsiTheme="minorHAnsi" w:cstheme="minorHAnsi"/>
          <w:sz w:val="30"/>
          <w:szCs w:val="30"/>
          <w:cs/>
          <w:lang w:val="th-TH"/>
        </w:rPr>
        <w:t xml:space="preserve">มกราคม </w:t>
      </w:r>
      <w:r w:rsidR="00A301CB" w:rsidRPr="00A301CB">
        <w:rPr>
          <w:rFonts w:asciiTheme="minorHAnsi" w:hAnsiTheme="minorHAnsi" w:cstheme="minorHAnsi"/>
          <w:sz w:val="30"/>
          <w:szCs w:val="30"/>
        </w:rPr>
        <w:t>2567</w:t>
      </w:r>
      <w:r w:rsidRPr="00277F84">
        <w:rPr>
          <w:rFonts w:asciiTheme="minorHAnsi" w:hAnsiTheme="minorHAnsi" w:cstheme="minorHAnsi"/>
          <w:sz w:val="30"/>
          <w:szCs w:val="30"/>
          <w:cs/>
          <w:lang w:val="th-TH"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5778CE59" w14:textId="77777777" w:rsidR="007E70E9" w:rsidRPr="00277F84" w:rsidRDefault="007E70E9" w:rsidP="0083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  <w:lang w:val="th-TH"/>
        </w:rPr>
      </w:pPr>
    </w:p>
    <w:p w14:paraId="50912245" w14:textId="5E650ECA" w:rsidR="007E70E9" w:rsidRPr="00831142" w:rsidRDefault="007E70E9" w:rsidP="0099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277F84">
        <w:rPr>
          <w:rFonts w:asciiTheme="minorHAnsi" w:hAnsiTheme="minorHAnsi" w:cstheme="minorHAnsi"/>
          <w:sz w:val="30"/>
          <w:szCs w:val="30"/>
          <w:cs/>
          <w:lang w:val="th-TH"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831142">
        <w:rPr>
          <w:rFonts w:asciiTheme="minorHAnsi" w:hAnsiTheme="minorHAnsi" w:cstheme="minorHAnsi" w:hint="cs"/>
          <w:sz w:val="30"/>
          <w:szCs w:val="30"/>
          <w:cs/>
        </w:rPr>
        <w:t xml:space="preserve">ข้อ </w:t>
      </w:r>
      <w:r w:rsidR="00A301CB" w:rsidRPr="00A301CB">
        <w:rPr>
          <w:rFonts w:asciiTheme="minorHAnsi" w:hAnsiTheme="minorHAnsi" w:cstheme="minorHAnsi"/>
          <w:sz w:val="30"/>
          <w:szCs w:val="30"/>
        </w:rPr>
        <w:t>4</w:t>
      </w:r>
    </w:p>
    <w:p w14:paraId="6C4A8E82" w14:textId="77777777" w:rsidR="00822E3F" w:rsidRDefault="00822E3F" w:rsidP="00822E3F">
      <w:pPr>
        <w:pStyle w:val="BodyText2"/>
        <w:ind w:left="540"/>
        <w:rPr>
          <w:rFonts w:asciiTheme="minorHAnsi" w:hAnsiTheme="minorHAnsi" w:cstheme="minorHAnsi"/>
          <w:b/>
          <w:bCs/>
        </w:rPr>
      </w:pPr>
    </w:p>
    <w:p w14:paraId="67711015" w14:textId="77047018" w:rsidR="00822E3F" w:rsidRPr="00995BBF" w:rsidRDefault="00822E3F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1F398E">
        <w:rPr>
          <w:rFonts w:asciiTheme="minorHAnsi" w:hAnsiTheme="minorHAnsi" w:cstheme="minorHAnsi"/>
          <w:b/>
          <w:bCs/>
          <w:cs/>
          <w:lang w:val="en-US"/>
        </w:rPr>
        <w:t>นโยบาย</w:t>
      </w:r>
      <w:r w:rsidRPr="001F398E">
        <w:rPr>
          <w:rFonts w:asciiTheme="minorHAnsi" w:hAnsiTheme="minorHAnsi" w:cstheme="minorHAnsi"/>
          <w:b/>
          <w:bCs/>
          <w:cs/>
        </w:rPr>
        <w:t>การบัญชีที่มีสาระสำคัญ</w:t>
      </w:r>
    </w:p>
    <w:p w14:paraId="6074AC4D" w14:textId="77777777" w:rsidR="00225148" w:rsidRPr="001F398E" w:rsidRDefault="00225148" w:rsidP="00D6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EAF983D" w14:textId="77777777" w:rsidR="00225148" w:rsidRPr="001F398E" w:rsidRDefault="00225148" w:rsidP="005D7A9F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1701927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692BC6D" w14:textId="5F6F1C8F" w:rsidR="00917CC9" w:rsidRDefault="00225148" w:rsidP="001C3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  <w:lang w:val="th-TH"/>
        </w:rPr>
        <w:t>งบการเงินรวมประกอบด้วยงบการ</w:t>
      </w:r>
      <w:r w:rsidR="000E43BB" w:rsidRPr="001F398E">
        <w:rPr>
          <w:rFonts w:asciiTheme="minorHAnsi" w:hAnsiTheme="minorHAnsi" w:cstheme="minorHAnsi"/>
          <w:sz w:val="30"/>
          <w:szCs w:val="30"/>
          <w:cs/>
        </w:rPr>
        <w:t>เงินของบริษัท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และบริษัทย่อย (รวมกันเรียกว่า </w:t>
      </w:r>
      <w:r w:rsidRPr="001F398E">
        <w:rPr>
          <w:rFonts w:asciiTheme="minorHAnsi" w:hAnsiTheme="minorHAnsi" w:cstheme="minorHAnsi"/>
          <w:sz w:val="30"/>
          <w:szCs w:val="30"/>
        </w:rPr>
        <w:t>“</w:t>
      </w: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</w:t>
      </w:r>
      <w:r w:rsidRPr="001F398E">
        <w:rPr>
          <w:rFonts w:asciiTheme="minorHAnsi" w:hAnsiTheme="minorHAnsi" w:cstheme="minorHAnsi"/>
          <w:sz w:val="30"/>
          <w:szCs w:val="30"/>
        </w:rPr>
        <w:t>”</w:t>
      </w:r>
      <w:r w:rsidRPr="001F398E">
        <w:rPr>
          <w:rFonts w:asciiTheme="minorHAnsi" w:hAnsiTheme="minorHAnsi" w:cstheme="minorHAnsi"/>
          <w:sz w:val="30"/>
          <w:szCs w:val="30"/>
          <w:cs/>
        </w:rPr>
        <w:t>)</w:t>
      </w:r>
      <w:r w:rsidR="003508BB" w:rsidRPr="001F398E">
        <w:rPr>
          <w:rFonts w:asciiTheme="minorHAnsi" w:hAnsiTheme="minorHAnsi" w:cstheme="minorHAnsi"/>
          <w:sz w:val="30"/>
          <w:szCs w:val="30"/>
        </w:rPr>
        <w:t xml:space="preserve"> </w:t>
      </w:r>
      <w:r w:rsidR="003508BB" w:rsidRPr="001F398E">
        <w:rPr>
          <w:rFonts w:asciiTheme="minorHAnsi" w:hAnsiTheme="minorHAnsi" w:cstheme="minorHAns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A46809" w:rsidRPr="001F398E">
        <w:rPr>
          <w:rFonts w:asciiTheme="minorHAnsi" w:hAnsiTheme="minorHAnsi" w:cstheme="minorHAnsi"/>
          <w:sz w:val="30"/>
          <w:szCs w:val="30"/>
        </w:rPr>
        <w:t xml:space="preserve"> </w:t>
      </w:r>
      <w:r w:rsidR="00A46809" w:rsidRPr="001F398E">
        <w:rPr>
          <w:rFonts w:asciiTheme="minorHAnsi" w:hAnsiTheme="minorHAns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</w:t>
      </w:r>
      <w:r w:rsidR="00A46809" w:rsidRPr="001F398E">
        <w:rPr>
          <w:rFonts w:asciiTheme="minorHAnsi" w:hAnsiTheme="minorHAnsi" w:cstheme="minorHAnsi"/>
          <w:sz w:val="30"/>
          <w:szCs w:val="30"/>
          <w:cs/>
        </w:rPr>
        <w:t>จนถึงวันที่การควบคุมสิ้นสุดลง</w:t>
      </w:r>
    </w:p>
    <w:p w14:paraId="05CBECDA" w14:textId="77777777" w:rsidR="00075DD1" w:rsidRDefault="00075DD1" w:rsidP="00172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10CBE60" w14:textId="31C8F781" w:rsidR="00051713" w:rsidRDefault="00051713" w:rsidP="00172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ณ วันที่ซื้อ</w:t>
      </w:r>
      <w:r w:rsidRPr="001F398E">
        <w:rPr>
          <w:rFonts w:asciiTheme="minorHAnsi" w:hAnsiTheme="minorHAnsi" w:cstheme="minorHAnsi"/>
          <w:sz w:val="30"/>
          <w:szCs w:val="30"/>
          <w:cs/>
          <w:lang w:val="th-TH"/>
        </w:rPr>
        <w:t>ธุรกิจ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   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</w:t>
      </w:r>
      <w:r w:rsidRPr="001F398E">
        <w:rPr>
          <w:rFonts w:asciiTheme="minorHAnsi" w:hAnsiTheme="minorHAnsi" w:cstheme="minorHAnsi"/>
          <w:sz w:val="30"/>
          <w:szCs w:val="30"/>
          <w:cs/>
        </w:rPr>
        <w:lastRenderedPageBreak/>
        <w:t>ที่จ่าย</w:t>
      </w:r>
      <w:r w:rsidR="00A46809" w:rsidRPr="001F398E">
        <w:rPr>
          <w:rFonts w:asciiTheme="minorHAnsi" w:hAnsiTheme="minorHAnsi" w:cstheme="minorHAnsi"/>
          <w:sz w:val="30"/>
          <w:szCs w:val="30"/>
          <w:cs/>
        </w:rPr>
        <w:t>จากการได้มาซึ่งส่วนได้เสียที่ไม่มีอำนาจควบคุมโดยอำนาจควบคุมไม่เปลี่ยนแปลงรับรู้</w:t>
      </w:r>
      <w:r w:rsidR="00172263">
        <w:rPr>
          <w:rFonts w:asciiTheme="minorHAnsi" w:hAnsiTheme="minorHAnsi" w:cstheme="minorHAnsi" w:hint="cs"/>
          <w:sz w:val="30"/>
          <w:szCs w:val="30"/>
          <w:cs/>
        </w:rPr>
        <w:t>เป็น</w:t>
      </w:r>
      <w:r w:rsidR="00172263" w:rsidRPr="00172263">
        <w:rPr>
          <w:rFonts w:asciiTheme="minorHAnsi" w:hAnsiTheme="minorHAnsi"/>
          <w:sz w:val="30"/>
          <w:szCs w:val="30"/>
          <w:cs/>
        </w:rPr>
        <w:t>ส่วนเกิน/ส่วนต่ำกว่าทุนอื่นในส่วนของเจ้าของ</w:t>
      </w:r>
    </w:p>
    <w:p w14:paraId="67524E9C" w14:textId="77777777" w:rsidR="00075DD1" w:rsidRDefault="00075DD1" w:rsidP="007D7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FF96D16" w14:textId="7B4A2AA1" w:rsidR="00051713" w:rsidRPr="001F398E" w:rsidRDefault="00FA27FE" w:rsidP="007D7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C6483BE" w14:textId="771EEE35" w:rsidR="00FA27FE" w:rsidRPr="001F398E" w:rsidRDefault="00FA27FE" w:rsidP="00051713">
      <w:pPr>
        <w:pStyle w:val="BodyText2"/>
        <w:tabs>
          <w:tab w:val="left" w:pos="540"/>
        </w:tabs>
        <w:ind w:left="540" w:right="47"/>
        <w:rPr>
          <w:rFonts w:asciiTheme="minorHAnsi" w:hAnsiTheme="minorHAnsi" w:cstheme="minorHAnsi"/>
        </w:rPr>
      </w:pPr>
    </w:p>
    <w:p w14:paraId="7A1EF630" w14:textId="7BFC034E" w:rsidR="00DB4E4A" w:rsidRDefault="0088100E" w:rsidP="000B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DB766D">
        <w:rPr>
          <w:rFonts w:asciiTheme="minorHAnsi" w:hAnsiTheme="minorHAnsi" w:cstheme="minorHAnsi"/>
          <w:sz w:val="30"/>
          <w:szCs w:val="30"/>
          <w:cs/>
        </w:rPr>
        <w:t xml:space="preserve">กลุ่มบริษัทมีอิทธิพลอย่างมีนัยสำคัญ/การควบคุมร่วมในผู้ได้รับการลงทุนตามที่เปิดเผยในหมายเหตุข้อ </w:t>
      </w:r>
      <w:r w:rsidR="00A301CB" w:rsidRPr="00DB766D">
        <w:rPr>
          <w:rFonts w:asciiTheme="minorHAnsi" w:hAnsiTheme="minorHAnsi" w:cstheme="minorHAnsi"/>
          <w:sz w:val="30"/>
          <w:szCs w:val="30"/>
        </w:rPr>
        <w:t>1</w:t>
      </w:r>
      <w:r w:rsidR="00DB766D" w:rsidRPr="00DB766D">
        <w:rPr>
          <w:rFonts w:asciiTheme="minorHAnsi" w:hAnsiTheme="minorHAnsi" w:cstheme="minorHAnsi"/>
          <w:sz w:val="30"/>
          <w:szCs w:val="30"/>
        </w:rPr>
        <w:t>2</w:t>
      </w:r>
      <w:r w:rsidRPr="00DB766D">
        <w:rPr>
          <w:rFonts w:asciiTheme="minorHAnsi" w:hAnsiTheme="minorHAnsi" w:cstheme="minorHAnsi"/>
          <w:sz w:val="30"/>
          <w:szCs w:val="30"/>
        </w:rPr>
        <w:t xml:space="preserve"> </w:t>
      </w:r>
      <w:r w:rsidRPr="00DB766D">
        <w:rPr>
          <w:rFonts w:asciiTheme="minorHAnsi" w:hAnsiTheme="minorHAnsi" w:cstheme="minorHAns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</w:p>
    <w:p w14:paraId="7E8BF332" w14:textId="77777777" w:rsidR="00172263" w:rsidRPr="001F398E" w:rsidRDefault="00172263" w:rsidP="000B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756AD57" w14:textId="5AD25BDD" w:rsidR="00DB4E4A" w:rsidRPr="001F398E" w:rsidRDefault="00DB4E4A" w:rsidP="007D7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           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</w:t>
      </w:r>
      <w:r w:rsidR="007D70D8" w:rsidRPr="001F398E">
        <w:rPr>
          <w:rFonts w:asciiTheme="minorHAnsi" w:hAnsiTheme="minorHAnsi" w:cstheme="minorHAnsi"/>
          <w:sz w:val="30"/>
          <w:szCs w:val="30"/>
          <w:cs/>
        </w:rPr>
        <w:t xml:space="preserve">           </w:t>
      </w:r>
      <w:r w:rsidRPr="001F398E">
        <w:rPr>
          <w:rFonts w:asciiTheme="minorHAnsi" w:hAnsiTheme="minorHAnsi" w:cstheme="minorHAnsi"/>
          <w:sz w:val="30"/>
          <w:szCs w:val="30"/>
          <w:cs/>
        </w:rPr>
        <w:t>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2A16D4B2" w14:textId="77777777" w:rsidR="00051713" w:rsidRDefault="00051713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3C9AB89" w14:textId="77777777" w:rsidR="00225148" w:rsidRPr="001F398E" w:rsidRDefault="00225148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i/>
          <w:iCs/>
          <w:cs/>
        </w:rPr>
      </w:pPr>
      <w:r w:rsidRPr="001F398E">
        <w:rPr>
          <w:rFonts w:asciiTheme="minorHAnsi" w:hAnsiTheme="minorHAnsi" w:cstheme="minorHAnsi"/>
          <w:i/>
          <w:iCs/>
          <w:cs/>
        </w:rPr>
        <w:t xml:space="preserve">การรวมธุรกิจ </w:t>
      </w:r>
    </w:p>
    <w:p w14:paraId="5AC67FA2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29A56F0" w14:textId="4FFA3E19" w:rsidR="00990879" w:rsidRPr="001F398E" w:rsidRDefault="00990879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Pr="001F398E">
        <w:rPr>
          <w:rFonts w:asciiTheme="minorHAnsi" w:hAnsiTheme="minorHAnsi" w:cstheme="minorHAnsi"/>
          <w:sz w:val="30"/>
          <w:szCs w:val="30"/>
          <w:cs/>
        </w:rPr>
        <w:t>เข้า</w:t>
      </w:r>
      <w:r w:rsidRPr="001F398E">
        <w:rPr>
          <w:rFonts w:asciiTheme="minorHAnsi" w:hAnsiTheme="minorHAnsi"/>
          <w:sz w:val="30"/>
          <w:szCs w:val="30"/>
          <w:cs/>
        </w:rPr>
        <w:t>นิยาม</w:t>
      </w:r>
      <w:r w:rsidRPr="001F398E">
        <w:rPr>
          <w:rFonts w:asciiTheme="minorHAnsi" w:hAnsiTheme="minorHAnsi" w:cstheme="minorHAnsi"/>
          <w:sz w:val="30"/>
          <w:szCs w:val="30"/>
          <w:cs/>
        </w:rPr>
        <w:t>ธุรกิจและอำนาจในการควบคุมได้ถูกโอนมาให้กลุ่มบริษัท</w:t>
      </w:r>
    </w:p>
    <w:p w14:paraId="3472ED78" w14:textId="77777777" w:rsidR="00990879" w:rsidRPr="001F398E" w:rsidRDefault="00990879" w:rsidP="003C7649">
      <w:pPr>
        <w:pStyle w:val="BodyText2"/>
        <w:tabs>
          <w:tab w:val="left" w:pos="540"/>
        </w:tabs>
        <w:ind w:left="547" w:right="-25"/>
        <w:rPr>
          <w:rFonts w:asciiTheme="minorHAnsi" w:hAnsiTheme="minorHAnsi"/>
          <w:lang w:val="en-US"/>
        </w:rPr>
      </w:pPr>
    </w:p>
    <w:p w14:paraId="55CE005F" w14:textId="165E46A3" w:rsidR="007C016A" w:rsidRPr="000A06ED" w:rsidRDefault="00990879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A301CB" w:rsidRPr="00A301CB">
        <w:rPr>
          <w:rFonts w:asciiTheme="minorHAnsi" w:hAnsiTheme="minorHAnsi"/>
          <w:sz w:val="30"/>
          <w:szCs w:val="30"/>
        </w:rPr>
        <w:t>4</w:t>
      </w:r>
      <w:r w:rsidRPr="001F398E">
        <w:rPr>
          <w:rFonts w:asciiTheme="minorHAnsi" w:hAnsiTheme="minorHAnsi"/>
          <w:sz w:val="30"/>
          <w:szCs w:val="30"/>
        </w:rPr>
        <w:t>(</w:t>
      </w:r>
      <w:r w:rsidR="00451891" w:rsidRPr="001F398E">
        <w:rPr>
          <w:rFonts w:asciiTheme="minorHAnsi" w:hAnsiTheme="minorHAnsi" w:hint="cs"/>
          <w:sz w:val="30"/>
          <w:szCs w:val="30"/>
          <w:cs/>
        </w:rPr>
        <w:t>ฐ</w:t>
      </w:r>
      <w:r w:rsidRPr="001F398E">
        <w:rPr>
          <w:rFonts w:asciiTheme="minorHAnsi" w:hAnsiTheme="minorHAnsi"/>
          <w:sz w:val="30"/>
          <w:szCs w:val="30"/>
          <w:cs/>
        </w:rPr>
        <w:t xml:space="preserve">)) </w:t>
      </w:r>
      <w:r w:rsidRPr="001F398E">
        <w:rPr>
          <w:rFonts w:asciiTheme="minorHAnsi" w:hAnsiTheme="minorHAnsi" w:cstheme="minorHAnsi"/>
          <w:sz w:val="30"/>
          <w:szCs w:val="30"/>
          <w:cs/>
        </w:rPr>
        <w:t>กำไร</w:t>
      </w:r>
      <w:r w:rsidRPr="001F398E">
        <w:rPr>
          <w:rFonts w:asciiTheme="minorHAnsi" w:hAnsiTheme="minorHAnsi"/>
          <w:sz w:val="30"/>
          <w:szCs w:val="30"/>
          <w:cs/>
        </w:rPr>
        <w:t>จากการซื้อในราคาต่อรองรับรู้ในกำไรหรือขาดทุนทันที ต้นทุนที่เกี่ยวข้องกับการซื้อรับรู้เป็น</w:t>
      </w:r>
      <w:r w:rsidRPr="001F398E">
        <w:rPr>
          <w:rFonts w:asciiTheme="minorHAnsi" w:hAnsiTheme="minorHAnsi"/>
          <w:sz w:val="30"/>
          <w:szCs w:val="30"/>
          <w:cs/>
          <w:lang w:val="th-TH"/>
        </w:rPr>
        <w:t>ค่าใช้จ่าย</w:t>
      </w:r>
      <w:r w:rsidRPr="001F398E">
        <w:rPr>
          <w:rFonts w:asciiTheme="minorHAnsi" w:hAnsiTheme="minorHAnsi"/>
          <w:sz w:val="30"/>
          <w:szCs w:val="30"/>
          <w:cs/>
        </w:rPr>
        <w:t xml:space="preserve">เมื่อเกิดขึ้นเว้นแต่เป็นต้นทุนในการออกตราสารหนี้หรือตราสารทุน (ดูหมายเหตุข้อ </w:t>
      </w:r>
      <w:r w:rsidR="00A301CB" w:rsidRPr="00A301CB">
        <w:rPr>
          <w:rFonts w:asciiTheme="minorHAnsi" w:hAnsiTheme="minorHAnsi"/>
          <w:sz w:val="30"/>
          <w:szCs w:val="30"/>
        </w:rPr>
        <w:t>4</w:t>
      </w:r>
      <w:r w:rsidRPr="001F398E">
        <w:rPr>
          <w:rFonts w:asciiTheme="minorHAnsi" w:hAnsiTheme="minorHAnsi"/>
          <w:sz w:val="30"/>
          <w:szCs w:val="30"/>
        </w:rPr>
        <w:t>(</w:t>
      </w:r>
      <w:r w:rsidR="00296B1D">
        <w:rPr>
          <w:rFonts w:asciiTheme="minorHAnsi" w:hAnsiTheme="minorHAnsi" w:hint="cs"/>
          <w:sz w:val="30"/>
          <w:szCs w:val="30"/>
          <w:cs/>
        </w:rPr>
        <w:t>ธ</w:t>
      </w:r>
      <w:r w:rsidRPr="001F398E">
        <w:rPr>
          <w:rFonts w:asciiTheme="minorHAnsi" w:hAnsiTheme="minorHAnsi"/>
          <w:sz w:val="30"/>
          <w:szCs w:val="30"/>
          <w:cs/>
        </w:rPr>
        <w:t>))</w:t>
      </w:r>
    </w:p>
    <w:p w14:paraId="3CDDB00B" w14:textId="77777777" w:rsidR="0032546B" w:rsidRPr="000A06ED" w:rsidRDefault="0032546B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2B6CF981" w14:textId="157F4650" w:rsidR="009E0121" w:rsidRDefault="007C016A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AA755A">
        <w:rPr>
          <w:rFonts w:asciiTheme="minorHAnsi" w:hAnsiTheme="minorHAns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</w:t>
      </w:r>
      <w:r w:rsidRPr="00AA755A">
        <w:rPr>
          <w:rFonts w:asciiTheme="minorHAnsi" w:hAnsiTheme="minorHAnsi"/>
          <w:sz w:val="30"/>
          <w:szCs w:val="30"/>
          <w:cs/>
        </w:rPr>
        <w:lastRenderedPageBreak/>
        <w:t>ตอบแทนที่คาดว่าจะต้องจ่ายอื่นๆ จะวัดมูลค่าภายหลังด้วยมูลค่ายุติธรรม ณ ทุกวันที่รายงาน การ</w:t>
      </w:r>
      <w:r w:rsidRPr="00AA755A">
        <w:rPr>
          <w:rFonts w:asciiTheme="minorHAnsi" w:hAnsiTheme="minorHAnsi"/>
          <w:sz w:val="30"/>
          <w:szCs w:val="30"/>
          <w:cs/>
          <w:lang w:val="th-TH"/>
        </w:rPr>
        <w:t>เปลี่ยนแปลง</w:t>
      </w:r>
      <w:r w:rsidRPr="00AA755A">
        <w:rPr>
          <w:rFonts w:asciiTheme="minorHAnsi" w:hAnsiTheme="minorHAnsi"/>
          <w:sz w:val="30"/>
          <w:szCs w:val="30"/>
          <w:cs/>
        </w:rPr>
        <w:t>ในมูลค่ายุติธรรมรับรู้ในกำไรหรือขาดทุน</w:t>
      </w:r>
    </w:p>
    <w:p w14:paraId="54CB19AE" w14:textId="77777777" w:rsidR="005B7E0A" w:rsidRPr="00061897" w:rsidRDefault="005B7E0A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11648066" w14:textId="5EC66031" w:rsidR="00EB72C2" w:rsidRPr="001F398E" w:rsidRDefault="00BE6E67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BF5FCD9" w14:textId="77777777" w:rsidR="003C7649" w:rsidRPr="001F398E" w:rsidRDefault="003C7649" w:rsidP="000B517B">
      <w:pPr>
        <w:pStyle w:val="BodyText"/>
        <w:tabs>
          <w:tab w:val="clear" w:pos="454"/>
          <w:tab w:val="left" w:pos="540"/>
        </w:tabs>
        <w:spacing w:after="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483E6CC8" w14:textId="4F74A244" w:rsidR="009E0121" w:rsidRPr="001F398E" w:rsidRDefault="009E0121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</w:rPr>
      </w:pPr>
      <w:r w:rsidRPr="001F398E">
        <w:rPr>
          <w:rFonts w:asciiTheme="minorHAnsi" w:hAnsiTheme="minorHAns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5D8B7FE" w14:textId="77777777" w:rsidR="003C7649" w:rsidRPr="001F398E" w:rsidRDefault="003C7649" w:rsidP="003C7649">
      <w:pPr>
        <w:pStyle w:val="BodyText2"/>
        <w:tabs>
          <w:tab w:val="left" w:pos="540"/>
        </w:tabs>
        <w:ind w:left="540" w:right="-25"/>
        <w:rPr>
          <w:rFonts w:asciiTheme="minorHAnsi" w:hAnsiTheme="minorHAnsi"/>
          <w:lang w:val="en-US"/>
        </w:rPr>
      </w:pPr>
    </w:p>
    <w:p w14:paraId="6B9D4B1B" w14:textId="0BC7EA76" w:rsidR="00115152" w:rsidRPr="001F398E" w:rsidRDefault="00B14489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</w:t>
      </w:r>
      <w:r w:rsidR="00864B02" w:rsidRPr="001F398E">
        <w:rPr>
          <w:rFonts w:asciiTheme="minorHAnsi" w:hAnsiTheme="minorHAnsi" w:cstheme="minorHAnsi" w:hint="cs"/>
          <w:sz w:val="30"/>
          <w:szCs w:val="30"/>
          <w:cs/>
        </w:rPr>
        <w:t xml:space="preserve">หรือในกำไรขาดทุนเบ็ดเสร็จอื่นที่เกี่ยวข้อง </w:t>
      </w:r>
      <w:r w:rsidRPr="001F398E">
        <w:rPr>
          <w:rFonts w:asciiTheme="minorHAnsi" w:hAnsiTheme="minorHAnsi" w:cstheme="minorHAnsi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="002F2623" w:rsidRPr="001F398E">
        <w:rPr>
          <w:rFonts w:asciiTheme="minorHAnsi" w:hAnsiTheme="minorHAnsi" w:cstheme="minorHAnsi" w:hint="cs"/>
          <w:sz w:val="30"/>
          <w:szCs w:val="30"/>
          <w:cs/>
        </w:rPr>
        <w:t>รับรู้</w:t>
      </w:r>
      <w:r w:rsidRPr="001F398E">
        <w:rPr>
          <w:rFonts w:asciiTheme="minorHAnsi" w:hAnsiTheme="minorHAnsi" w:cstheme="minorHAnsi"/>
          <w:sz w:val="30"/>
          <w:szCs w:val="30"/>
          <w:cs/>
        </w:rPr>
        <w:t>เสมือนว่าได้ขายเงินลงทุนดังกล่าวออกไป</w:t>
      </w:r>
    </w:p>
    <w:p w14:paraId="44D30CE8" w14:textId="77777777" w:rsidR="00225148" w:rsidRDefault="00225148" w:rsidP="00B14489">
      <w:pPr>
        <w:pStyle w:val="BodyText2"/>
        <w:spacing w:line="240" w:lineRule="atLeast"/>
        <w:ind w:left="540" w:right="47"/>
        <w:rPr>
          <w:rFonts w:asciiTheme="minorHAnsi" w:hAnsiTheme="minorHAnsi" w:cstheme="minorHAnsi"/>
        </w:rPr>
      </w:pPr>
    </w:p>
    <w:p w14:paraId="5BA43A73" w14:textId="22B3327D" w:rsidR="001471B6" w:rsidRDefault="00225148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รวมของบริษัทใหญ่</w:t>
      </w:r>
      <w:r w:rsidR="00B14489" w:rsidRPr="001F398E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      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ในลำดับสูงสุด ณ</w:t>
      </w:r>
      <w:r w:rsidRPr="001F398E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</w:t>
      </w:r>
      <w:r w:rsidRPr="001F398E">
        <w:rPr>
          <w:rFonts w:asciiTheme="minorHAnsi" w:hAnsiTheme="minorHAnsi" w:cstheme="minorHAnsi"/>
          <w:sz w:val="30"/>
          <w:szCs w:val="30"/>
          <w:cs/>
        </w:rPr>
        <w:t>ถูก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1F398E">
        <w:rPr>
          <w:rFonts w:asciiTheme="minorHAnsi" w:hAnsiTheme="minorHAnsi" w:cstheme="minorHAnsi"/>
          <w:sz w:val="30"/>
          <w:szCs w:val="30"/>
          <w:cs/>
        </w:rPr>
        <w:t>ผู้ถือหุ้น</w:t>
      </w:r>
      <w:r w:rsidR="000A7597"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B14489" w:rsidRPr="001F398E">
        <w:rPr>
          <w:rFonts w:asciiTheme="minorHAnsi" w:hAnsiTheme="minorHAns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</w:t>
      </w:r>
      <w:r w:rsidR="00B14489" w:rsidRPr="001F398E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="00B14489" w:rsidRPr="001F398E">
        <w:rPr>
          <w:rFonts w:asciiTheme="minorHAnsi" w:hAnsiTheme="minorHAnsi"/>
          <w:sz w:val="30"/>
          <w:szCs w:val="30"/>
          <w:cs/>
        </w:rPr>
        <w:t>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FA49DC1" w14:textId="77777777" w:rsidR="00B14489" w:rsidRDefault="00B14489" w:rsidP="00225148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094E48D" w14:textId="6CBE3A15" w:rsidR="00DF595C" w:rsidRPr="001F398E" w:rsidRDefault="00DF595C" w:rsidP="005D7A9F">
      <w:pPr>
        <w:pStyle w:val="Heading8"/>
        <w:numPr>
          <w:ilvl w:val="1"/>
          <w:numId w:val="20"/>
        </w:numPr>
        <w:tabs>
          <w:tab w:val="clear" w:pos="518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  <w:cs/>
        </w:rPr>
      </w:pPr>
      <w:r w:rsidRPr="001F398E">
        <w:rPr>
          <w:rFonts w:asciiTheme="majorHAnsi" w:hAnsiTheme="majorHAnsi" w:cstheme="majorHAnsi" w:hint="cs"/>
          <w:i/>
          <w:iCs/>
          <w:sz w:val="30"/>
          <w:szCs w:val="30"/>
          <w:cs/>
        </w:rPr>
        <w:t>เงินลงทุนในบริษัทย่อย</w:t>
      </w:r>
      <w:r w:rsidR="004606A2" w:rsidRPr="001F398E">
        <w:rPr>
          <w:rFonts w:asciiTheme="majorHAnsi" w:hAnsiTheme="majorHAnsi" w:cstheme="majorHAnsi" w:hint="cs"/>
          <w:i/>
          <w:iCs/>
          <w:sz w:val="30"/>
          <w:szCs w:val="30"/>
          <w:cs/>
        </w:rPr>
        <w:t xml:space="preserve"> บริษัทร่วม</w:t>
      </w:r>
      <w:r w:rsidR="00C2535A" w:rsidRPr="001F398E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และการร่วมค้า</w:t>
      </w:r>
    </w:p>
    <w:p w14:paraId="0C8305E8" w14:textId="3C2BFEA7" w:rsidR="00DF595C" w:rsidRPr="001F398E" w:rsidRDefault="00DF595C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64D9FB08" w14:textId="7F7465C0" w:rsidR="00586B42" w:rsidRPr="00946652" w:rsidRDefault="001C6455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pacing w:val="-2"/>
          <w:sz w:val="30"/>
          <w:szCs w:val="30"/>
        </w:rPr>
      </w:pPr>
      <w:r w:rsidRPr="00946652">
        <w:rPr>
          <w:rFonts w:asciiTheme="majorHAnsi" w:hAnsiTheme="majorHAnsi" w:cstheme="majorHAnsi"/>
          <w:spacing w:val="-6"/>
          <w:sz w:val="30"/>
          <w:szCs w:val="30"/>
          <w:cs/>
        </w:rPr>
        <w:t>เงินลงทุนในบริษัทย่อย</w:t>
      </w:r>
      <w:r w:rsidR="00AF05C4" w:rsidRPr="00946652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บริษัทร่วม</w:t>
      </w:r>
      <w:r w:rsidR="00C2535A" w:rsidRPr="00946652">
        <w:rPr>
          <w:rFonts w:asciiTheme="majorHAnsi" w:hAnsiTheme="majorHAnsi" w:cstheme="majorHAnsi" w:hint="cs"/>
          <w:spacing w:val="-6"/>
          <w:sz w:val="30"/>
          <w:szCs w:val="30"/>
          <w:cs/>
        </w:rPr>
        <w:t>และการร่วมค้า</w:t>
      </w:r>
      <w:r w:rsidRPr="00946652">
        <w:rPr>
          <w:rFonts w:asciiTheme="majorHAnsi" w:hAnsiTheme="majorHAnsi" w:cstheme="majorHAnsi"/>
          <w:spacing w:val="-6"/>
          <w:sz w:val="30"/>
          <w:szCs w:val="30"/>
          <w:cs/>
        </w:rPr>
        <w:t>ในงบการเงินเฉพาะกิจการ</w:t>
      </w:r>
      <w:r w:rsidRPr="00946652">
        <w:rPr>
          <w:rFonts w:asciiTheme="majorHAnsi" w:hAnsiTheme="majorHAnsi"/>
          <w:spacing w:val="-6"/>
          <w:sz w:val="30"/>
          <w:szCs w:val="30"/>
          <w:cs/>
        </w:rPr>
        <w:t>วัดมูลค่าด้วยราคาทุนหักค่าเผื่อการด้อยค่า</w:t>
      </w:r>
      <w:r w:rsidR="00A22756" w:rsidRPr="00946652">
        <w:rPr>
          <w:rFonts w:asciiTheme="majorHAnsi" w:hAnsiTheme="majorHAnsi"/>
          <w:spacing w:val="-2"/>
          <w:sz w:val="30"/>
          <w:szCs w:val="30"/>
        </w:rPr>
        <w:t xml:space="preserve">            </w:t>
      </w:r>
      <w:r w:rsidR="00C2535A" w:rsidRPr="00946652">
        <w:rPr>
          <w:rFonts w:asciiTheme="majorHAnsi" w:hAnsiTheme="majorHAnsi" w:cstheme="majorHAnsi" w:hint="cs"/>
          <w:i/>
          <w:iCs/>
          <w:spacing w:val="-2"/>
          <w:sz w:val="30"/>
          <w:szCs w:val="30"/>
          <w:cs/>
          <w:lang w:val="th-TH"/>
        </w:rPr>
        <w:t xml:space="preserve"> </w:t>
      </w:r>
      <w:r w:rsidRPr="00946652">
        <w:rPr>
          <w:rFonts w:asciiTheme="majorHAnsi" w:hAnsiTheme="majorHAnsi" w:cstheme="majorHAnsi"/>
          <w:spacing w:val="-2"/>
          <w:cs/>
        </w:rPr>
        <w:t xml:space="preserve"> </w:t>
      </w:r>
      <w:r w:rsidR="00C2535A" w:rsidRPr="00946652">
        <w:rPr>
          <w:rFonts w:asciiTheme="majorHAnsi" w:hAnsiTheme="majorHAnsi"/>
          <w:spacing w:val="-2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</w:t>
      </w:r>
      <w:r w:rsidR="00C2535A" w:rsidRPr="00946652">
        <w:rPr>
          <w:rFonts w:asciiTheme="minorHAnsi" w:hAnsiTheme="minorHAnsi" w:cstheme="minorHAnsi"/>
          <w:sz w:val="30"/>
          <w:szCs w:val="30"/>
          <w:cs/>
        </w:rPr>
        <w:t>จาก</w:t>
      </w:r>
      <w:r w:rsidR="00C2535A" w:rsidRPr="00946652">
        <w:rPr>
          <w:rFonts w:asciiTheme="majorHAnsi" w:hAnsiTheme="majorHAnsi"/>
          <w:spacing w:val="-2"/>
          <w:sz w:val="30"/>
          <w:szCs w:val="30"/>
          <w:cs/>
        </w:rPr>
        <w:t>การขายเงินลงทุนบันทึกในกำไรหรือขาดทุน</w:t>
      </w:r>
    </w:p>
    <w:p w14:paraId="1F78BDE4" w14:textId="77777777" w:rsidR="00191EEF" w:rsidRPr="00946652" w:rsidRDefault="00191EEF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pacing w:val="-2"/>
        </w:rPr>
      </w:pPr>
    </w:p>
    <w:p w14:paraId="0E912473" w14:textId="31231B80" w:rsidR="00225148" w:rsidRPr="00946652" w:rsidRDefault="00115152" w:rsidP="005D7A9F">
      <w:pPr>
        <w:pStyle w:val="Heading8"/>
        <w:numPr>
          <w:ilvl w:val="1"/>
          <w:numId w:val="20"/>
        </w:numPr>
        <w:tabs>
          <w:tab w:val="clear" w:pos="518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  <w:r w:rsidRPr="00946652">
        <w:rPr>
          <w:rFonts w:asciiTheme="majorHAnsi" w:hAnsiTheme="majorHAnsi" w:cstheme="majorHAnsi"/>
          <w:i/>
          <w:iCs/>
          <w:sz w:val="30"/>
          <w:szCs w:val="30"/>
          <w:cs/>
        </w:rPr>
        <w:lastRenderedPageBreak/>
        <w:t>เงินตราต่างประเทศ</w:t>
      </w:r>
      <w:r w:rsidR="007C0402" w:rsidRPr="00946652">
        <w:rPr>
          <w:rFonts w:asciiTheme="majorHAnsi" w:eastAsia="EucrosiaUPCBold" w:hAnsiTheme="majorHAnsi" w:cstheme="majorHAnsi"/>
          <w:i/>
          <w:iCs/>
          <w:sz w:val="30"/>
          <w:szCs w:val="30"/>
        </w:rPr>
        <w:br/>
      </w:r>
    </w:p>
    <w:p w14:paraId="00281354" w14:textId="71925E64" w:rsidR="00225148" w:rsidRPr="001F398E" w:rsidRDefault="00586B42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946652">
        <w:rPr>
          <w:rFonts w:asciiTheme="majorHAnsi" w:hAnsiTheme="majorHAnsi" w:cstheme="majorHAnsi"/>
          <w:spacing w:val="-2"/>
          <w:sz w:val="30"/>
          <w:szCs w:val="30"/>
          <w:cs/>
        </w:rPr>
        <w:t>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946652">
        <w:rPr>
          <w:rFonts w:asciiTheme="majorHAnsi" w:hAnsiTheme="majorHAnsi" w:cstheme="majorHAnsi"/>
          <w:spacing w:val="-2"/>
          <w:sz w:val="30"/>
          <w:szCs w:val="30"/>
        </w:rPr>
        <w:t xml:space="preserve"> </w:t>
      </w:r>
      <w:r w:rsidRPr="00946652">
        <w:rPr>
          <w:rFonts w:asciiTheme="majorHAnsi" w:hAnsiTheme="majorHAnsi" w:cstheme="majorHAnsi"/>
          <w:spacing w:val="-2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</w:t>
      </w:r>
      <w:r w:rsidRPr="00946652">
        <w:rPr>
          <w:rFonts w:asciiTheme="minorHAnsi" w:hAnsiTheme="minorHAnsi" w:cstheme="minorHAnsi"/>
          <w:sz w:val="30"/>
          <w:szCs w:val="30"/>
          <w:cs/>
        </w:rPr>
        <w:t>เงินตรา</w:t>
      </w:r>
      <w:r w:rsidRPr="00946652">
        <w:rPr>
          <w:rFonts w:asciiTheme="majorHAnsi" w:hAnsiTheme="majorHAnsi" w:cstheme="majorHAnsi"/>
          <w:spacing w:val="-2"/>
          <w:sz w:val="30"/>
          <w:szCs w:val="30"/>
          <w:cs/>
        </w:rPr>
        <w:t>ต่างประเทศแปลงค่าโดยใช้อัตราแลกเปลี่ยน ณ วันที่รายงา</w:t>
      </w:r>
      <w:r w:rsidRPr="00946652">
        <w:rPr>
          <w:rFonts w:asciiTheme="majorHAnsi" w:hAnsiTheme="majorHAnsi" w:cstheme="majorHAnsi" w:hint="cs"/>
          <w:spacing w:val="-2"/>
          <w:sz w:val="30"/>
          <w:szCs w:val="30"/>
          <w:cs/>
        </w:rPr>
        <w:t>น</w:t>
      </w:r>
      <w:r w:rsidRPr="001F398E">
        <w:rPr>
          <w:rFonts w:asciiTheme="majorHAnsi" w:hAnsiTheme="majorHAnsi" w:cstheme="majorHAnsi" w:hint="cs"/>
          <w:spacing w:val="-2"/>
          <w:sz w:val="30"/>
          <w:szCs w:val="30"/>
          <w:cs/>
        </w:rPr>
        <w:t xml:space="preserve"> </w:t>
      </w:r>
    </w:p>
    <w:p w14:paraId="4FA5602D" w14:textId="77777777" w:rsidR="00BF2D41" w:rsidRDefault="00BF2D41" w:rsidP="00493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1C7A29F3" w14:textId="46CA0818" w:rsidR="00225148" w:rsidRPr="001F398E" w:rsidRDefault="00225148" w:rsidP="00493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1F398E">
        <w:rPr>
          <w:rFonts w:asciiTheme="majorHAnsi" w:hAnsiTheme="majorHAnsi" w:cstheme="majorHAnsi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702B34" w:rsidRPr="001F398E">
        <w:rPr>
          <w:rFonts w:asciiTheme="majorHAnsi" w:hAnsiTheme="majorHAnsi" w:cstheme="majorHAnsi"/>
          <w:spacing w:val="-2"/>
          <w:sz w:val="30"/>
          <w:szCs w:val="30"/>
          <w:cs/>
        </w:rPr>
        <w:t>ป็นกำไรหรือขาดทุนในงวดบัญชีนั้</w:t>
      </w:r>
      <w:r w:rsidR="008C370D" w:rsidRPr="001F398E">
        <w:rPr>
          <w:rFonts w:asciiTheme="majorHAnsi" w:hAnsiTheme="majorHAnsi" w:cstheme="majorHAnsi"/>
          <w:spacing w:val="-2"/>
          <w:sz w:val="30"/>
          <w:szCs w:val="30"/>
          <w:cs/>
        </w:rPr>
        <w:t>น</w:t>
      </w:r>
    </w:p>
    <w:p w14:paraId="2B9910AE" w14:textId="77777777" w:rsidR="00434DB4" w:rsidRPr="001F398E" w:rsidRDefault="00434DB4" w:rsidP="007C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6485FF5E" w14:textId="77777777" w:rsidR="00FC6EEE" w:rsidRPr="001F398E" w:rsidRDefault="00F846CB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b w:val="0"/>
          <w:bCs w:val="0"/>
          <w:i/>
          <w:iCs/>
          <w:sz w:val="30"/>
          <w:szCs w:val="30"/>
          <w:lang w:val="th-TH"/>
        </w:rPr>
      </w:pPr>
      <w:r w:rsidRPr="001F398E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67DDFC2" w14:textId="77777777" w:rsidR="00FC6EEE" w:rsidRPr="001F398E" w:rsidRDefault="00FC6EEE" w:rsidP="00C2535A">
      <w:pPr>
        <w:pStyle w:val="BodyText2"/>
        <w:tabs>
          <w:tab w:val="left" w:pos="540"/>
        </w:tabs>
        <w:spacing w:line="240" w:lineRule="atLeast"/>
        <w:ind w:right="43"/>
        <w:rPr>
          <w:rFonts w:asciiTheme="majorHAnsi" w:hAnsiTheme="majorHAnsi" w:cstheme="majorHAnsi"/>
        </w:rPr>
      </w:pPr>
    </w:p>
    <w:p w14:paraId="5A14E51F" w14:textId="36E9B6B6" w:rsidR="00FC6EEE" w:rsidRPr="001F398E" w:rsidRDefault="00FC6EEE" w:rsidP="00CD7826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  <w:r w:rsidRPr="001F398E">
        <w:rPr>
          <w:rFonts w:asciiTheme="majorHAnsi" w:hAnsiTheme="majorHAnsi" w:cstheme="majorHAnsi"/>
          <w:i/>
          <w:iCs/>
          <w:cs/>
        </w:rPr>
        <w:t>(ง.</w:t>
      </w:r>
      <w:r w:rsidR="00A301CB" w:rsidRPr="00A301CB">
        <w:rPr>
          <w:rFonts w:asciiTheme="majorHAnsi" w:hAnsiTheme="majorHAnsi" w:cstheme="majorHAnsi"/>
          <w:i/>
          <w:iCs/>
          <w:lang w:val="en-US"/>
        </w:rPr>
        <w:t>1</w:t>
      </w:r>
      <w:r w:rsidRPr="001F398E">
        <w:rPr>
          <w:rFonts w:asciiTheme="majorHAnsi" w:hAnsiTheme="majorHAnsi" w:cstheme="majorHAnsi"/>
          <w:i/>
          <w:iCs/>
          <w:cs/>
        </w:rPr>
        <w:t>)</w:t>
      </w:r>
      <w:r w:rsidRPr="001F398E">
        <w:rPr>
          <w:rFonts w:asciiTheme="majorHAnsi" w:hAnsiTheme="majorHAnsi" w:cstheme="majorHAnsi"/>
          <w:i/>
          <w:iCs/>
          <w:cs/>
        </w:rPr>
        <w:tab/>
        <w:t>กา</w:t>
      </w:r>
      <w:r w:rsidR="00E5156F" w:rsidRPr="001F398E">
        <w:rPr>
          <w:rFonts w:asciiTheme="majorHAnsi" w:hAnsiTheme="majorHAnsi" w:cstheme="majorHAnsi" w:hint="cs"/>
          <w:i/>
          <w:iCs/>
          <w:cs/>
        </w:rPr>
        <w:t>รจัดประเภทและการวัดมูลค่า</w:t>
      </w:r>
    </w:p>
    <w:p w14:paraId="57847211" w14:textId="77777777" w:rsidR="00B829FA" w:rsidRPr="001F398E" w:rsidRDefault="00B829FA" w:rsidP="00CD7826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</w:p>
    <w:p w14:paraId="68A010B7" w14:textId="5778FECC" w:rsidR="00ED083A" w:rsidRPr="001F398E" w:rsidRDefault="00AE04DC" w:rsidP="003C7649">
      <w:pPr>
        <w:pStyle w:val="BodyText2"/>
        <w:tabs>
          <w:tab w:val="left" w:pos="1080"/>
        </w:tabs>
        <w:spacing w:line="240" w:lineRule="atLeast"/>
        <w:ind w:left="1080" w:right="65"/>
        <w:rPr>
          <w:rFonts w:asciiTheme="majorHAnsi" w:hAnsiTheme="majorHAnsi" w:cstheme="majorHAnsi"/>
          <w:lang w:val="en-US"/>
        </w:rPr>
      </w:pPr>
      <w:r w:rsidRPr="00946652">
        <w:rPr>
          <w:rFonts w:asciiTheme="majorHAnsi" w:hAnsiTheme="majorHAnsi" w:cstheme="majorHAnsi" w:hint="cs"/>
          <w:spacing w:val="-6"/>
          <w:cs/>
        </w:rPr>
        <w:t xml:space="preserve">ตราสารหนี้ที่ออกโดยกลุ่มบริษัท รับรู้รายการเมื่อเริ่มแรกเมื่อมีการออกตราสารหนี้ </w:t>
      </w:r>
      <w:r w:rsidR="00ED083A" w:rsidRPr="00946652">
        <w:rPr>
          <w:rFonts w:asciiTheme="majorHAnsi" w:hAnsiTheme="majorHAnsi" w:cstheme="majorHAnsi"/>
          <w:spacing w:val="-6"/>
          <w:cs/>
        </w:rPr>
        <w:t>สินทรัพย์ทางการเงินและหนี้สินทางการเงินอื่นๆ</w:t>
      </w:r>
      <w:r w:rsidR="00ED083A" w:rsidRPr="00946652">
        <w:rPr>
          <w:rFonts w:asciiTheme="majorHAnsi" w:hAnsiTheme="majorHAnsi" w:cstheme="majorHAnsi" w:hint="cs"/>
          <w:spacing w:val="-6"/>
          <w:cs/>
        </w:rPr>
        <w:t xml:space="preserve"> </w:t>
      </w:r>
      <w:r w:rsidR="00ED083A" w:rsidRPr="00946652">
        <w:rPr>
          <w:rFonts w:asciiTheme="majorHAnsi" w:hAnsiTheme="majorHAnsi" w:cstheme="majorHAnsi"/>
          <w:spacing w:val="-6"/>
          <w:cs/>
        </w:rPr>
        <w:t>(นอกเหนือจากลูกหนี้การค้า</w:t>
      </w:r>
      <w:r w:rsidRPr="00946652">
        <w:rPr>
          <w:rFonts w:asciiTheme="majorHAnsi" w:hAnsiTheme="majorHAnsi" w:cstheme="majorHAnsi" w:hint="cs"/>
          <w:spacing w:val="-6"/>
          <w:cs/>
        </w:rPr>
        <w:t xml:space="preserve"> </w:t>
      </w:r>
      <w:r w:rsidR="00186CC6" w:rsidRPr="00946652">
        <w:rPr>
          <w:rFonts w:asciiTheme="majorHAnsi" w:hAnsiTheme="majorHAnsi" w:cstheme="majorHAnsi" w:hint="cs"/>
          <w:spacing w:val="-6"/>
          <w:cs/>
        </w:rPr>
        <w:t>ลูกหนี้ผ่อนชำระ</w:t>
      </w:r>
      <w:r w:rsidRPr="00946652">
        <w:rPr>
          <w:rFonts w:asciiTheme="majorHAnsi" w:hAnsiTheme="majorHAnsi" w:cstheme="majorHAnsi" w:hint="cs"/>
          <w:spacing w:val="-6"/>
          <w:cs/>
        </w:rPr>
        <w:t xml:space="preserve"> ลูกหนี้ตามสัญญาเช่าซื้อและลูกหนี้เงินให้สินเชื่อ</w:t>
      </w:r>
      <w:r w:rsidR="00ED083A" w:rsidRPr="00946652">
        <w:rPr>
          <w:rFonts w:asciiTheme="majorHAnsi" w:hAnsiTheme="majorHAnsi" w:cstheme="majorHAnsi"/>
          <w:spacing w:val="-6"/>
          <w:cs/>
        </w:rPr>
        <w:t xml:space="preserve"> (ดูหมายเหตุ</w:t>
      </w:r>
      <w:r w:rsidR="00ED083A" w:rsidRPr="00946652">
        <w:rPr>
          <w:rFonts w:asciiTheme="majorHAnsi" w:hAnsiTheme="majorHAnsi" w:cstheme="majorHAnsi"/>
          <w:cs/>
        </w:rPr>
        <w:t xml:space="preserve">ข้อ </w:t>
      </w:r>
      <w:r w:rsidR="00A301CB" w:rsidRPr="00946652">
        <w:rPr>
          <w:rFonts w:asciiTheme="majorHAnsi" w:hAnsiTheme="majorHAnsi" w:cstheme="majorHAnsi"/>
          <w:lang w:val="en-US"/>
        </w:rPr>
        <w:t>4</w:t>
      </w:r>
      <w:r w:rsidR="00ED083A" w:rsidRPr="00946652">
        <w:rPr>
          <w:rFonts w:asciiTheme="majorHAnsi" w:hAnsiTheme="majorHAnsi" w:cstheme="majorHAnsi"/>
          <w:cs/>
        </w:rPr>
        <w:t>(ฉ)</w:t>
      </w:r>
      <w:r w:rsidR="00186CC6" w:rsidRPr="00946652">
        <w:rPr>
          <w:rFonts w:asciiTheme="majorHAnsi" w:hAnsiTheme="majorHAnsi" w:cstheme="majorHAnsi" w:hint="cs"/>
          <w:cs/>
        </w:rPr>
        <w:t xml:space="preserve"> </w:t>
      </w:r>
      <w:r w:rsidR="00A3192A" w:rsidRPr="00946652">
        <w:rPr>
          <w:rFonts w:asciiTheme="majorHAnsi" w:hAnsiTheme="majorHAnsi" w:cstheme="majorHAnsi" w:hint="cs"/>
          <w:cs/>
        </w:rPr>
        <w:t>ถึง</w:t>
      </w:r>
      <w:r w:rsidR="00186CC6" w:rsidRPr="00946652">
        <w:rPr>
          <w:rFonts w:asciiTheme="majorHAnsi" w:hAnsiTheme="majorHAnsi" w:cstheme="majorHAnsi" w:hint="cs"/>
          <w:cs/>
        </w:rPr>
        <w:t xml:space="preserve"> </w:t>
      </w:r>
      <w:r w:rsidR="00A301CB" w:rsidRPr="00946652">
        <w:rPr>
          <w:rFonts w:asciiTheme="majorHAnsi" w:hAnsiTheme="majorHAnsi" w:cstheme="majorHAnsi"/>
          <w:lang w:val="en-US"/>
        </w:rPr>
        <w:t>4</w:t>
      </w:r>
      <w:r w:rsidR="00186CC6" w:rsidRPr="00946652">
        <w:rPr>
          <w:rFonts w:asciiTheme="majorHAnsi" w:hAnsiTheme="majorHAnsi" w:cstheme="majorHAnsi"/>
          <w:lang w:val="en-US"/>
        </w:rPr>
        <w:t>(</w:t>
      </w:r>
      <w:r w:rsidR="00A3192A" w:rsidRPr="00946652">
        <w:rPr>
          <w:rFonts w:asciiTheme="majorHAnsi" w:hAnsiTheme="majorHAnsi" w:cstheme="majorHAnsi" w:hint="cs"/>
          <w:cs/>
          <w:lang w:val="en-US"/>
        </w:rPr>
        <w:t>ซ</w:t>
      </w:r>
      <w:r w:rsidR="00186CC6" w:rsidRPr="00946652">
        <w:rPr>
          <w:rFonts w:asciiTheme="majorHAnsi" w:hAnsiTheme="majorHAnsi" w:cstheme="majorHAnsi"/>
          <w:lang w:val="en-US"/>
        </w:rPr>
        <w:t>)</w:t>
      </w:r>
      <w:r w:rsidR="00ED083A" w:rsidRPr="00946652">
        <w:rPr>
          <w:rFonts w:asciiTheme="majorHAnsi" w:hAnsiTheme="majorHAnsi" w:cstheme="majorHAnsi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946652">
        <w:rPr>
          <w:rFonts w:asciiTheme="majorHAnsi" w:hAnsiTheme="majorHAnsi" w:cstheme="majorHAnsi" w:hint="cs"/>
          <w:cs/>
        </w:rPr>
        <w:t>เมื่อเริ่มแรก</w:t>
      </w:r>
      <w:r w:rsidR="00ED083A" w:rsidRPr="00946652">
        <w:rPr>
          <w:rFonts w:asciiTheme="majorHAnsi" w:hAnsiTheme="majorHAnsi" w:cstheme="majorHAnsi"/>
          <w:cs/>
        </w:rPr>
        <w:t>ด้วยมูลค่ายุติธรรม</w:t>
      </w:r>
      <w:r w:rsidRPr="00946652">
        <w:rPr>
          <w:rFonts w:asciiTheme="majorHAnsi" w:hAnsiTheme="majorHAnsi" w:cstheme="majorHAnsi" w:hint="cs"/>
          <w:cs/>
        </w:rPr>
        <w:t xml:space="preserve"> </w:t>
      </w:r>
      <w:r w:rsidRPr="00946652">
        <w:rPr>
          <w:rFonts w:asciiTheme="majorHAnsi" w:hAnsiTheme="majorHAnsi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380D91C2" w14:textId="7B9D99B0" w:rsidR="00ED083A" w:rsidRPr="001F398E" w:rsidRDefault="00ED083A" w:rsidP="00ED083A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sz w:val="22"/>
          <w:szCs w:val="22"/>
        </w:rPr>
      </w:pPr>
    </w:p>
    <w:p w14:paraId="421B013C" w14:textId="32D4B8C0" w:rsidR="00691077" w:rsidRDefault="007A4E6F" w:rsidP="00172263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  <w:r w:rsidRPr="001F398E">
        <w:rPr>
          <w:rFonts w:asciiTheme="majorHAnsi" w:hAnsiTheme="majorHAnsi" w:cstheme="majorHAnsi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611294">
        <w:rPr>
          <w:rFonts w:asciiTheme="majorHAnsi" w:hAnsiTheme="majorHAnsi" w:cstheme="majorHAnsi"/>
          <w:cs/>
        </w:rPr>
        <w:br/>
      </w:r>
      <w:r w:rsidRPr="001F398E">
        <w:rPr>
          <w:rFonts w:asciiTheme="majorHAnsi" w:hAnsiTheme="majorHAnsi" w:cstheme="majorHAnsi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611294">
        <w:rPr>
          <w:rFonts w:asciiTheme="majorHAnsi" w:hAnsiTheme="majorHAnsi" w:cstheme="majorHAnsi"/>
          <w:cs/>
        </w:rPr>
        <w:br/>
      </w:r>
      <w:r w:rsidRPr="001F398E">
        <w:rPr>
          <w:rFonts w:asciiTheme="majorHAnsi" w:hAnsiTheme="majorHAnsi" w:cstheme="majorHAnsi"/>
          <w:cs/>
        </w:rPr>
        <w:t>การเปลี่ยนแปลงการจัดประเภท</w:t>
      </w:r>
    </w:p>
    <w:p w14:paraId="1CD63FF4" w14:textId="77777777" w:rsidR="00BF2D41" w:rsidRPr="00BF2D41" w:rsidRDefault="00BF2D41" w:rsidP="00172263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6CEBFA1E" w14:textId="340155F4" w:rsidR="007A4E6F" w:rsidRPr="001F398E" w:rsidRDefault="00FE12F7" w:rsidP="007A4E6F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1F398E">
        <w:rPr>
          <w:rFonts w:asciiTheme="majorHAnsi" w:hAnsiTheme="majorHAnsi" w:cstheme="majorHAnsi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611294">
        <w:rPr>
          <w:rFonts w:asciiTheme="majorHAnsi" w:hAnsiTheme="majorHAnsi" w:cstheme="majorHAnsi"/>
          <w:cs/>
        </w:rPr>
        <w:br/>
      </w:r>
      <w:r w:rsidRPr="001F398E">
        <w:rPr>
          <w:rFonts w:asciiTheme="majorHAnsi" w:hAnsiTheme="majorHAnsi" w:cstheme="majorHAnsi"/>
          <w:cs/>
        </w:rPr>
        <w:t>ที่แท้จริงหรือมูลค่ายุติธรรมผ่านกำไรหรือขาดทุน</w:t>
      </w:r>
      <w:r w:rsidRPr="001F398E">
        <w:rPr>
          <w:rFonts w:asciiTheme="majorHAnsi" w:hAnsiTheme="majorHAnsi" w:cstheme="majorHAnsi" w:hint="cs"/>
          <w:cs/>
        </w:rPr>
        <w:t xml:space="preserve"> </w:t>
      </w:r>
      <w:r w:rsidRPr="001F398E">
        <w:rPr>
          <w:rFonts w:asciiTheme="majorHAnsi" w:hAnsiTheme="majorHAnsi" w:cstheme="majorHAnsi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60CA322" w14:textId="4DDB151C" w:rsidR="006A3B02" w:rsidRDefault="006A3B02" w:rsidP="007A4E6F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02DCED41" w14:textId="77777777" w:rsidR="00860E3B" w:rsidRPr="00860E3B" w:rsidRDefault="00860E3B" w:rsidP="007A4E6F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68C5B121" w14:textId="51C17ECB" w:rsidR="006A3B02" w:rsidRPr="001F398E" w:rsidRDefault="006A3B02" w:rsidP="007A4E6F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1F398E">
        <w:rPr>
          <w:rFonts w:asciiTheme="majorHAnsi" w:hAnsiTheme="majorHAnsi" w:cstheme="majorHAnsi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E103833" w14:textId="5A68DCF0" w:rsidR="004F36B3" w:rsidRPr="001F398E" w:rsidRDefault="004F36B3" w:rsidP="009A0C5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</w:p>
    <w:p w14:paraId="2B2DE8D3" w14:textId="016B1788" w:rsidR="009960CF" w:rsidRDefault="00A1091E" w:rsidP="008C7590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  <w:r w:rsidRPr="001F398E">
        <w:rPr>
          <w:rFonts w:asciiTheme="majorHAnsi" w:hAnsiTheme="majorHAnsi" w:cstheme="majorHAnsi" w:hint="cs"/>
          <w:cs/>
          <w:lang w:val="en-US"/>
        </w:rPr>
        <w:t>เงินลงทุนในตราสารทุนที่วัดมูลค่าด้วยมูลค่ายุติธรรมผ</w:t>
      </w:r>
      <w:r w:rsidR="00D825AD" w:rsidRPr="001F398E">
        <w:rPr>
          <w:rFonts w:asciiTheme="majorHAnsi" w:hAnsiTheme="majorHAnsi" w:cstheme="majorHAnsi" w:hint="cs"/>
          <w:cs/>
          <w:lang w:val="en-US"/>
        </w:rPr>
        <w:t>่</w:t>
      </w:r>
      <w:r w:rsidRPr="001F398E">
        <w:rPr>
          <w:rFonts w:asciiTheme="majorHAnsi" w:hAnsiTheme="majorHAnsi" w:cstheme="majorHAnsi" w:hint="cs"/>
          <w:cs/>
          <w:lang w:val="en-US"/>
        </w:rPr>
        <w:t>านกำไรขาดทุนเบ็ดเสร็จอื่นถูก</w:t>
      </w:r>
      <w:r w:rsidR="00D825AD" w:rsidRPr="001F398E">
        <w:rPr>
          <w:rFonts w:asciiTheme="majorHAnsi" w:hAnsiTheme="majorHAnsi" w:cstheme="majorHAnsi" w:hint="cs"/>
          <w:cs/>
          <w:lang w:val="en-US"/>
        </w:rPr>
        <w:t>วัด</w:t>
      </w:r>
      <w:r w:rsidRPr="001F398E">
        <w:rPr>
          <w:rFonts w:asciiTheme="majorHAnsi" w:hAnsiTheme="majorHAnsi" w:cstheme="majorHAnsi" w:hint="cs"/>
          <w:cs/>
          <w:lang w:val="en-US"/>
        </w:rPr>
        <w:t>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</w:t>
      </w:r>
      <w:r w:rsidR="00DD52F9" w:rsidRPr="001F398E">
        <w:rPr>
          <w:rFonts w:asciiTheme="majorHAnsi" w:hAnsiTheme="majorHAnsi" w:cstheme="majorHAnsi" w:hint="cs"/>
          <w:cs/>
          <w:lang w:val="en-US"/>
        </w:rPr>
        <w:t>ทธิ</w:t>
      </w:r>
      <w:r w:rsidRPr="001F398E">
        <w:rPr>
          <w:rFonts w:asciiTheme="majorHAnsi" w:hAnsiTheme="majorHAnsi" w:cstheme="majorHAnsi" w:hint="cs"/>
          <w:cs/>
          <w:lang w:val="en-US"/>
        </w:rPr>
        <w:t>ได้รับ</w:t>
      </w:r>
      <w:r w:rsidR="00611294">
        <w:rPr>
          <w:rFonts w:asciiTheme="majorHAnsi" w:hAnsiTheme="majorHAnsi" w:cstheme="majorHAnsi"/>
          <w:cs/>
          <w:lang w:val="en-US"/>
        </w:rPr>
        <w:br/>
      </w:r>
      <w:r w:rsidRPr="001F398E">
        <w:rPr>
          <w:rFonts w:asciiTheme="majorHAnsi" w:hAnsiTheme="majorHAnsi" w:cstheme="majorHAnsi" w:hint="cs"/>
          <w:cs/>
          <w:lang w:val="en-US"/>
        </w:rPr>
        <w:t>เงินปันผล เว้นแต่เงินปันผลดังกล่าวเป็นการคืนทุนของเงินลงทุน กำไรและขาดทุนสุทธิอื่น</w:t>
      </w:r>
      <w:r w:rsidR="00061897">
        <w:rPr>
          <w:rFonts w:asciiTheme="majorHAnsi" w:hAnsiTheme="majorHAnsi" w:cstheme="majorHAnsi" w:hint="cs"/>
          <w:cs/>
          <w:lang w:val="en-US"/>
        </w:rPr>
        <w:t>ที่</w:t>
      </w:r>
      <w:r w:rsidRPr="001F398E">
        <w:rPr>
          <w:rFonts w:asciiTheme="majorHAnsi" w:hAnsiTheme="majorHAnsi" w:cstheme="majorHAnsi" w:hint="cs"/>
          <w:cs/>
          <w:lang w:val="en-US"/>
        </w:rPr>
        <w:t>รับรู้ในกำไรขาดทุนเบ็ดเสร็จอื่น</w:t>
      </w:r>
      <w:r w:rsidR="00296B1D">
        <w:rPr>
          <w:rFonts w:asciiTheme="majorHAnsi" w:hAnsiTheme="majorHAnsi" w:cstheme="majorHAnsi" w:hint="cs"/>
          <w:cs/>
          <w:lang w:val="en-US"/>
        </w:rPr>
        <w:t xml:space="preserve"> </w:t>
      </w:r>
      <w:r w:rsidRPr="001F398E">
        <w:rPr>
          <w:rFonts w:asciiTheme="majorHAnsi" w:hAnsiTheme="majorHAnsi" w:cstheme="majorHAnsi" w:hint="cs"/>
          <w:cs/>
          <w:lang w:val="en-US"/>
        </w:rPr>
        <w:t>จะไม่ถูกจัดประเภทรายการใหม่ไปยังกำไรหรือขาดทุ</w:t>
      </w:r>
      <w:r w:rsidR="003C7649" w:rsidRPr="001F398E">
        <w:rPr>
          <w:rFonts w:asciiTheme="majorHAnsi" w:hAnsiTheme="majorHAnsi" w:cstheme="majorHAnsi" w:hint="cs"/>
          <w:cs/>
          <w:lang w:val="en-US"/>
        </w:rPr>
        <w:t>น</w:t>
      </w:r>
    </w:p>
    <w:p w14:paraId="2041DF1F" w14:textId="77777777" w:rsidR="00BF2D41" w:rsidRPr="001F398E" w:rsidRDefault="00BF2D41" w:rsidP="008C7590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394DE8CA" w14:textId="0ACFD9A4" w:rsidR="004D55F9" w:rsidRPr="001F398E" w:rsidRDefault="004D55F9" w:rsidP="00B829FA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  <w:r w:rsidRPr="001F398E">
        <w:rPr>
          <w:rFonts w:asciiTheme="majorHAnsi" w:hAnsiTheme="majorHAnsi" w:cstheme="majorHAnsi"/>
          <w:i/>
          <w:iCs/>
          <w:cs/>
        </w:rPr>
        <w:t>(ง.</w:t>
      </w:r>
      <w:r w:rsidR="00A301CB" w:rsidRPr="00A301CB">
        <w:rPr>
          <w:rFonts w:asciiTheme="majorHAnsi" w:hAnsiTheme="majorHAnsi" w:cstheme="majorHAnsi"/>
          <w:i/>
          <w:iCs/>
          <w:lang w:val="en-US"/>
        </w:rPr>
        <w:t>2</w:t>
      </w:r>
      <w:r w:rsidRPr="001F398E">
        <w:rPr>
          <w:rFonts w:asciiTheme="majorHAnsi" w:hAnsiTheme="majorHAnsi" w:cstheme="majorHAnsi"/>
          <w:i/>
          <w:iCs/>
          <w:cs/>
        </w:rPr>
        <w:t>)</w:t>
      </w:r>
      <w:r w:rsidRPr="001F398E">
        <w:rPr>
          <w:rFonts w:asciiTheme="majorHAnsi" w:hAnsiTheme="majorHAnsi" w:cstheme="majorHAnsi"/>
          <w:i/>
          <w:iCs/>
          <w:cs/>
        </w:rPr>
        <w:tab/>
        <w:t>การ</w:t>
      </w:r>
      <w:r w:rsidR="00021C2B" w:rsidRPr="001F398E">
        <w:rPr>
          <w:rFonts w:asciiTheme="majorHAnsi" w:hAnsiTheme="majorHAnsi" w:cstheme="majorHAnsi" w:hint="cs"/>
          <w:i/>
          <w:iCs/>
          <w:cs/>
        </w:rPr>
        <w:t>ตัดรายการออกจากบัญชีและการหักกลบ</w:t>
      </w:r>
      <w:r w:rsidRPr="001F398E">
        <w:rPr>
          <w:rFonts w:asciiTheme="majorHAnsi" w:hAnsiTheme="majorHAnsi" w:cstheme="majorHAnsi"/>
          <w:i/>
          <w:iCs/>
          <w:cs/>
        </w:rPr>
        <w:t xml:space="preserve"> </w:t>
      </w:r>
    </w:p>
    <w:p w14:paraId="0ABAE843" w14:textId="77777777" w:rsidR="00B829FA" w:rsidRPr="001F398E" w:rsidRDefault="00B829FA" w:rsidP="00B829FA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</w:p>
    <w:p w14:paraId="6F3E679C" w14:textId="1057BB8D" w:rsidR="00F34099" w:rsidRPr="001F398E" w:rsidRDefault="00F34099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1F398E">
        <w:rPr>
          <w:rFonts w:asciiTheme="majorHAnsi" w:hAnsiTheme="majorHAnsi" w:cstheme="majorHAnsi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611294">
        <w:rPr>
          <w:rFonts w:asciiTheme="majorHAnsi" w:hAnsiTheme="majorHAnsi" w:cstheme="majorHAnsi"/>
          <w:cs/>
        </w:rPr>
        <w:br/>
      </w:r>
      <w:r w:rsidRPr="001F398E">
        <w:rPr>
          <w:rFonts w:asciiTheme="majorHAnsi" w:hAnsiTheme="majorHAnsi" w:cstheme="majorHAnsi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611294">
        <w:rPr>
          <w:rFonts w:asciiTheme="majorHAnsi" w:hAnsiTheme="majorHAnsi" w:cstheme="majorHAnsi"/>
          <w:cs/>
        </w:rPr>
        <w:br/>
      </w:r>
      <w:r w:rsidRPr="001F398E">
        <w:rPr>
          <w:rFonts w:asciiTheme="majorHAnsi" w:hAnsiTheme="majorHAnsi" w:cstheme="majorHAnsi"/>
          <w:cs/>
        </w:rPr>
        <w:t>ในกรณีที่กลุ่มบริษัทไม่ได้ทั้งโอนหรือคงไว้ซึ่งความเสี่ยงและผลตอบแทนของความเป็นเจ้าของ</w:t>
      </w:r>
      <w:r w:rsidR="00611294">
        <w:rPr>
          <w:rFonts w:asciiTheme="majorHAnsi" w:hAnsiTheme="majorHAnsi" w:cstheme="majorHAnsi"/>
          <w:cs/>
        </w:rPr>
        <w:br/>
      </w:r>
      <w:r w:rsidRPr="001F398E">
        <w:rPr>
          <w:rFonts w:asciiTheme="majorHAnsi" w:hAnsiTheme="majorHAnsi" w:cstheme="majorHAnsi"/>
          <w:cs/>
        </w:rPr>
        <w:t>เกือบทั้งหมดและไม่ได้คงไว้ซึ่งการควบคุมในสินทรัพย์ทางการเงิน</w:t>
      </w:r>
    </w:p>
    <w:p w14:paraId="51A4F8D4" w14:textId="77777777" w:rsidR="00D825AD" w:rsidRDefault="00D825AD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</w:p>
    <w:p w14:paraId="43A457E8" w14:textId="174A190E" w:rsidR="00F34099" w:rsidRPr="001F398E" w:rsidRDefault="00B022CB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1F398E">
        <w:rPr>
          <w:rFonts w:asciiTheme="majorHAnsi" w:hAnsiTheme="majorHAnsi" w:cstheme="majorHAnsi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1F398E">
        <w:rPr>
          <w:rFonts w:asciiTheme="majorHAnsi" w:hAnsiTheme="majorHAnsi" w:cstheme="majorHAnsi"/>
          <w:spacing w:val="-6"/>
          <w:cs/>
        </w:rPr>
        <w:t>หมดอายุ กลุ่มบริษัทตัดรายการหนี้สินทางการเงินออกจากบัญชีหากมีการ</w:t>
      </w:r>
      <w:r w:rsidRPr="001F398E">
        <w:rPr>
          <w:rFonts w:asciiTheme="majorHAnsi" w:hAnsiTheme="majorHAnsi" w:cstheme="majorHAnsi"/>
          <w:cs/>
        </w:rPr>
        <w:t>เปลี่ยนแปลง</w:t>
      </w:r>
      <w:r w:rsidRPr="001F398E">
        <w:rPr>
          <w:rFonts w:asciiTheme="majorHAnsi" w:hAnsiTheme="majorHAnsi" w:cstheme="majorHAnsi"/>
          <w:spacing w:val="-6"/>
          <w:cs/>
        </w:rPr>
        <w:t>เงื่อนไขและกระแสเงินสด</w:t>
      </w:r>
      <w:r w:rsidRPr="001F398E">
        <w:rPr>
          <w:rFonts w:asciiTheme="majorHAnsi" w:hAnsiTheme="majorHAnsi" w:cstheme="majorHAnsi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BEC5BCB" w14:textId="77777777" w:rsidR="00BF2D41" w:rsidRPr="001F398E" w:rsidRDefault="00BF2D41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592E2675" w14:textId="162D20F9" w:rsidR="00B022CB" w:rsidRPr="001F398E" w:rsidRDefault="00B022CB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1F398E">
        <w:rPr>
          <w:rFonts w:asciiTheme="majorHAnsi" w:hAnsiTheme="majorHAnsi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1A53A1B" w14:textId="77777777" w:rsidR="00552925" w:rsidRPr="001F398E" w:rsidRDefault="00552925" w:rsidP="00552925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</w:p>
    <w:p w14:paraId="7E7EE445" w14:textId="356F3E73" w:rsidR="00061897" w:rsidRDefault="00552925" w:rsidP="00584662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1F398E">
        <w:rPr>
          <w:rFonts w:asciiTheme="majorHAnsi" w:hAnsiTheme="majorHAnsi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86C2A" w:rsidRPr="001F398E">
        <w:rPr>
          <w:rFonts w:asciiTheme="majorHAnsi" w:hAnsiTheme="majorHAnsi"/>
          <w:cs/>
        </w:rPr>
        <w:t>งบฐานะการเงิน</w:t>
      </w:r>
      <w:r w:rsidRPr="001F398E">
        <w:rPr>
          <w:rFonts w:asciiTheme="majorHAnsi" w:hAnsiTheme="majorHAnsi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</w:t>
      </w:r>
      <w:r w:rsidRPr="001F398E">
        <w:rPr>
          <w:rFonts w:asciiTheme="majorHAnsi" w:hAnsiTheme="majorHAnsi" w:cstheme="majorHAnsi"/>
          <w:cs/>
        </w:rPr>
        <w:t>และ</w:t>
      </w:r>
      <w:r w:rsidRPr="001F398E">
        <w:rPr>
          <w:rFonts w:asciiTheme="majorHAnsi" w:hAnsiTheme="majorHAnsi"/>
          <w:cs/>
        </w:rPr>
        <w:t xml:space="preserve">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5359CF9" w14:textId="77777777" w:rsidR="00860E3B" w:rsidRDefault="00860E3B" w:rsidP="00584662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73F82C7C" w14:textId="77777777" w:rsidR="00860E3B" w:rsidRDefault="00860E3B" w:rsidP="00584662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3C01E43E" w14:textId="77777777" w:rsidR="00860E3B" w:rsidRDefault="00860E3B" w:rsidP="00584662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58960D3E" w14:textId="77777777" w:rsidR="00860E3B" w:rsidRPr="00860E3B" w:rsidRDefault="00860E3B" w:rsidP="00584662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2EB1DBE6" w14:textId="5DE3537C" w:rsidR="00061897" w:rsidRDefault="00726285" w:rsidP="004A3C19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  <w:r w:rsidRPr="001F398E">
        <w:rPr>
          <w:rFonts w:asciiTheme="majorHAnsi" w:hAnsiTheme="majorHAnsi" w:cstheme="majorHAnsi"/>
          <w:i/>
          <w:iCs/>
          <w:cs/>
        </w:rPr>
        <w:lastRenderedPageBreak/>
        <w:t>(ง.</w:t>
      </w:r>
      <w:r w:rsidR="00A301CB" w:rsidRPr="00A301CB">
        <w:rPr>
          <w:rFonts w:asciiTheme="majorHAnsi" w:hAnsiTheme="majorHAnsi" w:cstheme="majorHAnsi"/>
          <w:i/>
          <w:iCs/>
          <w:lang w:val="en-US"/>
        </w:rPr>
        <w:t>3</w:t>
      </w:r>
      <w:r w:rsidRPr="001F398E">
        <w:rPr>
          <w:rFonts w:asciiTheme="majorHAnsi" w:hAnsiTheme="majorHAnsi" w:cstheme="majorHAnsi"/>
          <w:i/>
          <w:iCs/>
          <w:cs/>
        </w:rPr>
        <w:t>)</w:t>
      </w:r>
      <w:r w:rsidRPr="001F398E">
        <w:rPr>
          <w:rFonts w:asciiTheme="majorHAnsi" w:hAnsiTheme="majorHAnsi" w:cstheme="majorHAnsi"/>
          <w:cs/>
          <w:lang w:val="en-US"/>
        </w:rPr>
        <w:tab/>
      </w:r>
      <w:r w:rsidRPr="001F398E">
        <w:rPr>
          <w:rFonts w:asciiTheme="majorHAnsi" w:hAnsiTheme="majorHAnsi" w:cstheme="majorHAnsi" w:hint="cs"/>
          <w:i/>
          <w:iCs/>
          <w:cs/>
          <w:lang w:val="en-US"/>
        </w:rPr>
        <w:t>อนุพันธ์</w:t>
      </w:r>
    </w:p>
    <w:p w14:paraId="19B0CBA1" w14:textId="77777777" w:rsidR="004A3C19" w:rsidRPr="004A3C19" w:rsidRDefault="004A3C19" w:rsidP="004A3C19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cs/>
          <w:lang w:val="en-US"/>
        </w:rPr>
      </w:pPr>
    </w:p>
    <w:p w14:paraId="742C85D5" w14:textId="56933964" w:rsidR="00726285" w:rsidRPr="001F398E" w:rsidRDefault="00726285" w:rsidP="00726285">
      <w:pPr>
        <w:pStyle w:val="BodyText2"/>
        <w:tabs>
          <w:tab w:val="left" w:pos="1080"/>
        </w:tabs>
        <w:spacing w:line="240" w:lineRule="atLeast"/>
        <w:ind w:left="1080" w:right="43" w:hanging="720"/>
        <w:rPr>
          <w:rFonts w:asciiTheme="majorHAnsi" w:hAnsiTheme="majorHAnsi" w:cstheme="majorHAnsi"/>
          <w:cs/>
          <w:lang w:val="en-US"/>
        </w:rPr>
      </w:pPr>
      <w:r w:rsidRPr="001F398E">
        <w:rPr>
          <w:rFonts w:asciiTheme="majorHAnsi" w:hAnsiTheme="majorHAnsi" w:cstheme="majorHAnsi"/>
          <w:cs/>
          <w:lang w:val="en-US"/>
        </w:rPr>
        <w:tab/>
      </w:r>
      <w:r w:rsidRPr="001F398E">
        <w:rPr>
          <w:rFonts w:asciiTheme="majorHAnsi" w:hAnsiTheme="majorHAnsi" w:cstheme="majorHAnsi" w:hint="cs"/>
          <w:cs/>
          <w:lang w:val="en-US"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6D6B3096" w14:textId="77777777" w:rsidR="00726285" w:rsidRPr="001F398E" w:rsidRDefault="00726285" w:rsidP="00726285">
      <w:pPr>
        <w:pStyle w:val="BodyText2"/>
        <w:tabs>
          <w:tab w:val="left" w:pos="1080"/>
        </w:tabs>
        <w:spacing w:line="240" w:lineRule="atLeast"/>
        <w:ind w:left="1080" w:right="43" w:hanging="720"/>
        <w:rPr>
          <w:rFonts w:asciiTheme="majorHAnsi" w:hAnsiTheme="majorHAnsi" w:cstheme="majorHAnsi"/>
          <w:cs/>
          <w:lang w:val="en-US"/>
        </w:rPr>
      </w:pPr>
    </w:p>
    <w:p w14:paraId="5D34B657" w14:textId="7346DBF1" w:rsidR="00D045E8" w:rsidRPr="001F398E" w:rsidRDefault="00D045E8" w:rsidP="0072288C">
      <w:pPr>
        <w:pStyle w:val="BodyText2"/>
        <w:tabs>
          <w:tab w:val="left" w:pos="1170"/>
        </w:tabs>
        <w:spacing w:line="240" w:lineRule="atLeast"/>
        <w:ind w:left="1080" w:right="43" w:hanging="540"/>
        <w:rPr>
          <w:rFonts w:asciiTheme="majorHAnsi" w:hAnsiTheme="majorHAnsi" w:cstheme="majorHAnsi"/>
          <w:i/>
          <w:iCs/>
          <w:cs/>
        </w:rPr>
      </w:pPr>
      <w:r w:rsidRPr="001F398E">
        <w:rPr>
          <w:rFonts w:asciiTheme="majorHAnsi" w:hAnsiTheme="majorHAnsi" w:cstheme="majorHAnsi"/>
          <w:i/>
          <w:iCs/>
          <w:cs/>
        </w:rPr>
        <w:t>(ง.</w:t>
      </w:r>
      <w:r w:rsidR="00A301CB" w:rsidRPr="00A301CB">
        <w:rPr>
          <w:rFonts w:asciiTheme="majorHAnsi" w:hAnsiTheme="majorHAnsi" w:cstheme="majorHAnsi"/>
          <w:i/>
          <w:iCs/>
          <w:lang w:val="en-US"/>
        </w:rPr>
        <w:t>4</w:t>
      </w:r>
      <w:r w:rsidRPr="001F398E">
        <w:rPr>
          <w:rFonts w:asciiTheme="majorHAnsi" w:hAnsiTheme="majorHAnsi" w:cstheme="majorHAnsi"/>
          <w:i/>
          <w:iCs/>
          <w:cs/>
        </w:rPr>
        <w:t>)</w:t>
      </w:r>
      <w:r w:rsidRPr="001F398E">
        <w:rPr>
          <w:rFonts w:asciiTheme="majorHAnsi" w:hAnsiTheme="majorHAnsi" w:cstheme="majorHAnsi"/>
          <w:i/>
          <w:iCs/>
          <w:cs/>
        </w:rPr>
        <w:tab/>
        <w:t>การ</w:t>
      </w:r>
      <w:r w:rsidRPr="001F398E">
        <w:rPr>
          <w:rFonts w:asciiTheme="majorHAnsi" w:hAnsiTheme="majorHAnsi" w:cstheme="majorHAnsi" w:hint="cs"/>
          <w:i/>
          <w:iCs/>
          <w:cs/>
        </w:rPr>
        <w:t>ด้อยค่าของสินทรัพย์ทางการเงินนอกเหนือจากลูกหนี้การค้า</w:t>
      </w:r>
      <w:r w:rsidR="009C47ED" w:rsidRPr="001F398E">
        <w:rPr>
          <w:rFonts w:asciiTheme="majorHAnsi" w:hAnsiTheme="majorHAnsi" w:cstheme="majorHAnsi" w:hint="cs"/>
          <w:i/>
          <w:iCs/>
          <w:cs/>
        </w:rPr>
        <w:t xml:space="preserve"> </w:t>
      </w:r>
      <w:r w:rsidR="009C47ED" w:rsidRPr="001F398E">
        <w:rPr>
          <w:rFonts w:asciiTheme="majorHAnsi" w:hAnsiTheme="majorHAnsi"/>
          <w:i/>
          <w:iCs/>
          <w:cs/>
        </w:rPr>
        <w:t>ลูกหนี้ผ่อนชำระ ลูกหนี้ตามสัญญาเช่าซื้อและลูกหนี้เงินให้สินเชื่อ</w:t>
      </w:r>
    </w:p>
    <w:p w14:paraId="359CF809" w14:textId="61E45034" w:rsidR="00C27C08" w:rsidRPr="001F398E" w:rsidRDefault="00C27C08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</w:p>
    <w:p w14:paraId="3721B7DD" w14:textId="2CDD2846" w:rsidR="00434DB4" w:rsidRDefault="009E18F4" w:rsidP="008C7590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1F398E">
        <w:rPr>
          <w:rFonts w:asciiTheme="majorHAnsi" w:hAnsiTheme="majorHAnsi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7A1D40" w:rsidRPr="001F398E">
        <w:rPr>
          <w:rFonts w:asciiTheme="majorHAnsi" w:hAnsiTheme="majorHAnsi"/>
          <w:lang w:val="en-US"/>
        </w:rPr>
        <w:t xml:space="preserve"> </w:t>
      </w:r>
      <w:r w:rsidRPr="001F398E">
        <w:rPr>
          <w:rFonts w:asciiTheme="majorHAnsi" w:hAnsiTheme="majorHAnsi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0684F7F" w14:textId="77777777" w:rsidR="00434DB4" w:rsidRPr="001F398E" w:rsidRDefault="00434DB4" w:rsidP="00172263">
      <w:pPr>
        <w:pStyle w:val="BodyText2"/>
        <w:tabs>
          <w:tab w:val="left" w:pos="1080"/>
        </w:tabs>
        <w:spacing w:line="240" w:lineRule="atLeast"/>
        <w:ind w:right="43"/>
        <w:rPr>
          <w:rFonts w:asciiTheme="majorHAnsi" w:hAnsiTheme="majorHAnsi"/>
          <w:sz w:val="24"/>
          <w:szCs w:val="24"/>
          <w:lang w:val="en-US"/>
        </w:rPr>
      </w:pPr>
    </w:p>
    <w:p w14:paraId="3CE108AB" w14:textId="6E58A6D0" w:rsidR="009E18F4" w:rsidRPr="001F398E" w:rsidRDefault="009E18F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1F398E">
        <w:rPr>
          <w:rFonts w:asciiTheme="majorHAnsi" w:hAnsiTheme="majorHAnsi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11294">
        <w:rPr>
          <w:rFonts w:asciiTheme="majorHAnsi" w:hAnsiTheme="majorHAnsi"/>
          <w:cs/>
        </w:rPr>
        <w:br/>
      </w:r>
      <w:r w:rsidR="00A301CB" w:rsidRPr="00A301CB">
        <w:rPr>
          <w:rFonts w:asciiTheme="majorHAnsi" w:hAnsiTheme="majorHAnsi"/>
          <w:lang w:val="en-US"/>
        </w:rPr>
        <w:t>12</w:t>
      </w:r>
      <w:r w:rsidRPr="001F398E">
        <w:rPr>
          <w:rFonts w:asciiTheme="majorHAnsi" w:hAnsiTheme="majorHAnsi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611294">
        <w:rPr>
          <w:rFonts w:asciiTheme="majorHAnsi" w:hAnsiTheme="majorHAnsi"/>
          <w:cs/>
        </w:rPr>
        <w:br/>
      </w:r>
      <w:r w:rsidRPr="001F398E">
        <w:rPr>
          <w:rFonts w:asciiTheme="majorHAnsi" w:hAnsiTheme="majorHAnsi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2FF7626D" w14:textId="77777777" w:rsidR="009F0150" w:rsidRPr="001F398E" w:rsidRDefault="009F0150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5A5E8B23" w14:textId="64CCA11C" w:rsidR="009F0150" w:rsidRPr="001F398E" w:rsidRDefault="005F45A8" w:rsidP="00B829FA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1F398E">
        <w:rPr>
          <w:rFonts w:asciiTheme="majorHAnsi" w:hAnsiTheme="majorHAnsi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11294">
        <w:rPr>
          <w:rFonts w:asciiTheme="majorHAnsi" w:hAnsiTheme="majorHAnsi"/>
          <w:cs/>
        </w:rPr>
        <w:br/>
      </w:r>
      <w:r w:rsidRPr="001F398E">
        <w:rPr>
          <w:rFonts w:asciiTheme="majorHAnsi" w:hAnsiTheme="majorHAnsi"/>
          <w:cs/>
        </w:rPr>
        <w:t>ถ่ว</w:t>
      </w:r>
      <w:r w:rsidR="00B829FA" w:rsidRPr="001F398E">
        <w:rPr>
          <w:rFonts w:asciiTheme="majorHAnsi" w:hAnsiTheme="majorHAnsi" w:hint="cs"/>
          <w:cs/>
          <w:lang w:val="en-US"/>
        </w:rPr>
        <w:t>ง</w:t>
      </w:r>
      <w:r w:rsidRPr="001F398E">
        <w:rPr>
          <w:rFonts w:asciiTheme="majorHAnsi" w:hAnsiTheme="majorHAnsi"/>
          <w:cs/>
        </w:rPr>
        <w:t>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7722500" w14:textId="77777777" w:rsidR="009F0150" w:rsidRDefault="009F0150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4EB1936D" w14:textId="60F8B93C" w:rsidR="00CB6044" w:rsidRPr="00CB6044" w:rsidRDefault="00CB604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CB6044">
        <w:rPr>
          <w:rFonts w:asciiTheme="majorHAnsi" w:hAnsiTheme="majorHAnsi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</w:t>
      </w:r>
      <w:r w:rsidR="00AA755A">
        <w:rPr>
          <w:rFonts w:asciiTheme="majorHAnsi" w:hAnsiTheme="majorHAnsi" w:hint="cs"/>
          <w:cs/>
          <w:lang w:val="en-US"/>
        </w:rPr>
        <w:t>สากล</w:t>
      </w:r>
      <w:r w:rsidRPr="00CB6044">
        <w:rPr>
          <w:rFonts w:asciiTheme="majorHAnsi" w:hAnsiTheme="majorHAnsi"/>
          <w:cs/>
        </w:rPr>
        <w:t xml:space="preserve">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70249">
        <w:rPr>
          <w:rFonts w:asciiTheme="majorHAnsi" w:hAnsiTheme="majorHAnsi"/>
          <w:lang w:val="en-US"/>
        </w:rPr>
        <w:t>12</w:t>
      </w:r>
      <w:r w:rsidRPr="00CB6044">
        <w:rPr>
          <w:rFonts w:asciiTheme="majorHAnsi" w:hAnsiTheme="majorHAnsi"/>
          <w:cs/>
        </w:rPr>
        <w:t xml:space="preserve"> เดือนข้างหน้า</w:t>
      </w:r>
    </w:p>
    <w:p w14:paraId="5A5FEFF4" w14:textId="77777777" w:rsidR="00CB6044" w:rsidRDefault="00CB604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72B755E1" w14:textId="32ECC041" w:rsidR="00CB6044" w:rsidRPr="00CB6044" w:rsidRDefault="00CB604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CB6044">
        <w:rPr>
          <w:rFonts w:asciiTheme="majorHAnsi" w:hAnsiTheme="majorHAnsi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FA49721" w14:textId="77777777" w:rsidR="00CB6044" w:rsidRDefault="00CB604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01B67D7C" w14:textId="457ED82D" w:rsidR="00584662" w:rsidRDefault="00CB6044" w:rsidP="00ED5925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CB6044">
        <w:rPr>
          <w:rFonts w:asciiTheme="majorHAnsi" w:hAnsiTheme="majorHAnsi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37F4518F" w14:textId="77777777" w:rsidR="00ED5925" w:rsidRDefault="00ED5925" w:rsidP="00ED5925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56564082" w14:textId="1D8B6E2C" w:rsidR="00394B0C" w:rsidRDefault="00394B0C" w:rsidP="00394B0C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cs/>
          <w:lang w:val="en-US"/>
        </w:rPr>
      </w:pPr>
      <w:r w:rsidRPr="001F398E">
        <w:rPr>
          <w:rFonts w:asciiTheme="majorHAnsi" w:hAnsiTheme="majorHAnsi" w:cstheme="majorHAnsi"/>
          <w:i/>
          <w:iCs/>
          <w:cs/>
        </w:rPr>
        <w:t>(ง.</w:t>
      </w:r>
      <w:r w:rsidR="00A301CB" w:rsidRPr="00A301CB">
        <w:rPr>
          <w:rFonts w:asciiTheme="majorHAnsi" w:hAnsiTheme="majorHAnsi" w:cstheme="majorHAnsi"/>
          <w:i/>
          <w:iCs/>
          <w:cs/>
          <w:lang w:val="en-US"/>
        </w:rPr>
        <w:t>5</w:t>
      </w:r>
      <w:r w:rsidRPr="001F398E">
        <w:rPr>
          <w:rFonts w:asciiTheme="majorHAnsi" w:hAnsiTheme="majorHAnsi" w:cstheme="majorHAnsi"/>
          <w:i/>
          <w:iCs/>
          <w:cs/>
        </w:rPr>
        <w:t>)</w:t>
      </w:r>
      <w:r w:rsidRPr="001F398E">
        <w:rPr>
          <w:rFonts w:asciiTheme="majorHAnsi" w:hAnsiTheme="majorHAnsi" w:cstheme="majorHAnsi"/>
          <w:i/>
          <w:iCs/>
          <w:cs/>
        </w:rPr>
        <w:tab/>
        <w:t>การ</w:t>
      </w:r>
      <w:r w:rsidRPr="001F398E">
        <w:rPr>
          <w:rFonts w:asciiTheme="majorHAnsi" w:hAnsiTheme="majorHAnsi" w:cstheme="majorHAnsi" w:hint="cs"/>
          <w:i/>
          <w:iCs/>
          <w:cs/>
        </w:rPr>
        <w:t>ตัดจำหน่าย</w:t>
      </w:r>
    </w:p>
    <w:p w14:paraId="06E8CFE4" w14:textId="77777777" w:rsidR="00394B0C" w:rsidRPr="0032546B" w:rsidRDefault="00394B0C" w:rsidP="0032546B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</w:p>
    <w:p w14:paraId="795FB331" w14:textId="3B5ECDBC" w:rsidR="00BF2D41" w:rsidRPr="00061897" w:rsidRDefault="00394B0C" w:rsidP="00061897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1F398E">
        <w:rPr>
          <w:rFonts w:asciiTheme="majorHAnsi" w:hAnsiTheme="majorHAns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5E4005" w14:textId="77777777" w:rsidR="00BF2D41" w:rsidRPr="001F398E" w:rsidRDefault="00BF2D41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2F9CE460" w14:textId="33489DD6" w:rsidR="00E90ECE" w:rsidRPr="001F398E" w:rsidRDefault="00E90ECE" w:rsidP="00E90ECE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cs/>
        </w:rPr>
      </w:pPr>
      <w:r w:rsidRPr="001F398E">
        <w:rPr>
          <w:rFonts w:asciiTheme="majorHAnsi" w:hAnsiTheme="majorHAnsi" w:cstheme="majorHAnsi"/>
          <w:i/>
          <w:iCs/>
          <w:cs/>
        </w:rPr>
        <w:t>(ง</w:t>
      </w:r>
      <w:r w:rsidR="00726285" w:rsidRPr="0032546B">
        <w:rPr>
          <w:rFonts w:asciiTheme="majorHAnsi" w:hAnsiTheme="majorHAnsi" w:cstheme="majorHAnsi"/>
          <w:i/>
          <w:iCs/>
          <w:cs/>
        </w:rPr>
        <w:t>.</w:t>
      </w:r>
      <w:r w:rsidR="00A301CB" w:rsidRPr="0032546B">
        <w:rPr>
          <w:rFonts w:asciiTheme="majorHAnsi" w:hAnsiTheme="majorHAnsi" w:cstheme="majorHAnsi"/>
          <w:i/>
          <w:iCs/>
          <w:cs/>
        </w:rPr>
        <w:t>6</w:t>
      </w:r>
      <w:r w:rsidRPr="001F398E">
        <w:rPr>
          <w:rFonts w:asciiTheme="majorHAnsi" w:hAnsiTheme="majorHAnsi" w:cstheme="majorHAnsi"/>
          <w:i/>
          <w:iCs/>
          <w:cs/>
        </w:rPr>
        <w:t>)</w:t>
      </w:r>
      <w:r w:rsidRPr="001F398E">
        <w:rPr>
          <w:rFonts w:asciiTheme="majorHAnsi" w:hAnsiTheme="majorHAnsi" w:cstheme="majorHAnsi"/>
          <w:i/>
          <w:iCs/>
          <w:cs/>
        </w:rPr>
        <w:tab/>
      </w:r>
      <w:r w:rsidR="00531D0D" w:rsidRPr="001F398E">
        <w:rPr>
          <w:rFonts w:asciiTheme="majorHAnsi" w:hAnsiTheme="majorHAnsi" w:cstheme="majorHAnsi" w:hint="cs"/>
          <w:i/>
          <w:iCs/>
          <w:cs/>
        </w:rPr>
        <w:t>ดอกเบี้ย</w:t>
      </w:r>
    </w:p>
    <w:p w14:paraId="6C6A1AD7" w14:textId="3D94A669" w:rsidR="00E90ECE" w:rsidRPr="001F398E" w:rsidRDefault="00E90ECE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0AC0F12D" w14:textId="78026E7B" w:rsidR="00E90ECE" w:rsidRPr="001F398E" w:rsidRDefault="006E2597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1F398E">
        <w:rPr>
          <w:rFonts w:asciiTheme="majorHAnsi" w:hAnsiTheme="majorHAnsi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</w:t>
      </w:r>
      <w:r w:rsidR="00611294">
        <w:rPr>
          <w:rFonts w:asciiTheme="majorHAnsi" w:hAnsiTheme="majorHAnsi"/>
          <w:cs/>
        </w:rPr>
        <w:br/>
      </w:r>
      <w:r w:rsidRPr="001F398E">
        <w:rPr>
          <w:rFonts w:asciiTheme="majorHAnsi" w:hAnsiTheme="majorHAnsi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4054358" w14:textId="77777777" w:rsidR="00222381" w:rsidRPr="001F398E" w:rsidRDefault="00222381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24CF2DB2" w14:textId="210CCACA" w:rsidR="00225148" w:rsidRPr="00B44E10" w:rsidRDefault="00225148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i/>
          <w:iCs/>
          <w:sz w:val="30"/>
          <w:szCs w:val="30"/>
          <w:lang w:val="th-TH"/>
        </w:rPr>
      </w:pPr>
      <w:r w:rsidRPr="001F398E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เงิน</w:t>
      </w:r>
      <w:r w:rsidRPr="001F398E">
        <w:rPr>
          <w:rFonts w:asciiTheme="majorHAnsi" w:hAnsiTheme="majorHAnsi" w:cstheme="majorHAnsi"/>
          <w:i/>
          <w:iCs/>
          <w:sz w:val="30"/>
          <w:szCs w:val="30"/>
          <w:cs/>
        </w:rPr>
        <w:t>สด</w:t>
      </w:r>
      <w:r w:rsidRPr="001F398E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B18DD08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3E44DCE" w14:textId="388A78F0" w:rsidR="008C370D" w:rsidRPr="001F398E" w:rsidRDefault="008C370D" w:rsidP="008C370D">
      <w:pPr>
        <w:spacing w:line="240" w:lineRule="auto"/>
        <w:ind w:left="540" w:right="-16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1F398E">
        <w:rPr>
          <w:rFonts w:asciiTheme="majorHAnsi" w:hAnsiTheme="majorHAnsi" w:cstheme="majorHAnsi"/>
          <w:spacing w:val="-2"/>
          <w:sz w:val="30"/>
          <w:szCs w:val="30"/>
          <w:cs/>
        </w:rPr>
        <w:t>เงินฝากสถาบันการเงินที่มีข้อจำกัดในการใช้ได้แสดงแยกต่างหากเป็น “</w:t>
      </w:r>
      <w:r w:rsidR="00157578" w:rsidRPr="001F398E">
        <w:rPr>
          <w:rFonts w:asciiTheme="majorHAnsi" w:hAnsiTheme="majorHAnsi" w:cstheme="majorHAnsi" w:hint="cs"/>
          <w:spacing w:val="-2"/>
          <w:sz w:val="30"/>
          <w:szCs w:val="30"/>
          <w:cs/>
        </w:rPr>
        <w:t>สินทรัพย์ทางการเงินหมุนเวียนและ</w:t>
      </w:r>
      <w:r w:rsidR="00611294">
        <w:rPr>
          <w:rFonts w:asciiTheme="majorHAnsi" w:hAnsiTheme="majorHAnsi" w:cstheme="majorHAnsi"/>
          <w:spacing w:val="-2"/>
          <w:sz w:val="30"/>
          <w:szCs w:val="30"/>
          <w:cs/>
        </w:rPr>
        <w:br/>
      </w:r>
      <w:r w:rsidR="00157578" w:rsidRPr="001F398E">
        <w:rPr>
          <w:rFonts w:asciiTheme="majorHAnsi" w:hAnsiTheme="majorHAnsi" w:cstheme="majorHAnsi" w:hint="cs"/>
          <w:spacing w:val="-2"/>
          <w:sz w:val="30"/>
          <w:szCs w:val="30"/>
          <w:cs/>
        </w:rPr>
        <w:t>ไม่หมุนเวียนที่เป็นหลักประกัน</w:t>
      </w:r>
      <w:r w:rsidRPr="001F398E">
        <w:rPr>
          <w:rFonts w:asciiTheme="majorHAnsi" w:hAnsiTheme="majorHAnsi" w:cstheme="majorHAnsi"/>
          <w:spacing w:val="-2"/>
          <w:sz w:val="30"/>
          <w:szCs w:val="30"/>
          <w:cs/>
        </w:rPr>
        <w:t>” ใน</w:t>
      </w:r>
      <w:r w:rsidR="00486C2A" w:rsidRPr="001F398E">
        <w:rPr>
          <w:rFonts w:asciiTheme="majorHAnsi" w:hAnsiTheme="majorHAnsi" w:cstheme="majorHAnsi"/>
          <w:spacing w:val="-2"/>
          <w:sz w:val="30"/>
          <w:szCs w:val="30"/>
          <w:cs/>
        </w:rPr>
        <w:t>งบฐานะการเงิน</w:t>
      </w:r>
    </w:p>
    <w:p w14:paraId="6025A713" w14:textId="021044F7" w:rsidR="001F4384" w:rsidRPr="001F398E" w:rsidRDefault="001F4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42C30A6E" w14:textId="1A6CC042" w:rsidR="008C370D" w:rsidRPr="001F398E" w:rsidRDefault="008C370D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1F398E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ลูกหนี้การค้า</w:t>
      </w:r>
    </w:p>
    <w:p w14:paraId="4F73EAD6" w14:textId="77777777" w:rsidR="008C370D" w:rsidRPr="001F398E" w:rsidRDefault="008C370D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60C7EEC" w14:textId="60683700" w:rsidR="00B24E92" w:rsidRPr="001F398E" w:rsidRDefault="00B24E92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1F398E">
        <w:rPr>
          <w:rFonts w:asciiTheme="majorHAnsi" w:hAnsiTheme="majorHAnsi"/>
          <w:sz w:val="30"/>
          <w:szCs w:val="30"/>
          <w:cs/>
        </w:rPr>
        <w:t>ลูกหนี้</w:t>
      </w:r>
      <w:r w:rsidR="00DB2667" w:rsidRPr="001F398E">
        <w:rPr>
          <w:rFonts w:asciiTheme="majorHAnsi" w:hAnsiTheme="majorHAnsi" w:hint="cs"/>
          <w:sz w:val="30"/>
          <w:szCs w:val="30"/>
          <w:cs/>
        </w:rPr>
        <w:t>การค้า</w:t>
      </w:r>
      <w:r w:rsidRPr="001F398E">
        <w:rPr>
          <w:rFonts w:asciiTheme="majorHAnsi" w:hAnsiTheme="majorHAnsi"/>
          <w:sz w:val="30"/>
          <w:szCs w:val="30"/>
          <w:cs/>
        </w:rPr>
        <w:t>รับรู้เมื่อ</w:t>
      </w:r>
      <w:r w:rsidRPr="001F398E">
        <w:rPr>
          <w:rFonts w:asciiTheme="majorHAnsi" w:hAnsiTheme="majorHAnsi" w:hint="cs"/>
          <w:sz w:val="30"/>
          <w:szCs w:val="30"/>
          <w:cs/>
        </w:rPr>
        <w:t>ก</w:t>
      </w:r>
      <w:r w:rsidRPr="001F398E">
        <w:rPr>
          <w:rFonts w:asciiTheme="majorHAnsi" w:hAnsiTheme="majorHAnsi"/>
          <w:sz w:val="30"/>
          <w:szCs w:val="30"/>
          <w:cs/>
        </w:rPr>
        <w:t>ลุ่มบริษัทมีสิทธิที่ปราศจากเงื่อนไขในการได้รับสิ่งตอบแทนตามสัญญา</w:t>
      </w:r>
      <w:r w:rsidR="00E1027E" w:rsidRPr="001F398E">
        <w:rPr>
          <w:rFonts w:asciiTheme="majorHAnsi" w:hAnsiTheme="majorHAnsi" w:hint="cs"/>
          <w:sz w:val="30"/>
          <w:szCs w:val="30"/>
          <w:cs/>
        </w:rPr>
        <w:t xml:space="preserve"> </w:t>
      </w:r>
      <w:r w:rsidR="00E1027E" w:rsidRPr="001F398E">
        <w:rPr>
          <w:rFonts w:asciiTheme="majorHAnsi" w:hAnsiTheme="majorHAnsi"/>
          <w:sz w:val="30"/>
          <w:szCs w:val="30"/>
          <w:cs/>
        </w:rPr>
        <w:t>ลูกหนี้</w:t>
      </w:r>
      <w:r w:rsidR="00DB2667" w:rsidRPr="001F398E">
        <w:rPr>
          <w:rFonts w:asciiTheme="majorHAnsi" w:hAnsiTheme="majorHAnsi" w:hint="cs"/>
          <w:sz w:val="30"/>
          <w:szCs w:val="30"/>
          <w:cs/>
        </w:rPr>
        <w:t>การค้า</w:t>
      </w:r>
      <w:r w:rsidR="00611294">
        <w:rPr>
          <w:rFonts w:asciiTheme="majorHAnsi" w:hAnsiTheme="majorHAnsi"/>
          <w:sz w:val="30"/>
          <w:szCs w:val="30"/>
          <w:cs/>
        </w:rPr>
        <w:br/>
      </w:r>
      <w:r w:rsidR="00E1027E" w:rsidRPr="001F398E">
        <w:rPr>
          <w:rFonts w:asciiTheme="majorHAnsi" w:hAnsiTheme="majorHAns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</w:t>
      </w:r>
      <w:r w:rsidR="00B44E10">
        <w:rPr>
          <w:rFonts w:asciiTheme="majorHAnsi" w:hAnsiTheme="majorHAnsi" w:hint="cs"/>
          <w:sz w:val="30"/>
          <w:szCs w:val="30"/>
          <w:cs/>
        </w:rPr>
        <w:t>อ</w:t>
      </w:r>
      <w:r w:rsidR="00D66642" w:rsidRPr="001F398E">
        <w:rPr>
          <w:rFonts w:asciiTheme="majorHAnsi" w:hAnsiTheme="majorHAns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E1027E" w:rsidRPr="001F398E">
        <w:rPr>
          <w:rFonts w:asciiTheme="majorHAnsi" w:hAnsiTheme="majorHAnsi"/>
          <w:sz w:val="30"/>
          <w:szCs w:val="30"/>
          <w:cs/>
        </w:rPr>
        <w:t xml:space="preserve"> </w:t>
      </w:r>
    </w:p>
    <w:p w14:paraId="28A8FE2E" w14:textId="77777777" w:rsidR="00A441EF" w:rsidRDefault="00A441EF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HAnsi" w:hAnsiTheme="majorHAnsi"/>
          <w:sz w:val="30"/>
          <w:szCs w:val="30"/>
        </w:rPr>
      </w:pPr>
    </w:p>
    <w:p w14:paraId="5176F94A" w14:textId="77777777" w:rsidR="00AA755A" w:rsidRPr="001F398E" w:rsidRDefault="00AA755A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HAnsi" w:hAnsiTheme="majorHAnsi"/>
          <w:sz w:val="30"/>
          <w:szCs w:val="30"/>
        </w:rPr>
      </w:pPr>
    </w:p>
    <w:p w14:paraId="65F18F89" w14:textId="65D926F4" w:rsidR="00F90C20" w:rsidRPr="001F398E" w:rsidRDefault="00E1027E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1F398E">
        <w:rPr>
          <w:rFonts w:asciiTheme="majorHAnsi" w:hAnsiTheme="majorHAns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11294">
        <w:rPr>
          <w:rFonts w:asciiTheme="majorHAnsi" w:hAnsiTheme="majorHAnsi"/>
          <w:sz w:val="30"/>
          <w:szCs w:val="30"/>
          <w:cs/>
        </w:rPr>
        <w:br/>
      </w:r>
      <w:r w:rsidRPr="001F398E">
        <w:rPr>
          <w:rFonts w:asciiTheme="majorHAnsi" w:hAnsiTheme="majorHAns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DB2667" w:rsidRPr="001F398E">
        <w:rPr>
          <w:rFonts w:asciiTheme="majorHAnsi" w:hAnsiTheme="majorHAnsi" w:hint="cs"/>
          <w:sz w:val="30"/>
          <w:szCs w:val="30"/>
          <w:cs/>
        </w:rPr>
        <w:t xml:space="preserve"> </w:t>
      </w:r>
      <w:r w:rsidRPr="001F398E">
        <w:rPr>
          <w:rFonts w:asciiTheme="majorHAnsi" w:hAnsiTheme="majorHAns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403F60CE" w14:textId="77777777" w:rsidR="00BF2D41" w:rsidRPr="001F398E" w:rsidRDefault="00BF2D41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HAnsi" w:hAnsiTheme="majorHAnsi"/>
          <w:sz w:val="30"/>
          <w:szCs w:val="30"/>
          <w:cs/>
        </w:rPr>
      </w:pPr>
    </w:p>
    <w:p w14:paraId="22EDB2FA" w14:textId="77777777" w:rsidR="008C370D" w:rsidRPr="001F398E" w:rsidRDefault="008C370D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1F398E">
        <w:rPr>
          <w:rFonts w:asciiTheme="majorHAnsi" w:hAnsiTheme="majorHAnsi" w:cstheme="majorHAnsi"/>
          <w:i/>
          <w:iCs/>
          <w:sz w:val="30"/>
          <w:szCs w:val="30"/>
          <w:cs/>
        </w:rPr>
        <w:t>ลูกหนี้</w:t>
      </w:r>
      <w:r w:rsidRPr="001F398E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ผ่อน</w:t>
      </w:r>
      <w:r w:rsidRPr="001F398E">
        <w:rPr>
          <w:rFonts w:asciiTheme="majorHAnsi" w:hAnsiTheme="majorHAnsi" w:cstheme="majorHAnsi"/>
          <w:i/>
          <w:iCs/>
          <w:sz w:val="30"/>
          <w:szCs w:val="30"/>
          <w:cs/>
        </w:rPr>
        <w:t>ชำระ</w:t>
      </w:r>
    </w:p>
    <w:p w14:paraId="13F7F08C" w14:textId="77777777" w:rsidR="008C370D" w:rsidRPr="001F398E" w:rsidRDefault="008C370D" w:rsidP="008C370D">
      <w:pPr>
        <w:rPr>
          <w:rFonts w:asciiTheme="majorHAnsi" w:hAnsiTheme="majorHAnsi" w:cstheme="majorHAnsi"/>
          <w:sz w:val="30"/>
          <w:szCs w:val="30"/>
          <w:cs/>
          <w:lang w:val="th-TH"/>
        </w:rPr>
      </w:pPr>
    </w:p>
    <w:p w14:paraId="29D3E887" w14:textId="4A8FF0B0" w:rsidR="008C370D" w:rsidRPr="001F398E" w:rsidRDefault="008C370D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1F398E">
        <w:rPr>
          <w:rFonts w:asciiTheme="majorHAnsi" w:hAnsiTheme="majorHAnsi" w:cstheme="majorHAnsi"/>
          <w:spacing w:val="-6"/>
          <w:sz w:val="30"/>
          <w:szCs w:val="30"/>
          <w:cs/>
        </w:rPr>
        <w:t>ลูกหนี้ผ่อนชำระ</w:t>
      </w:r>
      <w:r w:rsidR="001F4384" w:rsidRPr="001F398E">
        <w:rPr>
          <w:rFonts w:asciiTheme="majorHAnsi" w:hAnsiTheme="majorHAnsi" w:hint="cs"/>
          <w:sz w:val="30"/>
          <w:szCs w:val="30"/>
          <w:cs/>
        </w:rPr>
        <w:t>แสดง</w:t>
      </w:r>
      <w:r w:rsidRPr="001F398E">
        <w:rPr>
          <w:rFonts w:asciiTheme="majorHAnsi" w:hAnsiTheme="majorHAnsi" w:cstheme="majorHAnsi"/>
          <w:spacing w:val="-6"/>
          <w:sz w:val="30"/>
          <w:szCs w:val="30"/>
          <w:cs/>
        </w:rPr>
        <w:t>ด้วยจำนวนหนี้คงเหลือหักด้วย</w:t>
      </w:r>
      <w:r w:rsidR="001F4384" w:rsidRPr="001F398E">
        <w:rPr>
          <w:rFonts w:asciiTheme="majorHAnsi" w:hAnsiTheme="majorHAnsi" w:cstheme="majorHAnsi" w:hint="cs"/>
          <w:spacing w:val="-6"/>
          <w:sz w:val="30"/>
          <w:szCs w:val="30"/>
          <w:cs/>
        </w:rPr>
        <w:t>รายได้</w:t>
      </w:r>
      <w:r w:rsidRPr="001F398E">
        <w:rPr>
          <w:rFonts w:asciiTheme="majorHAnsi" w:hAnsiTheme="majorHAnsi" w:cstheme="majorHAnsi"/>
          <w:spacing w:val="-6"/>
          <w:sz w:val="30"/>
          <w:szCs w:val="30"/>
          <w:cs/>
        </w:rPr>
        <w:t>ดอกเบี้ย</w:t>
      </w:r>
      <w:r w:rsidR="001F4384" w:rsidRPr="001F398E">
        <w:rPr>
          <w:rFonts w:asciiTheme="majorHAnsi" w:hAnsiTheme="majorHAnsi" w:cstheme="majorHAnsi" w:hint="cs"/>
          <w:spacing w:val="-6"/>
          <w:sz w:val="30"/>
          <w:szCs w:val="30"/>
          <w:cs/>
        </w:rPr>
        <w:t>รับ</w:t>
      </w:r>
      <w:r w:rsidRPr="001F398E">
        <w:rPr>
          <w:rFonts w:asciiTheme="majorHAnsi" w:hAnsiTheme="majorHAnsi" w:cstheme="majorHAnsi"/>
          <w:spacing w:val="-6"/>
          <w:sz w:val="30"/>
          <w:szCs w:val="30"/>
          <w:cs/>
        </w:rPr>
        <w:t>รอการรับรู้ และ</w:t>
      </w:r>
      <w:r w:rsidR="006874E0" w:rsidRPr="001F398E">
        <w:rPr>
          <w:rFonts w:asciiTheme="majorHAnsi" w:hAnsiTheme="majorHAnsi"/>
          <w:spacing w:val="-6"/>
          <w:sz w:val="30"/>
          <w:szCs w:val="30"/>
          <w:cs/>
        </w:rPr>
        <w:t>ค่าเผื่อผลขาดทุนด้านเครดิตที่คาดว่า</w:t>
      </w:r>
      <w:r w:rsidR="006874E0" w:rsidRPr="001F398E">
        <w:rPr>
          <w:rFonts w:asciiTheme="majorHAnsi" w:hAnsiTheme="majorHAnsi"/>
          <w:sz w:val="30"/>
          <w:szCs w:val="30"/>
          <w:cs/>
        </w:rPr>
        <w:t>จะเกิดขึ้น</w:t>
      </w:r>
    </w:p>
    <w:p w14:paraId="418C4953" w14:textId="77777777" w:rsidR="008C370D" w:rsidRPr="001F398E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47EA307" w14:textId="27E262D6" w:rsidR="00A22BC5" w:rsidRDefault="004F2776" w:rsidP="0087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1F398E">
        <w:rPr>
          <w:rFonts w:asciiTheme="majorHAnsi" w:hAnsiTheme="majorHAnsi" w:cstheme="majorHAnsi" w:hint="cs"/>
          <w:sz w:val="30"/>
          <w:szCs w:val="30"/>
          <w:cs/>
        </w:rPr>
        <w:t>กลุ่ม</w:t>
      </w:r>
      <w:r w:rsidR="008C370D" w:rsidRPr="001F398E">
        <w:rPr>
          <w:rFonts w:asciiTheme="majorHAnsi" w:hAnsiTheme="majorHAnsi" w:cstheme="majorHAnsi"/>
          <w:sz w:val="30"/>
          <w:szCs w:val="30"/>
          <w:cs/>
        </w:rPr>
        <w:t>บริษัท</w:t>
      </w:r>
      <w:r w:rsidR="000C7464" w:rsidRPr="001F398E">
        <w:rPr>
          <w:rFonts w:asciiTheme="majorHAnsi" w:hAnsiTheme="majorHAnsi" w:cstheme="majorHAnsi" w:hint="cs"/>
          <w:sz w:val="30"/>
          <w:szCs w:val="30"/>
          <w:cs/>
        </w:rPr>
        <w:t>ประมาณ</w:t>
      </w:r>
      <w:r w:rsidR="00FF6F6B" w:rsidRPr="001F398E">
        <w:rPr>
          <w:rFonts w:asciiTheme="majorHAnsi" w:hAnsiTheme="majorHAnsi"/>
          <w:sz w:val="30"/>
          <w:szCs w:val="30"/>
          <w:cs/>
        </w:rPr>
        <w:t>ผลขาดทุนด้านเครดิตที่คาดว่าจะเกิดขึ้น</w:t>
      </w:r>
      <w:r w:rsidR="008C370D" w:rsidRPr="001F398E">
        <w:rPr>
          <w:rFonts w:asciiTheme="majorHAnsi" w:hAnsiTheme="majorHAnsi" w:cstheme="majorHAnsi"/>
          <w:sz w:val="30"/>
          <w:szCs w:val="30"/>
          <w:cs/>
        </w:rPr>
        <w:t>เป็นจำนวนเท่ากับผลเสียหายที่อาจเกิดขึ้นจากการเรียกเก็บเงินจากลูกหนี้ไม่ได้โดยการวิเคราะห์</w:t>
      </w:r>
      <w:r w:rsidR="00F44C5F" w:rsidRPr="001F398E">
        <w:rPr>
          <w:rFonts w:asciiTheme="majorHAnsi" w:hAnsiTheme="majorHAnsi" w:cstheme="majorHAnsi" w:hint="cs"/>
          <w:sz w:val="30"/>
          <w:szCs w:val="30"/>
          <w:cs/>
        </w:rPr>
        <w:t>ข้อมูลด้าน</w:t>
      </w:r>
      <w:r w:rsidR="00F44C5F" w:rsidRPr="001F398E">
        <w:rPr>
          <w:rFonts w:asciiTheme="majorHAnsi" w:hAnsiTheme="majorHAnsi" w:hint="cs"/>
          <w:sz w:val="30"/>
          <w:szCs w:val="30"/>
          <w:cs/>
        </w:rPr>
        <w:t>เครดิต</w:t>
      </w:r>
      <w:r w:rsidR="00F44C5F" w:rsidRPr="001F398E">
        <w:rPr>
          <w:rFonts w:asciiTheme="majorHAnsi" w:hAnsiTheme="majorHAnsi" w:cstheme="majorHAnsi" w:hint="cs"/>
          <w:sz w:val="30"/>
          <w:szCs w:val="30"/>
          <w:cs/>
        </w:rPr>
        <w:t>ในอดีตของลูกหนี้ผ่อนชำระ สภาวการณ์ของตลาด</w:t>
      </w:r>
      <w:r w:rsidR="00611294">
        <w:rPr>
          <w:rFonts w:asciiTheme="majorHAnsi" w:hAnsiTheme="majorHAnsi" w:cstheme="majorHAnsi"/>
          <w:sz w:val="30"/>
          <w:szCs w:val="30"/>
          <w:cs/>
        </w:rPr>
        <w:br/>
      </w:r>
      <w:r w:rsidR="00F44C5F" w:rsidRPr="001F398E">
        <w:rPr>
          <w:rFonts w:asciiTheme="majorHAnsi" w:hAnsiTheme="majorHAnsi" w:cstheme="majorHAnsi" w:hint="cs"/>
          <w:sz w:val="30"/>
          <w:szCs w:val="30"/>
          <w:cs/>
        </w:rPr>
        <w:t>ในปัจจุบันและอนาคต และข้อมูลเฉพาะเจาะจงของลูกค้า</w:t>
      </w:r>
      <w:r w:rsidR="008C370D" w:rsidRPr="001F398E">
        <w:rPr>
          <w:rFonts w:asciiTheme="majorHAnsi" w:hAnsiTheme="majorHAnsi" w:cstheme="majorHAnsi"/>
          <w:sz w:val="30"/>
          <w:szCs w:val="30"/>
          <w:cs/>
        </w:rPr>
        <w:t xml:space="preserve"> หนี้สูญ</w:t>
      </w:r>
      <w:r w:rsidR="000C7464" w:rsidRPr="001F398E">
        <w:rPr>
          <w:rFonts w:asciiTheme="majorHAnsi" w:hAnsiTheme="majorHAnsi" w:cstheme="majorHAnsi" w:hint="cs"/>
          <w:sz w:val="30"/>
          <w:szCs w:val="30"/>
          <w:cs/>
        </w:rPr>
        <w:t>จะถูกตัดจำหน่ายเมื่อเกิดขึ้น</w:t>
      </w:r>
    </w:p>
    <w:p w14:paraId="738F5912" w14:textId="77777777" w:rsidR="00A22BC5" w:rsidRPr="00172263" w:rsidRDefault="00A22BC5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BD1B88F" w14:textId="333C3BA9" w:rsidR="0072106C" w:rsidRPr="001F398E" w:rsidRDefault="00E215CC" w:rsidP="0057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1F398E">
        <w:rPr>
          <w:rFonts w:asciiTheme="majorHAnsi" w:hAnsiTheme="majorHAns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E3C0D" w:rsidRPr="001F398E">
        <w:rPr>
          <w:rFonts w:asciiTheme="majorHAnsi" w:hAnsiTheme="majorHAnsi" w:cstheme="majorHAnsi"/>
          <w:sz w:val="30"/>
          <w:szCs w:val="30"/>
          <w:cs/>
        </w:rPr>
        <w:t>พิจารณาจากลูกหนี้ที่ค้างชำระ (สุทธิจาก</w:t>
      </w:r>
      <w:r w:rsidR="001F4384" w:rsidRPr="001F398E">
        <w:rPr>
          <w:rFonts w:asciiTheme="majorHAnsi" w:hAnsiTheme="majorHAnsi" w:cstheme="majorHAnsi" w:hint="cs"/>
          <w:sz w:val="30"/>
          <w:szCs w:val="30"/>
          <w:cs/>
        </w:rPr>
        <w:t>รายได้</w:t>
      </w:r>
      <w:r w:rsidR="008E3C0D" w:rsidRPr="001F398E">
        <w:rPr>
          <w:rFonts w:asciiTheme="majorHAnsi" w:hAnsiTheme="majorHAnsi" w:cstheme="majorHAnsi"/>
          <w:sz w:val="30"/>
          <w:szCs w:val="30"/>
          <w:cs/>
        </w:rPr>
        <w:t xml:space="preserve">ดอกเบี้ยรับรอการรับรู้) </w:t>
      </w:r>
      <w:r w:rsidR="00FF36AE" w:rsidRPr="001F398E">
        <w:rPr>
          <w:rFonts w:asciiTheme="majorHAnsi" w:hAnsiTheme="majorHAnsi" w:cstheme="majorHAnsi" w:hint="cs"/>
          <w:sz w:val="30"/>
          <w:szCs w:val="30"/>
          <w:cs/>
        </w:rPr>
        <w:t>หักด้วย</w:t>
      </w:r>
      <w:r w:rsidR="00BD1FC6" w:rsidRPr="001F398E">
        <w:rPr>
          <w:rFonts w:asciiTheme="majorHAnsi" w:hAnsiTheme="majorHAnsi" w:cstheme="majorHAnsi" w:hint="cs"/>
          <w:sz w:val="30"/>
          <w:szCs w:val="30"/>
          <w:cs/>
        </w:rPr>
        <w:t>มูลค่า</w:t>
      </w:r>
      <w:r w:rsidR="008E3C0D" w:rsidRPr="001F398E">
        <w:rPr>
          <w:rFonts w:asciiTheme="majorHAnsi" w:hAnsiTheme="majorHAnsi" w:cstheme="majorHAnsi"/>
          <w:sz w:val="30"/>
          <w:szCs w:val="30"/>
          <w:cs/>
        </w:rPr>
        <w:t>หลักประกัน</w:t>
      </w:r>
      <w:r w:rsidR="00FF36AE" w:rsidRPr="001F398E">
        <w:rPr>
          <w:rFonts w:asciiTheme="majorHAnsi" w:hAnsiTheme="majorHAnsi" w:cstheme="majorHAnsi" w:hint="cs"/>
          <w:sz w:val="30"/>
          <w:szCs w:val="30"/>
          <w:cs/>
        </w:rPr>
        <w:t>สำ</w:t>
      </w:r>
      <w:r w:rsidR="00E3229E" w:rsidRPr="001F398E">
        <w:rPr>
          <w:rFonts w:asciiTheme="majorHAnsi" w:hAnsiTheme="majorHAnsi" w:cstheme="majorHAnsi" w:hint="cs"/>
          <w:sz w:val="30"/>
          <w:szCs w:val="30"/>
          <w:cs/>
        </w:rPr>
        <w:t>หรับ</w:t>
      </w:r>
      <w:r w:rsidR="008E3C0D" w:rsidRPr="001F398E">
        <w:rPr>
          <w:rFonts w:asciiTheme="majorHAnsi" w:hAnsiTheme="majorHAnsi" w:cstheme="majorHAnsi"/>
          <w:sz w:val="30"/>
          <w:szCs w:val="30"/>
          <w:cs/>
        </w:rPr>
        <w:t xml:space="preserve">ลูกหนี้ที่เกินกำหนดชำระไม่เกิน </w:t>
      </w:r>
      <w:r w:rsidR="00A301CB" w:rsidRPr="00A301CB">
        <w:rPr>
          <w:rFonts w:asciiTheme="majorHAnsi" w:hAnsiTheme="majorHAnsi" w:cstheme="majorHAnsi"/>
          <w:sz w:val="30"/>
          <w:szCs w:val="30"/>
        </w:rPr>
        <w:t>9</w:t>
      </w:r>
      <w:r w:rsidR="008E3C0D" w:rsidRPr="001F398E">
        <w:rPr>
          <w:rFonts w:asciiTheme="majorHAnsi" w:hAnsiTheme="majorHAnsi" w:cstheme="majorHAnsi"/>
          <w:sz w:val="30"/>
          <w:szCs w:val="30"/>
        </w:rPr>
        <w:t xml:space="preserve"> </w:t>
      </w:r>
      <w:r w:rsidR="008E3C0D" w:rsidRPr="001F398E">
        <w:rPr>
          <w:rFonts w:asciiTheme="majorHAnsi" w:hAnsiTheme="majorHAnsi" w:cstheme="majorHAnsi"/>
          <w:sz w:val="30"/>
          <w:szCs w:val="30"/>
          <w:cs/>
        </w:rPr>
        <w:t>เดือน</w:t>
      </w:r>
      <w:r w:rsidR="00FF36AE" w:rsidRPr="001F398E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191B39" w:rsidRPr="001F398E">
        <w:rPr>
          <w:rFonts w:asciiTheme="majorHAnsi" w:hAnsiTheme="majorHAnsi"/>
          <w:sz w:val="30"/>
          <w:szCs w:val="30"/>
          <w:cs/>
        </w:rPr>
        <w:t>กลุ่มบริษัทมีการจัดกลุ่มลูกหนี้</w:t>
      </w:r>
      <w:r w:rsidR="00611294">
        <w:rPr>
          <w:rFonts w:asciiTheme="majorHAnsi" w:hAnsiTheme="majorHAnsi"/>
          <w:sz w:val="30"/>
          <w:szCs w:val="30"/>
          <w:cs/>
        </w:rPr>
        <w:br/>
      </w:r>
      <w:r w:rsidR="00191B39" w:rsidRPr="001F398E">
        <w:rPr>
          <w:rFonts w:asciiTheme="majorHAnsi" w:hAnsiTheme="majorHAnsi"/>
          <w:sz w:val="30"/>
          <w:szCs w:val="30"/>
          <w:cs/>
        </w:rPr>
        <w:t>บางประเภทออกจากลูกหนี้ผ่อนชำระปกติเพื่อแยกคำนวณ</w:t>
      </w:r>
      <w:r w:rsidR="000738FF" w:rsidRPr="001F398E">
        <w:rPr>
          <w:rFonts w:asciiTheme="majorHAnsi" w:hAnsiTheme="majorHAnsi" w:hint="cs"/>
          <w:sz w:val="30"/>
          <w:szCs w:val="30"/>
          <w:cs/>
        </w:rPr>
        <w:t>ผลขาดทุนด้านเครดิตที่คาดว่าจะเกิดขึ้น</w:t>
      </w:r>
      <w:r w:rsidR="00191B39" w:rsidRPr="001F398E">
        <w:rPr>
          <w:rFonts w:asciiTheme="majorHAnsi" w:hAnsiTheme="majorHAnsi"/>
          <w:sz w:val="30"/>
          <w:szCs w:val="30"/>
          <w:cs/>
        </w:rPr>
        <w:t xml:space="preserve"> </w:t>
      </w:r>
      <w:r w:rsidR="00CD5722" w:rsidRPr="001F398E">
        <w:rPr>
          <w:rFonts w:asciiTheme="majorHAnsi" w:hAnsiTheme="majorHAnsi" w:hint="cs"/>
          <w:sz w:val="30"/>
          <w:szCs w:val="30"/>
          <w:cs/>
        </w:rPr>
        <w:t>ดังนี้</w:t>
      </w:r>
    </w:p>
    <w:p w14:paraId="509BE06F" w14:textId="29BF2312" w:rsidR="00A9276E" w:rsidRPr="001F398E" w:rsidRDefault="00EC7213" w:rsidP="005D7A9F">
      <w:pPr>
        <w:pStyle w:val="block"/>
        <w:numPr>
          <w:ilvl w:val="0"/>
          <w:numId w:val="22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bookmarkStart w:id="1" w:name="_Hlk31110113"/>
      <w:r w:rsidRPr="001F398E">
        <w:rPr>
          <w:rFonts w:ascii="Angsana New" w:hAnsi="Angsana New" w:hint="cs"/>
          <w:sz w:val="30"/>
          <w:szCs w:val="30"/>
          <w:cs/>
          <w:lang w:bidi="th-TH"/>
        </w:rPr>
        <w:t>ลูกหนี้ที่มีการซื้อ</w:t>
      </w:r>
      <w:r w:rsidR="00DB383A" w:rsidRPr="001F398E">
        <w:rPr>
          <w:rFonts w:ascii="Angsana New" w:hAnsi="Angsana New"/>
          <w:sz w:val="30"/>
          <w:szCs w:val="30"/>
          <w:cs/>
          <w:lang w:bidi="th-TH"/>
        </w:rPr>
        <w:t>เครื่องรับชำระเงินอัตโนมัติ</w:t>
      </w:r>
      <w:r w:rsidRPr="001F398E">
        <w:rPr>
          <w:rFonts w:ascii="Angsana New" w:hAnsi="Angsana New" w:hint="cs"/>
          <w:sz w:val="30"/>
          <w:szCs w:val="30"/>
          <w:cs/>
          <w:lang w:bidi="th-TH"/>
        </w:rPr>
        <w:t xml:space="preserve">กับกลุ่มบริษัทเกินกว่า </w:t>
      </w:r>
      <w:r w:rsidR="00A301CB" w:rsidRPr="00A301CB">
        <w:rPr>
          <w:rFonts w:ascii="Angsana New" w:hAnsi="Angsana New"/>
          <w:sz w:val="30"/>
          <w:szCs w:val="30"/>
          <w:lang w:val="en-US" w:bidi="th-TH"/>
        </w:rPr>
        <w:t>15</w:t>
      </w:r>
      <w:r w:rsidRPr="001F398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F398E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ตู้ขึ้นไป </w:t>
      </w:r>
      <w:r w:rsidR="00A5048E" w:rsidRPr="001F398E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1F398E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จัดเป็นลูกหนี้ที่มีมูลค่าสูง </w:t>
      </w:r>
    </w:p>
    <w:p w14:paraId="7BC713E3" w14:textId="074ECF82" w:rsidR="00A9276E" w:rsidRPr="001F398E" w:rsidRDefault="00EC7213" w:rsidP="005D7A9F">
      <w:pPr>
        <w:pStyle w:val="block"/>
        <w:numPr>
          <w:ilvl w:val="0"/>
          <w:numId w:val="22"/>
        </w:numPr>
        <w:spacing w:after="0" w:line="240" w:lineRule="atLeast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1F398E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ลูกหนี้</w:t>
      </w:r>
      <w:r w:rsidR="00E3229E" w:rsidRPr="001F398E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ผ่อนชำระที่มี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การเปลี่ยนแปลงเงื่อนไขการชำระหนี้ </w:t>
      </w:r>
    </w:p>
    <w:p w14:paraId="43D4F7E3" w14:textId="268698E5" w:rsidR="00F82F30" w:rsidRPr="001F398E" w:rsidRDefault="00F82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36A43E" w14:textId="757B5F00" w:rsidR="008C370D" w:rsidRPr="001F398E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</w:rPr>
        <w:t>ขาดทุนจากการ</w:t>
      </w:r>
      <w:r w:rsidR="00B24E92"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>ยกเลิกสัญญา</w:t>
      </w:r>
    </w:p>
    <w:p w14:paraId="3747C421" w14:textId="77777777" w:rsidR="008C370D" w:rsidRPr="001F398E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73BE527" w14:textId="421ADAAA" w:rsidR="001471B6" w:rsidRPr="001F398E" w:rsidRDefault="008C370D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ขาดทุนจากการ</w:t>
      </w:r>
      <w:r w:rsidR="00B24E92" w:rsidRPr="001F398E">
        <w:rPr>
          <w:rFonts w:asciiTheme="minorHAnsi" w:hAnsiTheme="minorHAnsi" w:cstheme="minorHAnsi" w:hint="cs"/>
          <w:sz w:val="30"/>
          <w:szCs w:val="30"/>
          <w:cs/>
        </w:rPr>
        <w:t>ยกเลิกสัญญา</w:t>
      </w:r>
      <w:r w:rsidRPr="001F398E">
        <w:rPr>
          <w:rFonts w:asciiTheme="minorHAnsi" w:hAnsiTheme="minorHAnsi" w:cstheme="minorHAnsi"/>
          <w:sz w:val="30"/>
          <w:szCs w:val="30"/>
          <w:cs/>
        </w:rPr>
        <w:t>คือ</w:t>
      </w:r>
      <w:r w:rsidR="00514F7E"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>ผลต่าง</w:t>
      </w:r>
      <w:r w:rsidR="00514F7E" w:rsidRPr="001F398E">
        <w:rPr>
          <w:rFonts w:asciiTheme="minorHAnsi" w:hAnsiTheme="minorHAnsi" w:cstheme="minorHAnsi" w:hint="cs"/>
          <w:sz w:val="30"/>
          <w:szCs w:val="30"/>
          <w:cs/>
        </w:rPr>
        <w:t>ระหว่าง</w:t>
      </w:r>
      <w:r w:rsidRPr="001F398E">
        <w:rPr>
          <w:rFonts w:asciiTheme="minorHAnsi" w:hAnsiTheme="minorHAnsi" w:cstheme="minorHAnsi"/>
          <w:sz w:val="30"/>
          <w:szCs w:val="30"/>
          <w:cs/>
        </w:rPr>
        <w:t>มูลค่า</w:t>
      </w:r>
      <w:r w:rsidR="00B24E92" w:rsidRPr="001F398E">
        <w:rPr>
          <w:rFonts w:asciiTheme="majorHAnsi" w:hAnsiTheme="majorHAnsi" w:hint="cs"/>
          <w:sz w:val="30"/>
          <w:szCs w:val="30"/>
          <w:cs/>
        </w:rPr>
        <w:t>สินทรัพย์</w:t>
      </w:r>
      <w:r w:rsidRPr="001F398E">
        <w:rPr>
          <w:rFonts w:asciiTheme="minorHAnsi" w:hAnsiTheme="minorHAnsi" w:cstheme="minorHAnsi"/>
          <w:sz w:val="30"/>
          <w:szCs w:val="30"/>
          <w:cs/>
        </w:rPr>
        <w:t>ที่ยึดคืนจากลูกหนี้ที่ผิดนัดชำระกับจำนวนหนี้คงเหลือของลูกหนี้ผ่อนชำระ</w:t>
      </w:r>
    </w:p>
    <w:bookmarkEnd w:id="1"/>
    <w:p w14:paraId="1B46AD92" w14:textId="20D4231C" w:rsidR="002F5C7E" w:rsidRPr="001F398E" w:rsidRDefault="002F5C7E" w:rsidP="0032546B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inorHAnsi" w:hAnsiTheme="minorHAnsi" w:cstheme="minorHAnsi"/>
        </w:rPr>
      </w:pPr>
    </w:p>
    <w:p w14:paraId="05539E13" w14:textId="064F40E2" w:rsidR="001C4508" w:rsidRPr="001F398E" w:rsidRDefault="001C4508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sz w:val="30"/>
          <w:szCs w:val="30"/>
          <w:cs/>
        </w:rPr>
      </w:pPr>
      <w:r w:rsidRPr="001F398E">
        <w:rPr>
          <w:rFonts w:asciiTheme="majorHAnsi" w:hAnsiTheme="majorHAnsi" w:cstheme="majorHAnsi" w:hint="cs"/>
          <w:i/>
          <w:iCs/>
          <w:sz w:val="30"/>
          <w:szCs w:val="30"/>
          <w:cs/>
        </w:rPr>
        <w:t>ลูกหนี้</w:t>
      </w:r>
      <w:r w:rsidR="00A171D3">
        <w:rPr>
          <w:rFonts w:asciiTheme="majorHAnsi" w:hAnsiTheme="majorHAnsi" w:cstheme="majorHAnsi" w:hint="cs"/>
          <w:i/>
          <w:iCs/>
          <w:sz w:val="30"/>
          <w:szCs w:val="30"/>
          <w:cs/>
        </w:rPr>
        <w:t>ตามสัญญาเช่าซื้อ</w:t>
      </w:r>
    </w:p>
    <w:p w14:paraId="0C34F523" w14:textId="47F83595" w:rsidR="001C4508" w:rsidRPr="001F398E" w:rsidRDefault="001C4508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82C74D1" w14:textId="625D8F52" w:rsidR="001C4508" w:rsidRPr="001F398E" w:rsidRDefault="001C4508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ลูกหนี้ตามสัญญาเช่าซื้อ</w:t>
      </w:r>
      <w:r w:rsidRPr="001F398E">
        <w:rPr>
          <w:rFonts w:asciiTheme="minorHAnsi" w:hAnsiTheme="minorHAnsi" w:cstheme="minorHAnsi" w:hint="cs"/>
          <w:spacing w:val="-6"/>
          <w:sz w:val="30"/>
          <w:szCs w:val="30"/>
          <w:cs/>
        </w:rPr>
        <w:t>และลูกหนี้เงินให้สินเชื่อ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แสดงด้วยจำนวนหนี้คงเหลือตามสัญญาหักด้วยรายได้ดอกเบี้ยรับ</w:t>
      </w:r>
      <w:r w:rsidR="00611294">
        <w:rPr>
          <w:rFonts w:asciiTheme="minorHAnsi" w:hAnsiTheme="minorHAnsi" w:cstheme="minorHAnsi"/>
          <w:spacing w:val="-6"/>
          <w:sz w:val="30"/>
          <w:szCs w:val="30"/>
          <w:cs/>
        </w:rPr>
        <w:br/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รอการรับรู้ ภาษีขายรอตัดบัญชี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 และค่าเผื่อผลขาดทุนด้านเครดิตที่คาดว่าจะ</w:t>
      </w:r>
      <w:r w:rsidRPr="001F398E">
        <w:rPr>
          <w:rFonts w:asciiTheme="majorHAnsi" w:hAnsiTheme="majorHAnsi"/>
          <w:sz w:val="30"/>
          <w:szCs w:val="30"/>
          <w:cs/>
        </w:rPr>
        <w:t>เกิดขึ้น</w:t>
      </w:r>
    </w:p>
    <w:p w14:paraId="5B210910" w14:textId="261605CD" w:rsidR="001C4508" w:rsidRPr="001F398E" w:rsidRDefault="001C4508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5E9523B" w14:textId="790D224B" w:rsidR="001C4508" w:rsidRPr="001F398E" w:rsidRDefault="001C4508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</w:t>
      </w:r>
      <w:r w:rsidR="00373CF8" w:rsidRPr="001F398E">
        <w:rPr>
          <w:rFonts w:asciiTheme="minorHAnsi" w:hAnsiTheme="minorHAnsi" w:hint="cs"/>
          <w:sz w:val="30"/>
          <w:szCs w:val="30"/>
          <w:cs/>
        </w:rPr>
        <w:t>โดย</w:t>
      </w:r>
      <w:r w:rsidRPr="001F398E">
        <w:rPr>
          <w:rFonts w:asciiTheme="minorHAnsi" w:hAnsiTheme="minorHAnsi"/>
          <w:sz w:val="30"/>
          <w:szCs w:val="30"/>
          <w:cs/>
        </w:rPr>
        <w:t>ขึ้นอยู่กับ</w:t>
      </w:r>
      <w:r w:rsidRPr="001F398E">
        <w:rPr>
          <w:rFonts w:asciiTheme="majorHAnsi" w:hAnsiTheme="majorHAnsi"/>
          <w:sz w:val="30"/>
          <w:szCs w:val="30"/>
          <w:cs/>
        </w:rPr>
        <w:t>แบบจำลอง</w:t>
      </w:r>
      <w:r w:rsidRPr="001F398E">
        <w:rPr>
          <w:rFonts w:asciiTheme="minorHAnsi" w:hAnsiTheme="minorHAnsi"/>
          <w:sz w:val="30"/>
          <w:szCs w:val="30"/>
          <w:cs/>
        </w:rPr>
        <w:t>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/>
          <w:sz w:val="30"/>
          <w:szCs w:val="30"/>
          <w:cs/>
        </w:rPr>
        <w:t>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</w:t>
      </w:r>
      <w:r w:rsidR="008D45CA" w:rsidRPr="001F398E">
        <w:rPr>
          <w:rFonts w:asciiTheme="minorHAnsi" w:hAnsiTheme="minorHAnsi" w:hint="cs"/>
          <w:sz w:val="30"/>
          <w:szCs w:val="30"/>
          <w:cs/>
        </w:rPr>
        <w:t xml:space="preserve">  </w:t>
      </w:r>
      <w:r w:rsidRPr="001F398E">
        <w:rPr>
          <w:rFonts w:asciiTheme="minorHAnsi" w:hAnsiTheme="minorHAnsi"/>
          <w:sz w:val="30"/>
          <w:szCs w:val="30"/>
          <w:cs/>
        </w:rPr>
        <w:t>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6A5F479D" w14:textId="0ED8BC0D" w:rsidR="001C4508" w:rsidRPr="001F398E" w:rsidRDefault="001C4508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232ED5F" w14:textId="1C1C8F9D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กลุ่มบริษัท</w:t>
      </w:r>
      <w:r w:rsidRPr="001F398E">
        <w:rPr>
          <w:rFonts w:asciiTheme="minorHAnsi" w:hAnsiTheme="minorHAnsi" w:hint="cs"/>
          <w:sz w:val="30"/>
          <w:szCs w:val="30"/>
          <w:cs/>
        </w:rPr>
        <w:t>และ</w:t>
      </w:r>
      <w:r w:rsidRPr="001F398E">
        <w:rPr>
          <w:rFonts w:asciiTheme="minorHAnsi" w:hAnsiTheme="minorHAns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301CB" w:rsidRPr="00A301CB">
        <w:rPr>
          <w:rFonts w:asciiTheme="minorHAnsi" w:hAnsiTheme="minorHAnsi"/>
          <w:sz w:val="30"/>
          <w:szCs w:val="30"/>
        </w:rPr>
        <w:t>12</w:t>
      </w:r>
      <w:r w:rsidRPr="001F398E">
        <w:rPr>
          <w:rFonts w:asciiTheme="minorHAnsi" w:hAnsiTheme="minorHAns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36C929BB" w14:textId="77777777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5E52CB11" w14:textId="32717A6A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1F398E">
        <w:rPr>
          <w:rFonts w:asciiTheme="minorHAnsi" w:hAnsiTheme="minorHAnsi"/>
          <w:spacing w:val="-6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="00611294">
        <w:rPr>
          <w:rFonts w:asciiTheme="minorHAnsi" w:hAnsiTheme="minorHAnsi"/>
          <w:spacing w:val="-6"/>
          <w:sz w:val="30"/>
          <w:szCs w:val="30"/>
          <w:cs/>
        </w:rPr>
        <w:br/>
      </w:r>
      <w:r w:rsidRPr="001F398E">
        <w:rPr>
          <w:rFonts w:asciiTheme="minorHAnsi" w:hAnsiTheme="minorHAnsi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294526BD" w14:textId="77777777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  <w:cs/>
        </w:rPr>
      </w:pPr>
    </w:p>
    <w:p w14:paraId="63C2147F" w14:textId="66025C5E" w:rsidR="00E2593E" w:rsidRDefault="00E2593E" w:rsidP="0022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ประมาณการของจำนวนเงินสดที่คาดว่าจะไม่ได้รับคำนวณโดย</w:t>
      </w:r>
      <w:r w:rsidRPr="001F398E">
        <w:rPr>
          <w:rFonts w:asciiTheme="minorHAnsi" w:hAnsiTheme="minorHAnsi" w:hint="cs"/>
          <w:sz w:val="30"/>
          <w:szCs w:val="30"/>
          <w:cs/>
        </w:rPr>
        <w:t>เป็นผล</w:t>
      </w:r>
      <w:r w:rsidRPr="001F398E">
        <w:rPr>
          <w:rFonts w:asciiTheme="minorHAnsi" w:hAnsiTheme="minorHAnsi"/>
          <w:sz w:val="30"/>
          <w:szCs w:val="30"/>
          <w:cs/>
        </w:rPr>
        <w:t>คูณ</w:t>
      </w:r>
      <w:r w:rsidRPr="001F398E">
        <w:rPr>
          <w:rFonts w:asciiTheme="minorHAnsi" w:hAnsiTheme="minorHAnsi" w:hint="cs"/>
          <w:sz w:val="30"/>
          <w:szCs w:val="30"/>
          <w:cs/>
        </w:rPr>
        <w:t>ของ</w:t>
      </w:r>
      <w:r w:rsidRPr="001F398E">
        <w:rPr>
          <w:rFonts w:asciiTheme="minorHAnsi" w:hAnsiTheme="minorHAnsi"/>
          <w:sz w:val="30"/>
          <w:szCs w:val="30"/>
          <w:cs/>
        </w:rPr>
        <w:t>ความน่าจะเป็น</w:t>
      </w:r>
      <w:r w:rsidRPr="001F398E">
        <w:rPr>
          <w:rFonts w:asciiTheme="minorHAnsi" w:hAnsiTheme="minorHAnsi" w:hint="cs"/>
          <w:sz w:val="30"/>
          <w:szCs w:val="30"/>
          <w:cs/>
        </w:rPr>
        <w:t>ของการปฏิบัติ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 w:hint="cs"/>
          <w:sz w:val="30"/>
          <w:szCs w:val="30"/>
          <w:cs/>
        </w:rPr>
        <w:t>ผิดสัญญา</w:t>
      </w:r>
      <w:r w:rsidRPr="001F398E">
        <w:rPr>
          <w:rFonts w:asciiTheme="minorHAnsi" w:hAnsiTheme="minorHAnsi"/>
          <w:sz w:val="30"/>
          <w:szCs w:val="30"/>
          <w:cs/>
        </w:rPr>
        <w:t xml:space="preserve"> (</w:t>
      </w:r>
      <w:r w:rsidRPr="001F398E">
        <w:rPr>
          <w:rFonts w:asciiTheme="minorHAnsi" w:hAnsiTheme="minorHAnsi"/>
          <w:sz w:val="30"/>
          <w:szCs w:val="30"/>
        </w:rPr>
        <w:t>PD</w:t>
      </w:r>
      <w:r w:rsidRPr="001F398E">
        <w:rPr>
          <w:rFonts w:asciiTheme="minorHAnsi" w:hAnsiTheme="minorHAnsi"/>
          <w:sz w:val="30"/>
          <w:szCs w:val="30"/>
          <w:cs/>
        </w:rPr>
        <w:t xml:space="preserve"> -</w:t>
      </w:r>
      <w:r w:rsidRPr="001F398E">
        <w:rPr>
          <w:rFonts w:asciiTheme="minorHAnsi" w:hAnsiTheme="minorHAnsi"/>
          <w:sz w:val="30"/>
          <w:szCs w:val="30"/>
        </w:rPr>
        <w:t xml:space="preserve"> Probability of default</w:t>
      </w:r>
      <w:r w:rsidRPr="001F398E">
        <w:rPr>
          <w:rFonts w:asciiTheme="minorHAnsi" w:hAnsiTheme="minorHAnsi"/>
          <w:sz w:val="30"/>
          <w:szCs w:val="30"/>
          <w:cs/>
        </w:rPr>
        <w:t>) กับร้อยละของความเสียหายที่อาจจะเกิดขึ้นเมื่อ</w:t>
      </w:r>
      <w:r w:rsidRPr="001F398E">
        <w:rPr>
          <w:rFonts w:asciiTheme="minorHAnsi" w:hAnsiTheme="minorHAnsi" w:hint="cs"/>
          <w:sz w:val="30"/>
          <w:szCs w:val="30"/>
          <w:cs/>
        </w:rPr>
        <w:t>มีการปฏิบัติผิดสัญญา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 w:hint="cs"/>
          <w:sz w:val="30"/>
          <w:szCs w:val="30"/>
          <w:cs/>
        </w:rPr>
        <w:t>ต่อยอดหนี้</w:t>
      </w:r>
      <w:r w:rsidRPr="001F398E">
        <w:rPr>
          <w:rFonts w:asciiTheme="minorHAnsi" w:hAnsiTheme="minorHAnsi"/>
          <w:sz w:val="30"/>
          <w:szCs w:val="30"/>
          <w:cs/>
        </w:rPr>
        <w:t xml:space="preserve"> (</w:t>
      </w:r>
      <w:r w:rsidRPr="001F398E">
        <w:rPr>
          <w:rFonts w:asciiTheme="minorHAnsi" w:hAnsiTheme="minorHAnsi"/>
          <w:sz w:val="30"/>
          <w:szCs w:val="30"/>
        </w:rPr>
        <w:t xml:space="preserve">LGD </w:t>
      </w:r>
      <w:r w:rsidRPr="001F398E">
        <w:rPr>
          <w:rFonts w:asciiTheme="minorHAnsi" w:hAnsiTheme="minorHAnsi"/>
          <w:sz w:val="30"/>
          <w:szCs w:val="30"/>
          <w:cs/>
        </w:rPr>
        <w:t>-</w:t>
      </w:r>
      <w:r w:rsidRPr="001F398E">
        <w:rPr>
          <w:rFonts w:asciiTheme="minorHAnsi" w:hAnsiTheme="minorHAnsi"/>
          <w:sz w:val="30"/>
          <w:szCs w:val="30"/>
        </w:rPr>
        <w:t xml:space="preserve"> Loss given default</w:t>
      </w:r>
      <w:r w:rsidRPr="001F398E">
        <w:rPr>
          <w:rFonts w:asciiTheme="minorHAnsi" w:hAnsiTheme="minorHAnsi"/>
          <w:sz w:val="30"/>
          <w:szCs w:val="30"/>
          <w:cs/>
        </w:rPr>
        <w:t>) กับประมาณการยอดหนี้เมื่อ</w:t>
      </w:r>
      <w:r w:rsidRPr="001F398E">
        <w:rPr>
          <w:rFonts w:asciiTheme="minorHAnsi" w:hAnsiTheme="minorHAnsi" w:hint="cs"/>
          <w:sz w:val="30"/>
          <w:szCs w:val="30"/>
          <w:cs/>
        </w:rPr>
        <w:t>มีการปฏิบัติผิดสัญญา</w:t>
      </w:r>
      <w:r w:rsidRPr="001F398E">
        <w:rPr>
          <w:rFonts w:asciiTheme="minorHAnsi" w:hAnsiTheme="minorHAnsi"/>
          <w:sz w:val="30"/>
          <w:szCs w:val="30"/>
          <w:cs/>
        </w:rPr>
        <w:t xml:space="preserve"> (</w:t>
      </w:r>
      <w:r w:rsidRPr="001F398E">
        <w:rPr>
          <w:rFonts w:asciiTheme="minorHAnsi" w:hAnsiTheme="minorHAnsi"/>
          <w:sz w:val="30"/>
          <w:szCs w:val="30"/>
        </w:rPr>
        <w:t xml:space="preserve">EAD </w:t>
      </w:r>
      <w:r w:rsidRPr="001F398E">
        <w:rPr>
          <w:rFonts w:asciiTheme="minorHAnsi" w:hAnsiTheme="minorHAnsi"/>
          <w:sz w:val="30"/>
          <w:szCs w:val="30"/>
          <w:cs/>
        </w:rPr>
        <w:t>-</w:t>
      </w:r>
      <w:r w:rsidRPr="001F398E">
        <w:rPr>
          <w:rFonts w:asciiTheme="minorHAnsi" w:hAnsiTheme="minorHAnsi"/>
          <w:sz w:val="30"/>
          <w:szCs w:val="30"/>
        </w:rPr>
        <w:t xml:space="preserve"> Exposure at the time of default</w:t>
      </w:r>
      <w:r w:rsidRPr="001F398E">
        <w:rPr>
          <w:rFonts w:asciiTheme="minorHAnsi" w:hAnsiTheme="minorHAnsi"/>
          <w:sz w:val="30"/>
          <w:szCs w:val="30"/>
          <w:cs/>
        </w:rPr>
        <w:t>)</w:t>
      </w:r>
    </w:p>
    <w:p w14:paraId="7322108E" w14:textId="77777777" w:rsidR="008C7590" w:rsidRPr="001F398E" w:rsidRDefault="008C7590" w:rsidP="0022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  <w:cs/>
        </w:rPr>
      </w:pPr>
    </w:p>
    <w:p w14:paraId="27994958" w14:textId="72888D8A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hint="cs"/>
          <w:sz w:val="30"/>
          <w:szCs w:val="30"/>
          <w:cs/>
        </w:rPr>
        <w:t>ปัจจัยเชิงเศรษฐศาสตร์</w:t>
      </w:r>
      <w:r w:rsidRPr="001F398E">
        <w:rPr>
          <w:rFonts w:asciiTheme="minorHAnsi" w:hAnsiTheme="minorHAnsi"/>
          <w:sz w:val="30"/>
          <w:szCs w:val="30"/>
          <w:cs/>
        </w:rPr>
        <w:t xml:space="preserve">มหภาคถูกรวมอยู่ใน </w:t>
      </w:r>
      <w:r w:rsidRPr="001F398E">
        <w:rPr>
          <w:rFonts w:asciiTheme="minorHAnsi" w:hAnsiTheme="minorHAnsi"/>
          <w:sz w:val="30"/>
          <w:szCs w:val="30"/>
        </w:rPr>
        <w:t xml:space="preserve">PD LGD </w:t>
      </w:r>
      <w:r w:rsidRPr="001F398E">
        <w:rPr>
          <w:rFonts w:asciiTheme="minorHAnsi" w:hAnsiTheme="minorHAnsi"/>
          <w:sz w:val="30"/>
          <w:szCs w:val="30"/>
          <w:cs/>
        </w:rPr>
        <w:t xml:space="preserve">และ </w:t>
      </w:r>
      <w:r w:rsidRPr="001F398E">
        <w:rPr>
          <w:rFonts w:asciiTheme="minorHAnsi" w:hAnsiTheme="minorHAnsi"/>
          <w:sz w:val="30"/>
          <w:szCs w:val="30"/>
        </w:rPr>
        <w:t xml:space="preserve">EAD </w:t>
      </w:r>
      <w:r w:rsidRPr="001F398E">
        <w:rPr>
          <w:rFonts w:asciiTheme="minorHAnsi" w:hAnsiTheme="minorHAnsi"/>
          <w:sz w:val="30"/>
          <w:szCs w:val="30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1F398E">
        <w:rPr>
          <w:rFonts w:asciiTheme="minorHAnsi" w:hAnsiTheme="minorHAnsi" w:hint="cs"/>
          <w:sz w:val="30"/>
          <w:szCs w:val="30"/>
          <w:cs/>
        </w:rPr>
        <w:t>ปัจจัย</w:t>
      </w:r>
      <w:r w:rsidRPr="001F398E">
        <w:rPr>
          <w:rFonts w:asciiTheme="minorHAnsi" w:hAnsiTheme="minorHAnsi"/>
          <w:sz w:val="30"/>
          <w:szCs w:val="30"/>
          <w:cs/>
        </w:rPr>
        <w:t>เหล่านี้</w:t>
      </w:r>
      <w:r w:rsidRPr="001F398E">
        <w:rPr>
          <w:rFonts w:asciiTheme="minorHAnsi" w:hAnsiTheme="minorHAnsi" w:hint="cs"/>
          <w:sz w:val="30"/>
          <w:szCs w:val="30"/>
          <w:cs/>
        </w:rPr>
        <w:t>พิจารณาจาก</w:t>
      </w:r>
      <w:r w:rsidRPr="001F398E">
        <w:rPr>
          <w:rFonts w:asciiTheme="minorHAnsi" w:hAnsiTheme="minorHAnsi"/>
          <w:sz w:val="30"/>
          <w:szCs w:val="30"/>
          <w:cs/>
        </w:rPr>
        <w:t>ข้อมูล</w:t>
      </w:r>
      <w:r w:rsidRPr="001F398E">
        <w:rPr>
          <w:rFonts w:asciiTheme="minorHAnsi" w:hAnsiTheme="minorHAnsi" w:hint="cs"/>
          <w:sz w:val="30"/>
          <w:szCs w:val="30"/>
          <w:cs/>
        </w:rPr>
        <w:t>สนับสนุนทั้งหมดที่มีความ</w:t>
      </w:r>
      <w:r w:rsidRPr="001F398E">
        <w:rPr>
          <w:rFonts w:asciiTheme="minorHAnsi" w:hAnsiTheme="minorHAnsi"/>
          <w:sz w:val="30"/>
          <w:szCs w:val="30"/>
          <w:cs/>
        </w:rPr>
        <w:t>สมเหตุสมผล ซึ่งรวมถึงการคาดการณ์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/>
          <w:sz w:val="30"/>
          <w:szCs w:val="30"/>
          <w:cs/>
        </w:rPr>
        <w:t>ที่พัฒนาขึ้น</w:t>
      </w:r>
      <w:r w:rsidRPr="001F398E">
        <w:rPr>
          <w:rFonts w:asciiTheme="minorHAnsi" w:hAnsiTheme="minorHAnsi" w:hint="cs"/>
          <w:sz w:val="30"/>
          <w:szCs w:val="30"/>
          <w:cs/>
        </w:rPr>
        <w:t>จากข้อมูลทั้ง</w:t>
      </w:r>
      <w:r w:rsidRPr="001F398E">
        <w:rPr>
          <w:rFonts w:asciiTheme="minorHAnsi" w:hAnsiTheme="minorHAnsi"/>
          <w:sz w:val="30"/>
          <w:szCs w:val="30"/>
          <w:cs/>
        </w:rPr>
        <w:t>ภายใน</w:t>
      </w:r>
      <w:r w:rsidRPr="001F398E">
        <w:rPr>
          <w:rFonts w:asciiTheme="minorHAnsi" w:hAnsiTheme="minorHAnsi" w:hint="cs"/>
          <w:sz w:val="30"/>
          <w:szCs w:val="30"/>
          <w:cs/>
        </w:rPr>
        <w:t>และ</w:t>
      </w:r>
      <w:r w:rsidRPr="001F398E">
        <w:rPr>
          <w:rFonts w:asciiTheme="minorHAnsi" w:hAnsiTheme="minorHAnsi"/>
          <w:sz w:val="30"/>
          <w:szCs w:val="30"/>
          <w:cs/>
        </w:rPr>
        <w:t>ภายนอก</w:t>
      </w:r>
      <w:r w:rsidRPr="001F398E">
        <w:rPr>
          <w:rFonts w:asciiTheme="minorHAnsi" w:hAnsiTheme="minorHAnsi" w:hint="cs"/>
          <w:sz w:val="30"/>
          <w:szCs w:val="30"/>
          <w:cs/>
        </w:rPr>
        <w:t>ที่มีอยู่ซึ่ง</w:t>
      </w:r>
      <w:r w:rsidRPr="001F398E">
        <w:rPr>
          <w:rFonts w:asciiTheme="minorHAnsi" w:hAnsiTheme="minorHAnsi"/>
          <w:sz w:val="30"/>
          <w:szCs w:val="30"/>
          <w:cs/>
        </w:rPr>
        <w:t>สอดคล้องกับการวางแผนทางการเงินและการวางแผนเงินทุน</w:t>
      </w:r>
    </w:p>
    <w:p w14:paraId="3E9F7C73" w14:textId="77777777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3D5A27A" w14:textId="4D8F56CE" w:rsidR="002B0D48" w:rsidRPr="001F398E" w:rsidRDefault="00E2593E" w:rsidP="0072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1F398E">
        <w:rPr>
          <w:rFonts w:asciiTheme="minorHAnsi" w:hAnsiTheme="minorHAnsi" w:hint="cs"/>
          <w:sz w:val="30"/>
          <w:szCs w:val="30"/>
          <w:cs/>
        </w:rPr>
        <w:t>ทางการเงิน</w:t>
      </w:r>
      <w:r w:rsidRPr="001F398E">
        <w:rPr>
          <w:rFonts w:asciiTheme="minorHAnsi" w:hAnsiTheme="minorHAnsi"/>
          <w:sz w:val="30"/>
          <w:szCs w:val="30"/>
          <w:cs/>
        </w:rPr>
        <w:t xml:space="preserve">ทั้งหมดที่มีสาระสำคัญ ทั้งในแง่ของการพิจารณา </w:t>
      </w:r>
      <w:r w:rsidRPr="001F398E">
        <w:rPr>
          <w:rFonts w:asciiTheme="minorHAnsi" w:hAnsiTheme="minorHAnsi"/>
          <w:sz w:val="30"/>
          <w:szCs w:val="30"/>
        </w:rPr>
        <w:t xml:space="preserve">PD LGD </w:t>
      </w:r>
      <w:r w:rsidRPr="001F398E">
        <w:rPr>
          <w:rFonts w:asciiTheme="minorHAnsi" w:hAnsiTheme="minorHAnsi"/>
          <w:sz w:val="30"/>
          <w:szCs w:val="30"/>
          <w:cs/>
        </w:rPr>
        <w:t xml:space="preserve">และ </w:t>
      </w:r>
      <w:r w:rsidRPr="001F398E">
        <w:rPr>
          <w:rFonts w:asciiTheme="minorHAnsi" w:hAnsiTheme="minorHAnsi"/>
          <w:sz w:val="30"/>
          <w:szCs w:val="30"/>
        </w:rPr>
        <w:t>EAD</w:t>
      </w:r>
      <w:r w:rsidRPr="001F398E">
        <w:rPr>
          <w:rFonts w:asciiTheme="minorHAnsi" w:hAnsiTheme="minorHAnsi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754103C" w14:textId="77777777" w:rsidR="00AE0676" w:rsidRPr="001F398E" w:rsidRDefault="00AE0676" w:rsidP="0072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770FBF6" w14:textId="77777777" w:rsidR="00E2593E" w:rsidRPr="001F398E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1F398E">
        <w:rPr>
          <w:rFonts w:asciiTheme="minorHAnsi" w:hAnsiTheme="minorHAnsi" w:hint="cs"/>
          <w:sz w:val="30"/>
          <w:szCs w:val="30"/>
          <w:cs/>
        </w:rPr>
        <w:t>นั้นได้มี</w:t>
      </w:r>
      <w:r w:rsidRPr="001F398E">
        <w:rPr>
          <w:rFonts w:asciiTheme="minorHAnsi" w:hAnsiTheme="minorHAns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1F398E">
        <w:rPr>
          <w:rFonts w:asciiTheme="minorHAnsi" w:hAnsiTheme="minorHAnsi" w:hint="cs"/>
          <w:sz w:val="30"/>
          <w:szCs w:val="30"/>
          <w:cs/>
        </w:rPr>
        <w:t>โดย</w:t>
      </w:r>
      <w:r w:rsidRPr="001F398E">
        <w:rPr>
          <w:rFonts w:asciiTheme="minorHAnsi" w:hAnsiTheme="minorHAnsi"/>
          <w:sz w:val="30"/>
          <w:szCs w:val="30"/>
          <w:cs/>
        </w:rPr>
        <w:t>หักต้นทุน</w:t>
      </w:r>
      <w:r w:rsidRPr="001F398E">
        <w:rPr>
          <w:rFonts w:asciiTheme="minorHAnsi" w:hAnsiTheme="minorHAnsi" w:hint="cs"/>
          <w:sz w:val="30"/>
          <w:szCs w:val="30"/>
          <w:cs/>
        </w:rPr>
        <w:t>เพื่อให้</w:t>
      </w:r>
      <w:r w:rsidRPr="001F398E">
        <w:rPr>
          <w:rFonts w:asciiTheme="minorHAnsi" w:hAnsiTheme="minorHAnsi"/>
          <w:sz w:val="30"/>
          <w:szCs w:val="30"/>
          <w:cs/>
        </w:rPr>
        <w:t>ได้มาและ</w:t>
      </w:r>
      <w:r w:rsidRPr="001F398E">
        <w:rPr>
          <w:rFonts w:asciiTheme="minorHAnsi" w:hAnsiTheme="minorHAnsi" w:hint="cs"/>
          <w:sz w:val="30"/>
          <w:szCs w:val="30"/>
          <w:cs/>
        </w:rPr>
        <w:t>ต้นทุน</w:t>
      </w:r>
      <w:r w:rsidRPr="001F398E">
        <w:rPr>
          <w:rFonts w:asciiTheme="minorHAnsi" w:hAnsiTheme="minorHAnsi"/>
          <w:sz w:val="30"/>
          <w:szCs w:val="30"/>
          <w:cs/>
        </w:rPr>
        <w:t xml:space="preserve">การขายหลักประกัน </w:t>
      </w:r>
      <w:r w:rsidRPr="001F398E">
        <w:rPr>
          <w:rFonts w:asciiTheme="minorHAnsi" w:hAnsiTheme="minorHAnsi" w:hint="cs"/>
          <w:sz w:val="30"/>
          <w:szCs w:val="30"/>
          <w:cs/>
        </w:rPr>
        <w:t>และ</w:t>
      </w:r>
      <w:r w:rsidRPr="001F398E">
        <w:rPr>
          <w:rFonts w:asciiTheme="minorHAnsi" w:hAnsiTheme="minorHAnsi"/>
          <w:sz w:val="30"/>
          <w:szCs w:val="30"/>
          <w:cs/>
        </w:rPr>
        <w:t>ไม่คำนึงว่าการยึดทรัพย์นั้น</w:t>
      </w:r>
      <w:r w:rsidRPr="001F398E">
        <w:rPr>
          <w:rFonts w:asciiTheme="minorHAnsi" w:hAnsiTheme="minorHAnsi" w:hint="cs"/>
          <w:sz w:val="30"/>
          <w:szCs w:val="30"/>
          <w:cs/>
        </w:rPr>
        <w:t>จะ</w:t>
      </w:r>
      <w:r w:rsidRPr="001F398E">
        <w:rPr>
          <w:rFonts w:asciiTheme="minorHAnsi" w:hAnsiTheme="minorHAnsi"/>
          <w:sz w:val="30"/>
          <w:szCs w:val="30"/>
          <w:cs/>
        </w:rPr>
        <w:t>เป็นไปได้หรือไม่</w:t>
      </w:r>
    </w:p>
    <w:p w14:paraId="3A161933" w14:textId="37FE8840" w:rsidR="009C3DA6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1F398E">
        <w:rPr>
          <w:rFonts w:asciiTheme="minorHAnsi" w:hAnsiTheme="minorHAnsi"/>
          <w:spacing w:val="-6"/>
          <w:sz w:val="30"/>
          <w:szCs w:val="30"/>
          <w:cs/>
        </w:rPr>
        <w:lastRenderedPageBreak/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</w:t>
      </w:r>
      <w:r w:rsidR="002B0D48" w:rsidRPr="001F398E">
        <w:rPr>
          <w:rFonts w:asciiTheme="minorHAnsi" w:hAnsiTheme="minorHAnsi" w:hint="cs"/>
          <w:spacing w:val="-6"/>
          <w:sz w:val="30"/>
          <w:szCs w:val="30"/>
          <w:cs/>
        </w:rPr>
        <w:t>์</w:t>
      </w:r>
      <w:r w:rsidRPr="001F398E">
        <w:rPr>
          <w:rFonts w:asciiTheme="minorHAnsi" w:hAnsiTheme="minorHAnsi"/>
          <w:spacing w:val="-6"/>
          <w:sz w:val="30"/>
          <w:szCs w:val="30"/>
          <w:cs/>
        </w:rPr>
        <w:t>ทางการเงิน</w:t>
      </w:r>
    </w:p>
    <w:p w14:paraId="20B9B378" w14:textId="77777777" w:rsidR="003B63F3" w:rsidRPr="003B63F3" w:rsidRDefault="003B63F3" w:rsidP="003B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5D89F08B" w14:textId="09B086E2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F398E">
        <w:rPr>
          <w:rFonts w:asciiTheme="minorHAnsi" w:hAnsiTheme="minorHAnsi"/>
          <w:i/>
          <w:iCs/>
          <w:sz w:val="30"/>
          <w:szCs w:val="30"/>
          <w:cs/>
        </w:rPr>
        <w:t>การจัดชั้น</w:t>
      </w:r>
    </w:p>
    <w:p w14:paraId="0A81116A" w14:textId="77777777" w:rsidR="00F060C4" w:rsidRPr="001F398E" w:rsidRDefault="00F060C4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74251D9" w14:textId="798252C9" w:rsidR="00E2593E" w:rsidRPr="001F398E" w:rsidRDefault="00E2593E" w:rsidP="00BF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A301CB" w:rsidRPr="00A301CB">
        <w:rPr>
          <w:rFonts w:asciiTheme="minorHAnsi" w:hAnsiTheme="minorHAnsi"/>
          <w:sz w:val="30"/>
          <w:szCs w:val="30"/>
        </w:rPr>
        <w:t>3</w:t>
      </w:r>
      <w:r w:rsidRPr="001F398E">
        <w:rPr>
          <w:rFonts w:asciiTheme="minorHAnsi" w:hAnsiTheme="minorHAnsi"/>
          <w:sz w:val="30"/>
          <w:szCs w:val="30"/>
        </w:rPr>
        <w:t xml:space="preserve"> </w:t>
      </w:r>
      <w:r w:rsidRPr="001F398E">
        <w:rPr>
          <w:rFonts w:asciiTheme="minorHAnsi" w:hAnsiTheme="minorHAnsi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194809F5" w14:textId="77777777" w:rsidR="00735E87" w:rsidRDefault="00735E87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564AC35A" w14:textId="240CC757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0D354584" w14:textId="77777777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FB8890E" w14:textId="3C6BC131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ชั้นที่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="00A301CB" w:rsidRPr="00A301CB">
        <w:rPr>
          <w:rFonts w:asciiTheme="minorHAnsi" w:hAnsiTheme="minorHAnsi" w:hint="cs"/>
          <w:i/>
          <w:iCs/>
          <w:sz w:val="30"/>
          <w:szCs w:val="30"/>
        </w:rPr>
        <w:t>1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>Performing)</w:t>
      </w:r>
    </w:p>
    <w:p w14:paraId="756ECF73" w14:textId="77777777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37196829" w14:textId="76A4C76F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hint="cs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A301CB" w:rsidRPr="00A301CB">
        <w:rPr>
          <w:rFonts w:asciiTheme="minorHAnsi" w:hAnsiTheme="minorHAnsi"/>
          <w:sz w:val="30"/>
          <w:szCs w:val="30"/>
        </w:rPr>
        <w:t>12</w:t>
      </w:r>
      <w:r w:rsidRPr="001F398E">
        <w:rPr>
          <w:rFonts w:asciiTheme="minorHAnsi" w:hAnsiTheme="minorHAnsi" w:hint="cs"/>
          <w:sz w:val="30"/>
          <w:szCs w:val="30"/>
        </w:rPr>
        <w:t xml:space="preserve"> </w:t>
      </w:r>
      <w:r w:rsidRPr="001F398E">
        <w:rPr>
          <w:rFonts w:asciiTheme="minorHAnsi" w:hAnsiTheme="minorHAnsi" w:hint="cs"/>
          <w:sz w:val="30"/>
          <w:szCs w:val="30"/>
          <w:cs/>
        </w:rPr>
        <w:t>เดือนนับจากวันที่ใน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 w:hint="cs"/>
          <w:sz w:val="30"/>
          <w:szCs w:val="30"/>
          <w:cs/>
        </w:rPr>
        <w:t>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1F398E">
        <w:rPr>
          <w:rFonts w:asciiTheme="minorHAnsi" w:hAnsiTheme="minorHAnsi" w:hint="cs"/>
          <w:sz w:val="30"/>
          <w:szCs w:val="30"/>
          <w:cs/>
        </w:rPr>
        <w:t xml:space="preserve">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A301CB" w:rsidRPr="00A301CB">
        <w:rPr>
          <w:rFonts w:asciiTheme="minorHAnsi" w:hAnsiTheme="minorHAnsi"/>
          <w:sz w:val="30"/>
          <w:szCs w:val="30"/>
        </w:rPr>
        <w:t>12</w:t>
      </w:r>
      <w:r w:rsidRPr="001F398E">
        <w:rPr>
          <w:rFonts w:asciiTheme="minorHAnsi" w:hAnsiTheme="minorHAnsi" w:hint="cs"/>
          <w:sz w:val="30"/>
          <w:szCs w:val="30"/>
        </w:rPr>
        <w:t xml:space="preserve"> </w:t>
      </w:r>
      <w:r w:rsidRPr="001F398E">
        <w:rPr>
          <w:rFonts w:asciiTheme="minorHAnsi" w:hAnsiTheme="minorHAnsi" w:hint="cs"/>
          <w:sz w:val="30"/>
          <w:szCs w:val="30"/>
          <w:cs/>
        </w:rPr>
        <w:t>เดือน</w:t>
      </w:r>
    </w:p>
    <w:p w14:paraId="009B9DA5" w14:textId="77777777" w:rsidR="00222381" w:rsidRPr="001F398E" w:rsidRDefault="00222381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60F95AE5" w14:textId="623E17F4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ชั้นที่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="00770249">
        <w:rPr>
          <w:rFonts w:asciiTheme="minorHAnsi" w:hAnsiTheme="minorHAnsi"/>
          <w:i/>
          <w:iCs/>
          <w:sz w:val="30"/>
          <w:szCs w:val="30"/>
        </w:rPr>
        <w:t>2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>Under-performing)</w:t>
      </w:r>
    </w:p>
    <w:p w14:paraId="5920FC0D" w14:textId="77777777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2F3883CD" w14:textId="2DE80E00" w:rsidR="00101110" w:rsidRDefault="00E2593E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hint="cs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F398E">
        <w:rPr>
          <w:rFonts w:asciiTheme="minorHAnsi" w:hAnsiTheme="minorHAnsi" w:hint="cs"/>
          <w:sz w:val="30"/>
          <w:szCs w:val="30"/>
        </w:rPr>
        <w:t>SICR</w:t>
      </w:r>
      <w:r w:rsidRPr="001F398E">
        <w:rPr>
          <w:rFonts w:asciiTheme="minorHAnsi" w:hAnsiTheme="minorHAnsi" w:hint="cs"/>
          <w:sz w:val="30"/>
          <w:szCs w:val="30"/>
          <w:cs/>
        </w:rPr>
        <w:t xml:space="preserve"> -</w:t>
      </w:r>
      <w:r w:rsidRPr="001F398E">
        <w:rPr>
          <w:rFonts w:asciiTheme="minorHAnsi" w:hAnsiTheme="minorHAnsi" w:hint="cs"/>
          <w:sz w:val="30"/>
          <w:szCs w:val="30"/>
        </w:rPr>
        <w:t xml:space="preserve"> Significant increase in credit risk) </w:t>
      </w:r>
      <w:r w:rsidRPr="001F398E">
        <w:rPr>
          <w:rFonts w:asciiTheme="minorHAnsi" w:hAnsiTheme="minorHAnsi" w:hint="cs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สินทรัพย์ทางการเงินที่ค้างชำระ</w:t>
      </w:r>
      <w:r w:rsidRPr="001F398E">
        <w:rPr>
          <w:rFonts w:asciiTheme="minorHAnsi" w:hAnsiTheme="minorHAnsi"/>
          <w:sz w:val="30"/>
          <w:szCs w:val="30"/>
          <w:cs/>
        </w:rPr>
        <w:t xml:space="preserve"> </w:t>
      </w:r>
      <w:r w:rsidR="00A301CB" w:rsidRPr="00A301CB">
        <w:rPr>
          <w:rFonts w:asciiTheme="minorHAnsi" w:hAnsiTheme="minorHAnsi"/>
          <w:sz w:val="30"/>
          <w:szCs w:val="30"/>
        </w:rPr>
        <w:t>30</w:t>
      </w:r>
      <w:r w:rsidRPr="001F398E">
        <w:rPr>
          <w:rFonts w:asciiTheme="minorHAnsi" w:hAnsiTheme="minorHAnsi"/>
          <w:sz w:val="30"/>
          <w:szCs w:val="30"/>
          <w:cs/>
        </w:rPr>
        <w:t xml:space="preserve"> </w:t>
      </w:r>
      <w:r w:rsidRPr="001F398E">
        <w:rPr>
          <w:rFonts w:asciiTheme="minorHAnsi" w:hAnsiTheme="minorHAnsi" w:hint="cs"/>
          <w:sz w:val="30"/>
          <w:szCs w:val="30"/>
          <w:cs/>
        </w:rPr>
        <w:t>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07A3072D" w14:textId="77777777" w:rsidR="00E0459B" w:rsidRDefault="00E0459B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2A9E43E" w14:textId="77777777" w:rsidR="00946652" w:rsidRDefault="00946652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1DF3656A" w14:textId="77777777" w:rsidR="00946652" w:rsidRPr="001F398E" w:rsidRDefault="00946652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979D57E" w14:textId="2757741D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lastRenderedPageBreak/>
        <w:t>ชั้นที่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="00A301CB" w:rsidRPr="00A301CB">
        <w:rPr>
          <w:rFonts w:asciiTheme="minorHAnsi" w:hAnsiTheme="minorHAnsi"/>
          <w:i/>
          <w:iCs/>
          <w:sz w:val="30"/>
          <w:szCs w:val="30"/>
        </w:rPr>
        <w:t>3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F398E">
        <w:rPr>
          <w:rFonts w:asciiTheme="minorHAnsi" w:hAnsiTheme="minorHAnsi" w:hint="cs"/>
          <w:i/>
          <w:iCs/>
          <w:sz w:val="30"/>
          <w:szCs w:val="30"/>
        </w:rPr>
        <w:t xml:space="preserve"> (Non-performing)</w:t>
      </w:r>
    </w:p>
    <w:p w14:paraId="52003437" w14:textId="77777777" w:rsidR="00E2593E" w:rsidRPr="001F398E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A1F2AA1" w14:textId="62D59229" w:rsidR="00584662" w:rsidRDefault="00E2593E" w:rsidP="00C74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hint="cs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A301CB" w:rsidRPr="00A301CB">
        <w:rPr>
          <w:rFonts w:asciiTheme="minorHAnsi" w:hAnsiTheme="minorHAnsi"/>
          <w:sz w:val="30"/>
          <w:szCs w:val="30"/>
        </w:rPr>
        <w:t>90</w:t>
      </w:r>
      <w:r w:rsidRPr="001F398E">
        <w:rPr>
          <w:rFonts w:asciiTheme="minorHAnsi" w:hAnsiTheme="minorHAnsi" w:hint="cs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79031188" w14:textId="77777777" w:rsidR="00C7404B" w:rsidRPr="00C7404B" w:rsidRDefault="00C7404B" w:rsidP="00C74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910AD40" w14:textId="15653892" w:rsidR="00225148" w:rsidRPr="001F398E" w:rsidRDefault="00225148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สินค้าคงเหลือ</w:t>
      </w:r>
    </w:p>
    <w:p w14:paraId="1FD3528F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912F76B" w14:textId="5F32DE8E" w:rsidR="00225148" w:rsidRPr="001F398E" w:rsidRDefault="00225148" w:rsidP="000B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0B1038"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0B1038" w:rsidRPr="001F398E">
        <w:rPr>
          <w:rFonts w:asciiTheme="minorHAnsi" w:hAnsiTheme="minorHAns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0B1038" w:rsidRPr="001F398E">
        <w:rPr>
          <w:rFonts w:asciiTheme="minorHAnsi" w:hAnsiTheme="minorHAnsi" w:hint="cs"/>
          <w:sz w:val="30"/>
          <w:szCs w:val="30"/>
          <w:cs/>
        </w:rPr>
        <w:t xml:space="preserve"> </w:t>
      </w:r>
      <w:r w:rsidR="00A441EF" w:rsidRPr="001F398E">
        <w:rPr>
          <w:rFonts w:asciiTheme="minorHAnsi" w:hAnsiTheme="minorHAns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60D998F7" w14:textId="77777777" w:rsidR="00E0459B" w:rsidRPr="001F398E" w:rsidRDefault="00E0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6AC850E5" w14:textId="678F5B7B" w:rsidR="001F4384" w:rsidRPr="001F398E" w:rsidRDefault="0021352F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302BD85" w14:textId="5CAFEAB0" w:rsidR="001F4384" w:rsidRPr="001F398E" w:rsidRDefault="001F4384" w:rsidP="001F4384">
      <w:pPr>
        <w:ind w:left="518"/>
        <w:rPr>
          <w:rFonts w:ascii="Angsana New" w:hAnsi="Angsana New"/>
          <w:sz w:val="30"/>
          <w:szCs w:val="30"/>
        </w:rPr>
      </w:pPr>
    </w:p>
    <w:p w14:paraId="68995822" w14:textId="4DB5AF4C" w:rsidR="001F4384" w:rsidRPr="001F398E" w:rsidRDefault="0021352F" w:rsidP="0021352F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1F398E">
        <w:rPr>
          <w:rFonts w:ascii="Angsana New" w:hAnsi="Angsana New" w:hint="cs"/>
          <w:sz w:val="30"/>
          <w:szCs w:val="30"/>
          <w:cs/>
        </w:rPr>
        <w:t>สินทรัพย์ไม่หมุนเวียนที่จัดประเภทเป็น</w:t>
      </w:r>
      <w:r w:rsidR="008567EC" w:rsidRPr="001F398E">
        <w:rPr>
          <w:rFonts w:ascii="Angsana New" w:hAnsi="Angsana New" w:hint="cs"/>
          <w:sz w:val="30"/>
          <w:szCs w:val="30"/>
          <w:cs/>
        </w:rPr>
        <w:t>สิ</w:t>
      </w:r>
      <w:r w:rsidRPr="001F398E">
        <w:rPr>
          <w:rFonts w:ascii="Angsana New" w:hAnsi="Angsana New" w:hint="cs"/>
          <w:sz w:val="30"/>
          <w:szCs w:val="30"/>
          <w:cs/>
        </w:rPr>
        <w:t>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7A94F1F9" w14:textId="77777777" w:rsidR="009530A7" w:rsidRPr="001F398E" w:rsidRDefault="009530A7" w:rsidP="0021352F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6B5BEF3" w14:textId="51EDC630" w:rsidR="009530A7" w:rsidRPr="001F398E" w:rsidRDefault="00A441EF" w:rsidP="0021352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1F398E">
        <w:rPr>
          <w:rFonts w:ascii="Angsana New" w:hAnsi="Angsana New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193552BA" w14:textId="77777777" w:rsidR="0021352F" w:rsidRPr="001F398E" w:rsidRDefault="0021352F" w:rsidP="00101110">
      <w:pPr>
        <w:ind w:left="518"/>
        <w:rPr>
          <w:rFonts w:ascii="Angsana New" w:hAnsi="Angsana New"/>
          <w:sz w:val="30"/>
          <w:szCs w:val="30"/>
          <w:cs/>
        </w:rPr>
      </w:pPr>
    </w:p>
    <w:p w14:paraId="71864ADE" w14:textId="6601B6A2" w:rsidR="00B91D64" w:rsidRPr="001F398E" w:rsidRDefault="00B91D64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6E6E25A" w14:textId="15196529" w:rsidR="00B91D64" w:rsidRPr="001F398E" w:rsidRDefault="00B91D64" w:rsidP="00101110">
      <w:pPr>
        <w:ind w:left="518"/>
        <w:rPr>
          <w:rFonts w:asciiTheme="minorHAnsi" w:hAnsiTheme="minorHAnsi" w:cstheme="minorHAnsi"/>
          <w:sz w:val="30"/>
          <w:szCs w:val="30"/>
        </w:rPr>
      </w:pPr>
    </w:p>
    <w:p w14:paraId="067ACC77" w14:textId="77777777" w:rsidR="00A441EF" w:rsidRPr="001F398E" w:rsidRDefault="00B91D64" w:rsidP="00B8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D66642" w:rsidRPr="001F398E">
        <w:rPr>
          <w:rFonts w:asciiTheme="minorHAnsi" w:hAnsiTheme="minorHAnsi" w:cstheme="minorHAnsi" w:hint="cs"/>
          <w:sz w:val="30"/>
          <w:szCs w:val="30"/>
          <w:cs/>
        </w:rPr>
        <w:t xml:space="preserve"> (รวมถึงต้นทุนการกู้ยืม) </w:t>
      </w:r>
      <w:r w:rsidRPr="001F398E">
        <w:rPr>
          <w:rFonts w:asciiTheme="minorHAnsi" w:hAnsiTheme="minorHAnsi" w:cstheme="minorHAnsi"/>
          <w:sz w:val="30"/>
          <w:szCs w:val="30"/>
          <w:cs/>
        </w:rPr>
        <w:t>หักค่าเสื่อมราคาสะส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>ม</w:t>
      </w:r>
      <w:r w:rsidRPr="001F398E">
        <w:rPr>
          <w:rFonts w:asciiTheme="minorHAnsi" w:hAnsiTheme="minorHAnsi" w:cstheme="minorHAnsi"/>
          <w:sz w:val="30"/>
          <w:szCs w:val="30"/>
          <w:cs/>
        </w:rPr>
        <w:t>และขาดทุนจากการด้อยค่า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</w:p>
    <w:p w14:paraId="61DFB4DD" w14:textId="77777777" w:rsidR="00B87A51" w:rsidRPr="001F398E" w:rsidRDefault="00B87A51" w:rsidP="00B8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7AE8CDE0" w14:textId="3CCF2BEA" w:rsidR="00B91D64" w:rsidRPr="001F398E" w:rsidRDefault="00B91D64" w:rsidP="00B91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A301CB" w:rsidRPr="00A301CB">
        <w:rPr>
          <w:rFonts w:asciiTheme="minorHAnsi" w:hAnsiTheme="minorHAnsi" w:cstheme="minorHAnsi"/>
          <w:sz w:val="30"/>
          <w:szCs w:val="30"/>
        </w:rPr>
        <w:t>20</w:t>
      </w:r>
      <w:r w:rsidRPr="001F398E">
        <w:rPr>
          <w:rFonts w:asciiTheme="minorHAnsi" w:hAnsiTheme="minorHAnsi" w:cstheme="minorHAnsi"/>
          <w:sz w:val="30"/>
          <w:szCs w:val="30"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>ปี</w:t>
      </w:r>
      <w:r w:rsidR="00222381"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502F0FAC" w14:textId="77777777" w:rsidR="00B91D64" w:rsidRPr="001F398E" w:rsidRDefault="00B91D64" w:rsidP="00B91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A4A9C68" w14:textId="563EF25E" w:rsidR="00B91D64" w:rsidRDefault="00B91D64" w:rsidP="00B91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lastRenderedPageBreak/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454F4CD8" w14:textId="77777777" w:rsidR="00946652" w:rsidRPr="001F398E" w:rsidRDefault="00946652" w:rsidP="00B91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6AEA261" w14:textId="30FCDAB0" w:rsidR="00225148" w:rsidRPr="001F398E" w:rsidRDefault="00411EFD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="Angsana New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>ที่ดิน อาคาร</w:t>
      </w:r>
      <w:r w:rsidR="00D720A8" w:rsidRPr="001F398E">
        <w:rPr>
          <w:rFonts w:asciiTheme="minorHAnsi" w:hAnsiTheme="minorHAnsi" w:cstheme="minorHAnsi"/>
          <w:i/>
          <w:iCs/>
          <w:sz w:val="30"/>
          <w:szCs w:val="30"/>
          <w:cs/>
        </w:rPr>
        <w:t>และอุปกรณ์</w:t>
      </w:r>
      <w:r w:rsidR="009A58DD"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 และสินทรัพย์เพื่อการให้บริการ</w:t>
      </w:r>
    </w:p>
    <w:p w14:paraId="0FDFE51D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EB10EA5" w14:textId="0C80683D" w:rsidR="00E0459B" w:rsidRPr="001F398E" w:rsidRDefault="0063190B" w:rsidP="0058466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 w:hint="cs"/>
          <w:spacing w:val="-6"/>
          <w:sz w:val="30"/>
          <w:szCs w:val="30"/>
          <w:cs/>
        </w:rPr>
        <w:t>ที่ดิน อาคารและอุปกรณ์</w:t>
      </w:r>
      <w:r w:rsidR="009A58DD" w:rsidRPr="001F398E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="009A58DD" w:rsidRPr="001F398E">
        <w:rPr>
          <w:rFonts w:asciiTheme="minorHAnsi" w:hAnsiTheme="minorHAnsi"/>
          <w:spacing w:val="-6"/>
          <w:sz w:val="30"/>
          <w:szCs w:val="30"/>
          <w:cs/>
        </w:rPr>
        <w:t>และสินทรัพย์เพื่อการให้บริการ</w:t>
      </w:r>
      <w:r w:rsidR="00225148" w:rsidRPr="001F398E">
        <w:rPr>
          <w:rFonts w:asciiTheme="minorHAnsi" w:hAnsiTheme="minorHAnsi" w:cstheme="minorHAnsi"/>
          <w:sz w:val="30"/>
          <w:szCs w:val="30"/>
          <w:cs/>
        </w:rPr>
        <w:t>วัดมูลค่าด้วยราคาทุนหักค่าเสื่อมราคาสะสมและขาดทุ</w:t>
      </w:r>
      <w:r w:rsidR="008155D5" w:rsidRPr="001F398E">
        <w:rPr>
          <w:rFonts w:asciiTheme="minorHAnsi" w:hAnsiTheme="minorHAnsi" w:cstheme="minorHAnsi"/>
          <w:sz w:val="30"/>
          <w:szCs w:val="30"/>
          <w:cs/>
        </w:rPr>
        <w:t>น</w:t>
      </w:r>
      <w:r w:rsidR="00611294">
        <w:rPr>
          <w:rFonts w:asciiTheme="minorHAnsi" w:hAnsiTheme="minorHAnsi" w:cstheme="minorHAnsi"/>
          <w:sz w:val="30"/>
          <w:szCs w:val="30"/>
          <w:cs/>
        </w:rPr>
        <w:br/>
      </w:r>
      <w:r w:rsidR="008155D5" w:rsidRPr="001F398E">
        <w:rPr>
          <w:rFonts w:asciiTheme="minorHAnsi" w:hAnsiTheme="minorHAnsi" w:cstheme="minorHAnsi"/>
          <w:sz w:val="30"/>
          <w:szCs w:val="30"/>
          <w:cs/>
        </w:rPr>
        <w:t>จากการด้อยค่า</w:t>
      </w:r>
    </w:p>
    <w:p w14:paraId="1A2DC95B" w14:textId="77777777" w:rsidR="00552BAF" w:rsidRPr="001F398E" w:rsidRDefault="00552BAF" w:rsidP="0058466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EB12301" w14:textId="22E819EF" w:rsidR="00225148" w:rsidRPr="001F398E" w:rsidRDefault="00DB3364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1F398E">
        <w:rPr>
          <w:rFonts w:asciiTheme="minorHAnsi" w:hAnsiTheme="minorHAns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52F85271" w14:textId="77777777" w:rsidR="00E727E8" w:rsidRPr="001F398E" w:rsidRDefault="00E727E8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740F5CEB" w14:textId="06264A29" w:rsidR="00EA5F95" w:rsidRPr="001F398E" w:rsidRDefault="00225148" w:rsidP="008B3F67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  <w:r w:rsidRPr="001F398E">
        <w:rPr>
          <w:rFonts w:asciiTheme="minorHAnsi" w:hAnsiTheme="minorHAnsi" w:cstheme="minorHAns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4F06CD" w:rsidRPr="001F398E">
        <w:rPr>
          <w:rFonts w:asciiTheme="minorHAnsi" w:hAnsiTheme="minorHAnsi" w:cstheme="minorHAnsi" w:hint="cs"/>
          <w:color w:val="auto"/>
          <w:sz w:val="30"/>
          <w:szCs w:val="30"/>
          <w:cs/>
        </w:rPr>
        <w:t>ที่ดิน อาคาร</w:t>
      </w:r>
      <w:r w:rsidRPr="001F398E">
        <w:rPr>
          <w:rFonts w:asciiTheme="minorHAnsi" w:hAnsiTheme="minorHAnsi" w:cstheme="minorHAnsi"/>
          <w:color w:val="auto"/>
          <w:sz w:val="30"/>
          <w:szCs w:val="30"/>
          <w:cs/>
        </w:rPr>
        <w:t>และอุปกรณ์</w:t>
      </w:r>
      <w:r w:rsidR="009157F6" w:rsidRPr="001F398E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และสินทรัพย์เพื่อการให้บริการ</w:t>
      </w:r>
      <w:r w:rsidR="004F06CD" w:rsidRPr="001F398E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color w:val="auto"/>
          <w:sz w:val="30"/>
          <w:szCs w:val="30"/>
          <w:cs/>
        </w:rPr>
        <w:t>รับรู้ในกำไรหรือขาดทุน</w:t>
      </w:r>
    </w:p>
    <w:p w14:paraId="3EB23163" w14:textId="77777777" w:rsidR="00EA5F95" w:rsidRPr="001F398E" w:rsidRDefault="00EA5F95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9E6CE0F" w14:textId="0F0D8447" w:rsidR="00D85ED3" w:rsidRPr="001F398E" w:rsidRDefault="00D85ED3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E09D63" w14:textId="77777777" w:rsidR="00D85ED3" w:rsidRPr="001F398E" w:rsidRDefault="00D85ED3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DA0032E" w14:textId="5A44149F" w:rsidR="00225148" w:rsidRPr="001F398E" w:rsidRDefault="00225148" w:rsidP="00225148">
      <w:pPr>
        <w:pStyle w:val="Default"/>
        <w:ind w:left="540"/>
        <w:jc w:val="thaiDistribute"/>
        <w:rPr>
          <w:rFonts w:asciiTheme="minorHAnsi" w:hAnsiTheme="minorHAnsi" w:cs="Angsana New"/>
          <w:color w:val="auto"/>
          <w:sz w:val="30"/>
          <w:szCs w:val="30"/>
        </w:rPr>
      </w:pPr>
      <w:r w:rsidRPr="001F398E">
        <w:rPr>
          <w:rFonts w:asciiTheme="minorHAnsi" w:hAnsiTheme="minorHAnsi" w:cstheme="minorHAns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4F06CD" w:rsidRPr="001F398E">
        <w:rPr>
          <w:rFonts w:asciiTheme="minorHAnsi" w:hAnsiTheme="minorHAnsi" w:cstheme="minorHAnsi" w:hint="cs"/>
          <w:color w:val="auto"/>
          <w:sz w:val="30"/>
          <w:szCs w:val="30"/>
          <w:cs/>
        </w:rPr>
        <w:t>ที่ดิน อาคารและ</w:t>
      </w:r>
      <w:r w:rsidR="00444796" w:rsidRPr="001F398E">
        <w:rPr>
          <w:rFonts w:asciiTheme="minorHAnsi" w:hAnsiTheme="minorHAnsi" w:cstheme="minorHAnsi"/>
          <w:color w:val="auto"/>
          <w:sz w:val="30"/>
          <w:szCs w:val="30"/>
          <w:cs/>
        </w:rPr>
        <w:t>อุปกรณ์</w:t>
      </w:r>
      <w:r w:rsidR="009A58DD" w:rsidRPr="001F398E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</w:t>
      </w:r>
      <w:r w:rsidR="009A58DD" w:rsidRPr="001F398E">
        <w:rPr>
          <w:rFonts w:asciiTheme="minorHAnsi" w:hAnsiTheme="minorHAnsi" w:cs="Angsana New"/>
          <w:spacing w:val="-6"/>
          <w:sz w:val="30"/>
          <w:szCs w:val="30"/>
          <w:cs/>
        </w:rPr>
        <w:t>และสินทรัพย์เพื่อการให้บริการ</w:t>
      </w:r>
      <w:r w:rsidRPr="001F398E">
        <w:rPr>
          <w:rFonts w:asciiTheme="minorHAnsi" w:hAnsiTheme="minorHAnsi" w:cstheme="minorHAnsi"/>
          <w:color w:val="auto"/>
          <w:sz w:val="30"/>
          <w:szCs w:val="30"/>
          <w:cs/>
        </w:rPr>
        <w:t xml:space="preserve"> </w:t>
      </w:r>
      <w:r w:rsidR="004F06CD" w:rsidRPr="001F398E">
        <w:rPr>
          <w:rFonts w:asciiTheme="minorHAnsi" w:hAnsiTheme="minorHAnsi" w:cs="Angsana New"/>
          <w:color w:val="auto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4F06CD" w:rsidRPr="001F398E">
        <w:rPr>
          <w:rFonts w:asciiTheme="minorHAnsi" w:hAnsiTheme="minorHAnsi" w:cs="Angsana New" w:hint="cs"/>
          <w:color w:val="auto"/>
          <w:sz w:val="30"/>
          <w:szCs w:val="30"/>
          <w:cs/>
        </w:rPr>
        <w:t xml:space="preserve"> </w:t>
      </w:r>
      <w:r w:rsidR="004F06CD" w:rsidRPr="001F398E">
        <w:rPr>
          <w:rFonts w:asciiTheme="minorHAnsi" w:hAnsiTheme="minorHAnsi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611294">
        <w:rPr>
          <w:rFonts w:asciiTheme="minorHAnsi" w:hAnsiTheme="minorHAnsi" w:cs="Angsana New"/>
          <w:color w:val="auto"/>
          <w:sz w:val="30"/>
          <w:szCs w:val="30"/>
          <w:cs/>
        </w:rPr>
        <w:br/>
      </w:r>
      <w:r w:rsidR="004F06CD" w:rsidRPr="001F398E">
        <w:rPr>
          <w:rFonts w:asciiTheme="minorHAnsi" w:hAnsiTheme="minorHAnsi" w:cs="Angsana New"/>
          <w:color w:val="auto"/>
          <w:sz w:val="30"/>
          <w:szCs w:val="30"/>
          <w:cs/>
        </w:rPr>
        <w:t>ตามบัญชี</w:t>
      </w:r>
      <w:r w:rsidR="004F06CD" w:rsidRPr="001F398E">
        <w:rPr>
          <w:rFonts w:asciiTheme="minorHAnsi" w:hAnsiTheme="minorHAnsi" w:cs="Angsana New" w:hint="cs"/>
          <w:color w:val="auto"/>
          <w:sz w:val="30"/>
          <w:szCs w:val="30"/>
          <w:cs/>
        </w:rPr>
        <w:t xml:space="preserve"> </w:t>
      </w:r>
      <w:r w:rsidR="004F06CD" w:rsidRPr="001F398E">
        <w:rPr>
          <w:rFonts w:asciiTheme="minorHAnsi" w:hAnsiTheme="minorHAnsi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</w:t>
      </w:r>
      <w:r w:rsidR="00442FC7" w:rsidRPr="001F398E">
        <w:rPr>
          <w:rFonts w:asciiTheme="minorHAnsi" w:hAnsiTheme="minorHAnsi" w:cs="Angsana New" w:hint="cs"/>
          <w:color w:val="auto"/>
          <w:sz w:val="30"/>
          <w:szCs w:val="30"/>
          <w:cs/>
        </w:rPr>
        <w:t>และสินทรัพย์เพื่อการให้บริการ</w:t>
      </w:r>
      <w:r w:rsidR="00611294">
        <w:rPr>
          <w:rFonts w:asciiTheme="minorHAnsi" w:hAnsiTheme="minorHAnsi" w:cs="Angsana New"/>
          <w:color w:val="auto"/>
          <w:sz w:val="30"/>
          <w:szCs w:val="30"/>
          <w:cs/>
        </w:rPr>
        <w:br/>
      </w:r>
      <w:r w:rsidR="004F06CD" w:rsidRPr="001F398E">
        <w:rPr>
          <w:rFonts w:asciiTheme="minorHAnsi" w:hAnsiTheme="minorHAnsi" w:cs="Angsana New"/>
          <w:color w:val="auto"/>
          <w:sz w:val="30"/>
          <w:szCs w:val="30"/>
          <w:cs/>
        </w:rPr>
        <w:t>จะรับรู้ในกำไรหรือขาดทุนเมื่อเกิดขึ้น</w:t>
      </w:r>
    </w:p>
    <w:p w14:paraId="1D819CCA" w14:textId="77777777" w:rsidR="001121E9" w:rsidRPr="001F398E" w:rsidRDefault="001121E9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32A05B53" w14:textId="1DE6AF02" w:rsidR="00D85ED3" w:rsidRPr="001F398E" w:rsidRDefault="00D85ED3" w:rsidP="00442FC7">
      <w:pPr>
        <w:pStyle w:val="Default"/>
        <w:ind w:left="540"/>
        <w:jc w:val="thaiDistribute"/>
        <w:rPr>
          <w:rFonts w:asciiTheme="minorHAnsi" w:hAnsiTheme="minorHAnsi" w:cstheme="minorHAnsi"/>
          <w:i/>
          <w:iCs/>
          <w:color w:val="auto"/>
          <w:sz w:val="30"/>
          <w:szCs w:val="30"/>
          <w:cs/>
        </w:rPr>
      </w:pPr>
      <w:r w:rsidRPr="001F398E">
        <w:rPr>
          <w:rFonts w:asciiTheme="minorHAnsi" w:hAnsiTheme="minorHAnsi" w:cstheme="minorHAnsi" w:hint="cs"/>
          <w:i/>
          <w:iCs/>
          <w:color w:val="auto"/>
          <w:sz w:val="30"/>
          <w:szCs w:val="30"/>
          <w:cs/>
        </w:rPr>
        <w:t>ค่าเสื่อมราคา</w:t>
      </w:r>
    </w:p>
    <w:p w14:paraId="3A71AF6A" w14:textId="77777777" w:rsidR="00D85ED3" w:rsidRPr="001F398E" w:rsidRDefault="00D85ED3" w:rsidP="00442FC7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2FBB1C04" w14:textId="2A9463ED" w:rsidR="008715F0" w:rsidRDefault="00442FC7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  <w:r w:rsidRPr="001F398E">
        <w:rPr>
          <w:rFonts w:asciiTheme="minorHAnsi" w:hAnsiTheme="minorHAnsi" w:cstheme="minorHAnsi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D9A415D" w14:textId="77777777" w:rsidR="00584662" w:rsidRDefault="00584662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5D87B199" w14:textId="77777777" w:rsidR="00946652" w:rsidRDefault="00946652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772FF31D" w14:textId="77777777" w:rsidR="00946652" w:rsidRDefault="00946652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49739FED" w14:textId="77777777" w:rsidR="00946652" w:rsidRDefault="00946652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50BE9FC0" w14:textId="77777777" w:rsidR="00946652" w:rsidRDefault="00946652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68EFCC44" w14:textId="77777777" w:rsidR="00946652" w:rsidRPr="00584662" w:rsidRDefault="00946652" w:rsidP="00584662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1DAD8DC4" w14:textId="1310A65E" w:rsidR="00E727E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26246AC7" w14:textId="09DD3925" w:rsidR="00E727E8" w:rsidRPr="001F398E" w:rsidRDefault="00E727E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tbl>
      <w:tblPr>
        <w:tblW w:w="7914" w:type="dxa"/>
        <w:tblInd w:w="450" w:type="dxa"/>
        <w:tblLook w:val="0000" w:firstRow="0" w:lastRow="0" w:firstColumn="0" w:lastColumn="0" w:noHBand="0" w:noVBand="0"/>
      </w:tblPr>
      <w:tblGrid>
        <w:gridCol w:w="6120"/>
        <w:gridCol w:w="1085"/>
        <w:gridCol w:w="709"/>
      </w:tblGrid>
      <w:tr w:rsidR="00442FC7" w:rsidRPr="001F398E" w14:paraId="033A5D81" w14:textId="77777777" w:rsidTr="00247B55">
        <w:tc>
          <w:tcPr>
            <w:tcW w:w="6120" w:type="dxa"/>
            <w:shd w:val="clear" w:color="auto" w:fill="auto"/>
            <w:vAlign w:val="bottom"/>
          </w:tcPr>
          <w:p w14:paraId="07D3AD15" w14:textId="3983AB83" w:rsidR="00442FC7" w:rsidRPr="001F398E" w:rsidRDefault="005B236D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531072" w:rsidRPr="001F398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5" w:type="dxa"/>
            <w:shd w:val="clear" w:color="auto" w:fill="auto"/>
          </w:tcPr>
          <w:p w14:paraId="5EA3BF84" w14:textId="6D979204" w:rsidR="00442FC7" w:rsidRPr="001F398E" w:rsidRDefault="00A301CB" w:rsidP="00F90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09" w:type="dxa"/>
          </w:tcPr>
          <w:p w14:paraId="4AF71055" w14:textId="2A959912" w:rsidR="00442FC7" w:rsidRPr="001F398E" w:rsidRDefault="003C07C6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507662FC" w14:textId="77777777" w:rsidTr="00247B55">
        <w:tc>
          <w:tcPr>
            <w:tcW w:w="6120" w:type="dxa"/>
            <w:shd w:val="clear" w:color="auto" w:fill="auto"/>
            <w:vAlign w:val="bottom"/>
          </w:tcPr>
          <w:p w14:paraId="5D2FF4EC" w14:textId="5318C6AF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5" w:type="dxa"/>
            <w:shd w:val="clear" w:color="auto" w:fill="auto"/>
          </w:tcPr>
          <w:p w14:paraId="13D3E611" w14:textId="7CE0E062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</w:p>
        </w:tc>
        <w:tc>
          <w:tcPr>
            <w:tcW w:w="709" w:type="dxa"/>
          </w:tcPr>
          <w:p w14:paraId="432DD5F8" w14:textId="0AA4CFF2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5DEA0F32" w14:textId="77777777" w:rsidTr="00247B55">
        <w:tc>
          <w:tcPr>
            <w:tcW w:w="6120" w:type="dxa"/>
            <w:shd w:val="clear" w:color="auto" w:fill="auto"/>
            <w:vAlign w:val="bottom"/>
          </w:tcPr>
          <w:p w14:paraId="56C61C73" w14:textId="00400C1B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5" w:type="dxa"/>
            <w:shd w:val="clear" w:color="auto" w:fill="auto"/>
          </w:tcPr>
          <w:p w14:paraId="093E437E" w14:textId="3F2A65EE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09" w:type="dxa"/>
          </w:tcPr>
          <w:p w14:paraId="34AFF8D7" w14:textId="5198253B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03077D01" w14:textId="77777777" w:rsidTr="00247B55">
        <w:tc>
          <w:tcPr>
            <w:tcW w:w="6120" w:type="dxa"/>
            <w:shd w:val="clear" w:color="auto" w:fill="auto"/>
            <w:vAlign w:val="bottom"/>
          </w:tcPr>
          <w:p w14:paraId="3D1111EF" w14:textId="0ADADB8F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1F3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5" w:type="dxa"/>
            <w:shd w:val="clear" w:color="auto" w:fill="auto"/>
          </w:tcPr>
          <w:p w14:paraId="52E9C8D4" w14:textId="6E1F48AB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</w:p>
        </w:tc>
        <w:tc>
          <w:tcPr>
            <w:tcW w:w="709" w:type="dxa"/>
          </w:tcPr>
          <w:p w14:paraId="6DCA4009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1BE761C5" w14:textId="77777777" w:rsidTr="00247B55">
        <w:tc>
          <w:tcPr>
            <w:tcW w:w="6120" w:type="dxa"/>
            <w:shd w:val="clear" w:color="auto" w:fill="auto"/>
            <w:vAlign w:val="bottom"/>
          </w:tcPr>
          <w:p w14:paraId="515339D9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5" w:type="dxa"/>
            <w:shd w:val="clear" w:color="auto" w:fill="auto"/>
          </w:tcPr>
          <w:p w14:paraId="00DF134E" w14:textId="3EA69B18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08F436CF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6F7046A2" w14:textId="77777777" w:rsidTr="00247B55">
        <w:tc>
          <w:tcPr>
            <w:tcW w:w="6120" w:type="dxa"/>
            <w:shd w:val="clear" w:color="auto" w:fill="auto"/>
            <w:vAlign w:val="bottom"/>
          </w:tcPr>
          <w:p w14:paraId="169E74E2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1085" w:type="dxa"/>
            <w:shd w:val="clear" w:color="auto" w:fill="auto"/>
          </w:tcPr>
          <w:p w14:paraId="57F6C7AC" w14:textId="22423BC5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 w:rsidR="00531072"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3156F135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03604736" w14:textId="77777777" w:rsidTr="00247B55">
        <w:tc>
          <w:tcPr>
            <w:tcW w:w="6120" w:type="dxa"/>
            <w:shd w:val="clear" w:color="auto" w:fill="auto"/>
            <w:vAlign w:val="bottom"/>
          </w:tcPr>
          <w:p w14:paraId="4152A086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เครื่องขายสินค้าอัตโนมัติ</w:t>
            </w:r>
          </w:p>
        </w:tc>
        <w:tc>
          <w:tcPr>
            <w:tcW w:w="1085" w:type="dxa"/>
            <w:shd w:val="clear" w:color="auto" w:fill="auto"/>
          </w:tcPr>
          <w:p w14:paraId="19E50F45" w14:textId="6CD28B23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12</w:t>
            </w:r>
          </w:p>
        </w:tc>
        <w:tc>
          <w:tcPr>
            <w:tcW w:w="709" w:type="dxa"/>
          </w:tcPr>
          <w:p w14:paraId="038794B3" w14:textId="77777777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1F398E" w14:paraId="1552751F" w14:textId="77777777" w:rsidTr="00247B55">
        <w:tc>
          <w:tcPr>
            <w:tcW w:w="6120" w:type="dxa"/>
            <w:vAlign w:val="bottom"/>
          </w:tcPr>
          <w:p w14:paraId="37062DA6" w14:textId="530B79E5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สินทรัพย์เพื่อการให้บริการ</w:t>
            </w:r>
          </w:p>
        </w:tc>
        <w:tc>
          <w:tcPr>
            <w:tcW w:w="1085" w:type="dxa"/>
          </w:tcPr>
          <w:p w14:paraId="0311FF24" w14:textId="35101619" w:rsidR="00531072" w:rsidRPr="001F398E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6475C6A4" w14:textId="68E7911C" w:rsidR="00531072" w:rsidRPr="001F398E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A755A" w:rsidRPr="001F398E" w14:paraId="3492EEC1" w14:textId="77777777" w:rsidTr="00247B55">
        <w:tc>
          <w:tcPr>
            <w:tcW w:w="6120" w:type="dxa"/>
            <w:vAlign w:val="bottom"/>
          </w:tcPr>
          <w:p w14:paraId="1A1AEFFA" w14:textId="32BFF64E" w:rsidR="00AA755A" w:rsidRPr="001F398E" w:rsidRDefault="00AA755A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ตู้ล็อคเกอร์</w:t>
            </w:r>
          </w:p>
        </w:tc>
        <w:tc>
          <w:tcPr>
            <w:tcW w:w="1085" w:type="dxa"/>
          </w:tcPr>
          <w:p w14:paraId="16750611" w14:textId="2E735FDF" w:rsidR="00AA755A" w:rsidRPr="00A301CB" w:rsidRDefault="004638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952102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22766F27" w14:textId="0F45E6FC" w:rsidR="00AA755A" w:rsidRPr="001F398E" w:rsidRDefault="00AA755A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0453209" w14:textId="77777777" w:rsidR="00584662" w:rsidRPr="001F398E" w:rsidRDefault="00584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</w:p>
    <w:p w14:paraId="6E5082CD" w14:textId="69D9328F" w:rsidR="002F45BA" w:rsidRPr="001F398E" w:rsidRDefault="002F45BA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4C7584F8" w14:textId="537B02F2" w:rsidR="002F45BA" w:rsidRPr="001F398E" w:rsidRDefault="002F45BA" w:rsidP="002F45BA">
      <w:pPr>
        <w:rPr>
          <w:rFonts w:asciiTheme="minorHAnsi" w:hAnsiTheme="minorHAnsi" w:cstheme="minorHAnsi"/>
          <w:sz w:val="30"/>
          <w:szCs w:val="30"/>
          <w:lang w:val="th-TH"/>
        </w:rPr>
      </w:pPr>
    </w:p>
    <w:p w14:paraId="13263A0C" w14:textId="63F42E74" w:rsidR="002F45BA" w:rsidRPr="001F398E" w:rsidRDefault="002F45BA" w:rsidP="002F45BA">
      <w:pPr>
        <w:autoSpaceDE w:val="0"/>
        <w:autoSpaceDN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Pr="001F398E">
        <w:rPr>
          <w:rFonts w:asciiTheme="minorHAnsi" w:hAnsiTheme="minorHAnsi" w:hint="cs"/>
          <w:sz w:val="30"/>
          <w:szCs w:val="30"/>
          <w:cs/>
        </w:rPr>
        <w:t>ส่</w:t>
      </w:r>
      <w:r w:rsidRPr="001F398E">
        <w:rPr>
          <w:rFonts w:asciiTheme="minorHAnsi" w:hAnsiTheme="minorHAnsi"/>
          <w:sz w:val="30"/>
          <w:szCs w:val="30"/>
          <w:cs/>
        </w:rPr>
        <w:t>วนได้เสียรวมอยู่ในมูลค่าตามบัญชีของเงินลงทุน</w:t>
      </w:r>
    </w:p>
    <w:p w14:paraId="7EA4EB19" w14:textId="77777777" w:rsidR="00E0459B" w:rsidRPr="00E0459B" w:rsidRDefault="00E0459B" w:rsidP="00303D1A">
      <w:pPr>
        <w:rPr>
          <w:rFonts w:asciiTheme="minorHAnsi" w:hAnsiTheme="minorHAnsi" w:cstheme="minorHAnsi"/>
          <w:sz w:val="30"/>
          <w:szCs w:val="30"/>
          <w:cs/>
        </w:rPr>
      </w:pPr>
    </w:p>
    <w:p w14:paraId="24E604C8" w14:textId="08EBDD00" w:rsidR="00225148" w:rsidRPr="001F398E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สินทรัพย์ไม่มีตัวต</w:t>
      </w:r>
      <w:r w:rsidR="00006265"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น</w:t>
      </w:r>
      <w:r w:rsidR="00DD5E09"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อื่น</w:t>
      </w:r>
    </w:p>
    <w:p w14:paraId="27522A8D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637180D" w14:textId="5D9B9153" w:rsidR="00225148" w:rsidRPr="001F398E" w:rsidRDefault="00006265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สินทรัพย์ไม่มีตัวตน</w:t>
      </w:r>
      <w:r w:rsidR="00DD5E09" w:rsidRPr="001F398E">
        <w:rPr>
          <w:rFonts w:asciiTheme="minorHAnsi" w:hAnsiTheme="minorHAnsi" w:hint="cs"/>
          <w:sz w:val="30"/>
          <w:szCs w:val="30"/>
          <w:cs/>
        </w:rPr>
        <w:t>อื่นๆ</w:t>
      </w:r>
      <w:r w:rsidR="00E0459B">
        <w:rPr>
          <w:rFonts w:asciiTheme="minorHAnsi" w:hAnsiTheme="minorHAnsi"/>
          <w:sz w:val="30"/>
          <w:szCs w:val="30"/>
        </w:rPr>
        <w:t xml:space="preserve"> </w:t>
      </w:r>
      <w:r w:rsidRPr="001F398E">
        <w:rPr>
          <w:rFonts w:asciiTheme="minorHAnsi" w:hAnsiTheme="minorHAns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Pr="009960CF">
        <w:rPr>
          <w:rFonts w:asciiTheme="minorHAnsi" w:hAnsiTheme="minorHAnsi"/>
          <w:sz w:val="30"/>
          <w:szCs w:val="30"/>
          <w:cs/>
        </w:rPr>
        <w:t>ในอนาคต ค่าตัดจำหน่ายคำนวณโดย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Pr="009960CF">
        <w:rPr>
          <w:rFonts w:asciiTheme="minorHAnsi" w:hAnsiTheme="minorHAnsi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225148" w:rsidRPr="009960CF">
        <w:rPr>
          <w:rFonts w:asciiTheme="minorHAnsi" w:hAnsiTheme="minorHAnsi" w:cstheme="minorHAnsi"/>
          <w:sz w:val="30"/>
          <w:szCs w:val="30"/>
        </w:rPr>
        <w:t xml:space="preserve"> </w:t>
      </w:r>
      <w:r w:rsidR="005A3511" w:rsidRPr="009960CF">
        <w:rPr>
          <w:rFonts w:asciiTheme="minorHAnsi" w:hAnsiTheme="minorHAnsi" w:cstheme="minorHAnsi" w:hint="cs"/>
          <w:sz w:val="30"/>
          <w:szCs w:val="30"/>
          <w:cs/>
        </w:rPr>
        <w:t>ทั้งนี้ กลุ่มบริษัทไม่คิดค่าตัดจำหน่ายสำหรับโปรแกรมคอมพิวเตอร์ระหว่างติดตั้ง</w:t>
      </w:r>
    </w:p>
    <w:p w14:paraId="6408EEE8" w14:textId="77777777" w:rsidR="00917CC9" w:rsidRPr="001F398E" w:rsidRDefault="00917CC9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722EC3C" w14:textId="442895D5" w:rsidR="002716E9" w:rsidRPr="001F398E" w:rsidRDefault="00006265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44DC7A4" w14:textId="77777777" w:rsidR="00006265" w:rsidRPr="001F398E" w:rsidRDefault="00006265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tbl>
      <w:tblPr>
        <w:tblW w:w="7920" w:type="dxa"/>
        <w:tblInd w:w="450" w:type="dxa"/>
        <w:tblLook w:val="01E0" w:firstRow="1" w:lastRow="1" w:firstColumn="1" w:lastColumn="1" w:noHBand="0" w:noVBand="0"/>
      </w:tblPr>
      <w:tblGrid>
        <w:gridCol w:w="6120"/>
        <w:gridCol w:w="1062"/>
        <w:gridCol w:w="738"/>
      </w:tblGrid>
      <w:tr w:rsidR="002716E9" w:rsidRPr="001F398E" w14:paraId="3515EC4F" w14:textId="77777777" w:rsidTr="006A30C1">
        <w:tc>
          <w:tcPr>
            <w:tcW w:w="6120" w:type="dxa"/>
          </w:tcPr>
          <w:p w14:paraId="01CD7BD0" w14:textId="77777777" w:rsidR="002716E9" w:rsidRPr="001F398E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43138F03" w14:textId="3CFB51CE" w:rsidR="002716E9" w:rsidRPr="001F398E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61AC8"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561AC8"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="00561AC8"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606245A0" w14:textId="77777777" w:rsidR="002716E9" w:rsidRPr="001F398E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4C2CA7" w:rsidRPr="001F398E" w14:paraId="5A29EB78" w14:textId="77777777" w:rsidTr="006A30C1">
        <w:tc>
          <w:tcPr>
            <w:tcW w:w="6120" w:type="dxa"/>
          </w:tcPr>
          <w:p w14:paraId="21CFD075" w14:textId="7F00A64A" w:rsidR="004C2CA7" w:rsidRPr="001F398E" w:rsidRDefault="004C2CA7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62" w:type="dxa"/>
          </w:tcPr>
          <w:p w14:paraId="3C7CD8A5" w14:textId="6AC81613" w:rsidR="004C2CA7" w:rsidRPr="001F398E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1C8FF800" w14:textId="2939891D" w:rsidR="004C2CA7" w:rsidRPr="001F398E" w:rsidRDefault="004C2CA7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DD5E09" w:rsidRPr="001F398E" w14:paraId="5A601233" w14:textId="77777777" w:rsidTr="006A30C1">
        <w:tc>
          <w:tcPr>
            <w:tcW w:w="6120" w:type="dxa"/>
          </w:tcPr>
          <w:p w14:paraId="74157752" w14:textId="46D1FFA0" w:rsidR="00DD5E09" w:rsidRPr="001F398E" w:rsidRDefault="00DD5E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1062" w:type="dxa"/>
          </w:tcPr>
          <w:p w14:paraId="768F78C6" w14:textId="5B840372" w:rsidR="00DD5E09" w:rsidRPr="001F398E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38" w:type="dxa"/>
          </w:tcPr>
          <w:p w14:paraId="79194B06" w14:textId="4EA23CAE" w:rsidR="00DD5E09" w:rsidRPr="001F398E" w:rsidRDefault="00DD5E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5A3511" w:rsidRPr="001F398E" w14:paraId="2500EF0D" w14:textId="77777777" w:rsidTr="006A30C1">
        <w:tc>
          <w:tcPr>
            <w:tcW w:w="6120" w:type="dxa"/>
          </w:tcPr>
          <w:p w14:paraId="758BFCEA" w14:textId="51BB04A9" w:rsidR="005A3511" w:rsidRPr="001F398E" w:rsidRDefault="005A3511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สัญญาการค้า</w:t>
            </w:r>
          </w:p>
        </w:tc>
        <w:tc>
          <w:tcPr>
            <w:tcW w:w="1062" w:type="dxa"/>
          </w:tcPr>
          <w:p w14:paraId="16728277" w14:textId="69D2178A" w:rsidR="005A3511" w:rsidRPr="001F398E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5A3511" w:rsidRPr="001F398E">
              <w:rPr>
                <w:rFonts w:asciiTheme="minorHAnsi" w:hAnsiTheme="minorHAnsi" w:cstheme="minorHAnsi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</w:p>
        </w:tc>
        <w:tc>
          <w:tcPr>
            <w:tcW w:w="738" w:type="dxa"/>
          </w:tcPr>
          <w:p w14:paraId="4203C09C" w14:textId="69A6DDC9" w:rsidR="005A3511" w:rsidRPr="001F398E" w:rsidRDefault="005A3511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E71C09" w:rsidRPr="001F398E" w14:paraId="512BEA8D" w14:textId="77777777" w:rsidTr="006A30C1">
        <w:tc>
          <w:tcPr>
            <w:tcW w:w="6120" w:type="dxa"/>
          </w:tcPr>
          <w:p w14:paraId="10397F45" w14:textId="252E46DC" w:rsidR="00E71C09" w:rsidRPr="001F398E" w:rsidRDefault="00E71C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08D42395" w14:textId="436B780A" w:rsidR="00E71C09" w:rsidRPr="001F398E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4D65B05E" w14:textId="740E3233" w:rsidR="00E71C09" w:rsidRPr="001F398E" w:rsidRDefault="00E71C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E71C09" w:rsidRPr="001F398E" w14:paraId="5E81DF5D" w14:textId="77777777" w:rsidTr="006A30C1">
        <w:tc>
          <w:tcPr>
            <w:tcW w:w="6120" w:type="dxa"/>
          </w:tcPr>
          <w:p w14:paraId="2B225754" w14:textId="0FAFF97B" w:rsidR="00E71C09" w:rsidRPr="001F398E" w:rsidRDefault="00920C13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ใบอนุญาตสินเชื่อรายย่อยและระบบ 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Digital Lending</w:t>
            </w:r>
          </w:p>
        </w:tc>
        <w:tc>
          <w:tcPr>
            <w:tcW w:w="1062" w:type="dxa"/>
          </w:tcPr>
          <w:p w14:paraId="5F7D03C9" w14:textId="5E0631D4" w:rsidR="00E71C09" w:rsidRPr="001F398E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5A0720CB" w14:textId="175F6B7B" w:rsidR="00E71C09" w:rsidRPr="001F398E" w:rsidRDefault="00920C13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</w:tbl>
    <w:p w14:paraId="4CE59ACA" w14:textId="46081D87" w:rsidR="00603389" w:rsidRPr="001F398E" w:rsidRDefault="00D22CD6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6666D57F" w14:textId="77777777" w:rsidR="00D22CD6" w:rsidRPr="001F398E" w:rsidRDefault="00D22CD6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052EF88" w14:textId="40A8CF0F" w:rsidR="00AA755A" w:rsidRDefault="00D22CD6" w:rsidP="00946652">
      <w:pPr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 xml:space="preserve">ณ </w:t>
      </w:r>
      <w:r w:rsidR="002F45BA" w:rsidRPr="001F398E">
        <w:rPr>
          <w:rFonts w:asciiTheme="minorHAnsi" w:hAnsiTheme="minorHAnsi"/>
          <w:sz w:val="30"/>
          <w:szCs w:val="30"/>
          <w:cs/>
        </w:rPr>
        <w:t>วันเริ่มต้นของสัญญา</w:t>
      </w:r>
      <w:r w:rsidR="009F5704" w:rsidRPr="001F398E">
        <w:rPr>
          <w:rFonts w:asciiTheme="minorHAnsi" w:hAnsiTheme="minorHAnsi" w:hint="cs"/>
          <w:sz w:val="30"/>
          <w:szCs w:val="30"/>
          <w:cs/>
        </w:rPr>
        <w:t xml:space="preserve"> </w:t>
      </w:r>
      <w:r w:rsidR="002F45BA" w:rsidRPr="001F398E">
        <w:rPr>
          <w:rFonts w:asciiTheme="minorHAnsi" w:hAnsiTheme="minorHAns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</w:t>
      </w:r>
      <w:r w:rsidR="00611294">
        <w:rPr>
          <w:rFonts w:asciiTheme="minorHAnsi" w:hAnsiTheme="minorHAnsi"/>
          <w:sz w:val="30"/>
          <w:szCs w:val="30"/>
          <w:cs/>
        </w:rPr>
        <w:br/>
      </w:r>
      <w:r w:rsidR="002F45BA" w:rsidRPr="001F398E">
        <w:rPr>
          <w:rFonts w:asciiTheme="minorHAnsi" w:hAnsiTheme="minorHAns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2711D80" w14:textId="77777777" w:rsidR="00AA755A" w:rsidRDefault="00AA755A" w:rsidP="00D22CD6">
      <w:pPr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F198405" w14:textId="450F1889" w:rsidR="00E0459B" w:rsidRPr="00E0459B" w:rsidRDefault="00E0459B" w:rsidP="00D22CD6">
      <w:pPr>
        <w:ind w:left="540"/>
        <w:jc w:val="thaiDistribute"/>
        <w:rPr>
          <w:rFonts w:asciiTheme="minorHAnsi" w:hAnsiTheme="minorHAnsi"/>
          <w:i/>
          <w:iCs/>
          <w:sz w:val="30"/>
          <w:szCs w:val="30"/>
          <w:cs/>
        </w:rPr>
      </w:pPr>
      <w:r w:rsidRPr="00E0459B">
        <w:rPr>
          <w:rFonts w:asciiTheme="minorHAnsi" w:hAnsiTheme="minorHAnsi" w:hint="cs"/>
          <w:i/>
          <w:iCs/>
          <w:sz w:val="30"/>
          <w:szCs w:val="30"/>
          <w:cs/>
        </w:rPr>
        <w:t>ในฐานะผู้เช่า</w:t>
      </w:r>
    </w:p>
    <w:p w14:paraId="3A5A8E4B" w14:textId="77777777" w:rsidR="00101110" w:rsidRPr="001F398E" w:rsidRDefault="00101110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9476EEC" w14:textId="14BFF0CA" w:rsidR="00F00AF1" w:rsidRPr="001F398E" w:rsidRDefault="00F00AF1" w:rsidP="0058466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กลุ่มบริษัทจะปันส่วนสิ่งตอบแทนที่ต้องจ่าย</w:t>
      </w:r>
      <w:r w:rsidR="00611294">
        <w:rPr>
          <w:rFonts w:asciiTheme="minorHAnsi" w:hAnsiTheme="minorHAnsi" w:cstheme="minorHAnsi"/>
          <w:sz w:val="30"/>
          <w:szCs w:val="30"/>
          <w:cs/>
        </w:rPr>
        <w:br/>
      </w:r>
      <w:r w:rsidRPr="001F398E">
        <w:rPr>
          <w:rFonts w:asciiTheme="minorHAnsi" w:hAnsiTheme="minorHAnsi" w:cstheme="minorHAnsi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611294">
        <w:rPr>
          <w:rFonts w:asciiTheme="minorHAnsi" w:hAnsiTheme="minorHAnsi" w:cstheme="minorHAnsi"/>
          <w:sz w:val="30"/>
          <w:szCs w:val="30"/>
          <w:cs/>
        </w:rPr>
        <w:br/>
      </w:r>
      <w:r w:rsidRPr="001F398E">
        <w:rPr>
          <w:rFonts w:asciiTheme="minorHAnsi" w:hAnsiTheme="minorHAnsi" w:cstheme="minorHAnsi"/>
          <w:sz w:val="30"/>
          <w:szCs w:val="30"/>
          <w:cs/>
        </w:rPr>
        <w:t>ที่ไม่เป็นการเช่าเป็นสัญญาเช่าทั้งหมด</w:t>
      </w:r>
    </w:p>
    <w:p w14:paraId="79D1A0F2" w14:textId="77777777" w:rsidR="00DC18CE" w:rsidRDefault="00DC18CE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9A9CAEB" w14:textId="547724F5" w:rsidR="00D22CD6" w:rsidRPr="001F398E" w:rsidRDefault="00D22CD6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="00165660" w:rsidRPr="001F398E">
        <w:rPr>
          <w:rFonts w:asciiTheme="minorHAnsi" w:hAnsiTheme="minorHAnsi" w:cstheme="minorHAnsi"/>
          <w:sz w:val="30"/>
          <w:szCs w:val="30"/>
        </w:rPr>
        <w:t xml:space="preserve">              </w:t>
      </w:r>
      <w:r w:rsidRPr="001F398E">
        <w:rPr>
          <w:rFonts w:asciiTheme="minorHAnsi" w:hAnsiTheme="minorHAnsi" w:cstheme="minorHAns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3735D7B" w14:textId="77777777" w:rsidR="00A40963" w:rsidRPr="001F398E" w:rsidRDefault="00A40963" w:rsidP="008B3F67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3E7CF70F" w14:textId="7BD5DFB1" w:rsidR="00E909E2" w:rsidRPr="001F398E" w:rsidRDefault="006E11C6" w:rsidP="00E909E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 xml:space="preserve">           </w:t>
      </w: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F15FA86" w14:textId="77777777" w:rsidR="00172263" w:rsidRPr="001F398E" w:rsidRDefault="00172263" w:rsidP="00E909E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E618444" w14:textId="7D76B983" w:rsidR="009F1082" w:rsidRPr="001F398E" w:rsidRDefault="009F1082" w:rsidP="00E909E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 xml:space="preserve">               </w:t>
      </w: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B854D3A" w14:textId="73F099A3" w:rsidR="009F1082" w:rsidRPr="001F398E" w:rsidRDefault="009F1082" w:rsidP="00E909E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CD2125D" w14:textId="0451C0F5" w:rsidR="00AA755A" w:rsidRPr="001F398E" w:rsidRDefault="002328D8" w:rsidP="0094665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1F398E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E01E41C" w14:textId="77777777" w:rsidR="00A305B8" w:rsidRPr="001F398E" w:rsidRDefault="00B12C62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bookmarkStart w:id="2" w:name="OLE_LINK7"/>
      <w:bookmarkStart w:id="3" w:name="OLE_LINK8"/>
      <w:r w:rsidRPr="001F398E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16839F89" w14:textId="77777777" w:rsidR="00A305B8" w:rsidRPr="001F398E" w:rsidRDefault="00A305B8" w:rsidP="00A305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  <w:cs/>
        </w:rPr>
      </w:pPr>
    </w:p>
    <w:p w14:paraId="4CC97DD2" w14:textId="19083CCD" w:rsidR="00F90C20" w:rsidRPr="00946652" w:rsidRDefault="00BD0FC2" w:rsidP="00101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540F6" w:rsidRPr="001F398E">
        <w:rPr>
          <w:rFonts w:asciiTheme="minorHAnsi" w:hAnsiTheme="minorHAnsi"/>
          <w:sz w:val="30"/>
          <w:szCs w:val="30"/>
        </w:rPr>
        <w:t xml:space="preserve">    </w:t>
      </w:r>
      <w:r w:rsidRPr="001F398E">
        <w:rPr>
          <w:rFonts w:asciiTheme="minorHAnsi" w:hAnsiTheme="minorHAns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3473DF" w:rsidRPr="001F398E">
        <w:rPr>
          <w:rFonts w:asciiTheme="minorHAnsi" w:hAnsiTheme="minorHAnsi" w:hint="cs"/>
          <w:sz w:val="30"/>
          <w:szCs w:val="30"/>
          <w:cs/>
        </w:rPr>
        <w:t>ค่าความนิยมและ</w:t>
      </w:r>
      <w:r w:rsidRPr="001F398E">
        <w:rPr>
          <w:rFonts w:asciiTheme="minorHAnsi" w:hAnsiTheme="minorHAnsi"/>
          <w:sz w:val="30"/>
          <w:szCs w:val="30"/>
          <w:cs/>
        </w:rPr>
        <w:t>สินทรัพย์</w:t>
      </w:r>
      <w:r w:rsidR="003473DF" w:rsidRPr="001F398E">
        <w:rPr>
          <w:rFonts w:asciiTheme="minorHAnsi" w:hAnsiTheme="minorHAnsi" w:hint="cs"/>
          <w:sz w:val="30"/>
          <w:szCs w:val="30"/>
          <w:cs/>
        </w:rPr>
        <w:t xml:space="preserve">           </w:t>
      </w:r>
      <w:r w:rsidRPr="001F398E">
        <w:rPr>
          <w:rFonts w:asciiTheme="minorHAnsi" w:hAnsiTheme="minorHAnsi"/>
          <w:sz w:val="30"/>
          <w:szCs w:val="30"/>
          <w:cs/>
        </w:rPr>
        <w:t>ไม่มีตัวตนที่มีอายุการให้ประโยชน์ไม่ทราบแน่นอน หรือ</w:t>
      </w:r>
      <w:r w:rsidR="00B172CD" w:rsidRPr="001F398E">
        <w:rPr>
          <w:rFonts w:asciiTheme="minorHAnsi" w:hAnsiTheme="minorHAnsi"/>
          <w:sz w:val="30"/>
          <w:szCs w:val="30"/>
        </w:rPr>
        <w:t xml:space="preserve"> </w:t>
      </w:r>
      <w:r w:rsidRPr="001F398E">
        <w:rPr>
          <w:rFonts w:asciiTheme="minorHAnsi" w:hAnsiTheme="minorHAnsi"/>
          <w:sz w:val="30"/>
          <w:szCs w:val="30"/>
          <w:cs/>
        </w:rPr>
        <w:t>ยังไม่พร้อมใช้งาน จะประมาณมูลค่าที่คาดว่าจะได้รับคืน</w:t>
      </w:r>
      <w:r w:rsidRPr="00946652">
        <w:rPr>
          <w:rFonts w:asciiTheme="minorHAnsi" w:hAnsiTheme="minorHAnsi"/>
          <w:sz w:val="30"/>
          <w:szCs w:val="30"/>
          <w:cs/>
        </w:rPr>
        <w:t xml:space="preserve">ทุกปี ในช่วงเวลาเดียวกัน </w:t>
      </w:r>
    </w:p>
    <w:p w14:paraId="291557ED" w14:textId="77777777" w:rsidR="00B809E8" w:rsidRPr="00946652" w:rsidRDefault="00B809E8" w:rsidP="00101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1B9CFDE" w14:textId="0EB9D956" w:rsidR="00A22BC5" w:rsidRPr="00946652" w:rsidRDefault="00BD0FC2" w:rsidP="005846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ขาดทุนจากการด้อยค่ารับรู้</w:t>
      </w:r>
      <w:r w:rsidR="00CC47A9" w:rsidRPr="00946652">
        <w:rPr>
          <w:rFonts w:asciiTheme="minorHAnsi" w:hAnsiTheme="minorHAnsi" w:hint="cs"/>
          <w:sz w:val="30"/>
          <w:szCs w:val="30"/>
          <w:cs/>
        </w:rPr>
        <w:t>ในกำไรหรือขาดทุน</w:t>
      </w:r>
      <w:r w:rsidRPr="00946652">
        <w:rPr>
          <w:rFonts w:asciiTheme="minorHAnsi" w:hAnsiTheme="minorHAns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8540F6" w:rsidRPr="00946652">
        <w:rPr>
          <w:rFonts w:asciiTheme="minorHAnsi" w:hAnsiTheme="minorHAnsi"/>
          <w:sz w:val="30"/>
          <w:szCs w:val="30"/>
        </w:rPr>
        <w:t xml:space="preserve"> </w:t>
      </w:r>
      <w:r w:rsidR="003473DF" w:rsidRPr="00946652">
        <w:rPr>
          <w:rFonts w:asciiTheme="minorHAnsi" w:hAnsiTheme="minorHAnsi"/>
          <w:spacing w:val="-6"/>
          <w:sz w:val="30"/>
          <w:szCs w:val="30"/>
          <w:cs/>
        </w:rPr>
        <w:t>มูลค่าที่คาดว่า</w:t>
      </w:r>
      <w:r w:rsidR="00FE02C3" w:rsidRPr="00946652">
        <w:rPr>
          <w:rFonts w:asciiTheme="minorHAnsi" w:hAnsiTheme="minorHAnsi" w:hint="cs"/>
          <w:spacing w:val="-6"/>
          <w:sz w:val="30"/>
          <w:szCs w:val="30"/>
          <w:cs/>
        </w:rPr>
        <w:t>จะได้รับคืนคำนวณโดยใช้</w:t>
      </w:r>
      <w:r w:rsidR="003473DF" w:rsidRPr="00946652">
        <w:rPr>
          <w:rFonts w:asciiTheme="minorHAnsi" w:hAnsiTheme="minorHAns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="003473DF" w:rsidRPr="00946652">
        <w:rPr>
          <w:rFonts w:asciiTheme="minorHAnsi" w:hAnsiTheme="minorHAnsi"/>
          <w:spacing w:val="-6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</w:t>
      </w:r>
      <w:r w:rsidR="003473DF" w:rsidRPr="00946652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</w:p>
    <w:bookmarkEnd w:id="2"/>
    <w:bookmarkEnd w:id="3"/>
    <w:p w14:paraId="62F10FC2" w14:textId="77777777" w:rsidR="000069AF" w:rsidRPr="00946652" w:rsidRDefault="000069AF" w:rsidP="005846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64A358BE" w14:textId="25EEA92F" w:rsidR="00CC47A9" w:rsidRPr="001F398E" w:rsidRDefault="003473DF" w:rsidP="00347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946652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946652">
        <w:rPr>
          <w:rFonts w:asciiTheme="minorHAnsi" w:hAnsiTheme="minorHAnsi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946652">
        <w:rPr>
          <w:rFonts w:asciiTheme="minorHAnsi" w:hAnsiTheme="minorHAnsi" w:hint="cs"/>
          <w:sz w:val="30"/>
          <w:szCs w:val="30"/>
          <w:cs/>
        </w:rPr>
        <w:t xml:space="preserve"> </w:t>
      </w:r>
      <w:r w:rsidRPr="00946652">
        <w:rPr>
          <w:rFonts w:asciiTheme="minorHAnsi" w:hAnsiTheme="minorHAns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946652">
        <w:rPr>
          <w:rFonts w:asciiTheme="minorHAnsi" w:hAnsiTheme="minorHAnsi" w:hint="cs"/>
          <w:sz w:val="30"/>
          <w:szCs w:val="30"/>
          <w:cs/>
        </w:rPr>
        <w:t xml:space="preserve"> </w:t>
      </w:r>
      <w:r w:rsidRPr="00946652">
        <w:rPr>
          <w:rFonts w:asciiTheme="minorHAnsi" w:hAnsiTheme="minorHAns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Pr="00946652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946652">
        <w:rPr>
          <w:rFonts w:asciiTheme="minorHAnsi" w:hAnsiTheme="minorHAnsi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962D2A" w14:textId="77777777" w:rsidR="00172263" w:rsidRPr="001F398E" w:rsidRDefault="00172263" w:rsidP="00F64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E6F98BA" w14:textId="1D5876FD" w:rsidR="00252A5D" w:rsidRPr="001F398E" w:rsidRDefault="00252A5D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ผลประโยชน์</w:t>
      </w:r>
      <w:r w:rsidR="009A58DD"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ของ</w:t>
      </w: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พนักงาน</w:t>
      </w:r>
    </w:p>
    <w:p w14:paraId="7192872D" w14:textId="48D5B0DE" w:rsidR="008B3F67" w:rsidRPr="001F398E" w:rsidRDefault="008B3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</w:p>
    <w:p w14:paraId="04F1C87F" w14:textId="53A89391" w:rsidR="005F6DF9" w:rsidRDefault="005F6DF9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85A1655" w14:textId="77777777" w:rsidR="009E36BC" w:rsidRPr="009E36BC" w:rsidRDefault="009E36B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</w:p>
    <w:p w14:paraId="01A50806" w14:textId="48670462" w:rsidR="00225148" w:rsidRPr="001F398E" w:rsidRDefault="00CC47A9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i/>
          <w:sz w:val="30"/>
          <w:szCs w:val="30"/>
        </w:rPr>
      </w:pPr>
      <w:r w:rsidRPr="001F398E">
        <w:rPr>
          <w:rFonts w:asciiTheme="minorHAnsi" w:hAnsiTheme="minorHAns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5E5D4E" w:rsidRPr="001F398E">
        <w:rPr>
          <w:rFonts w:asciiTheme="minorHAnsi" w:hAnsiTheme="minorHAnsi" w:hint="cs"/>
          <w:i/>
          <w:sz w:val="30"/>
          <w:szCs w:val="30"/>
          <w:cs/>
        </w:rPr>
        <w:t xml:space="preserve"> </w:t>
      </w:r>
      <w:r w:rsidRPr="001F398E">
        <w:rPr>
          <w:rFonts w:asciiTheme="minorHAnsi" w:hAnsiTheme="minorHAns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BA0122" w:rsidRPr="001F398E">
        <w:rPr>
          <w:rFonts w:asciiTheme="minorHAnsi" w:hAnsiTheme="minorHAnsi" w:hint="cs"/>
          <w:i/>
          <w:sz w:val="30"/>
          <w:szCs w:val="30"/>
          <w:cs/>
        </w:rPr>
        <w:t xml:space="preserve"> </w:t>
      </w:r>
      <w:r w:rsidRPr="001F398E">
        <w:rPr>
          <w:rFonts w:asciiTheme="minorHAnsi" w:hAnsiTheme="minorHAnsi"/>
          <w:i/>
          <w:sz w:val="30"/>
          <w:szCs w:val="30"/>
          <w:cs/>
        </w:rPr>
        <w:t>โดยวิธีคิดลดแต่ละหน่วย</w:t>
      </w:r>
      <w:r w:rsidR="00BA0122" w:rsidRPr="001F398E">
        <w:rPr>
          <w:rFonts w:asciiTheme="minorHAnsi" w:hAnsiTheme="minorHAnsi" w:hint="cs"/>
          <w:i/>
          <w:sz w:val="30"/>
          <w:szCs w:val="30"/>
          <w:cs/>
        </w:rPr>
        <w:t xml:space="preserve">     </w:t>
      </w:r>
      <w:r w:rsidRPr="001F398E">
        <w:rPr>
          <w:rFonts w:asciiTheme="minorHAnsi" w:hAnsiTheme="minorHAnsi"/>
          <w:i/>
          <w:sz w:val="30"/>
          <w:szCs w:val="30"/>
          <w:cs/>
        </w:rPr>
        <w:t xml:space="preserve">ที่ประมาณการไว้  </w:t>
      </w:r>
    </w:p>
    <w:p w14:paraId="7F9CE6FE" w14:textId="77777777" w:rsidR="00434DB4" w:rsidRPr="001F398E" w:rsidRDefault="00434DB4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i/>
          <w:sz w:val="30"/>
          <w:szCs w:val="30"/>
        </w:rPr>
      </w:pPr>
    </w:p>
    <w:p w14:paraId="0D64D5BC" w14:textId="02F7E755" w:rsidR="00CC47A9" w:rsidRPr="001F398E" w:rsidRDefault="00CC47A9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392B71" w:rsidRPr="001F398E">
        <w:rPr>
          <w:rFonts w:asciiTheme="minorHAnsi" w:hAnsiTheme="minorHAnsi" w:hint="cs"/>
          <w:sz w:val="30"/>
          <w:szCs w:val="30"/>
          <w:cs/>
        </w:rPr>
        <w:t xml:space="preserve">             </w:t>
      </w:r>
      <w:r w:rsidRPr="001F398E">
        <w:rPr>
          <w:rFonts w:asciiTheme="minorHAnsi" w:hAnsiTheme="minorHAns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1F398E">
        <w:rPr>
          <w:rFonts w:asciiTheme="minorHAnsi" w:hAnsiTheme="minorHAnsi"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1F398E">
        <w:rPr>
          <w:rFonts w:asciiTheme="minorHAnsi" w:hAnsiTheme="minorHAnsi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92B71" w:rsidRPr="001F398E">
        <w:rPr>
          <w:rFonts w:asciiTheme="minorHAnsi" w:hAnsiTheme="minorHAnsi" w:hint="cs"/>
          <w:sz w:val="30"/>
          <w:szCs w:val="30"/>
          <w:cs/>
        </w:rPr>
        <w:t xml:space="preserve">      </w:t>
      </w:r>
      <w:r w:rsidRPr="001F398E">
        <w:rPr>
          <w:rFonts w:asciiTheme="minorHAnsi" w:hAnsiTheme="minorHAnsi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A5C565B" w14:textId="786244EB" w:rsidR="00BF2D41" w:rsidRPr="001F398E" w:rsidRDefault="00CC47A9" w:rsidP="006B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0E5608" w:rsidRPr="001F398E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Pr="001F398E">
        <w:rPr>
          <w:rFonts w:asciiTheme="minorHAnsi" w:hAnsiTheme="minorHAnsi"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6308287" w14:textId="77777777" w:rsidR="0077677C" w:rsidRDefault="0077677C" w:rsidP="005A1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</w:p>
    <w:p w14:paraId="3EA54C95" w14:textId="2DECF2EF" w:rsidR="005A1A08" w:rsidRPr="001F398E" w:rsidRDefault="005A1A08" w:rsidP="005A1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199522E9" w14:textId="77777777" w:rsidR="005A1A08" w:rsidRPr="001F398E" w:rsidRDefault="005A1A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B7DA7A" w14:textId="20A41625" w:rsidR="000E5608" w:rsidRPr="001F398E" w:rsidRDefault="000E56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96F38F1" w14:textId="77777777" w:rsidR="009E36BC" w:rsidRPr="001F398E" w:rsidRDefault="009E36BC" w:rsidP="0087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inorHAnsi" w:hAnsiTheme="minorHAnsi"/>
          <w:sz w:val="30"/>
          <w:szCs w:val="30"/>
        </w:rPr>
      </w:pPr>
    </w:p>
    <w:p w14:paraId="502258D8" w14:textId="4597B921" w:rsidR="005A1A08" w:rsidRPr="001F398E" w:rsidRDefault="005A1A08" w:rsidP="005A1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/>
          <w:i/>
          <w:iCs/>
          <w:sz w:val="30"/>
          <w:szCs w:val="30"/>
          <w:cs/>
        </w:rPr>
        <w:t>ผลประโยชน์เมื่อเลิกจ้าง</w:t>
      </w:r>
    </w:p>
    <w:p w14:paraId="523AED26" w14:textId="77777777" w:rsidR="005A1A08" w:rsidRPr="001F398E" w:rsidRDefault="005A1A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BDDF285" w14:textId="1FA118A7" w:rsidR="000E5608" w:rsidRPr="001F398E" w:rsidRDefault="000E56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1F398E">
        <w:rPr>
          <w:rFonts w:asciiTheme="minorHAnsi" w:hAnsiTheme="minorHAnsi" w:hint="cs"/>
          <w:sz w:val="30"/>
          <w:szCs w:val="30"/>
          <w:cs/>
        </w:rPr>
        <w:t xml:space="preserve">        </w:t>
      </w:r>
      <w:r w:rsidRPr="001F398E">
        <w:rPr>
          <w:rFonts w:asciiTheme="minorHAnsi" w:hAnsiTheme="minorHAnsi"/>
          <w:sz w:val="30"/>
          <w:szCs w:val="30"/>
          <w:cs/>
        </w:rPr>
        <w:t>หากระยะเวลาการจ่ายผลประโยชน์เกินกว่า</w:t>
      </w:r>
      <w:r w:rsidRPr="001F398E">
        <w:rPr>
          <w:rFonts w:asciiTheme="minorHAnsi" w:hAnsiTheme="minorHAnsi" w:hint="cs"/>
          <w:sz w:val="30"/>
          <w:szCs w:val="30"/>
          <w:cs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</w:rPr>
        <w:t>12</w:t>
      </w:r>
      <w:r w:rsidRPr="001F398E">
        <w:rPr>
          <w:rFonts w:asciiTheme="minorHAnsi" w:hAnsiTheme="minorHAnsi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48B34BA" w14:textId="77777777" w:rsidR="00434DB4" w:rsidRPr="001F398E" w:rsidRDefault="0043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sz w:val="30"/>
          <w:szCs w:val="30"/>
          <w:cs/>
        </w:rPr>
      </w:pPr>
    </w:p>
    <w:p w14:paraId="03D615DB" w14:textId="719E23AF" w:rsidR="009A58DD" w:rsidRPr="001F398E" w:rsidRDefault="009A58DD" w:rsidP="005D7A9F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F398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4711206A" w14:textId="77777777" w:rsidR="009A58DD" w:rsidRPr="001F398E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67B667E" w14:textId="6EE69934" w:rsidR="008715F0" w:rsidRDefault="009A58DD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F39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1F398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1F398E">
        <w:rPr>
          <w:rFonts w:asciiTheme="majorBidi" w:hAnsiTheme="majorBidi" w:cstheme="majorBidi"/>
          <w:spacing w:val="-2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13D74F0" w14:textId="77777777" w:rsidR="009E36BC" w:rsidRDefault="009E36B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0027C57" w14:textId="77777777" w:rsidR="0077677C" w:rsidRDefault="0077677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69FBB1E" w14:textId="77777777" w:rsidR="0077677C" w:rsidRDefault="0077677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DDE7735" w14:textId="77777777" w:rsidR="0077677C" w:rsidRDefault="0077677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EA3424A" w14:textId="77777777" w:rsidR="0077677C" w:rsidRDefault="0077677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F29873" w14:textId="77777777" w:rsidR="0077677C" w:rsidRPr="001F398E" w:rsidRDefault="0077677C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DAB1E6" w14:textId="0A660971" w:rsidR="00722584" w:rsidRPr="001F398E" w:rsidRDefault="00722584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iCs/>
          <w:sz w:val="30"/>
          <w:szCs w:val="30"/>
        </w:rPr>
      </w:pPr>
      <w:r w:rsidRPr="001F398E">
        <w:rPr>
          <w:rFonts w:asciiTheme="minorHAnsi" w:hAnsiTheme="minorHAnsi"/>
          <w:iCs/>
          <w:sz w:val="30"/>
          <w:szCs w:val="30"/>
          <w:cs/>
        </w:rPr>
        <w:lastRenderedPageBreak/>
        <w:t>กรณีชำระด้วยเงินสด</w:t>
      </w:r>
    </w:p>
    <w:p w14:paraId="39349537" w14:textId="77777777" w:rsidR="00722584" w:rsidRPr="001F398E" w:rsidRDefault="00722584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4982B7" w14:textId="56FA799A" w:rsidR="009A58DD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98E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</w:t>
      </w:r>
      <w:r w:rsidR="005B349E" w:rsidRPr="001F39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F398E">
        <w:rPr>
          <w:rFonts w:asciiTheme="majorBidi" w:hAnsiTheme="majorBidi" w:cstheme="majorBidi"/>
          <w:spacing w:val="-6"/>
          <w:sz w:val="30"/>
          <w:szCs w:val="30"/>
          <w:cs/>
        </w:rPr>
        <w:t>หนี้สินถูกวัดมูลค่าใหม่</w:t>
      </w:r>
      <w:r w:rsidRPr="001F398E">
        <w:rPr>
          <w:rFonts w:asciiTheme="majorBidi" w:hAnsiTheme="majorBidi" w:cstheme="majorBidi"/>
          <w:sz w:val="30"/>
          <w:szCs w:val="30"/>
          <w:cs/>
        </w:rPr>
        <w:t>ทุกๆ วันที่ในรายงานและวันที่จ่ายชำระ</w:t>
      </w:r>
      <w:r w:rsidR="00651852" w:rsidRPr="001F398E">
        <w:rPr>
          <w:rFonts w:asciiTheme="majorBidi" w:hAnsiTheme="majorBidi" w:cstheme="majorBidi"/>
          <w:sz w:val="30"/>
          <w:szCs w:val="30"/>
        </w:rPr>
        <w:t xml:space="preserve"> </w:t>
      </w:r>
      <w:r w:rsidRPr="001F398E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</w:t>
      </w:r>
      <w:r w:rsidR="005B349E" w:rsidRPr="001F398E">
        <w:rPr>
          <w:rFonts w:asciiTheme="majorBidi" w:hAnsiTheme="majorBidi" w:cstheme="majorBidi"/>
          <w:sz w:val="30"/>
          <w:szCs w:val="30"/>
        </w:rPr>
        <w:t xml:space="preserve">   </w:t>
      </w:r>
      <w:r w:rsidRPr="001F398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7E00AECE" w14:textId="77777777" w:rsidR="0077677C" w:rsidRPr="001F398E" w:rsidRDefault="0077677C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74FA6" w14:textId="68DFA4EB" w:rsidR="00225148" w:rsidRPr="001F398E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17778D4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F9DBDBB" w14:textId="7717D9A5" w:rsidR="00E0459B" w:rsidRPr="008715F0" w:rsidRDefault="00F92637" w:rsidP="008715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EA4E95" w14:textId="77777777" w:rsidR="009E36BC" w:rsidRPr="001F398E" w:rsidRDefault="009E36BC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sz w:val="30"/>
          <w:szCs w:val="30"/>
        </w:rPr>
      </w:pPr>
    </w:p>
    <w:p w14:paraId="7A7444B5" w14:textId="77777777" w:rsidR="00225148" w:rsidRPr="00946652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iCs/>
          <w:sz w:val="30"/>
          <w:szCs w:val="30"/>
        </w:rPr>
      </w:pPr>
      <w:r w:rsidRPr="00946652">
        <w:rPr>
          <w:rFonts w:asciiTheme="minorHAnsi" w:hAnsiTheme="minorHAnsi" w:cstheme="minorHAnsi"/>
          <w:iCs/>
          <w:sz w:val="30"/>
          <w:szCs w:val="30"/>
          <w:cs/>
        </w:rPr>
        <w:t>ประมาณการค่าประกันความเสียหาย</w:t>
      </w:r>
    </w:p>
    <w:p w14:paraId="597CD90D" w14:textId="77777777" w:rsidR="00225148" w:rsidRPr="00946652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59FA6F5" w14:textId="5EB7392D" w:rsidR="00225148" w:rsidRPr="001F398E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946652">
        <w:rPr>
          <w:rFonts w:asciiTheme="minorHAnsi" w:hAnsiTheme="minorHAnsi" w:cstheme="minorHAns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BC4BAD" w:rsidRPr="00946652">
        <w:rPr>
          <w:rFonts w:asciiTheme="minorHAnsi" w:hAnsiTheme="minorHAnsi" w:cstheme="minorHAnsi"/>
          <w:sz w:val="30"/>
          <w:szCs w:val="30"/>
          <w:cs/>
        </w:rPr>
        <w:t xml:space="preserve">แก่ลูกค้าแล้ว </w:t>
      </w:r>
      <w:r w:rsidRPr="00946652">
        <w:rPr>
          <w:rFonts w:asciiTheme="minorHAnsi" w:hAnsiTheme="minorHAnsi" w:cstheme="minorHAnsi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BC4BAD" w:rsidRPr="00946652">
        <w:rPr>
          <w:rFonts w:asciiTheme="minorHAnsi" w:hAnsiTheme="minorHAnsi" w:cstheme="minorHAnsi"/>
          <w:sz w:val="30"/>
          <w:szCs w:val="30"/>
          <w:cs/>
        </w:rPr>
        <w:t>ประกันความเสียหาย</w:t>
      </w:r>
      <w:r w:rsidRPr="00946652">
        <w:rPr>
          <w:rFonts w:asciiTheme="minorHAnsi" w:hAnsiTheme="minorHAnsi" w:cstheme="minorHAnsi"/>
          <w:sz w:val="30"/>
          <w:szCs w:val="30"/>
          <w:cs/>
        </w:rPr>
        <w:t xml:space="preserve"> และปัจจัยต่างๆ ที่อาจเกี่ยวข้องกับความน่าจะเป็นที่จะเกิด</w:t>
      </w:r>
      <w:r w:rsidR="005E7B46" w:rsidRPr="00946652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946652">
        <w:rPr>
          <w:rFonts w:asciiTheme="minorHAnsi" w:hAnsiTheme="minorHAnsi" w:cstheme="minorHAnsi"/>
          <w:sz w:val="30"/>
          <w:szCs w:val="30"/>
          <w:cs/>
        </w:rPr>
        <w:t>ความเสียหายดังกล่าว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  </w:t>
      </w:r>
    </w:p>
    <w:p w14:paraId="6358E1D7" w14:textId="77777777" w:rsidR="008C7590" w:rsidRPr="001F398E" w:rsidRDefault="008C7590" w:rsidP="008C7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A91B327" w14:textId="3D195BDA" w:rsidR="00BC50D6" w:rsidRPr="001F398E" w:rsidRDefault="00BC50D6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0E57FA8" w14:textId="1C7BB314" w:rsidR="00BC50D6" w:rsidRPr="001F398E" w:rsidRDefault="00BC50D6" w:rsidP="0006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D2F3025" w14:textId="39590A5C" w:rsidR="00066763" w:rsidRPr="001F398E" w:rsidRDefault="00066763" w:rsidP="0006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F518EC0" w14:textId="77777777" w:rsidR="004B567E" w:rsidRPr="001F398E" w:rsidRDefault="004B567E" w:rsidP="004B56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0D47F9A" w14:textId="77777777" w:rsidR="00C23896" w:rsidRPr="001F398E" w:rsidRDefault="00C23896" w:rsidP="00C238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3302D08" w14:textId="77777777" w:rsidR="00C23896" w:rsidRPr="0077677C" w:rsidRDefault="00C23896" w:rsidP="00C238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A3C6FEF" w14:textId="36C8B980" w:rsidR="00C23896" w:rsidRPr="001F398E" w:rsidRDefault="00C23896" w:rsidP="005D7A9F">
      <w:pPr>
        <w:pStyle w:val="block"/>
        <w:numPr>
          <w:ilvl w:val="0"/>
          <w:numId w:val="23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ข้อมูลระดับ </w:t>
      </w:r>
      <w:r w:rsidR="00A301CB" w:rsidRPr="00A301CB">
        <w:rPr>
          <w:rFonts w:asciiTheme="minorHAnsi" w:hAnsiTheme="minorHAnsi" w:cstheme="minorHAnsi"/>
          <w:sz w:val="30"/>
          <w:szCs w:val="30"/>
          <w:lang w:val="en-US" w:bidi="th-TH"/>
        </w:rPr>
        <w:t>1</w:t>
      </w:r>
      <w:r w:rsidR="000D18AA">
        <w:rPr>
          <w:rFonts w:asciiTheme="minorHAnsi" w:hAnsiTheme="minorHAnsi" w:cstheme="minorHAnsi" w:hint="cs"/>
          <w:sz w:val="30"/>
          <w:szCs w:val="30"/>
          <w:cs/>
          <w:lang w:val="en-US" w:bidi="th-TH"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9F1078" w14:textId="41373D57" w:rsidR="00C23896" w:rsidRPr="001F398E" w:rsidRDefault="00C23896" w:rsidP="005D7A9F">
      <w:pPr>
        <w:pStyle w:val="block"/>
        <w:numPr>
          <w:ilvl w:val="0"/>
          <w:numId w:val="23"/>
        </w:numPr>
        <w:spacing w:after="0" w:line="240" w:lineRule="atLeast"/>
        <w:ind w:left="990" w:right="65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>ข้อมูลระดับ</w:t>
      </w:r>
      <w:r w:rsidRPr="001F398E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  <w:lang w:val="en-US" w:bidi="th-TH"/>
        </w:rPr>
        <w:t>2</w:t>
      </w:r>
      <w:r w:rsidRPr="001F398E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>เป็นข้อมูลอื่นที่สังเกตได้โดยตร</w:t>
      </w:r>
      <w:r w:rsidRPr="001F398E">
        <w:rPr>
          <w:rFonts w:asciiTheme="minorHAnsi" w:hAnsiTheme="minorHAnsi" w:cstheme="minorHAnsi" w:hint="cs"/>
          <w:sz w:val="30"/>
          <w:szCs w:val="30"/>
          <w:cs/>
          <w:lang w:bidi="th-TH"/>
        </w:rPr>
        <w:t>ง</w:t>
      </w: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>หรือโดยอ้อมสำหรับสินทรัพย์นั้นหรือหนี้สินนั้</w:t>
      </w:r>
      <w:r w:rsidR="008C7590">
        <w:rPr>
          <w:rFonts w:asciiTheme="minorHAnsi" w:hAnsiTheme="minorHAnsi" w:cstheme="minorHAnsi" w:hint="cs"/>
          <w:sz w:val="30"/>
          <w:szCs w:val="30"/>
          <w:cs/>
          <w:lang w:bidi="th-TH"/>
        </w:rPr>
        <w:t>น</w:t>
      </w: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>นอกเหนือ</w:t>
      </w:r>
      <w:r w:rsidR="008C7590">
        <w:rPr>
          <w:rFonts w:asciiTheme="minorHAnsi" w:hAnsiTheme="minorHAnsi" w:cstheme="minorHAnsi" w:hint="cs"/>
          <w:sz w:val="30"/>
          <w:szCs w:val="30"/>
          <w:cs/>
          <w:lang w:bidi="th-TH"/>
        </w:rPr>
        <w:t xml:space="preserve">                  </w:t>
      </w: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A301CB" w:rsidRPr="00A301CB">
        <w:rPr>
          <w:rFonts w:asciiTheme="minorHAnsi" w:hAnsiTheme="minorHAnsi" w:cstheme="minorHAnsi"/>
          <w:sz w:val="30"/>
          <w:szCs w:val="30"/>
          <w:lang w:val="en-US" w:bidi="th-TH"/>
        </w:rPr>
        <w:t>1</w:t>
      </w:r>
    </w:p>
    <w:p w14:paraId="2047B41F" w14:textId="52A34D94" w:rsidR="00C23896" w:rsidRPr="001F398E" w:rsidRDefault="00C23896" w:rsidP="005D7A9F">
      <w:pPr>
        <w:pStyle w:val="block"/>
        <w:numPr>
          <w:ilvl w:val="0"/>
          <w:numId w:val="23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1F398E">
        <w:rPr>
          <w:rFonts w:asciiTheme="minorHAnsi" w:hAnsiTheme="minorHAnsi" w:cstheme="minorHAnsi"/>
          <w:sz w:val="30"/>
          <w:szCs w:val="30"/>
          <w:cs/>
          <w:lang w:bidi="th-TH"/>
        </w:rPr>
        <w:lastRenderedPageBreak/>
        <w:t>ข้อมูลระดับ</w:t>
      </w:r>
      <w:r w:rsidRPr="001F398E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  <w:lang w:val="en-US" w:bidi="th-TH"/>
        </w:rPr>
        <w:t>3</w:t>
      </w:r>
      <w:r w:rsidRPr="001F398E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Pr="001F398E">
        <w:rPr>
          <w:rFonts w:asciiTheme="minorHAnsi" w:hAnsiTheme="min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03E3569" w14:textId="6D939FC3" w:rsidR="00C23896" w:rsidRPr="001F398E" w:rsidRDefault="00C23896" w:rsidP="0006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89CF382" w14:textId="77777777" w:rsidR="00C23896" w:rsidRPr="001F398E" w:rsidRDefault="00C23896" w:rsidP="00C238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  <w:lang w:val="en-GB"/>
        </w:rPr>
      </w:pPr>
      <w:r w:rsidRPr="001F398E">
        <w:rPr>
          <w:rFonts w:asciiTheme="minorHAnsi" w:hAnsiTheme="minorHAnsi" w:cstheme="minorHAnsi" w:hint="cs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FD501AA" w14:textId="77777777" w:rsidR="00066763" w:rsidRPr="001F398E" w:rsidRDefault="00066763" w:rsidP="0006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0593070" w14:textId="7D98D203" w:rsidR="00E0459B" w:rsidRDefault="00066763" w:rsidP="00172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AD21D7" w:rsidRPr="001F398E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>กลุ่มบริษัท</w:t>
      </w:r>
      <w:r w:rsidR="00AD21D7" w:rsidRPr="001F398E">
        <w:rPr>
          <w:rFonts w:asciiTheme="minorHAnsi" w:hAnsiTheme="minorHAnsi" w:cstheme="minorHAnsi" w:hint="cs"/>
          <w:sz w:val="30"/>
          <w:szCs w:val="30"/>
          <w:cs/>
        </w:rPr>
        <w:t>วัด</w:t>
      </w:r>
      <w:r w:rsidRPr="001F398E">
        <w:rPr>
          <w:rFonts w:asciiTheme="minorHAnsi" w:hAnsiTheme="minorHAnsi" w:cstheme="minorHAnsi"/>
          <w:sz w:val="30"/>
          <w:szCs w:val="30"/>
          <w:cs/>
        </w:rPr>
        <w:t>มูลค่าสินทรัพย์และ</w:t>
      </w:r>
      <w:r w:rsidR="00C23896" w:rsidRPr="001F398E">
        <w:rPr>
          <w:rFonts w:asciiTheme="minorHAnsi" w:hAnsiTheme="minorHAnsi" w:cstheme="minorHAnsi" w:hint="cs"/>
          <w:sz w:val="30"/>
          <w:szCs w:val="30"/>
          <w:cs/>
        </w:rPr>
        <w:t>สถานะการ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41CC626" w14:textId="77777777" w:rsidR="004B567E" w:rsidRPr="001F398E" w:rsidRDefault="004B567E" w:rsidP="00172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AF61230" w14:textId="1122D306" w:rsidR="00066763" w:rsidRPr="00895758" w:rsidRDefault="00066763" w:rsidP="007643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8B3F67" w:rsidRPr="001F398E">
        <w:rPr>
          <w:rFonts w:asciiTheme="minorHAnsi" w:hAnsiTheme="minorHAnsi" w:cstheme="minorHAnsi" w:hint="cs"/>
          <w:sz w:val="30"/>
          <w:szCs w:val="30"/>
          <w:cs/>
        </w:rPr>
        <w:t>ของเครื่องมือทางการเงิน</w:t>
      </w:r>
      <w:r w:rsidR="00A45050" w:rsidRPr="001F398E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pacing w:val="-6"/>
          <w:sz w:val="30"/>
          <w:szCs w:val="30"/>
          <w:cs/>
        </w:rPr>
        <w:t>ณ วันที่รับรู้รายการเมื่อเริ่มแรกแตกต่างจากราคาของการทำรายการ</w:t>
      </w:r>
      <w:r w:rsidR="00764304" w:rsidRPr="001F398E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1F398E">
        <w:rPr>
          <w:rFonts w:asciiTheme="minorHAnsi" w:hAnsiTheme="minorHAnsi" w:cstheme="minorHAnsi"/>
          <w:sz w:val="30"/>
          <w:szCs w:val="30"/>
          <w:cs/>
        </w:rPr>
        <w:t xml:space="preserve">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E0459B">
        <w:rPr>
          <w:rFonts w:asciiTheme="minorHAnsi" w:hAnsiTheme="minorHAnsi" w:cstheme="minorHAnsi" w:hint="cs"/>
          <w:sz w:val="30"/>
          <w:szCs w:val="30"/>
          <w:cs/>
        </w:rPr>
        <w:t>จะ</w:t>
      </w:r>
      <w:r w:rsidR="00764304" w:rsidRPr="001F398E">
        <w:rPr>
          <w:rFonts w:asciiTheme="minorHAnsi" w:hAnsiTheme="minorHAnsi"/>
          <w:sz w:val="30"/>
          <w:szCs w:val="30"/>
          <w:cs/>
        </w:rPr>
        <w:t xml:space="preserve">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301CB" w:rsidRPr="00A301CB">
        <w:rPr>
          <w:rFonts w:asciiTheme="minorHAnsi" w:hAnsiTheme="minorHAnsi"/>
          <w:sz w:val="30"/>
          <w:szCs w:val="30"/>
        </w:rPr>
        <w:t>3</w:t>
      </w:r>
      <w:r w:rsidR="00764304" w:rsidRPr="001F398E">
        <w:rPr>
          <w:rFonts w:asciiTheme="minorHAnsi" w:hAnsiTheme="minorHAns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70ED8D6" w14:textId="77777777" w:rsidR="00434DB4" w:rsidRPr="001F398E" w:rsidRDefault="0043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  <w:lang w:val="en-GB"/>
        </w:rPr>
      </w:pPr>
    </w:p>
    <w:p w14:paraId="18519762" w14:textId="77777777" w:rsidR="0021352F" w:rsidRPr="001F398E" w:rsidRDefault="0021352F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</w:rPr>
        <w:t>ทุนเรือน</w:t>
      </w:r>
      <w:r w:rsidRPr="001F398E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หุ้น</w:t>
      </w:r>
    </w:p>
    <w:p w14:paraId="0D29577B" w14:textId="77777777" w:rsidR="0021352F" w:rsidRPr="001F398E" w:rsidRDefault="0021352F" w:rsidP="0021352F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060DCB1A" w14:textId="1DC52196" w:rsidR="0021352F" w:rsidRPr="00946652" w:rsidRDefault="0021352F" w:rsidP="0021352F">
      <w:pPr>
        <w:pStyle w:val="Heading8"/>
        <w:ind w:left="518"/>
        <w:jc w:val="thaiDistribute"/>
        <w:rPr>
          <w:rFonts w:asciiTheme="minorHAnsi" w:hAnsiTheme="minorHAnsi" w:cstheme="minorHAnsi"/>
          <w:b w:val="0"/>
          <w:bCs w:val="0"/>
          <w:i/>
          <w:iCs/>
          <w:sz w:val="30"/>
          <w:szCs w:val="30"/>
          <w:lang w:val="th-TH"/>
        </w:rPr>
      </w:pPr>
      <w:r w:rsidRPr="00946652">
        <w:rPr>
          <w:rFonts w:asciiTheme="minorHAnsi" w:hAnsiTheme="minorHAnsi" w:cstheme="minorHAnsi" w:hint="cs"/>
          <w:b w:val="0"/>
          <w:bCs w:val="0"/>
          <w:i/>
          <w:iCs/>
          <w:sz w:val="30"/>
          <w:szCs w:val="30"/>
          <w:cs/>
          <w:lang w:val="th-TH"/>
        </w:rPr>
        <w:t>หุ้นสามัญ</w:t>
      </w:r>
    </w:p>
    <w:p w14:paraId="2EA649EA" w14:textId="77777777" w:rsidR="0021352F" w:rsidRPr="00946652" w:rsidRDefault="0021352F" w:rsidP="0021352F">
      <w:pPr>
        <w:rPr>
          <w:rFonts w:ascii="Angsana New" w:hAnsi="Angsana New"/>
          <w:sz w:val="30"/>
          <w:szCs w:val="30"/>
        </w:rPr>
      </w:pPr>
    </w:p>
    <w:p w14:paraId="2AFC1B94" w14:textId="71EDE6FB" w:rsidR="0021352F" w:rsidRPr="00946652" w:rsidRDefault="0021352F" w:rsidP="00434DB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946652">
        <w:rPr>
          <w:rFonts w:ascii="Angsana New" w:hAnsi="Angsana New" w:hint="cs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รับรู้ป็นรายการหักจากส่วนของทุน</w:t>
      </w:r>
    </w:p>
    <w:p w14:paraId="0DBC5EA4" w14:textId="77777777" w:rsidR="00BC22FC" w:rsidRPr="0077677C" w:rsidRDefault="00BC22FC" w:rsidP="00BC22FC">
      <w:pPr>
        <w:rPr>
          <w:rFonts w:asciiTheme="minorHAnsi" w:hAnsiTheme="minorHAnsi" w:cstheme="minorHAnsi"/>
          <w:sz w:val="30"/>
          <w:szCs w:val="30"/>
        </w:rPr>
      </w:pPr>
    </w:p>
    <w:p w14:paraId="62B33B9B" w14:textId="3C6E685B" w:rsidR="008B3F67" w:rsidRPr="001F398E" w:rsidRDefault="008B3F67" w:rsidP="0021352F">
      <w:pPr>
        <w:pStyle w:val="Heading8"/>
        <w:ind w:left="518"/>
        <w:jc w:val="thaiDistribute"/>
        <w:rPr>
          <w:rFonts w:asciiTheme="minorHAnsi" w:hAnsiTheme="minorHAnsi" w:cstheme="minorHAnsi"/>
          <w:b w:val="0"/>
          <w:bCs w:val="0"/>
          <w:i/>
          <w:iCs/>
          <w:sz w:val="30"/>
          <w:szCs w:val="30"/>
          <w:lang w:val="th-TH"/>
        </w:rPr>
      </w:pPr>
      <w:r w:rsidRPr="00946652">
        <w:rPr>
          <w:rFonts w:asciiTheme="minorHAnsi" w:hAnsiTheme="minorHAnsi" w:cstheme="minorHAnsi" w:hint="cs"/>
          <w:b w:val="0"/>
          <w:bCs w:val="0"/>
          <w:i/>
          <w:iCs/>
          <w:sz w:val="30"/>
          <w:szCs w:val="30"/>
          <w:cs/>
          <w:lang w:val="th-TH"/>
        </w:rPr>
        <w:t>หุ้นทุนซื้อคืน</w:t>
      </w:r>
    </w:p>
    <w:p w14:paraId="72A6366F" w14:textId="77777777" w:rsidR="0021352F" w:rsidRPr="001F398E" w:rsidRDefault="0021352F" w:rsidP="0021352F">
      <w:pPr>
        <w:rPr>
          <w:rFonts w:ascii="Angsana New" w:hAnsi="Angsana New"/>
          <w:sz w:val="30"/>
          <w:szCs w:val="30"/>
        </w:rPr>
      </w:pPr>
    </w:p>
    <w:p w14:paraId="6A40B828" w14:textId="669B914A" w:rsidR="0052455B" w:rsidRPr="0052455B" w:rsidRDefault="00F92637" w:rsidP="004B56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Bidi" w:hAnsiTheme="minorBidi"/>
          <w:sz w:val="30"/>
          <w:szCs w:val="30"/>
        </w:rPr>
      </w:pPr>
      <w:r w:rsidRPr="001F398E">
        <w:rPr>
          <w:rFonts w:asciiTheme="minorBidi" w:hAnsiTheme="minorBidi"/>
          <w:sz w:val="30"/>
          <w:szCs w:val="30"/>
          <w:cs/>
          <w:lang w:val="th-TH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8AF7F11" w14:textId="1ADF0FEE" w:rsidR="00225148" w:rsidRPr="00946652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946652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lastRenderedPageBreak/>
        <w:t>รายได้</w:t>
      </w:r>
      <w:r w:rsidR="00BA16EA" w:rsidRPr="00946652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1FAA7217" w14:textId="501C4FFD" w:rsidR="00225148" w:rsidRPr="00946652" w:rsidRDefault="00225148" w:rsidP="00E6772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CAF149B" w14:textId="6DB58193" w:rsidR="005C59FC" w:rsidRPr="00946652" w:rsidRDefault="005C59FC" w:rsidP="002B37A3">
      <w:pPr>
        <w:pStyle w:val="BodyText"/>
        <w:numPr>
          <w:ilvl w:val="0"/>
          <w:numId w:val="25"/>
        </w:numPr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946652">
        <w:rPr>
          <w:rFonts w:asciiTheme="minorHAnsi" w:hAnsiTheme="minorHAnsi" w:hint="cs"/>
          <w:i/>
          <w:iCs/>
          <w:sz w:val="30"/>
          <w:szCs w:val="30"/>
          <w:cs/>
        </w:rPr>
        <w:t>การรับรู้รายได้</w:t>
      </w:r>
    </w:p>
    <w:p w14:paraId="6A70E14C" w14:textId="77777777" w:rsidR="005C59FC" w:rsidRPr="00946652" w:rsidRDefault="005C59FC" w:rsidP="00172263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693588E1" w14:textId="5F3973E7" w:rsidR="00E6772C" w:rsidRPr="00946652" w:rsidRDefault="0050115F" w:rsidP="002B37A3">
      <w:pPr>
        <w:pStyle w:val="BodyText"/>
        <w:shd w:val="clear" w:color="auto" w:fill="FFFFFF"/>
        <w:tabs>
          <w:tab w:val="clear" w:pos="454"/>
          <w:tab w:val="clear" w:pos="907"/>
          <w:tab w:val="left" w:pos="1350"/>
        </w:tabs>
        <w:spacing w:after="0"/>
        <w:ind w:left="1080"/>
        <w:jc w:val="thaiDistribute"/>
        <w:rPr>
          <w:rFonts w:asciiTheme="minorHAnsi" w:hAnsiTheme="minorHAnsi" w:cs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  คาดว่าจะมีสิทธิได้รับซึ่งไม่รวมจำนวนเงินที่เก็บแทนบุคคลที่สาม </w:t>
      </w:r>
      <w:r w:rsidR="000C077B" w:rsidRPr="00946652">
        <w:rPr>
          <w:rFonts w:asciiTheme="minorHAnsi" w:hAnsiTheme="minorHAnsi" w:hint="cs"/>
          <w:sz w:val="30"/>
          <w:szCs w:val="30"/>
          <w:cs/>
        </w:rPr>
        <w:t>รายได้ที่รับรู้ไม่รวม</w:t>
      </w:r>
      <w:r w:rsidRPr="00946652">
        <w:rPr>
          <w:rFonts w:asciiTheme="minorHAnsi" w:hAnsiTheme="minorHAnsi"/>
          <w:sz w:val="30"/>
          <w:szCs w:val="30"/>
          <w:cs/>
        </w:rPr>
        <w:t>ภาษีมูลค่าเพิ่ม และแสดงสุทธิจากส่วนลดการค้าและส่วนลดตามปริมาณ</w:t>
      </w:r>
    </w:p>
    <w:p w14:paraId="1A9AE093" w14:textId="77777777" w:rsidR="00081210" w:rsidRDefault="00081210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</w:p>
    <w:p w14:paraId="4AB33705" w14:textId="4AB8477A" w:rsidR="00D71488" w:rsidRPr="00946652" w:rsidRDefault="00D9077A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6E0187" w:rsidRPr="00946652">
        <w:rPr>
          <w:rFonts w:asciiTheme="minorHAnsi" w:hAnsiTheme="minorHAnsi" w:hint="cs"/>
          <w:sz w:val="30"/>
          <w:szCs w:val="30"/>
          <w:cs/>
        </w:rPr>
        <w:t>และต้นทุนขายสำหรับ</w:t>
      </w:r>
      <w:r w:rsidRPr="00946652">
        <w:rPr>
          <w:rFonts w:asciiTheme="minorHAnsi" w:hAnsiTheme="minorHAnsi"/>
          <w:sz w:val="30"/>
          <w:szCs w:val="30"/>
          <w:cs/>
        </w:rPr>
        <w:t>สินค้าที่คาดว่าจะได้รับคืน</w:t>
      </w:r>
    </w:p>
    <w:p w14:paraId="0887E553" w14:textId="77777777" w:rsidR="00D9077A" w:rsidRPr="00946652" w:rsidRDefault="00D9077A" w:rsidP="000C077B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5106E227" w14:textId="4CCC4B42" w:rsidR="004F7A16" w:rsidRPr="00946652" w:rsidRDefault="001728CA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</w:t>
      </w:r>
      <w:r w:rsidR="00EE45A2" w:rsidRPr="00946652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Pr="00946652">
        <w:rPr>
          <w:rFonts w:asciiTheme="minorHAnsi" w:hAnsiTheme="minorHAnsi"/>
          <w:sz w:val="30"/>
          <w:szCs w:val="30"/>
          <w:cs/>
        </w:rPr>
        <w:t>เมื่อเกิดขึ้น</w:t>
      </w:r>
    </w:p>
    <w:p w14:paraId="2F4D7355" w14:textId="77777777" w:rsidR="00434DB4" w:rsidRPr="00946652" w:rsidRDefault="00434DB4" w:rsidP="00BF2D4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6EC694E1" w14:textId="4964A822" w:rsidR="003D07CE" w:rsidRPr="00946652" w:rsidRDefault="004F7A16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A076C3" w:rsidRPr="00946652">
        <w:rPr>
          <w:rFonts w:asciiTheme="minorHAnsi" w:hAnsiTheme="minorHAnsi" w:hint="cs"/>
          <w:sz w:val="30"/>
          <w:szCs w:val="30"/>
          <w:cs/>
        </w:rPr>
        <w:t>รับรู้รายได้จากการขาย</w:t>
      </w:r>
      <w:r w:rsidRPr="00946652">
        <w:rPr>
          <w:rFonts w:asciiTheme="minorHAnsi" w:hAnsiTheme="minorHAnsi"/>
          <w:sz w:val="30"/>
          <w:szCs w:val="30"/>
          <w:cs/>
        </w:rPr>
        <w:t>สินค้าและ</w:t>
      </w:r>
      <w:r w:rsidR="00A076C3" w:rsidRPr="00946652">
        <w:rPr>
          <w:rFonts w:asciiTheme="minorHAnsi" w:hAnsiTheme="minorHAnsi" w:hint="cs"/>
          <w:sz w:val="30"/>
          <w:szCs w:val="30"/>
          <w:cs/>
        </w:rPr>
        <w:t xml:space="preserve">   การให้</w:t>
      </w:r>
      <w:r w:rsidRPr="00946652">
        <w:rPr>
          <w:rFonts w:asciiTheme="minorHAnsi" w:hAnsiTheme="minorHAnsi"/>
          <w:sz w:val="30"/>
          <w:szCs w:val="30"/>
          <w:cs/>
        </w:rPr>
        <w:t>บริการแยกจากกัน</w:t>
      </w:r>
      <w:r w:rsidR="00A076C3" w:rsidRPr="00946652">
        <w:rPr>
          <w:rFonts w:asciiTheme="minorHAnsi" w:hAnsiTheme="minorHAnsi" w:hint="cs"/>
          <w:sz w:val="30"/>
          <w:szCs w:val="30"/>
          <w:cs/>
        </w:rPr>
        <w:t xml:space="preserve"> </w:t>
      </w:r>
      <w:r w:rsidRPr="00946652">
        <w:rPr>
          <w:rFonts w:asciiTheme="minorHAnsi" w:hAnsiTheme="minorHAnsi"/>
          <w:sz w:val="30"/>
          <w:szCs w:val="30"/>
          <w:cs/>
        </w:rPr>
        <w:t>หาก</w:t>
      </w:r>
      <w:r w:rsidR="00A076C3" w:rsidRPr="00946652">
        <w:rPr>
          <w:rFonts w:asciiTheme="minorHAnsi" w:hAnsiTheme="minorHAnsi"/>
          <w:sz w:val="30"/>
          <w:szCs w:val="30"/>
          <w:cs/>
        </w:rPr>
        <w:t>สามารถแยกสินค้าหรือบริการดังกล่าวออกจากกันได้และลูกค้าได้รับประโยชน์</w:t>
      </w:r>
      <w:r w:rsidR="00A076C3" w:rsidRPr="00946652">
        <w:rPr>
          <w:rFonts w:asciiTheme="minorHAnsi" w:hAnsiTheme="minorHAnsi"/>
          <w:spacing w:val="-6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</w:t>
      </w:r>
      <w:r w:rsidR="00A076C3" w:rsidRPr="00946652">
        <w:rPr>
          <w:rFonts w:asciiTheme="minorHAnsi" w:hAnsiTheme="minorHAnsi" w:hint="cs"/>
          <w:spacing w:val="-6"/>
          <w:sz w:val="30"/>
          <w:szCs w:val="30"/>
          <w:cs/>
        </w:rPr>
        <w:t xml:space="preserve">   </w:t>
      </w:r>
      <w:r w:rsidR="00A076C3" w:rsidRPr="00946652">
        <w:rPr>
          <w:rFonts w:asciiTheme="minorHAnsi" w:hAnsiTheme="minorHAnsi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91A8583" w14:textId="77777777" w:rsidR="003D07CE" w:rsidRPr="00946652" w:rsidRDefault="003D07CE" w:rsidP="003D07CE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5C4047A9" w14:textId="77777777" w:rsidR="003D07CE" w:rsidRPr="00946652" w:rsidRDefault="003D07CE" w:rsidP="002B37A3">
      <w:pPr>
        <w:pStyle w:val="BodyText"/>
        <w:shd w:val="clear" w:color="auto" w:fill="FFFFFF"/>
        <w:tabs>
          <w:tab w:val="clear" w:pos="454"/>
          <w:tab w:val="clear" w:pos="907"/>
          <w:tab w:val="left" w:pos="180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946652">
        <w:rPr>
          <w:rFonts w:asciiTheme="minorHAnsi" w:hAnsiTheme="minorHAnsi"/>
          <w:i/>
          <w:iCs/>
          <w:sz w:val="30"/>
          <w:szCs w:val="30"/>
          <w:cs/>
        </w:rPr>
        <w:t>โปรแกรมสิทธิพิเศษแก่ลูกค้า</w:t>
      </w:r>
    </w:p>
    <w:p w14:paraId="401534D5" w14:textId="77777777" w:rsidR="00F92637" w:rsidRPr="00946652" w:rsidRDefault="00F92637" w:rsidP="000C077B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475D0509" w14:textId="3E16052C" w:rsidR="00A076C3" w:rsidRPr="00946652" w:rsidRDefault="00A076C3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Pr="00946652">
        <w:rPr>
          <w:rFonts w:asciiTheme="minorHAnsi" w:hAnsiTheme="minorHAnsi" w:hint="cs"/>
          <w:sz w:val="30"/>
          <w:szCs w:val="30"/>
          <w:cs/>
        </w:rPr>
        <w:t xml:space="preserve">   </w:t>
      </w:r>
      <w:r w:rsidRPr="00946652">
        <w:rPr>
          <w:rFonts w:asciiTheme="minorHAnsi" w:hAnsiTheme="minorHAnsi"/>
          <w:sz w:val="30"/>
          <w:szCs w:val="30"/>
          <w:cs/>
        </w:rPr>
        <w:t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</w:t>
      </w:r>
      <w:r w:rsidRPr="00946652">
        <w:rPr>
          <w:rFonts w:asciiTheme="minorHAnsi" w:hAnsiTheme="minorHAnsi" w:hint="cs"/>
          <w:sz w:val="30"/>
          <w:szCs w:val="30"/>
          <w:cs/>
        </w:rPr>
        <w:t xml:space="preserve">          </w:t>
      </w:r>
      <w:r w:rsidRPr="00946652">
        <w:rPr>
          <w:rFonts w:asciiTheme="minorHAnsi" w:hAnsiTheme="minorHAnsi"/>
          <w:sz w:val="30"/>
          <w:szCs w:val="30"/>
          <w:cs/>
        </w:rPr>
        <w:t>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77A228D1" w14:textId="77777777" w:rsidR="008715F0" w:rsidRDefault="008715F0" w:rsidP="0034061E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016FF8D5" w14:textId="77777777" w:rsidR="004B567E" w:rsidRDefault="004B567E" w:rsidP="0034061E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69A58616" w14:textId="77777777" w:rsidR="004B567E" w:rsidRDefault="004B567E" w:rsidP="0034061E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7B9C684D" w14:textId="77777777" w:rsidR="004B567E" w:rsidRDefault="004B567E" w:rsidP="0034061E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4A9BEAF8" w14:textId="73645B03" w:rsidR="003D07CE" w:rsidRPr="00946652" w:rsidRDefault="003D07CE" w:rsidP="002B37A3">
      <w:pPr>
        <w:pStyle w:val="BodyText"/>
        <w:shd w:val="clear" w:color="auto" w:fill="FFFFFF"/>
        <w:tabs>
          <w:tab w:val="clear" w:pos="454"/>
          <w:tab w:val="clear" w:pos="907"/>
          <w:tab w:val="left" w:pos="225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946652">
        <w:rPr>
          <w:rFonts w:asciiTheme="minorHAnsi" w:hAnsiTheme="minorHAnsi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47347568" w14:textId="77777777" w:rsidR="003D07CE" w:rsidRPr="00946652" w:rsidRDefault="003D07CE" w:rsidP="00A076C3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i/>
          <w:iCs/>
          <w:sz w:val="30"/>
          <w:szCs w:val="30"/>
          <w:cs/>
        </w:rPr>
      </w:pPr>
    </w:p>
    <w:p w14:paraId="0472FD90" w14:textId="713393AA" w:rsidR="0034061E" w:rsidRPr="00946652" w:rsidRDefault="009017E3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สำหรับสัญญาที่กลุ่มบริษัทดำเนินการจัดหาสินค้าแทนลูกค้าและไม่มีอำนาจควบคุมในสินค้าดังกล่าวก่อน</w:t>
      </w:r>
      <w:r w:rsidR="006E0187" w:rsidRPr="00946652">
        <w:rPr>
          <w:rFonts w:asciiTheme="minorHAnsi" w:hAnsiTheme="minorHAnsi" w:hint="cs"/>
          <w:sz w:val="30"/>
          <w:szCs w:val="30"/>
          <w:cs/>
        </w:rPr>
        <w:t xml:space="preserve">        </w:t>
      </w:r>
      <w:r w:rsidRPr="00946652">
        <w:rPr>
          <w:rFonts w:asciiTheme="minorHAnsi" w:hAnsiTheme="minorHAnsi"/>
          <w:sz w:val="30"/>
          <w:szCs w:val="30"/>
          <w:cs/>
        </w:rPr>
        <w:t>ที่ผู้ขายหลักจะโอนสินค้านั้นให้กับลูกค้า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</w:t>
      </w:r>
      <w:r w:rsidR="006E0187" w:rsidRPr="00946652">
        <w:rPr>
          <w:rFonts w:asciiTheme="minorHAnsi" w:hAnsiTheme="minorHAnsi"/>
          <w:sz w:val="30"/>
          <w:szCs w:val="30"/>
          <w:cs/>
        </w:rPr>
        <w:t>เป็นรายได้ค่านายหน้าเมื่อภาระผูกพันในการจัดหาสินค้าหรือบริการ</w:t>
      </w:r>
      <w:r w:rsidR="006E0187" w:rsidRPr="00946652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="006E0187" w:rsidRPr="00946652">
        <w:rPr>
          <w:rFonts w:asciiTheme="minorHAnsi" w:hAnsiTheme="minorHAnsi"/>
          <w:sz w:val="30"/>
          <w:szCs w:val="30"/>
          <w:cs/>
        </w:rPr>
        <w:t>ที่กำหนดไว้เสร็จสิ้น</w:t>
      </w:r>
    </w:p>
    <w:p w14:paraId="21F6B0EB" w14:textId="77777777" w:rsidR="00AA755A" w:rsidRDefault="00AA755A" w:rsidP="00946652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6DEB8C07" w14:textId="789AE553" w:rsidR="00142357" w:rsidRPr="00946652" w:rsidRDefault="00142357" w:rsidP="0048747E">
      <w:pPr>
        <w:pStyle w:val="BodyText"/>
        <w:numPr>
          <w:ilvl w:val="0"/>
          <w:numId w:val="25"/>
        </w:numPr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946652">
        <w:rPr>
          <w:rFonts w:asciiTheme="minorHAnsi" w:hAnsiTheme="minorHAnsi" w:hint="cs"/>
          <w:i/>
          <w:iCs/>
          <w:sz w:val="30"/>
          <w:szCs w:val="30"/>
          <w:cs/>
        </w:rPr>
        <w:t>ยอดคงเหลือของสัญญา</w:t>
      </w:r>
    </w:p>
    <w:p w14:paraId="2BBACBC2" w14:textId="77777777" w:rsidR="00142357" w:rsidRPr="00946652" w:rsidRDefault="00142357" w:rsidP="00142357">
      <w:pPr>
        <w:pStyle w:val="BodyText"/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900"/>
        <w:jc w:val="thaiDistribute"/>
        <w:rPr>
          <w:rFonts w:asciiTheme="minorHAnsi" w:hAnsiTheme="minorHAnsi"/>
          <w:sz w:val="30"/>
          <w:szCs w:val="30"/>
        </w:rPr>
      </w:pPr>
    </w:p>
    <w:p w14:paraId="2FEAB260" w14:textId="51BD13BF" w:rsidR="004F7A16" w:rsidRPr="00946652" w:rsidRDefault="00142357" w:rsidP="0048747E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="006D21C7" w:rsidRPr="00946652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Pr="00946652">
        <w:rPr>
          <w:rFonts w:asciiTheme="minorHAnsi" w:hAnsiTheme="minorHAns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="006D21C7" w:rsidRPr="00946652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946652">
        <w:rPr>
          <w:rFonts w:asciiTheme="minorHAnsi" w:hAnsiTheme="minorHAnsi"/>
          <w:sz w:val="30"/>
          <w:szCs w:val="30"/>
          <w:cs/>
        </w:rPr>
        <w:t>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266BB51" w14:textId="5A2CE8F7" w:rsidR="00142357" w:rsidRPr="00946652" w:rsidRDefault="00142357" w:rsidP="000D72D6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07F24412" w14:textId="73DDABA9" w:rsidR="00142357" w:rsidRPr="00946652" w:rsidRDefault="00142357" w:rsidP="0048747E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หนี้สินที่เกิดจากสัญญา</w:t>
      </w:r>
      <w:r w:rsidR="00A22BC5" w:rsidRPr="00946652">
        <w:rPr>
          <w:rFonts w:asciiTheme="minorHAnsi" w:hAnsiTheme="minorHAnsi" w:hint="cs"/>
          <w:sz w:val="30"/>
          <w:szCs w:val="30"/>
          <w:cs/>
        </w:rPr>
        <w:t>รวมถึงเงินรับล่วงหน้าจากลูกค้า</w:t>
      </w:r>
      <w:r w:rsidRPr="00946652">
        <w:rPr>
          <w:rFonts w:asciiTheme="minorHAnsi" w:hAnsiTheme="minorHAns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A22BC5" w:rsidRPr="00946652">
        <w:rPr>
          <w:rFonts w:asciiTheme="minorHAnsi" w:hAnsiTheme="minorHAnsi" w:hint="cs"/>
          <w:sz w:val="30"/>
          <w:szCs w:val="30"/>
          <w:cs/>
        </w:rPr>
        <w:t>รวมถึงเงินรับล่วงหน้าจากลูกค้า</w:t>
      </w:r>
      <w:r w:rsidRPr="00946652">
        <w:rPr>
          <w:rFonts w:asciiTheme="minorHAnsi" w:hAnsiTheme="minorHAns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323CED0" w14:textId="3FC208E3" w:rsidR="00977F9D" w:rsidRPr="00946652" w:rsidRDefault="00977F9D" w:rsidP="000D72D6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64C00E15" w14:textId="64CCC544" w:rsidR="00F92637" w:rsidRPr="00946652" w:rsidRDefault="00977F9D" w:rsidP="0048747E">
      <w:pPr>
        <w:pStyle w:val="BodyText"/>
        <w:shd w:val="clear" w:color="auto" w:fill="FFFFFF"/>
        <w:tabs>
          <w:tab w:val="clear" w:pos="454"/>
          <w:tab w:val="clear" w:pos="907"/>
          <w:tab w:val="left" w:pos="180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 w:hint="cs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</w:t>
      </w:r>
      <w:r w:rsidR="006B1F54" w:rsidRPr="00946652">
        <w:rPr>
          <w:rFonts w:asciiTheme="minorHAnsi" w:hAnsiTheme="minorHAnsi" w:hint="cs"/>
          <w:sz w:val="30"/>
          <w:szCs w:val="30"/>
          <w:cs/>
        </w:rPr>
        <w:t>กั</w:t>
      </w:r>
      <w:r w:rsidRPr="00946652">
        <w:rPr>
          <w:rFonts w:asciiTheme="minorHAnsi" w:hAnsiTheme="minorHAnsi" w:hint="cs"/>
          <w:sz w:val="30"/>
          <w:szCs w:val="30"/>
          <w:cs/>
        </w:rPr>
        <w:t>บลูกค้า หนี้สินเงินคืนได้รับการทบ</w:t>
      </w:r>
      <w:r w:rsidR="00AF0795" w:rsidRPr="00946652">
        <w:rPr>
          <w:rFonts w:asciiTheme="minorHAnsi" w:hAnsiTheme="minorHAnsi" w:hint="cs"/>
          <w:sz w:val="30"/>
          <w:szCs w:val="30"/>
          <w:cs/>
        </w:rPr>
        <w:t>ท</w:t>
      </w:r>
      <w:r w:rsidRPr="00946652">
        <w:rPr>
          <w:rFonts w:asciiTheme="minorHAnsi" w:hAnsiTheme="minorHAnsi" w:hint="cs"/>
          <w:sz w:val="30"/>
          <w:szCs w:val="30"/>
          <w:cs/>
        </w:rPr>
        <w:t>วน ณ ทุกวันที่รายงานและปรับปรุงกับจำนวนที่รับรู้รายได้</w:t>
      </w:r>
    </w:p>
    <w:p w14:paraId="4BADFB65" w14:textId="77777777" w:rsidR="009D3F6B" w:rsidRPr="00946652" w:rsidRDefault="009D3F6B" w:rsidP="00434DB4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7A25D3C3" w14:textId="7A722140" w:rsidR="00142357" w:rsidRPr="00946652" w:rsidRDefault="00142357" w:rsidP="0048747E">
      <w:pPr>
        <w:pStyle w:val="BodyText"/>
        <w:numPr>
          <w:ilvl w:val="0"/>
          <w:numId w:val="25"/>
        </w:numPr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946652">
        <w:rPr>
          <w:rFonts w:asciiTheme="minorHAnsi" w:hAnsiTheme="minorHAnsi" w:hint="cs"/>
          <w:i/>
          <w:iCs/>
          <w:sz w:val="30"/>
          <w:szCs w:val="30"/>
          <w:cs/>
        </w:rPr>
        <w:t>สินทรัพย์ต้นทุนของสัญญา</w:t>
      </w:r>
    </w:p>
    <w:p w14:paraId="1839CF09" w14:textId="77777777" w:rsidR="00142357" w:rsidRPr="00946652" w:rsidRDefault="00142357" w:rsidP="00070635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5DA0BAA9" w14:textId="3888764B" w:rsidR="00142357" w:rsidRPr="00946652" w:rsidRDefault="00142357" w:rsidP="0048747E">
      <w:pPr>
        <w:pStyle w:val="BodyText"/>
        <w:shd w:val="clear" w:color="auto" w:fill="FFFFFF"/>
        <w:tabs>
          <w:tab w:val="clear" w:pos="454"/>
          <w:tab w:val="clear" w:pos="907"/>
          <w:tab w:val="left" w:pos="153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</w:t>
      </w:r>
      <w:r w:rsidR="00310344" w:rsidRPr="00946652">
        <w:rPr>
          <w:rFonts w:asciiTheme="minorHAnsi" w:hAnsiTheme="minorHAnsi" w:hint="cs"/>
          <w:sz w:val="30"/>
          <w:szCs w:val="30"/>
          <w:cs/>
        </w:rPr>
        <w:t xml:space="preserve">       </w:t>
      </w:r>
      <w:r w:rsidRPr="00946652">
        <w:rPr>
          <w:rFonts w:asciiTheme="minorHAnsi" w:hAnsiTheme="minorHAnsi"/>
          <w:sz w:val="30"/>
          <w:szCs w:val="30"/>
          <w:cs/>
        </w:rPr>
        <w:t>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72F7E07D" w14:textId="77777777" w:rsidR="00F92637" w:rsidRPr="00946652" w:rsidRDefault="00F92637" w:rsidP="00070635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4FB27AE3" w14:textId="59FC6F1A" w:rsidR="00142357" w:rsidRPr="00946652" w:rsidRDefault="00BD5078" w:rsidP="0048747E">
      <w:pPr>
        <w:pStyle w:val="BodyText"/>
        <w:shd w:val="clear" w:color="auto" w:fill="FFFFFF"/>
        <w:tabs>
          <w:tab w:val="clear" w:pos="454"/>
          <w:tab w:val="clear" w:pos="907"/>
          <w:tab w:val="left" w:pos="153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946652">
        <w:rPr>
          <w:rFonts w:asciiTheme="minorHAnsi" w:hAnsiTheme="minorHAnsi"/>
          <w:sz w:val="30"/>
          <w:szCs w:val="30"/>
          <w:cs/>
        </w:rPr>
        <w:t xml:space="preserve">สินทรัพย์ต้นทุนของสัญญาวัดมูลค่าด้วยราคาทุนหักค่าตัดจำหน่ายสะสมและขาดทุนจากการด้อยค่า </w:t>
      </w:r>
      <w:r w:rsidR="00DE2481" w:rsidRPr="00946652">
        <w:rPr>
          <w:rFonts w:asciiTheme="minorHAnsi" w:hAnsiTheme="minorHAnsi" w:hint="cs"/>
          <w:sz w:val="30"/>
          <w:szCs w:val="30"/>
          <w:cs/>
        </w:rPr>
        <w:t xml:space="preserve">                 </w:t>
      </w:r>
      <w:r w:rsidRPr="00946652">
        <w:rPr>
          <w:rFonts w:asciiTheme="minorHAnsi" w:hAnsiTheme="minorHAnsi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43F1AD4" w14:textId="77777777" w:rsidR="006E497B" w:rsidRPr="00946652" w:rsidRDefault="006E497B" w:rsidP="00070635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79F9DF54" w14:textId="40E221A9" w:rsidR="00F6487C" w:rsidRPr="00946652" w:rsidRDefault="00973209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946652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lastRenderedPageBreak/>
        <w:t>รายได้อื่น</w:t>
      </w:r>
    </w:p>
    <w:p w14:paraId="019A81C1" w14:textId="5A901623" w:rsidR="00973209" w:rsidRPr="001F398E" w:rsidRDefault="00973209" w:rsidP="00E6772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1FFCF84" w14:textId="2435204A" w:rsidR="00AA755A" w:rsidRDefault="002E1C88" w:rsidP="004B56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        กลุ่มบริษัทมีสิทธิได้รับเงินปันผล</w:t>
      </w:r>
    </w:p>
    <w:p w14:paraId="39C592FA" w14:textId="77777777" w:rsidR="00A84E76" w:rsidRDefault="00A84E76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011D8D2B" w14:textId="51FEDF33" w:rsidR="00EF5FE2" w:rsidRPr="001F398E" w:rsidRDefault="00565AA9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F398E">
        <w:rPr>
          <w:rFonts w:asciiTheme="minorHAnsi" w:hAnsiTheme="minorHAnsi" w:hint="cs"/>
          <w:i/>
          <w:iCs/>
          <w:sz w:val="30"/>
          <w:szCs w:val="30"/>
          <w:cs/>
        </w:rPr>
        <w:t>เงินทอน</w:t>
      </w:r>
    </w:p>
    <w:p w14:paraId="2E59850A" w14:textId="77777777" w:rsidR="00EF5FE2" w:rsidRPr="001F398E" w:rsidRDefault="00EF5FE2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87D5D78" w14:textId="724BAC26" w:rsidR="00565AA9" w:rsidRPr="001F398E" w:rsidRDefault="00565AA9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  <w:cs/>
        </w:rPr>
      </w:pPr>
      <w:r w:rsidRPr="001F398E">
        <w:rPr>
          <w:rFonts w:asciiTheme="minorHAnsi" w:hAnsiTheme="minorHAnsi" w:hint="cs"/>
          <w:sz w:val="30"/>
          <w:szCs w:val="30"/>
          <w:cs/>
        </w:rPr>
        <w:t>เงินทอนบันทึกในกำไรหรือขาดทุน</w:t>
      </w:r>
      <w:r w:rsidRPr="001F398E">
        <w:rPr>
          <w:rFonts w:asciiTheme="minorHAnsi" w:hAnsiTheme="minorHAnsi"/>
          <w:sz w:val="30"/>
          <w:szCs w:val="30"/>
          <w:cs/>
        </w:rPr>
        <w:t>เมื่อเงินทอนคงค้างในระบบเกินกว่า</w:t>
      </w:r>
      <w:r w:rsidR="009F0C81" w:rsidRPr="001F398E">
        <w:rPr>
          <w:rFonts w:asciiTheme="minorHAnsi" w:hAnsiTheme="minorHAnsi" w:hint="cs"/>
          <w:sz w:val="30"/>
          <w:szCs w:val="30"/>
          <w:cs/>
        </w:rPr>
        <w:t xml:space="preserve"> </w:t>
      </w:r>
      <w:r w:rsidR="00A301CB" w:rsidRPr="00A301CB">
        <w:rPr>
          <w:rFonts w:asciiTheme="minorHAnsi" w:hAnsiTheme="minorHAnsi"/>
          <w:sz w:val="30"/>
          <w:szCs w:val="30"/>
        </w:rPr>
        <w:t>1</w:t>
      </w:r>
      <w:r w:rsidR="00D660F4" w:rsidRPr="001F398E">
        <w:rPr>
          <w:rFonts w:asciiTheme="minorHAnsi" w:hAnsiTheme="minorHAnsi"/>
          <w:sz w:val="30"/>
          <w:szCs w:val="30"/>
        </w:rPr>
        <w:t xml:space="preserve"> </w:t>
      </w:r>
      <w:r w:rsidR="00D660F4" w:rsidRPr="001F398E">
        <w:rPr>
          <w:rFonts w:asciiTheme="minorHAnsi" w:hAnsiTheme="minorHAnsi" w:hint="cs"/>
          <w:sz w:val="30"/>
          <w:szCs w:val="30"/>
          <w:cs/>
        </w:rPr>
        <w:t>ปี</w:t>
      </w:r>
      <w:r w:rsidR="004A3298" w:rsidRPr="001F398E">
        <w:rPr>
          <w:rFonts w:asciiTheme="minorHAnsi" w:hAnsiTheme="minorHAnsi" w:hint="cs"/>
          <w:sz w:val="30"/>
          <w:szCs w:val="30"/>
          <w:cs/>
        </w:rPr>
        <w:t xml:space="preserve"> </w:t>
      </w:r>
      <w:r w:rsidR="004A3298" w:rsidRPr="00ED5877">
        <w:rPr>
          <w:rFonts w:asciiTheme="minorHAnsi" w:hAnsiTheme="minorHAnsi" w:hint="cs"/>
          <w:i/>
          <w:iCs/>
          <w:sz w:val="30"/>
          <w:szCs w:val="30"/>
          <w:cs/>
        </w:rPr>
        <w:t>(</w:t>
      </w:r>
      <w:r w:rsidR="00A301CB" w:rsidRPr="00A301CB">
        <w:rPr>
          <w:rFonts w:asciiTheme="minorHAnsi" w:hAnsiTheme="minorHAnsi"/>
          <w:i/>
          <w:iCs/>
          <w:sz w:val="30"/>
          <w:szCs w:val="30"/>
        </w:rPr>
        <w:t>2566</w:t>
      </w:r>
      <w:r w:rsidR="004A3298" w:rsidRPr="001F398E">
        <w:rPr>
          <w:rFonts w:asciiTheme="minorHAnsi" w:hAnsiTheme="minorHAnsi"/>
          <w:i/>
          <w:iCs/>
          <w:sz w:val="30"/>
          <w:szCs w:val="30"/>
        </w:rPr>
        <w:t xml:space="preserve">: </w:t>
      </w:r>
      <w:r w:rsidR="00A301CB" w:rsidRPr="00A301CB">
        <w:rPr>
          <w:rFonts w:asciiTheme="minorHAnsi" w:hAnsiTheme="minorHAnsi"/>
          <w:i/>
          <w:iCs/>
          <w:sz w:val="30"/>
          <w:szCs w:val="30"/>
        </w:rPr>
        <w:t>1</w:t>
      </w:r>
      <w:r w:rsidR="004A3298" w:rsidRPr="001F398E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362B49" w:rsidRPr="001F398E">
        <w:rPr>
          <w:rFonts w:asciiTheme="minorHAnsi" w:hAnsiTheme="minorHAnsi" w:hint="cs"/>
          <w:i/>
          <w:iCs/>
          <w:sz w:val="30"/>
          <w:szCs w:val="30"/>
          <w:cs/>
        </w:rPr>
        <w:t>ปี</w:t>
      </w:r>
      <w:r w:rsidR="004A3298" w:rsidRPr="00ED5877">
        <w:rPr>
          <w:rFonts w:asciiTheme="minorHAnsi" w:hAnsiTheme="minorHAnsi" w:hint="cs"/>
          <w:i/>
          <w:iCs/>
          <w:sz w:val="30"/>
          <w:szCs w:val="30"/>
          <w:cs/>
        </w:rPr>
        <w:t>)</w:t>
      </w:r>
    </w:p>
    <w:p w14:paraId="5353A49C" w14:textId="77777777" w:rsidR="00946652" w:rsidRPr="001F398E" w:rsidRDefault="00946652" w:rsidP="00BD5078">
      <w:pPr>
        <w:rPr>
          <w:rFonts w:asciiTheme="minorHAnsi" w:eastAsia="Calibri" w:hAnsiTheme="minorHAnsi" w:cstheme="minorHAnsi"/>
          <w:sz w:val="30"/>
          <w:szCs w:val="30"/>
        </w:rPr>
      </w:pPr>
    </w:p>
    <w:p w14:paraId="7CDA959D" w14:textId="77777777" w:rsidR="00225148" w:rsidRPr="001F398E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1F398E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ภาษีเงินได้</w:t>
      </w:r>
    </w:p>
    <w:p w14:paraId="68AAA936" w14:textId="77777777" w:rsidR="00225148" w:rsidRPr="001F398E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21E0E59" w14:textId="1EAC5E6F" w:rsidR="00225148" w:rsidRDefault="00225148" w:rsidP="0040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</w:t>
      </w:r>
      <w:r w:rsidR="00B26F64" w:rsidRPr="001F398E">
        <w:rPr>
          <w:rFonts w:asciiTheme="minorHAnsi" w:hAnsiTheme="minorHAnsi" w:cstheme="minorHAnsi"/>
          <w:sz w:val="30"/>
          <w:szCs w:val="30"/>
          <w:cs/>
        </w:rPr>
        <w:t>บัญชี</w:t>
      </w:r>
      <w:r w:rsidR="00772D43" w:rsidRPr="001F398E">
        <w:rPr>
          <w:rFonts w:asciiTheme="minorHAnsi" w:hAnsiTheme="minorHAnsi" w:cstheme="minorHAnsi" w:hint="cs"/>
          <w:sz w:val="30"/>
          <w:szCs w:val="30"/>
          <w:cs/>
        </w:rPr>
        <w:t xml:space="preserve">ซึ่งรับรู้ในกำไรหรือขาดทุน </w:t>
      </w:r>
      <w:r w:rsidR="00772D43" w:rsidRPr="001F398E">
        <w:rPr>
          <w:rFonts w:asciiTheme="minorHAnsi" w:hAnsiTheme="minorHAnsi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E34A47B" w14:textId="77777777" w:rsidR="006312F6" w:rsidRPr="001F398E" w:rsidRDefault="006312F6" w:rsidP="0040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142074C" w14:textId="3A270250" w:rsidR="005260D9" w:rsidRPr="001F398E" w:rsidRDefault="00A83E8B" w:rsidP="00BD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Pr="001F398E">
        <w:rPr>
          <w:rFonts w:asciiTheme="minorHAnsi" w:hAnsiTheme="minorHAnsi" w:cstheme="minorHAnsi" w:hint="cs"/>
          <w:sz w:val="30"/>
          <w:szCs w:val="30"/>
          <w:cs/>
        </w:rPr>
        <w:t xml:space="preserve">              </w:t>
      </w:r>
      <w:r w:rsidRPr="001F398E">
        <w:rPr>
          <w:rFonts w:asciiTheme="minorHAnsi" w:hAnsiTheme="minorHAnsi" w:cstheme="minorHAns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22DB78B" w14:textId="77777777" w:rsidR="00A83E8B" w:rsidRPr="001F398E" w:rsidRDefault="00A83E8B" w:rsidP="00BD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CBA123D" w14:textId="3BC87EF1" w:rsidR="00BD5078" w:rsidRPr="004B567E" w:rsidRDefault="00BD5078" w:rsidP="004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A459FF" w:rsidRPr="001F398E">
        <w:rPr>
          <w:rFonts w:asciiTheme="minorHAnsi" w:hAnsiTheme="minorHAnsi" w:hint="cs"/>
          <w:sz w:val="30"/>
          <w:szCs w:val="30"/>
          <w:cs/>
        </w:rPr>
        <w:t xml:space="preserve">                 </w:t>
      </w:r>
      <w:r w:rsidRPr="001F398E">
        <w:rPr>
          <w:rFonts w:asciiTheme="minorHAnsi" w:hAnsiTheme="minorHAnsi"/>
          <w:sz w:val="30"/>
          <w:szCs w:val="30"/>
          <w:cs/>
        </w:rPr>
        <w:t>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5A1A08" w:rsidRPr="001F398E">
        <w:rPr>
          <w:rFonts w:asciiTheme="minorHAnsi" w:hAnsiTheme="minorHAns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1F398E">
        <w:rPr>
          <w:rFonts w:asciiTheme="minorHAnsi" w:hAnsiTheme="minorHAns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0599E87" w14:textId="77777777" w:rsidR="0077677C" w:rsidRPr="001F398E" w:rsidRDefault="0077677C" w:rsidP="00BD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5D0F48F" w14:textId="7362BF97" w:rsidR="003B20A9" w:rsidRPr="001F398E" w:rsidRDefault="007201B1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4593F" w:rsidRPr="001F398E">
        <w:rPr>
          <w:rFonts w:asciiTheme="minorHAnsi" w:hAnsiTheme="minorHAnsi" w:hint="cs"/>
          <w:sz w:val="30"/>
          <w:szCs w:val="30"/>
          <w:cs/>
        </w:rPr>
        <w:t xml:space="preserve">           </w:t>
      </w:r>
      <w:r w:rsidRPr="001F398E">
        <w:rPr>
          <w:rFonts w:asciiTheme="minorHAnsi" w:hAnsiTheme="minorHAns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="00E4593F" w:rsidRPr="001F398E">
        <w:rPr>
          <w:rFonts w:asciiTheme="minorHAnsi" w:hAnsiTheme="minorHAnsi" w:hint="cs"/>
          <w:sz w:val="30"/>
          <w:szCs w:val="30"/>
          <w:cs/>
        </w:rPr>
        <w:t xml:space="preserve">    </w:t>
      </w:r>
      <w:r w:rsidRPr="001F398E">
        <w:rPr>
          <w:rFonts w:asciiTheme="minorHAnsi" w:hAnsiTheme="minorHAnsi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7FD9BD4" w14:textId="77777777" w:rsidR="007B4DA3" w:rsidRPr="001F398E" w:rsidRDefault="007B4DA3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/>
          <w:sz w:val="30"/>
          <w:szCs w:val="30"/>
        </w:rPr>
      </w:pPr>
    </w:p>
    <w:p w14:paraId="0FA59627" w14:textId="45B9CD4C" w:rsidR="007201B1" w:rsidRPr="00946652" w:rsidRDefault="007201B1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/>
          <w:sz w:val="30"/>
          <w:szCs w:val="30"/>
        </w:rPr>
      </w:pPr>
      <w:r w:rsidRPr="001F398E">
        <w:rPr>
          <w:rFonts w:asciiTheme="minorHAnsi" w:hAnsiTheme="minorHAns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E4593F" w:rsidRPr="001F398E">
        <w:rPr>
          <w:rFonts w:asciiTheme="minorHAnsi" w:hAnsiTheme="minorHAnsi" w:hint="cs"/>
          <w:sz w:val="30"/>
          <w:szCs w:val="30"/>
          <w:cs/>
        </w:rPr>
        <w:t xml:space="preserve">      </w:t>
      </w:r>
      <w:r w:rsidRPr="00946652">
        <w:rPr>
          <w:rFonts w:asciiTheme="minorHAnsi" w:hAnsiTheme="minorHAns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05BB18" w14:textId="77777777" w:rsidR="00895758" w:rsidRPr="00946652" w:rsidRDefault="00895758" w:rsidP="009D3F6B">
      <w:pPr>
        <w:pStyle w:val="BodyText"/>
        <w:spacing w:after="0" w:line="240" w:lineRule="auto"/>
        <w:ind w:right="27"/>
        <w:jc w:val="thaiDistribute"/>
        <w:rPr>
          <w:rFonts w:asciiTheme="minorHAnsi" w:hAnsiTheme="minorHAnsi"/>
          <w:sz w:val="30"/>
          <w:szCs w:val="30"/>
        </w:rPr>
      </w:pPr>
    </w:p>
    <w:p w14:paraId="79887778" w14:textId="57A4451D" w:rsidR="00225148" w:rsidRPr="00946652" w:rsidRDefault="00A61426" w:rsidP="005D7A9F">
      <w:pPr>
        <w:pStyle w:val="Heading8"/>
        <w:numPr>
          <w:ilvl w:val="1"/>
          <w:numId w:val="20"/>
        </w:numPr>
        <w:tabs>
          <w:tab w:val="clear" w:pos="518"/>
          <w:tab w:val="left" w:pos="540"/>
        </w:tabs>
        <w:ind w:left="540"/>
        <w:jc w:val="both"/>
        <w:rPr>
          <w:rFonts w:asciiTheme="minorHAnsi" w:hAnsiTheme="minorHAnsi" w:cs="Angsana New"/>
          <w:i/>
          <w:iCs/>
          <w:sz w:val="30"/>
          <w:szCs w:val="30"/>
          <w:cs/>
          <w:lang w:val="th-TH"/>
        </w:rPr>
      </w:pPr>
      <w:r w:rsidRPr="00946652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กำไรต่อหุ้น</w:t>
      </w:r>
    </w:p>
    <w:p w14:paraId="035C3CCB" w14:textId="77777777" w:rsidR="00A61426" w:rsidRPr="00946652" w:rsidRDefault="00A61426" w:rsidP="00A61426">
      <w:pPr>
        <w:rPr>
          <w:rFonts w:asciiTheme="majorHAnsi" w:hAnsiTheme="majorHAnsi" w:cstheme="majorHAnsi"/>
          <w:sz w:val="30"/>
          <w:szCs w:val="30"/>
        </w:rPr>
      </w:pPr>
    </w:p>
    <w:p w14:paraId="0494F784" w14:textId="45F8AD4B" w:rsidR="00AA04BD" w:rsidRPr="001F398E" w:rsidRDefault="00227F5B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b/>
          <w:sz w:val="30"/>
          <w:szCs w:val="30"/>
        </w:rPr>
      </w:pPr>
      <w:r w:rsidRPr="00946652">
        <w:rPr>
          <w:rFonts w:asciiTheme="minorHAnsi" w:hAnsiTheme="minorHAnsi"/>
          <w:b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0A09F600" w14:textId="77777777" w:rsidR="009960CF" w:rsidRDefault="009960CF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b/>
          <w:sz w:val="30"/>
          <w:szCs w:val="30"/>
        </w:rPr>
      </w:pPr>
    </w:p>
    <w:p w14:paraId="6D13B343" w14:textId="7C22734F" w:rsidR="000E4484" w:rsidRPr="001F398E" w:rsidRDefault="000E4484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 w:cstheme="minorHAnsi"/>
          <w:b/>
          <w:bCs/>
        </w:rPr>
      </w:pPr>
      <w:r w:rsidRPr="001F398E">
        <w:rPr>
          <w:rFonts w:asciiTheme="minorHAnsi" w:hAnsiTheme="minorHAnsi" w:hint="cs"/>
          <w:b/>
          <w:bCs/>
          <w:cs/>
        </w:rPr>
        <w:t>การ</w:t>
      </w:r>
      <w:r w:rsidRPr="00406A54">
        <w:rPr>
          <w:rFonts w:asciiTheme="minorHAnsi" w:hAnsiTheme="minorHAnsi" w:cstheme="minorHAnsi" w:hint="cs"/>
          <w:b/>
          <w:bCs/>
          <w:cs/>
          <w:lang w:val="en-US"/>
        </w:rPr>
        <w:t>ซื้อ</w:t>
      </w:r>
      <w:r w:rsidR="00980887">
        <w:rPr>
          <w:rFonts w:asciiTheme="minorHAnsi" w:hAnsiTheme="minorHAnsi" w:hint="cs"/>
          <w:b/>
          <w:bCs/>
          <w:cs/>
        </w:rPr>
        <w:t>ธุรกิจ</w:t>
      </w:r>
    </w:p>
    <w:p w14:paraId="27D1064E" w14:textId="77777777" w:rsidR="000E4484" w:rsidRPr="00475AFD" w:rsidRDefault="000E4484" w:rsidP="000E4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56"/>
        <w:jc w:val="both"/>
        <w:rPr>
          <w:rFonts w:ascii="Angsana New" w:hAnsi="Angsana New"/>
          <w:sz w:val="28"/>
          <w:szCs w:val="28"/>
        </w:rPr>
      </w:pPr>
    </w:p>
    <w:p w14:paraId="2BBEB44D" w14:textId="38AD2A81" w:rsidR="00A926D8" w:rsidRPr="00A926D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3D5B57">
        <w:rPr>
          <w:rFonts w:asciiTheme="majorBidi" w:hAnsiTheme="majorBidi"/>
          <w:sz w:val="30"/>
          <w:szCs w:val="30"/>
        </w:rPr>
        <w:t>29</w:t>
      </w:r>
      <w:r w:rsidRPr="00A926D8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3D5B57">
        <w:rPr>
          <w:rFonts w:asciiTheme="majorBidi" w:hAnsiTheme="majorBidi"/>
          <w:sz w:val="30"/>
          <w:szCs w:val="30"/>
        </w:rPr>
        <w:t>2567</w:t>
      </w:r>
      <w:r w:rsidRPr="00A926D8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 มีมติอนุมัติการเข้าซื้อหุ้นสามัญ</w:t>
      </w:r>
      <w:r w:rsidR="0084729F" w:rsidRPr="00A926D8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84729F">
        <w:rPr>
          <w:rFonts w:asciiTheme="majorBidi" w:hAnsiTheme="majorBidi"/>
          <w:sz w:val="30"/>
          <w:szCs w:val="30"/>
        </w:rPr>
        <w:t>80</w:t>
      </w:r>
      <w:r w:rsidR="0084729F" w:rsidRPr="00A926D8">
        <w:rPr>
          <w:rFonts w:asciiTheme="majorBidi" w:hAnsiTheme="majorBidi"/>
          <w:sz w:val="30"/>
          <w:szCs w:val="30"/>
          <w:cs/>
        </w:rPr>
        <w:t>.</w:t>
      </w:r>
      <w:r w:rsidR="0084729F">
        <w:rPr>
          <w:rFonts w:asciiTheme="majorBidi" w:hAnsiTheme="majorBidi"/>
          <w:sz w:val="30"/>
          <w:szCs w:val="30"/>
        </w:rPr>
        <w:t xml:space="preserve">0 </w:t>
      </w:r>
      <w:r w:rsidRPr="00A926D8">
        <w:rPr>
          <w:rFonts w:asciiTheme="majorBidi" w:hAnsiTheme="majorBidi"/>
          <w:sz w:val="30"/>
          <w:szCs w:val="30"/>
          <w:cs/>
        </w:rPr>
        <w:t>ของ</w:t>
      </w:r>
      <w:r w:rsidR="0084729F">
        <w:rPr>
          <w:rFonts w:asciiTheme="majorBidi" w:hAnsiTheme="majorBidi"/>
          <w:sz w:val="30"/>
          <w:szCs w:val="30"/>
          <w:cs/>
        </w:rPr>
        <w:br/>
      </w:r>
      <w:r w:rsidRPr="00A926D8">
        <w:rPr>
          <w:rFonts w:asciiTheme="majorBidi" w:hAnsiTheme="majorBidi"/>
          <w:sz w:val="30"/>
          <w:szCs w:val="30"/>
          <w:cs/>
        </w:rPr>
        <w:t>บริษัท ลอคบอกซ์ กรุ๊ป จำกัด (“</w:t>
      </w:r>
      <w:r w:rsidRPr="00A926D8">
        <w:rPr>
          <w:rFonts w:asciiTheme="majorBidi" w:hAnsiTheme="majorBidi" w:cstheme="majorBidi"/>
          <w:sz w:val="30"/>
          <w:szCs w:val="30"/>
        </w:rPr>
        <w:t xml:space="preserve">LOCKBOX”) </w:t>
      </w:r>
      <w:r w:rsidRPr="00A926D8">
        <w:rPr>
          <w:rFonts w:asciiTheme="majorBidi" w:hAnsiTheme="majorBidi"/>
          <w:sz w:val="30"/>
          <w:szCs w:val="30"/>
          <w:cs/>
        </w:rPr>
        <w:t>ซึ่งเป็นผู้ให้บริการเช่าตู้ล็อคเกอร์ และ</w:t>
      </w:r>
      <w:r w:rsidR="0084729F">
        <w:rPr>
          <w:rFonts w:asciiTheme="majorBidi" w:hAnsiTheme="majorBidi" w:hint="cs"/>
          <w:sz w:val="30"/>
          <w:szCs w:val="30"/>
          <w:cs/>
        </w:rPr>
        <w:t xml:space="preserve">หุ้นสามัญร้อยละ </w:t>
      </w:r>
      <w:r w:rsidR="0084729F">
        <w:rPr>
          <w:rFonts w:asciiTheme="majorBidi" w:hAnsiTheme="majorBidi"/>
          <w:sz w:val="30"/>
          <w:szCs w:val="30"/>
        </w:rPr>
        <w:t>80</w:t>
      </w:r>
      <w:r w:rsidR="0084729F">
        <w:rPr>
          <w:rFonts w:asciiTheme="majorBidi" w:hAnsiTheme="majorBidi" w:hint="cs"/>
          <w:sz w:val="30"/>
          <w:szCs w:val="30"/>
          <w:cs/>
        </w:rPr>
        <w:t>.</w:t>
      </w:r>
      <w:r w:rsidR="0084729F">
        <w:rPr>
          <w:rFonts w:asciiTheme="majorBidi" w:hAnsiTheme="majorBidi"/>
          <w:sz w:val="30"/>
          <w:szCs w:val="30"/>
        </w:rPr>
        <w:t xml:space="preserve">0 </w:t>
      </w:r>
      <w:r w:rsidR="0084729F">
        <w:rPr>
          <w:rFonts w:asciiTheme="majorBidi" w:hAnsiTheme="majorBidi" w:hint="cs"/>
          <w:sz w:val="30"/>
          <w:szCs w:val="30"/>
          <w:cs/>
        </w:rPr>
        <w:t>ของ</w:t>
      </w:r>
      <w:r w:rsidRPr="00A926D8">
        <w:rPr>
          <w:rFonts w:asciiTheme="majorBidi" w:hAnsiTheme="majorBidi"/>
          <w:sz w:val="30"/>
          <w:szCs w:val="30"/>
          <w:cs/>
        </w:rPr>
        <w:t>บริษัท ลอคบอกซ์ เวนเจอร์ส จำกัด (“</w:t>
      </w:r>
      <w:r w:rsidRPr="00A926D8">
        <w:rPr>
          <w:rFonts w:asciiTheme="majorBidi" w:hAnsiTheme="majorBidi" w:cstheme="majorBidi"/>
          <w:sz w:val="30"/>
          <w:szCs w:val="30"/>
        </w:rPr>
        <w:t xml:space="preserve">LOCKEVENT”) </w:t>
      </w:r>
      <w:r w:rsidRPr="00A926D8">
        <w:rPr>
          <w:rFonts w:asciiTheme="majorBidi" w:hAnsiTheme="majorBidi"/>
          <w:sz w:val="30"/>
          <w:szCs w:val="30"/>
          <w:cs/>
        </w:rPr>
        <w:t>ซึ่งเป็นผู้ให้บริการเช่าตู้ล็อคเกอร์ เช่าพื้นที่ขายของ และพื้นที่โฆษณา จาก บริษัท โฮลดิ้ง แอล โค จำกัด (“</w:t>
      </w:r>
      <w:r w:rsidRPr="00A926D8">
        <w:rPr>
          <w:rFonts w:asciiTheme="majorBidi" w:hAnsiTheme="majorBidi" w:cstheme="majorBidi"/>
          <w:sz w:val="30"/>
          <w:szCs w:val="30"/>
        </w:rPr>
        <w:t xml:space="preserve">HOLDING L”) </w:t>
      </w:r>
      <w:r w:rsidRPr="00A926D8">
        <w:rPr>
          <w:rFonts w:asciiTheme="majorBidi" w:hAnsiTheme="majorBidi"/>
          <w:sz w:val="30"/>
          <w:szCs w:val="30"/>
          <w:cs/>
        </w:rPr>
        <w:t xml:space="preserve">โดยชำระเป็นหุ้นสามัญเพิ่มทุนของบริษัทจำนวน </w:t>
      </w:r>
      <w:r w:rsidR="003D5B57">
        <w:rPr>
          <w:rFonts w:asciiTheme="majorBidi" w:hAnsiTheme="majorBidi"/>
          <w:sz w:val="30"/>
          <w:szCs w:val="30"/>
        </w:rPr>
        <w:t xml:space="preserve">     360</w:t>
      </w:r>
      <w:r w:rsidR="00D0075D">
        <w:rPr>
          <w:rFonts w:asciiTheme="majorBidi" w:hAnsiTheme="majorBidi"/>
          <w:sz w:val="30"/>
          <w:szCs w:val="30"/>
        </w:rPr>
        <w:t>.0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ล้านหุ้น ในมูลค่าที่ตราไว้หุ้นละ </w:t>
      </w:r>
      <w:r w:rsidR="003D5B57">
        <w:rPr>
          <w:rFonts w:asciiTheme="majorBidi" w:hAnsiTheme="majorBidi"/>
          <w:sz w:val="30"/>
          <w:szCs w:val="30"/>
        </w:rPr>
        <w:t>1</w:t>
      </w:r>
      <w:r w:rsidRPr="00A926D8">
        <w:rPr>
          <w:rFonts w:asciiTheme="majorBidi" w:hAnsiTheme="majorBidi"/>
          <w:sz w:val="30"/>
          <w:szCs w:val="30"/>
          <w:cs/>
        </w:rPr>
        <w:t xml:space="preserve"> บาท รวมทั้งสิ้น </w:t>
      </w:r>
      <w:r w:rsidR="003D5B57">
        <w:rPr>
          <w:rFonts w:asciiTheme="majorBidi" w:hAnsiTheme="majorBidi"/>
          <w:sz w:val="30"/>
          <w:szCs w:val="30"/>
        </w:rPr>
        <w:t>360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ล้านบาท โดยธุรกรรมดังกล่าวเสร็จสิ้นในวันที่ </w:t>
      </w:r>
      <w:r w:rsidR="0084729F">
        <w:rPr>
          <w:rFonts w:asciiTheme="majorBidi" w:hAnsiTheme="majorBidi"/>
          <w:sz w:val="30"/>
          <w:szCs w:val="30"/>
          <w:cs/>
        </w:rPr>
        <w:br/>
      </w:r>
      <w:r w:rsidR="003D5B57">
        <w:rPr>
          <w:rFonts w:asciiTheme="majorBidi" w:hAnsiTheme="majorBidi"/>
          <w:sz w:val="30"/>
          <w:szCs w:val="30"/>
        </w:rPr>
        <w:t>25</w:t>
      </w:r>
      <w:r w:rsidRPr="00A926D8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3D5B57">
        <w:rPr>
          <w:rFonts w:asciiTheme="majorBidi" w:hAnsiTheme="majorBidi"/>
          <w:sz w:val="30"/>
          <w:szCs w:val="30"/>
        </w:rPr>
        <w:t>2567</w:t>
      </w:r>
    </w:p>
    <w:p w14:paraId="4E17C7F6" w14:textId="77777777" w:rsidR="00A926D8" w:rsidRPr="00A926D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F07FB" w14:textId="1C6B7F6A" w:rsidR="00A926D8" w:rsidRPr="00A926D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>ก่อนการซื้อธุรกิจ กลุ่มบริษัทมี</w:t>
      </w:r>
      <w:r w:rsidR="0084729F"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A926D8">
        <w:rPr>
          <w:rFonts w:asciiTheme="majorBidi" w:hAnsiTheme="majorBidi"/>
          <w:sz w:val="30"/>
          <w:szCs w:val="30"/>
          <w:cs/>
        </w:rPr>
        <w:t xml:space="preserve">ใน </w:t>
      </w:r>
      <w:r w:rsidRPr="00A926D8">
        <w:rPr>
          <w:rFonts w:asciiTheme="majorBidi" w:hAnsiTheme="majorBidi" w:cstheme="majorBidi"/>
          <w:sz w:val="30"/>
          <w:szCs w:val="30"/>
        </w:rPr>
        <w:t xml:space="preserve">LOCKBOX </w:t>
      </w:r>
      <w:r w:rsidRPr="00A926D8">
        <w:rPr>
          <w:rFonts w:asciiTheme="majorBidi" w:hAnsiTheme="majorBidi"/>
          <w:sz w:val="30"/>
          <w:szCs w:val="30"/>
          <w:cs/>
        </w:rPr>
        <w:t xml:space="preserve">และ </w:t>
      </w:r>
      <w:r w:rsidRPr="00A926D8">
        <w:rPr>
          <w:rFonts w:asciiTheme="majorBidi" w:hAnsiTheme="majorBidi" w:cstheme="majorBidi"/>
          <w:sz w:val="30"/>
          <w:szCs w:val="30"/>
        </w:rPr>
        <w:t xml:space="preserve">LOCKEVENT </w:t>
      </w:r>
      <w:r w:rsidRPr="00A926D8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3D5B57">
        <w:rPr>
          <w:rFonts w:asciiTheme="majorBidi" w:hAnsiTheme="majorBidi"/>
          <w:sz w:val="30"/>
          <w:szCs w:val="30"/>
        </w:rPr>
        <w:t>20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และร้อยละ </w:t>
      </w:r>
      <w:r w:rsidR="008C4B96">
        <w:rPr>
          <w:rFonts w:asciiTheme="majorBidi" w:hAnsiTheme="majorBidi"/>
          <w:sz w:val="30"/>
          <w:szCs w:val="30"/>
        </w:rPr>
        <w:t>20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ตามลำดับ โดยกลุ่มบริษัทบันทึกเป็นเงินลงทุนในบริษัทร่วม </w:t>
      </w:r>
      <w:r w:rsidR="0084729F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A926D8">
        <w:rPr>
          <w:rFonts w:asciiTheme="majorBidi" w:hAnsiTheme="majorBidi"/>
          <w:sz w:val="30"/>
          <w:szCs w:val="30"/>
          <w:cs/>
        </w:rPr>
        <w:t>บริษัทมี</w:t>
      </w:r>
      <w:r w:rsidR="0084729F"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A926D8">
        <w:rPr>
          <w:rFonts w:asciiTheme="majorBidi" w:hAnsiTheme="majorBidi"/>
          <w:sz w:val="30"/>
          <w:szCs w:val="30"/>
          <w:cs/>
        </w:rPr>
        <w:t xml:space="preserve">ใน </w:t>
      </w:r>
      <w:r w:rsidR="0084729F">
        <w:rPr>
          <w:rFonts w:asciiTheme="majorBidi" w:hAnsiTheme="majorBidi"/>
          <w:sz w:val="30"/>
          <w:szCs w:val="30"/>
          <w:cs/>
        </w:rPr>
        <w:br/>
      </w:r>
      <w:r w:rsidRPr="00A926D8">
        <w:rPr>
          <w:rFonts w:asciiTheme="majorBidi" w:hAnsiTheme="majorBidi"/>
          <w:sz w:val="30"/>
          <w:szCs w:val="30"/>
          <w:cs/>
        </w:rPr>
        <w:t xml:space="preserve">บริษัท ลอค สบาย จำกัด ร้อยละ </w:t>
      </w:r>
      <w:r w:rsidR="003D5B57">
        <w:rPr>
          <w:rFonts w:asciiTheme="majorBidi" w:hAnsiTheme="majorBidi"/>
          <w:sz w:val="30"/>
          <w:szCs w:val="30"/>
        </w:rPr>
        <w:t>50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โดยบริษัทบันทึกเป็นเงินลงทุนในการร่วมค้า ภายหลังการเสร็จสิ้นของธุรกรรมดังกล่าว ส่งผลให้กลุ่มบริษัทมีส่วนได้เสียในแต่ละบริษัท ร้อยละ </w:t>
      </w:r>
      <w:r w:rsidR="003D5B57">
        <w:rPr>
          <w:rFonts w:asciiTheme="majorBidi" w:hAnsiTheme="majorBidi"/>
          <w:sz w:val="30"/>
          <w:szCs w:val="30"/>
        </w:rPr>
        <w:t>100</w:t>
      </w:r>
      <w:r w:rsidRPr="00A926D8">
        <w:rPr>
          <w:rFonts w:asciiTheme="majorBidi" w:hAnsiTheme="majorBidi"/>
          <w:sz w:val="30"/>
          <w:szCs w:val="30"/>
          <w:cs/>
        </w:rPr>
        <w:t>.0</w:t>
      </w:r>
    </w:p>
    <w:p w14:paraId="35C1D2F8" w14:textId="77777777" w:rsidR="00A926D8" w:rsidRPr="00A926D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74311" w14:textId="6DBBC58F" w:rsidR="00A926D8" w:rsidRPr="00A926D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>ธุรกรรมดังกล่าวถือเป็นการรวมธุรกิจ ซึ่งสิ่งตอบแทนที่โอนให้พิจารณาจาก</w:t>
      </w:r>
      <w:r w:rsidR="0084729F">
        <w:rPr>
          <w:rFonts w:asciiTheme="majorBidi" w:hAnsiTheme="majorBidi" w:hint="cs"/>
          <w:sz w:val="30"/>
          <w:szCs w:val="30"/>
          <w:cs/>
        </w:rPr>
        <w:t>ราคา</w:t>
      </w:r>
      <w:r w:rsidRPr="00A926D8">
        <w:rPr>
          <w:rFonts w:asciiTheme="majorBidi" w:hAnsiTheme="majorBidi"/>
          <w:sz w:val="30"/>
          <w:szCs w:val="30"/>
          <w:cs/>
        </w:rPr>
        <w:t xml:space="preserve">ของหุ้นสามัญของบริษัทในตลาดหลักทรัพย์แห่งประเทศไทย </w:t>
      </w:r>
      <w:r w:rsidR="0084729F">
        <w:rPr>
          <w:rFonts w:asciiTheme="majorBidi" w:hAnsiTheme="majorBidi" w:hint="cs"/>
          <w:sz w:val="30"/>
          <w:szCs w:val="30"/>
          <w:cs/>
        </w:rPr>
        <w:t>ณ วันที่ซื้อธุรกิจ</w:t>
      </w:r>
      <w:r w:rsidRPr="00A926D8">
        <w:rPr>
          <w:rFonts w:asciiTheme="majorBidi" w:hAnsiTheme="majorBidi"/>
          <w:sz w:val="30"/>
          <w:szCs w:val="30"/>
          <w:cs/>
        </w:rPr>
        <w:t xml:space="preserve"> </w:t>
      </w:r>
    </w:p>
    <w:p w14:paraId="69C17149" w14:textId="77777777" w:rsidR="00A926D8" w:rsidRPr="00A926D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FE1D9" w14:textId="2D18CB41" w:rsidR="009B4C15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926D8">
        <w:rPr>
          <w:rFonts w:asciiTheme="majorBidi" w:hAnsiTheme="majorBidi"/>
          <w:sz w:val="30"/>
          <w:szCs w:val="30"/>
          <w:cs/>
        </w:rPr>
        <w:t xml:space="preserve">ในระหว่างงวดนับตั้งแต่วันที่ซื้อธุรกิจจนถึงวันที่ </w:t>
      </w:r>
      <w:r w:rsidR="0077677C">
        <w:rPr>
          <w:rFonts w:asciiTheme="majorBidi" w:hAnsiTheme="majorBidi"/>
          <w:sz w:val="30"/>
          <w:szCs w:val="30"/>
        </w:rPr>
        <w:t>31</w:t>
      </w:r>
      <w:r w:rsidRPr="00A926D8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3D5B57">
        <w:rPr>
          <w:rFonts w:asciiTheme="majorBidi" w:hAnsiTheme="majorBidi"/>
          <w:sz w:val="30"/>
          <w:szCs w:val="30"/>
        </w:rPr>
        <w:t>2567</w:t>
      </w:r>
      <w:r w:rsidRPr="00A926D8">
        <w:rPr>
          <w:rFonts w:asciiTheme="majorBidi" w:hAnsiTheme="majorBidi"/>
          <w:sz w:val="30"/>
          <w:szCs w:val="30"/>
          <w:cs/>
        </w:rPr>
        <w:t xml:space="preserve"> ธุรกิจดังกล่าวก่อให้เกิดรายได้และกำไรสุทธิ จำนวน </w:t>
      </w:r>
      <w:r w:rsidR="003D5B57">
        <w:rPr>
          <w:rFonts w:asciiTheme="majorBidi" w:hAnsiTheme="majorBidi"/>
          <w:sz w:val="30"/>
          <w:szCs w:val="30"/>
        </w:rPr>
        <w:t>6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4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3D5B57"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7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ล้านบาท ตามลำดับ ฝ่ายบริหารคาดว่าหากกลุ่มบริษัทได้เข้าทำการซื้อธุรกิจตั้งแต่วันที่ </w:t>
      </w:r>
      <w:r w:rsidR="003D5B57">
        <w:rPr>
          <w:rFonts w:asciiTheme="majorBidi" w:hAnsiTheme="majorBidi"/>
          <w:sz w:val="30"/>
          <w:szCs w:val="30"/>
        </w:rPr>
        <w:t>1</w:t>
      </w:r>
      <w:r w:rsidRPr="00A926D8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3D5B57">
        <w:rPr>
          <w:rFonts w:asciiTheme="majorBidi" w:hAnsiTheme="majorBidi"/>
          <w:sz w:val="30"/>
          <w:szCs w:val="30"/>
        </w:rPr>
        <w:t>2567</w:t>
      </w:r>
      <w:r w:rsidRPr="00A926D8">
        <w:rPr>
          <w:rFonts w:asciiTheme="majorBidi" w:hAnsiTheme="majorBidi"/>
          <w:sz w:val="30"/>
          <w:szCs w:val="30"/>
          <w:cs/>
        </w:rPr>
        <w:t xml:space="preserve"> กลุ่มบริษัทจะมีรายได้และกำไรสุทธิเพิ่มขึ้นสำหรับปี จำนวน </w:t>
      </w:r>
      <w:r w:rsidR="003D5B57">
        <w:rPr>
          <w:rFonts w:asciiTheme="majorBidi" w:hAnsiTheme="majorBidi"/>
          <w:sz w:val="30"/>
          <w:szCs w:val="30"/>
        </w:rPr>
        <w:t>36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0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3D5B57">
        <w:rPr>
          <w:rFonts w:asciiTheme="majorBidi" w:hAnsiTheme="majorBidi"/>
          <w:sz w:val="30"/>
          <w:szCs w:val="30"/>
        </w:rPr>
        <w:t>1</w:t>
      </w:r>
      <w:r w:rsidRPr="00A926D8">
        <w:rPr>
          <w:rFonts w:asciiTheme="majorBidi" w:hAnsiTheme="majorBidi"/>
          <w:sz w:val="30"/>
          <w:szCs w:val="30"/>
          <w:cs/>
        </w:rPr>
        <w:t>.</w:t>
      </w:r>
      <w:r w:rsidR="003D5B57">
        <w:rPr>
          <w:rFonts w:asciiTheme="majorBidi" w:hAnsiTheme="majorBidi"/>
          <w:sz w:val="30"/>
          <w:szCs w:val="30"/>
        </w:rPr>
        <w:t>1</w:t>
      </w:r>
      <w:r w:rsidRPr="00A926D8">
        <w:rPr>
          <w:rFonts w:asciiTheme="majorBidi" w:hAnsiTheme="majorBidi"/>
          <w:sz w:val="30"/>
          <w:szCs w:val="30"/>
          <w:cs/>
        </w:rPr>
        <w:t xml:space="preserve"> ล้านบาท ตามลำดับ</w:t>
      </w:r>
    </w:p>
    <w:p w14:paraId="4E17AA0D" w14:textId="77777777" w:rsidR="003D5B57" w:rsidRDefault="003D5B57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A2949C8" w14:textId="500A13F4" w:rsidR="00A926D8" w:rsidRPr="004728F8" w:rsidRDefault="00A926D8" w:rsidP="00A926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28F8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</w:t>
      </w:r>
      <w:r w:rsidR="0084729F">
        <w:rPr>
          <w:rFonts w:asciiTheme="majorBidi" w:hAnsiTheme="majorBidi" w:cstheme="majorBidi" w:hint="cs"/>
          <w:sz w:val="30"/>
          <w:szCs w:val="30"/>
          <w:cs/>
        </w:rPr>
        <w:t xml:space="preserve">ซื้อธุรกิจ </w:t>
      </w:r>
      <w:r w:rsidRPr="004728F8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สำหรับสินทรัพย์ที่ได้มาและหนี้สินที่รับมาแต่ละประเภทที่สำคัญ</w:t>
      </w:r>
      <w:r w:rsidRPr="004728F8">
        <w:rPr>
          <w:rFonts w:asciiTheme="majorBidi" w:hAnsiTheme="majorBidi" w:cstheme="majorBidi"/>
          <w:sz w:val="30"/>
          <w:szCs w:val="30"/>
        </w:rPr>
        <w:t xml:space="preserve"> </w:t>
      </w:r>
      <w:r w:rsidRPr="004728F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F8987BD" w14:textId="77777777" w:rsidR="00A926D8" w:rsidRPr="008C3BB8" w:rsidRDefault="00A926D8" w:rsidP="00A926D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A929B9" w:rsidRPr="004728F8" w14:paraId="7783AF74" w14:textId="77777777">
        <w:trPr>
          <w:tblHeader/>
        </w:trPr>
        <w:tc>
          <w:tcPr>
            <w:tcW w:w="5670" w:type="dxa"/>
          </w:tcPr>
          <w:p w14:paraId="54C20044" w14:textId="77777777" w:rsidR="00A929B9" w:rsidRPr="004728F8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  <w:vAlign w:val="center"/>
          </w:tcPr>
          <w:p w14:paraId="31911D6D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722A794" w14:textId="77777777" w:rsidR="00A929B9" w:rsidRPr="004728F8" w:rsidRDefault="00A929B9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929B9" w:rsidRPr="004728F8" w14:paraId="423226BE" w14:textId="77777777">
        <w:trPr>
          <w:tblHeader/>
        </w:trPr>
        <w:tc>
          <w:tcPr>
            <w:tcW w:w="5670" w:type="dxa"/>
            <w:vAlign w:val="bottom"/>
          </w:tcPr>
          <w:p w14:paraId="11EEFB6A" w14:textId="77777777" w:rsidR="00A929B9" w:rsidRPr="004728F8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2FD82B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7E84A81C" w14:textId="4A3735D6" w:rsidR="00A929B9" w:rsidRPr="004728F8" w:rsidRDefault="00A929B9">
            <w:pPr>
              <w:spacing w:line="240" w:lineRule="auto"/>
              <w:ind w:left="-138" w:right="-7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8472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A929B9" w:rsidRPr="004728F8" w14:paraId="17827CAD" w14:textId="77777777">
        <w:trPr>
          <w:tblHeader/>
        </w:trPr>
        <w:tc>
          <w:tcPr>
            <w:tcW w:w="5670" w:type="dxa"/>
            <w:vAlign w:val="bottom"/>
          </w:tcPr>
          <w:p w14:paraId="19052882" w14:textId="77777777" w:rsidR="00A929B9" w:rsidRPr="004728F8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EFC2C3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vAlign w:val="center"/>
          </w:tcPr>
          <w:p w14:paraId="0A0FB43F" w14:textId="77777777" w:rsidR="00A929B9" w:rsidRPr="004728F8" w:rsidRDefault="00A929B9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728F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728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29B9" w:rsidRPr="004728F8" w14:paraId="3EDFD010" w14:textId="77777777">
        <w:tc>
          <w:tcPr>
            <w:tcW w:w="5670" w:type="dxa"/>
            <w:vAlign w:val="bottom"/>
          </w:tcPr>
          <w:p w14:paraId="03F5BDA3" w14:textId="77777777" w:rsidR="00A929B9" w:rsidRPr="004728F8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0578BFF4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0468ADCA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6,885</w:t>
            </w:r>
          </w:p>
        </w:tc>
      </w:tr>
      <w:tr w:rsidR="00A929B9" w:rsidRPr="004728F8" w14:paraId="2CE9F674" w14:textId="77777777">
        <w:tc>
          <w:tcPr>
            <w:tcW w:w="5670" w:type="dxa"/>
            <w:shd w:val="clear" w:color="auto" w:fill="auto"/>
            <w:vAlign w:val="bottom"/>
          </w:tcPr>
          <w:p w14:paraId="2B3DB9B3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9D13B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5ACB007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1,369</w:t>
            </w:r>
          </w:p>
        </w:tc>
      </w:tr>
      <w:tr w:rsidR="00A929B9" w:rsidRPr="004728F8" w14:paraId="22A5D4A3" w14:textId="77777777">
        <w:tc>
          <w:tcPr>
            <w:tcW w:w="5670" w:type="dxa"/>
            <w:shd w:val="clear" w:color="auto" w:fill="auto"/>
            <w:vAlign w:val="bottom"/>
          </w:tcPr>
          <w:p w14:paraId="26A087EC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B4305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497124D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3,294</w:t>
            </w:r>
          </w:p>
        </w:tc>
      </w:tr>
      <w:tr w:rsidR="00A929B9" w:rsidRPr="004728F8" w14:paraId="1B5F7988" w14:textId="77777777">
        <w:tc>
          <w:tcPr>
            <w:tcW w:w="5670" w:type="dxa"/>
            <w:shd w:val="clear" w:color="auto" w:fill="auto"/>
            <w:vAlign w:val="bottom"/>
          </w:tcPr>
          <w:p w14:paraId="4EDB41B0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3D9EC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37C1C89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28,000</w:t>
            </w:r>
          </w:p>
        </w:tc>
      </w:tr>
      <w:tr w:rsidR="00A929B9" w:rsidRPr="004728F8" w14:paraId="1C6F382B" w14:textId="77777777">
        <w:tc>
          <w:tcPr>
            <w:tcW w:w="5670" w:type="dxa"/>
            <w:shd w:val="clear" w:color="auto" w:fill="auto"/>
            <w:vAlign w:val="bottom"/>
          </w:tcPr>
          <w:p w14:paraId="38C60E01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140DAA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95CE94F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8,993</w:t>
            </w:r>
          </w:p>
        </w:tc>
      </w:tr>
      <w:tr w:rsidR="00A929B9" w:rsidRPr="004728F8" w14:paraId="629CC196" w14:textId="77777777">
        <w:tc>
          <w:tcPr>
            <w:tcW w:w="5670" w:type="dxa"/>
            <w:shd w:val="clear" w:color="auto" w:fill="auto"/>
            <w:vAlign w:val="bottom"/>
          </w:tcPr>
          <w:p w14:paraId="71CA937F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97317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B10E7E3" w14:textId="7BEDBA58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4,06</w:t>
            </w:r>
            <w:r w:rsidR="0077677C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</w:p>
        </w:tc>
      </w:tr>
      <w:tr w:rsidR="00A929B9" w:rsidRPr="004728F8" w14:paraId="2D5C625F" w14:textId="77777777">
        <w:tc>
          <w:tcPr>
            <w:tcW w:w="5670" w:type="dxa"/>
            <w:shd w:val="clear" w:color="auto" w:fill="auto"/>
            <w:vAlign w:val="bottom"/>
          </w:tcPr>
          <w:p w14:paraId="32BB7454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A9660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17D53E" w14:textId="6948EAD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18,58</w:t>
            </w:r>
            <w:r w:rsidR="0077677C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</w:p>
        </w:tc>
      </w:tr>
      <w:tr w:rsidR="00A929B9" w:rsidRPr="004728F8" w14:paraId="434C0167" w14:textId="77777777">
        <w:tc>
          <w:tcPr>
            <w:tcW w:w="5670" w:type="dxa"/>
            <w:shd w:val="clear" w:color="auto" w:fill="auto"/>
            <w:vAlign w:val="bottom"/>
          </w:tcPr>
          <w:p w14:paraId="4C36AEDA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DECE97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6A85830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16,637</w:t>
            </w:r>
          </w:p>
        </w:tc>
      </w:tr>
      <w:tr w:rsidR="00A929B9" w:rsidRPr="004728F8" w14:paraId="355F8470" w14:textId="77777777">
        <w:tc>
          <w:tcPr>
            <w:tcW w:w="5670" w:type="dxa"/>
            <w:shd w:val="clear" w:color="auto" w:fill="auto"/>
            <w:vAlign w:val="bottom"/>
          </w:tcPr>
          <w:p w14:paraId="55DEAFB2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7335A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E49EEEB" w14:textId="16BEC01C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A84E4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3,66</w:t>
            </w:r>
            <w:r w:rsidR="00E22CD2" w:rsidRPr="00A84E4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</w:t>
            </w:r>
          </w:p>
        </w:tc>
      </w:tr>
      <w:tr w:rsidR="00A929B9" w:rsidRPr="004728F8" w14:paraId="3F394B22" w14:textId="77777777">
        <w:tc>
          <w:tcPr>
            <w:tcW w:w="5670" w:type="dxa"/>
            <w:shd w:val="clear" w:color="auto" w:fill="auto"/>
            <w:vAlign w:val="bottom"/>
          </w:tcPr>
          <w:p w14:paraId="2C689913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C54651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2277828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3,079</w:t>
            </w:r>
          </w:p>
        </w:tc>
      </w:tr>
      <w:tr w:rsidR="00A929B9" w:rsidRPr="004728F8" w14:paraId="5DFE2373" w14:textId="77777777">
        <w:tc>
          <w:tcPr>
            <w:tcW w:w="5670" w:type="dxa"/>
            <w:shd w:val="clear" w:color="auto" w:fill="auto"/>
            <w:vAlign w:val="bottom"/>
          </w:tcPr>
          <w:p w14:paraId="14041E77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16DCE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0AE68FB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(817)</w:t>
            </w:r>
          </w:p>
        </w:tc>
      </w:tr>
      <w:tr w:rsidR="00A929B9" w:rsidRPr="004728F8" w14:paraId="14CE74C1" w14:textId="77777777">
        <w:tc>
          <w:tcPr>
            <w:tcW w:w="5670" w:type="dxa"/>
            <w:shd w:val="clear" w:color="auto" w:fill="auto"/>
            <w:vAlign w:val="bottom"/>
          </w:tcPr>
          <w:p w14:paraId="79A2CA71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D3ED1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99FDC2D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(605)</w:t>
            </w:r>
          </w:p>
        </w:tc>
      </w:tr>
      <w:tr w:rsidR="00A929B9" w:rsidRPr="004728F8" w14:paraId="7CB03C05" w14:textId="77777777">
        <w:tc>
          <w:tcPr>
            <w:tcW w:w="5670" w:type="dxa"/>
            <w:shd w:val="clear" w:color="auto" w:fill="auto"/>
            <w:vAlign w:val="bottom"/>
          </w:tcPr>
          <w:p w14:paraId="4F61D1C0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89115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1A2C6C5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(264)</w:t>
            </w:r>
          </w:p>
        </w:tc>
      </w:tr>
      <w:tr w:rsidR="00A929B9" w:rsidRPr="004728F8" w14:paraId="5731FEC7" w14:textId="77777777">
        <w:tc>
          <w:tcPr>
            <w:tcW w:w="5670" w:type="dxa"/>
            <w:shd w:val="clear" w:color="auto" w:fill="auto"/>
            <w:vAlign w:val="bottom"/>
          </w:tcPr>
          <w:p w14:paraId="0FFB7E76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F250C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0F55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(4,304)</w:t>
            </w:r>
          </w:p>
        </w:tc>
      </w:tr>
      <w:tr w:rsidR="00A929B9" w:rsidRPr="004728F8" w14:paraId="7D5C720A" w14:textId="77777777">
        <w:tc>
          <w:tcPr>
            <w:tcW w:w="5670" w:type="dxa"/>
            <w:shd w:val="clear" w:color="auto" w:fill="auto"/>
            <w:vAlign w:val="bottom"/>
          </w:tcPr>
          <w:p w14:paraId="3407FC66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AA24F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16E97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A929B9" w:rsidRPr="004728F8" w14:paraId="40B312A9" w14:textId="77777777">
        <w:tc>
          <w:tcPr>
            <w:tcW w:w="5670" w:type="dxa"/>
            <w:shd w:val="clear" w:color="auto" w:fill="auto"/>
            <w:vAlign w:val="bottom"/>
          </w:tcPr>
          <w:p w14:paraId="5E8FEC02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5DE4AA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A22B9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A929B9" w:rsidRPr="004728F8" w14:paraId="39FA4CEF" w14:textId="77777777">
        <w:tc>
          <w:tcPr>
            <w:tcW w:w="5670" w:type="dxa"/>
            <w:shd w:val="clear" w:color="auto" w:fill="auto"/>
            <w:vAlign w:val="bottom"/>
          </w:tcPr>
          <w:p w14:paraId="30DFB630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D0C48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EC84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A929B9" w:rsidRPr="004728F8" w14:paraId="04FA4469" w14:textId="77777777">
        <w:tc>
          <w:tcPr>
            <w:tcW w:w="5670" w:type="dxa"/>
            <w:shd w:val="clear" w:color="auto" w:fill="auto"/>
            <w:vAlign w:val="bottom"/>
          </w:tcPr>
          <w:p w14:paraId="52664384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38FEDD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D962AF0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256,568</w:t>
            </w:r>
          </w:p>
        </w:tc>
      </w:tr>
      <w:tr w:rsidR="00A929B9" w:rsidRPr="004728F8" w14:paraId="7128B0FC" w14:textId="77777777">
        <w:tc>
          <w:tcPr>
            <w:tcW w:w="5670" w:type="dxa"/>
            <w:shd w:val="clear" w:color="auto" w:fill="auto"/>
            <w:vAlign w:val="bottom"/>
          </w:tcPr>
          <w:p w14:paraId="101F1024" w14:textId="77777777" w:rsidR="00A929B9" w:rsidRPr="004728F8" w:rsidRDefault="00A929B9">
            <w:pPr>
              <w:spacing w:line="240" w:lineRule="auto"/>
              <w:ind w:left="340" w:hanging="34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มูลค่ายุติธรรมของส่วนได้เสียในบริษัทร่วมก่อนการเปลี่ยนแปลงสถานะเป็นบริษัทย่อย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AFE10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AB15C25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(51,862)</w:t>
            </w:r>
          </w:p>
        </w:tc>
      </w:tr>
      <w:tr w:rsidR="00A929B9" w:rsidRPr="004728F8" w14:paraId="4156F455" w14:textId="77777777">
        <w:tc>
          <w:tcPr>
            <w:tcW w:w="5670" w:type="dxa"/>
            <w:shd w:val="clear" w:color="auto" w:fill="auto"/>
            <w:vAlign w:val="bottom"/>
          </w:tcPr>
          <w:p w14:paraId="411AA091" w14:textId="77777777" w:rsidR="00A929B9" w:rsidRPr="004728F8" w:rsidRDefault="00A929B9">
            <w:pPr>
              <w:spacing w:line="240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728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มูลค่ายุติธรรมของส่วนได้เสียในการร่วมค้าก่อนการเปลี่ยนแปลงสถานะเป็นบริษัทย่อย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BF9B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0596A7C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(30,481)</w:t>
            </w:r>
          </w:p>
        </w:tc>
      </w:tr>
      <w:tr w:rsidR="00A929B9" w:rsidRPr="004728F8" w14:paraId="7A00FFFE" w14:textId="77777777">
        <w:tc>
          <w:tcPr>
            <w:tcW w:w="5670" w:type="dxa"/>
            <w:shd w:val="clear" w:color="auto" w:fill="auto"/>
            <w:vAlign w:val="bottom"/>
          </w:tcPr>
          <w:p w14:paraId="3FE84030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F34D13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0B15C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262,800</w:t>
            </w:r>
          </w:p>
        </w:tc>
      </w:tr>
    </w:tbl>
    <w:p w14:paraId="4740DA7F" w14:textId="77777777" w:rsidR="00075DD1" w:rsidRDefault="00075DD1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A929B9" w:rsidRPr="004728F8" w14:paraId="3F655408" w14:textId="77777777">
        <w:tc>
          <w:tcPr>
            <w:tcW w:w="5670" w:type="dxa"/>
            <w:shd w:val="clear" w:color="auto" w:fill="auto"/>
            <w:vAlign w:val="bottom"/>
          </w:tcPr>
          <w:p w14:paraId="29AA293B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C729A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2C58AAA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75DD1" w:rsidRPr="004728F8" w14:paraId="4BEFA1B3" w14:textId="77777777" w:rsidTr="00E14500">
        <w:tc>
          <w:tcPr>
            <w:tcW w:w="5670" w:type="dxa"/>
            <w:shd w:val="clear" w:color="auto" w:fill="auto"/>
          </w:tcPr>
          <w:p w14:paraId="18B0E453" w14:textId="6703495C" w:rsidR="00075DD1" w:rsidRPr="004728F8" w:rsidRDefault="00075DD1" w:rsidP="00075D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340929" w14:textId="77777777" w:rsidR="00075DD1" w:rsidRPr="004728F8" w:rsidRDefault="00075DD1" w:rsidP="00075D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48504EE6" w14:textId="77777777" w:rsidR="00075DD1" w:rsidRPr="004728F8" w:rsidRDefault="00075DD1" w:rsidP="00075DD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075DD1" w:rsidRPr="004728F8" w14:paraId="5EC0A7B7" w14:textId="77777777" w:rsidTr="00075DD1">
        <w:tc>
          <w:tcPr>
            <w:tcW w:w="5670" w:type="dxa"/>
            <w:shd w:val="clear" w:color="auto" w:fill="auto"/>
            <w:vAlign w:val="bottom"/>
          </w:tcPr>
          <w:p w14:paraId="50CAF3A8" w14:textId="77777777" w:rsidR="00075DD1" w:rsidRPr="004728F8" w:rsidRDefault="00075DD1" w:rsidP="00075D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F25644" w14:textId="77777777" w:rsidR="00075DD1" w:rsidRPr="004728F8" w:rsidRDefault="00075DD1" w:rsidP="00075D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2FE42733" w14:textId="042231EE" w:rsidR="00075DD1" w:rsidRPr="004728F8" w:rsidRDefault="00075DD1" w:rsidP="00075DD1">
            <w:pPr>
              <w:spacing w:line="240" w:lineRule="auto"/>
              <w:ind w:left="-138" w:right="-7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075DD1" w:rsidRPr="004728F8" w14:paraId="15DC847E" w14:textId="77777777" w:rsidTr="00E14500">
        <w:tc>
          <w:tcPr>
            <w:tcW w:w="5670" w:type="dxa"/>
            <w:shd w:val="clear" w:color="auto" w:fill="auto"/>
            <w:vAlign w:val="bottom"/>
          </w:tcPr>
          <w:p w14:paraId="5456F111" w14:textId="77777777" w:rsidR="00075DD1" w:rsidRPr="004728F8" w:rsidRDefault="00075DD1" w:rsidP="00075D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6B0274" w14:textId="16F9C712" w:rsidR="00075DD1" w:rsidRPr="004728F8" w:rsidRDefault="00075DD1" w:rsidP="00075D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7249D77B" w14:textId="36D7FC60" w:rsidR="00075DD1" w:rsidRPr="004728F8" w:rsidRDefault="00075DD1" w:rsidP="00075DD1">
            <w:pPr>
              <w:spacing w:line="240" w:lineRule="auto"/>
              <w:ind w:left="-138" w:right="-7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4728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728F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728F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29B9" w:rsidRPr="004728F8" w14:paraId="72A0FA4C" w14:textId="77777777">
        <w:tc>
          <w:tcPr>
            <w:tcW w:w="5670" w:type="dxa"/>
            <w:shd w:val="clear" w:color="auto" w:fill="auto"/>
          </w:tcPr>
          <w:p w14:paraId="2D557A31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D87FC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2A96B4C0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6,885</w:t>
            </w:r>
          </w:p>
        </w:tc>
      </w:tr>
      <w:tr w:rsidR="00A929B9" w:rsidRPr="004728F8" w14:paraId="0B3E8028" w14:textId="77777777">
        <w:tc>
          <w:tcPr>
            <w:tcW w:w="5670" w:type="dxa"/>
            <w:shd w:val="clear" w:color="auto" w:fill="auto"/>
          </w:tcPr>
          <w:p w14:paraId="24AF1991" w14:textId="77777777" w:rsidR="00A929B9" w:rsidRPr="004728F8" w:rsidRDefault="00A929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4728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4728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48F23" w14:textId="77777777" w:rsidR="00A929B9" w:rsidRPr="004728F8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A42C26" w14:textId="77777777" w:rsidR="00A929B9" w:rsidRPr="004728F8" w:rsidRDefault="00A929B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4728F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6,885</w:t>
            </w:r>
          </w:p>
        </w:tc>
      </w:tr>
    </w:tbl>
    <w:p w14:paraId="330F9C28" w14:textId="77777777" w:rsidR="000D18AA" w:rsidRDefault="000D18AA" w:rsidP="00A92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3FBC395" w14:textId="4746E47F" w:rsidR="00FD7904" w:rsidRPr="00486403" w:rsidRDefault="00FD7904" w:rsidP="00FD7904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6403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ค่าความนิยมส่วนใหญ่เนื่องมาจากการเข้าลงทุนใน </w:t>
      </w:r>
      <w:r w:rsidRPr="00486403">
        <w:rPr>
          <w:rFonts w:asciiTheme="majorBidi" w:hAnsiTheme="majorBidi" w:cstheme="majorBidi"/>
          <w:sz w:val="30"/>
          <w:szCs w:val="30"/>
        </w:rPr>
        <w:t xml:space="preserve">LOCKBOX </w:t>
      </w:r>
      <w:r w:rsidRPr="0048640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86403">
        <w:rPr>
          <w:rFonts w:asciiTheme="majorBidi" w:hAnsiTheme="majorBidi" w:cstheme="majorBidi"/>
          <w:sz w:val="30"/>
          <w:szCs w:val="30"/>
        </w:rPr>
        <w:t xml:space="preserve">LOCKVENT </w:t>
      </w:r>
      <w:r w:rsidRPr="00486403">
        <w:rPr>
          <w:rFonts w:asciiTheme="majorBidi" w:hAnsiTheme="majorBidi" w:cstheme="majorBidi"/>
          <w:sz w:val="30"/>
          <w:szCs w:val="30"/>
          <w:cs/>
        </w:rPr>
        <w:t>สอดรับกับหนึ่งในแผนการปรับโครงสร้างธุรกิจขอ</w:t>
      </w:r>
      <w:r w:rsidRPr="00486403">
        <w:rPr>
          <w:rFonts w:asciiTheme="majorBidi" w:hAnsiTheme="majorBidi" w:cstheme="majorBidi" w:hint="cs"/>
          <w:sz w:val="30"/>
          <w:szCs w:val="30"/>
          <w:cs/>
        </w:rPr>
        <w:t>งบริษัท</w:t>
      </w:r>
      <w:r w:rsidRPr="00486403">
        <w:rPr>
          <w:rFonts w:asciiTheme="majorBidi" w:hAnsiTheme="majorBidi" w:cstheme="majorBidi"/>
          <w:sz w:val="30"/>
          <w:szCs w:val="30"/>
        </w:rPr>
        <w:t xml:space="preserve"> </w:t>
      </w:r>
      <w:r w:rsidRPr="00486403">
        <w:rPr>
          <w:rFonts w:asciiTheme="majorBidi" w:hAnsiTheme="majorBidi" w:cstheme="majorBidi"/>
          <w:sz w:val="30"/>
          <w:szCs w:val="30"/>
          <w:cs/>
        </w:rPr>
        <w:t xml:space="preserve">ที่ต้องการขยาย </w:t>
      </w:r>
      <w:r w:rsidRPr="00486403">
        <w:rPr>
          <w:rFonts w:asciiTheme="majorBidi" w:hAnsiTheme="majorBidi" w:cstheme="majorBidi"/>
          <w:sz w:val="30"/>
          <w:szCs w:val="30"/>
        </w:rPr>
        <w:t xml:space="preserve">Touch Points </w:t>
      </w:r>
      <w:r w:rsidRPr="00486403">
        <w:rPr>
          <w:rFonts w:asciiTheme="majorBidi" w:hAnsiTheme="majorBidi" w:cstheme="majorBidi"/>
          <w:sz w:val="30"/>
          <w:szCs w:val="30"/>
          <w:cs/>
        </w:rPr>
        <w:t>ซึ่งมีศักยภาพทั้งด้านข้อมูล และสื่อโฆษณา อีกทั้งยังสามารถ</w:t>
      </w:r>
      <w:r w:rsidRPr="00486403">
        <w:rPr>
          <w:rFonts w:asciiTheme="majorBidi" w:hAnsiTheme="majorBidi" w:cstheme="majorBidi"/>
          <w:sz w:val="30"/>
          <w:szCs w:val="30"/>
        </w:rPr>
        <w:t xml:space="preserve"> </w:t>
      </w:r>
      <w:r w:rsidRPr="00486403">
        <w:rPr>
          <w:rFonts w:asciiTheme="majorBidi" w:hAnsiTheme="majorBidi" w:cstheme="majorBidi"/>
          <w:sz w:val="30"/>
          <w:szCs w:val="30"/>
          <w:cs/>
        </w:rPr>
        <w:t>ทำงานร่วมกันทั้งด้านเทคโนโลยี และการดูแลซ่อมบำรุง เนื่องจากมีทีมงานที่มีประสบการณ์ที่ใกล้เคียงกัน ซึ่งจะเอื้อต่อการเพิ่มประสิทธิภาพในการทำงาน และการประหยัดต่อขนาด (</w:t>
      </w:r>
      <w:r w:rsidRPr="00486403">
        <w:rPr>
          <w:rFonts w:asciiTheme="majorBidi" w:hAnsiTheme="majorBidi" w:cstheme="majorBidi"/>
          <w:sz w:val="30"/>
          <w:szCs w:val="30"/>
        </w:rPr>
        <w:t>Economies of Scale)</w:t>
      </w:r>
    </w:p>
    <w:p w14:paraId="704E401C" w14:textId="77777777" w:rsidR="00B821D7" w:rsidRPr="00486403" w:rsidRDefault="00B821D7" w:rsidP="00FD7904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D0415" w14:textId="2B3A45AC" w:rsidR="000D18AA" w:rsidRDefault="00FD7904" w:rsidP="00FD7904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403">
        <w:rPr>
          <w:rFonts w:asciiTheme="majorBidi" w:hAnsiTheme="majorBidi" w:cstheme="majorBidi" w:hint="cs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สินทรัพย์ที่ได้มาที่ระบุได้ และหนี้สินที่รับมาจากการซื้อธุรกิจ ณ วันที่งบการเงินนี้ได้รับการอนุมัติ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</w:t>
      </w:r>
      <w:r w:rsidR="0084729F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86403">
        <w:rPr>
          <w:rFonts w:asciiTheme="majorBidi" w:hAnsiTheme="majorBidi" w:cstheme="majorBidi" w:hint="cs"/>
          <w:sz w:val="30"/>
          <w:szCs w:val="30"/>
          <w:cs/>
        </w:rPr>
        <w:t>ป็นมูลค่าที่ประมาณการ ณ วันที่ซื้อธุรกิจ</w:t>
      </w:r>
      <w:r w:rsidRPr="00486403">
        <w:rPr>
          <w:rFonts w:asciiTheme="majorBidi" w:hAnsiTheme="majorBidi" w:cstheme="majorBidi"/>
          <w:sz w:val="30"/>
          <w:szCs w:val="30"/>
        </w:rPr>
        <w:t xml:space="preserve"> </w:t>
      </w:r>
    </w:p>
    <w:p w14:paraId="76506604" w14:textId="77777777" w:rsidR="00AA755A" w:rsidRDefault="00AA755A" w:rsidP="00A926D8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03F5F" w14:textId="6580C4A5" w:rsidR="0023426A" w:rsidRPr="001F398E" w:rsidRDefault="0023426A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 w:cstheme="minorHAnsi"/>
          <w:b/>
          <w:bCs/>
          <w:cs/>
        </w:rPr>
      </w:pPr>
      <w:r w:rsidRPr="001F398E">
        <w:rPr>
          <w:rFonts w:asciiTheme="minorHAnsi" w:hAnsiTheme="minorHAnsi" w:cstheme="minorHAnsi"/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747D8F9C" w14:textId="77777777" w:rsidR="00783C9C" w:rsidRPr="001F398E" w:rsidRDefault="00783C9C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24"/>
          <w:szCs w:val="24"/>
        </w:rPr>
      </w:pPr>
    </w:p>
    <w:p w14:paraId="000B692E" w14:textId="4092158C" w:rsidR="00954879" w:rsidRPr="007929E5" w:rsidRDefault="00BF003F" w:rsidP="00BF0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r w:rsidRPr="001F398E">
        <w:rPr>
          <w:rFonts w:asciiTheme="minorHAnsi" w:hAnsiTheme="minorHAnsi" w:cstheme="minorHAnsi"/>
          <w:b/>
          <w:spacing w:val="-6"/>
          <w:sz w:val="30"/>
          <w:szCs w:val="30"/>
          <w:cs/>
        </w:rPr>
        <w:t>ความสัมพันธ์ที่มีกับ</w:t>
      </w:r>
      <w:r w:rsidR="00AA755A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 xml:space="preserve">บริษัทย่อย </w:t>
      </w:r>
      <w:r w:rsidR="00875BC9" w:rsidRPr="001F398E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บริษัทร่วม</w:t>
      </w:r>
      <w:r w:rsidR="00AA755A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และ</w:t>
      </w:r>
      <w:r w:rsidR="00875BC9" w:rsidRPr="001F398E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การร่วมค้า</w:t>
      </w:r>
      <w:r w:rsidRPr="001F398E">
        <w:rPr>
          <w:rFonts w:asciiTheme="minorHAnsi" w:hAnsiTheme="minorHAnsi" w:cstheme="minorHAnsi"/>
          <w:b/>
          <w:spacing w:val="-6"/>
          <w:sz w:val="30"/>
          <w:szCs w:val="30"/>
          <w:cs/>
        </w:rPr>
        <w:t xml:space="preserve">ได้เปิดเผยในหมายเหตุข้อ </w:t>
      </w:r>
      <w:r w:rsidR="00B821D7">
        <w:rPr>
          <w:rFonts w:asciiTheme="minorHAnsi" w:hAnsiTheme="minorHAnsi" w:cstheme="minorHAnsi"/>
          <w:bCs/>
          <w:spacing w:val="-6"/>
          <w:sz w:val="30"/>
          <w:szCs w:val="30"/>
        </w:rPr>
        <w:t>11</w:t>
      </w:r>
      <w:r w:rsidR="00FD72BF" w:rsidRPr="001F398E">
        <w:rPr>
          <w:rFonts w:asciiTheme="minorHAnsi" w:hAnsiTheme="minorHAnsi" w:cstheme="minorHAnsi"/>
          <w:bCs/>
          <w:spacing w:val="-6"/>
          <w:sz w:val="30"/>
          <w:szCs w:val="30"/>
        </w:rPr>
        <w:t xml:space="preserve"> </w:t>
      </w:r>
      <w:r w:rsidR="00FD72BF" w:rsidRPr="001F398E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และ</w:t>
      </w:r>
      <w:r w:rsidR="00FD72BF" w:rsidRPr="001F398E">
        <w:rPr>
          <w:rFonts w:asciiTheme="minorHAnsi" w:hAnsiTheme="minorHAnsi" w:cstheme="minorHAnsi" w:hint="cs"/>
          <w:bCs/>
          <w:spacing w:val="-6"/>
          <w:sz w:val="30"/>
          <w:szCs w:val="30"/>
          <w:cs/>
        </w:rPr>
        <w:t xml:space="preserve"> </w:t>
      </w:r>
      <w:r w:rsidR="00A301CB" w:rsidRPr="00A301CB">
        <w:rPr>
          <w:rFonts w:asciiTheme="minorHAnsi" w:hAnsiTheme="minorHAnsi" w:cstheme="minorHAnsi"/>
          <w:bCs/>
          <w:spacing w:val="-6"/>
          <w:sz w:val="30"/>
          <w:szCs w:val="30"/>
        </w:rPr>
        <w:t>12</w:t>
      </w:r>
      <w:r w:rsidRPr="001F398E">
        <w:rPr>
          <w:rFonts w:asciiTheme="minorHAnsi" w:hAnsiTheme="minorHAnsi" w:cstheme="minorHAnsi"/>
          <w:b/>
          <w:spacing w:val="-6"/>
          <w:sz w:val="30"/>
          <w:szCs w:val="30"/>
          <w:cs/>
        </w:rPr>
        <w:t xml:space="preserve"> </w:t>
      </w:r>
      <w:r w:rsidR="00D57090" w:rsidRPr="001F398E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สำหรับ</w:t>
      </w:r>
      <w:r w:rsidRPr="001F398E">
        <w:rPr>
          <w:rFonts w:asciiTheme="minorHAnsi" w:hAnsiTheme="minorHAnsi" w:cstheme="minorHAnsi"/>
          <w:b/>
          <w:spacing w:val="-6"/>
          <w:sz w:val="30"/>
          <w:szCs w:val="30"/>
          <w:cs/>
        </w:rPr>
        <w:t>บุคคลหรือ</w:t>
      </w:r>
      <w:r w:rsidR="00875BC9" w:rsidRPr="001F398E">
        <w:rPr>
          <w:rFonts w:asciiTheme="minorHAnsi" w:hAnsiTheme="minorHAnsi" w:cstheme="minorHAnsi"/>
          <w:b/>
          <w:spacing w:val="-6"/>
          <w:sz w:val="30"/>
          <w:szCs w:val="30"/>
        </w:rPr>
        <w:t xml:space="preserve"> </w:t>
      </w:r>
      <w:r w:rsidRPr="001F398E">
        <w:rPr>
          <w:rFonts w:asciiTheme="minorHAnsi" w:hAnsiTheme="minorHAnsi" w:cstheme="minorHAnsi"/>
          <w:b/>
          <w:spacing w:val="-6"/>
          <w:sz w:val="30"/>
          <w:szCs w:val="30"/>
          <w:cs/>
        </w:rPr>
        <w:t>กิจการอื่นที่เกี่ยวข้องกันที่มีรายการระหว่างกัน</w:t>
      </w:r>
      <w:r w:rsidRPr="001F398E">
        <w:rPr>
          <w:rFonts w:asciiTheme="minorHAnsi" w:hAnsiTheme="minorHAnsi" w:cstheme="minorHAnsi"/>
          <w:b/>
          <w:sz w:val="30"/>
          <w:szCs w:val="30"/>
          <w:cs/>
        </w:rPr>
        <w:t>ที่มีนัยสำคัญกับกลุ่มบริษัทในระหว่างปีมีดังต่อไปนี้</w:t>
      </w:r>
    </w:p>
    <w:p w14:paraId="675D00F2" w14:textId="77777777" w:rsidR="00BF003F" w:rsidRPr="00373BCF" w:rsidRDefault="00BF003F" w:rsidP="00BF0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3870"/>
      </w:tblGrid>
      <w:tr w:rsidR="0023426A" w:rsidRPr="007929E5" w14:paraId="0F602AA0" w14:textId="77777777" w:rsidTr="000E646F">
        <w:trPr>
          <w:trHeight w:val="20"/>
          <w:tblHeader/>
        </w:trPr>
        <w:tc>
          <w:tcPr>
            <w:tcW w:w="4050" w:type="dxa"/>
          </w:tcPr>
          <w:p w14:paraId="50CEC4D4" w14:textId="5C793EF8" w:rsidR="0023426A" w:rsidRPr="007929E5" w:rsidRDefault="0023426A" w:rsidP="00C8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br w:type="page"/>
            </w:r>
            <w:r w:rsidR="00C8215D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       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761DEEC" w14:textId="77777777" w:rsidR="0023426A" w:rsidRPr="007929E5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B1C60B" w14:textId="77777777" w:rsidR="0023426A" w:rsidRPr="007929E5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6F078AAE" w14:textId="7000B962" w:rsidR="0023426A" w:rsidRPr="007929E5" w:rsidRDefault="00C8215D" w:rsidP="00C8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     </w:t>
            </w:r>
            <w:r w:rsidR="0023426A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220" w:rsidRPr="007929E5" w14:paraId="445925D4" w14:textId="77777777" w:rsidTr="000E646F">
        <w:trPr>
          <w:trHeight w:val="20"/>
        </w:trPr>
        <w:tc>
          <w:tcPr>
            <w:tcW w:w="4050" w:type="dxa"/>
          </w:tcPr>
          <w:p w14:paraId="225B48C3" w14:textId="5A69C54B" w:rsidR="00850220" w:rsidRPr="00FF3F6A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F3F6A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350" w:type="dxa"/>
          </w:tcPr>
          <w:p w14:paraId="23032CBF" w14:textId="176EC65F" w:rsidR="00850220" w:rsidRPr="00FF3F6A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F3F6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BD84EF0" w14:textId="4728F788" w:rsidR="00850220" w:rsidRPr="00FF3F6A" w:rsidRDefault="003824A6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inorHAnsi" w:hAnsiTheme="minorHAnsi" w:cstheme="minorHAnsi"/>
                <w:spacing w:val="6"/>
                <w:sz w:val="30"/>
                <w:szCs w:val="30"/>
                <w:cs/>
              </w:rPr>
            </w:pPr>
            <w:r w:rsidRPr="00FF3F6A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</w:t>
            </w:r>
            <w:r w:rsidR="00850372" w:rsidRPr="00FF3F6A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</w:tr>
      <w:tr w:rsidR="00FD72BF" w:rsidRPr="007929E5" w14:paraId="7DFC4471" w14:textId="77777777" w:rsidTr="000E646F">
        <w:trPr>
          <w:trHeight w:val="20"/>
        </w:trPr>
        <w:tc>
          <w:tcPr>
            <w:tcW w:w="4050" w:type="dxa"/>
          </w:tcPr>
          <w:p w14:paraId="46372A08" w14:textId="00D47A13" w:rsidR="00FD72BF" w:rsidRPr="000B517B" w:rsidRDefault="00FD72BF" w:rsidP="00FD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0B517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กลุ่มบริษัท ที</w:t>
            </w:r>
            <w:r w:rsidRPr="000B517B">
              <w:rPr>
                <w:rFonts w:asciiTheme="majorHAnsi" w:hAnsiTheme="majorHAnsi" w:cstheme="majorHAnsi"/>
                <w:sz w:val="30"/>
                <w:szCs w:val="30"/>
              </w:rPr>
              <w:t>.</w:t>
            </w:r>
            <w:r w:rsidRPr="000B517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</w:t>
            </w:r>
            <w:r w:rsidRPr="000B517B">
              <w:rPr>
                <w:rFonts w:asciiTheme="majorHAnsi" w:hAnsiTheme="majorHAnsi" w:cstheme="majorHAnsi"/>
                <w:sz w:val="30"/>
                <w:szCs w:val="30"/>
              </w:rPr>
              <w:t>.</w:t>
            </w:r>
            <w:r w:rsidRPr="000B517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เอส</w:t>
            </w:r>
            <w:r w:rsidRPr="000B517B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0B517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เทคโนโลยี จำกัด (มหาชน</w:t>
            </w:r>
            <w:r w:rsidRPr="000B517B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D54477A" w14:textId="4DF05510" w:rsidR="00FD72BF" w:rsidRPr="000B517B" w:rsidRDefault="00FD72BF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1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546F39B" w14:textId="6FE09ABE" w:rsidR="00FD72BF" w:rsidRPr="000B517B" w:rsidRDefault="00FD72BF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17B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ผู้ถือหุ้นในบริษัทและบริษัทย่อย</w:t>
            </w:r>
          </w:p>
        </w:tc>
      </w:tr>
      <w:tr w:rsidR="00B95F82" w:rsidRPr="007929E5" w14:paraId="7E1E1C03" w14:textId="77777777" w:rsidTr="000E646F">
        <w:trPr>
          <w:trHeight w:val="20"/>
        </w:trPr>
        <w:tc>
          <w:tcPr>
            <w:tcW w:w="4050" w:type="dxa"/>
          </w:tcPr>
          <w:p w14:paraId="3AB295D0" w14:textId="134BDC61" w:rsidR="00B95F82" w:rsidRPr="000B517B" w:rsidRDefault="00B95F82" w:rsidP="00FD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B517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กลุ่มบริษัท โอมันนี่ จำกัด</w:t>
            </w:r>
          </w:p>
        </w:tc>
        <w:tc>
          <w:tcPr>
            <w:tcW w:w="1350" w:type="dxa"/>
          </w:tcPr>
          <w:p w14:paraId="702A1D68" w14:textId="7A42230A" w:rsidR="00B95F82" w:rsidRPr="000B517B" w:rsidRDefault="00B95F82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1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1AB71E9D" w14:textId="13596FB0" w:rsidR="00B95F82" w:rsidRPr="000B517B" w:rsidRDefault="00B95F82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17B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มีผู้ถือหุ้นร่วมกันกับบริษัทย่อย</w:t>
            </w:r>
          </w:p>
        </w:tc>
      </w:tr>
      <w:tr w:rsidR="006452A4" w:rsidRPr="007929E5" w14:paraId="48E4EFB8" w14:textId="77777777" w:rsidTr="006452A4">
        <w:trPr>
          <w:trHeight w:val="20"/>
        </w:trPr>
        <w:tc>
          <w:tcPr>
            <w:tcW w:w="4050" w:type="dxa"/>
          </w:tcPr>
          <w:p w14:paraId="2CA39E8C" w14:textId="586ACC5C" w:rsidR="006452A4" w:rsidRPr="00A22BC5" w:rsidRDefault="006452A4" w:rsidP="0064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22BC5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บริษัท </w:t>
            </w:r>
            <w:r w:rsidR="00991D53" w:rsidRPr="00991D53">
              <w:rPr>
                <w:rFonts w:asciiTheme="majorHAnsi" w:hAnsiTheme="majorHAnsi"/>
                <w:sz w:val="30"/>
                <w:szCs w:val="30"/>
                <w:cs/>
              </w:rPr>
              <w:t>ทีเอสอาร์ ลิฟวิ่ง โซลูชั่น จำกัด (มหาชน)</w:t>
            </w:r>
          </w:p>
        </w:tc>
        <w:tc>
          <w:tcPr>
            <w:tcW w:w="1350" w:type="dxa"/>
          </w:tcPr>
          <w:p w14:paraId="1C06269F" w14:textId="5E3F4713" w:rsidR="006452A4" w:rsidRPr="00A22BC5" w:rsidRDefault="006452A4" w:rsidP="0064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2BC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304595C" w14:textId="0566A4E3" w:rsidR="006452A4" w:rsidRPr="00991D53" w:rsidRDefault="00991D53" w:rsidP="0064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AA755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1394744" w14:textId="77777777" w:rsidR="00D57090" w:rsidRPr="00434DB4" w:rsidRDefault="00D57090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b/>
          <w:spacing w:val="-8"/>
          <w:sz w:val="30"/>
          <w:szCs w:val="30"/>
        </w:rPr>
      </w:pPr>
    </w:p>
    <w:p w14:paraId="179E38FA" w14:textId="587A87CF" w:rsidR="009960CF" w:rsidRDefault="00D13DC3" w:rsidP="00A9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398E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434DB4" w:rsidRPr="001F398E">
        <w:rPr>
          <w:rFonts w:ascii="Angsana New" w:hAnsi="Angsana New" w:hint="cs"/>
          <w:sz w:val="30"/>
          <w:szCs w:val="30"/>
          <w:cs/>
        </w:rPr>
        <w:t>ปี</w:t>
      </w:r>
      <w:r w:rsidRPr="001F398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1F398E">
        <w:rPr>
          <w:rFonts w:ascii="Angsana New" w:hAnsi="Angsana New"/>
          <w:sz w:val="30"/>
          <w:szCs w:val="30"/>
        </w:rPr>
        <w:t xml:space="preserve"> </w:t>
      </w:r>
      <w:r w:rsidRPr="001F398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1F398E">
        <w:rPr>
          <w:rFonts w:ascii="Angsana New" w:hAnsi="Angsana New" w:hint="cs"/>
          <w:sz w:val="30"/>
          <w:szCs w:val="30"/>
          <w:cs/>
        </w:rPr>
        <w:t xml:space="preserve"> </w:t>
      </w:r>
      <w:r w:rsidR="00AE2A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="00AE2AAD">
        <w:rPr>
          <w:rFonts w:ascii="Angsana New" w:hAnsi="Angsana New"/>
          <w:sz w:val="30"/>
          <w:szCs w:val="30"/>
        </w:rPr>
        <w:t xml:space="preserve"> </w:t>
      </w:r>
      <w:r w:rsidRPr="001F398E">
        <w:rPr>
          <w:rFonts w:ascii="Angsana New" w:hAnsi="Angsana New" w:hint="cs"/>
          <w:sz w:val="30"/>
          <w:szCs w:val="30"/>
          <w:cs/>
        </w:rPr>
        <w:t>เป็นรายการตั้งแต่วันที่</w:t>
      </w:r>
      <w:r w:rsidR="00AE2AAD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1F398E">
        <w:rPr>
          <w:rFonts w:ascii="Angsana New" w:hAnsi="Angsana New"/>
          <w:sz w:val="30"/>
          <w:szCs w:val="30"/>
        </w:rPr>
        <w:t xml:space="preserve"> </w:t>
      </w:r>
      <w:r w:rsidRPr="001F398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1F398E">
        <w:rPr>
          <w:rFonts w:ascii="Angsana New" w:hAnsi="Angsana New"/>
          <w:sz w:val="30"/>
          <w:szCs w:val="30"/>
        </w:rPr>
        <w:t xml:space="preserve"> </w:t>
      </w:r>
      <w:r w:rsidR="00AE2A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="00AE2AAD">
        <w:rPr>
          <w:rFonts w:ascii="Angsana New" w:hAnsi="Angsana New"/>
          <w:sz w:val="30"/>
          <w:szCs w:val="30"/>
        </w:rPr>
        <w:t xml:space="preserve"> </w:t>
      </w:r>
      <w:r w:rsidRPr="001F398E">
        <w:rPr>
          <w:rFonts w:ascii="Angsana New" w:hAnsi="Angsana New" w:hint="cs"/>
          <w:sz w:val="30"/>
          <w:szCs w:val="30"/>
          <w:cs/>
        </w:rPr>
        <w:t>จนถึงวันที่กิจการ</w:t>
      </w:r>
      <w:r w:rsidR="00915261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="00915261">
        <w:rPr>
          <w:rFonts w:ascii="Angsana New" w:hAnsi="Angsana New"/>
          <w:sz w:val="30"/>
          <w:szCs w:val="30"/>
        </w:rPr>
        <w:t xml:space="preserve">) </w:t>
      </w:r>
      <w:r w:rsidR="004638CB">
        <w:rPr>
          <w:rFonts w:ascii="Angsana New" w:hAnsi="Angsana New" w:hint="cs"/>
          <w:sz w:val="30"/>
          <w:szCs w:val="30"/>
          <w:cs/>
        </w:rPr>
        <w:t>สูญเสีย</w:t>
      </w:r>
      <w:r w:rsidRPr="001F398E">
        <w:rPr>
          <w:rFonts w:ascii="Angsana New" w:hAnsi="Angsana New" w:hint="cs"/>
          <w:sz w:val="30"/>
          <w:szCs w:val="30"/>
          <w:cs/>
        </w:rPr>
        <w:t xml:space="preserve">อำนาจควบคุมในบริษัทย่อย 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="00915261">
        <w:rPr>
          <w:rFonts w:ascii="Angsana New" w:hAnsi="Angsana New"/>
          <w:sz w:val="30"/>
          <w:szCs w:val="30"/>
        </w:rPr>
        <w:t xml:space="preserve">) </w:t>
      </w:r>
      <w:r w:rsidR="004638CB">
        <w:rPr>
          <w:rFonts w:ascii="Angsana New" w:hAnsi="Angsana New" w:hint="cs"/>
          <w:sz w:val="30"/>
          <w:szCs w:val="30"/>
          <w:cs/>
        </w:rPr>
        <w:t>สูญเสีย</w:t>
      </w:r>
      <w:r w:rsidRPr="001F398E">
        <w:rPr>
          <w:rFonts w:ascii="Angsana New" w:hAnsi="Angsana New" w:hint="cs"/>
          <w:sz w:val="30"/>
          <w:szCs w:val="30"/>
          <w:cs/>
        </w:rPr>
        <w:t>อิทธิพลอย่างมีสาระสำคัญในบริษัทร่วม</w:t>
      </w:r>
      <w:r w:rsidR="00915261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="00915261">
        <w:rPr>
          <w:rFonts w:ascii="Angsana New" w:hAnsi="Angsana New"/>
          <w:sz w:val="30"/>
          <w:szCs w:val="30"/>
        </w:rPr>
        <w:t>)</w:t>
      </w:r>
      <w:r w:rsidR="004638CB">
        <w:rPr>
          <w:rFonts w:ascii="Angsana New" w:hAnsi="Angsana New" w:hint="cs"/>
          <w:sz w:val="30"/>
          <w:szCs w:val="30"/>
          <w:cs/>
        </w:rPr>
        <w:t xml:space="preserve"> ไม่ดำรงตำแหน่ง</w:t>
      </w:r>
      <w:r w:rsidR="00915261">
        <w:rPr>
          <w:rFonts w:ascii="Angsana New" w:hAnsi="Angsana New" w:hint="cs"/>
          <w:sz w:val="30"/>
          <w:szCs w:val="30"/>
          <w:cs/>
        </w:rPr>
        <w:t>ผู้บริหารสำคัญในกิจการที่เกี่ยวข้องกัน</w:t>
      </w:r>
      <w:r w:rsidR="00B821D7">
        <w:rPr>
          <w:rFonts w:ascii="Angsana New" w:hAnsi="Angsana New"/>
          <w:sz w:val="30"/>
          <w:szCs w:val="30"/>
        </w:rPr>
        <w:t xml:space="preserve"> </w:t>
      </w:r>
      <w:r w:rsidR="0084729F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B821D7">
        <w:rPr>
          <w:rFonts w:ascii="Angsana New" w:hAnsi="Angsana New"/>
          <w:sz w:val="30"/>
          <w:szCs w:val="30"/>
        </w:rPr>
        <w:t>4</w:t>
      </w:r>
      <w:r w:rsidR="00B821D7">
        <w:rPr>
          <w:rFonts w:ascii="Angsana New" w:hAnsi="Angsana New" w:hint="cs"/>
          <w:sz w:val="30"/>
          <w:szCs w:val="30"/>
          <w:cs/>
        </w:rPr>
        <w:t>) สิ้นสุดการ</w:t>
      </w:r>
      <w:r w:rsidR="004638CB">
        <w:rPr>
          <w:rFonts w:ascii="Angsana New" w:hAnsi="Angsana New" w:hint="cs"/>
          <w:sz w:val="30"/>
          <w:szCs w:val="30"/>
          <w:cs/>
        </w:rPr>
        <w:t>เป็นผู้</w:t>
      </w:r>
      <w:r w:rsidR="00B821D7">
        <w:rPr>
          <w:rFonts w:ascii="Angsana New" w:hAnsi="Angsana New" w:hint="cs"/>
          <w:sz w:val="30"/>
          <w:szCs w:val="30"/>
          <w:cs/>
        </w:rPr>
        <w:t>ถือหุ้น</w:t>
      </w:r>
      <w:r w:rsidR="004638CB">
        <w:rPr>
          <w:rFonts w:ascii="Angsana New" w:hAnsi="Angsana New" w:hint="cs"/>
          <w:sz w:val="30"/>
          <w:szCs w:val="30"/>
          <w:cs/>
        </w:rPr>
        <w:t>รายใหญ่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77"/>
        <w:gridCol w:w="274"/>
        <w:gridCol w:w="1098"/>
        <w:gridCol w:w="256"/>
        <w:gridCol w:w="1086"/>
        <w:gridCol w:w="265"/>
        <w:gridCol w:w="1072"/>
      </w:tblGrid>
      <w:tr w:rsidR="00BE69E5" w:rsidRPr="007929E5" w14:paraId="2F20F2DD" w14:textId="77777777" w:rsidTr="003930AB">
        <w:trPr>
          <w:tblHeader/>
        </w:trPr>
        <w:tc>
          <w:tcPr>
            <w:tcW w:w="2234" w:type="pct"/>
          </w:tcPr>
          <w:p w14:paraId="0C2F7A0B" w14:textId="0495DD28" w:rsidR="00401368" w:rsidRPr="007929E5" w:rsidRDefault="0073614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1" w:type="pct"/>
            <w:gridSpan w:val="3"/>
          </w:tcPr>
          <w:p w14:paraId="1469B391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61A84AA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32603012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1E7" w:rsidRPr="007929E5" w14:paraId="13836B51" w14:textId="77777777" w:rsidTr="0083786C">
        <w:trPr>
          <w:tblHeader/>
        </w:trPr>
        <w:tc>
          <w:tcPr>
            <w:tcW w:w="2234" w:type="pct"/>
          </w:tcPr>
          <w:p w14:paraId="1E11D756" w14:textId="6F8BB340" w:rsidR="00D331E7" w:rsidRPr="007929E5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301CB" w:rsidRPr="00A301C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</w:tcPr>
          <w:p w14:paraId="2D7EC9EC" w14:textId="560396D4" w:rsidR="00D331E7" w:rsidRPr="007929E5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41527BE" w14:textId="77777777" w:rsidR="00D331E7" w:rsidRPr="007929E5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28906" w14:textId="0DF9465C" w:rsidR="00D331E7" w:rsidRPr="007929E5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786FA5AF" w14:textId="77777777" w:rsidR="00D331E7" w:rsidRPr="007929E5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342A1A" w14:textId="31E1952E" w:rsidR="00D331E7" w:rsidRPr="007929E5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2400747" w14:textId="77777777" w:rsidR="00D331E7" w:rsidRPr="007929E5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D6414EB" w14:textId="0B0EC21C" w:rsidR="00D331E7" w:rsidRPr="007929E5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A66C29" w:rsidRPr="007929E5" w14:paraId="62C28178" w14:textId="77777777" w:rsidTr="003930AB">
        <w:trPr>
          <w:tblHeader/>
        </w:trPr>
        <w:tc>
          <w:tcPr>
            <w:tcW w:w="2234" w:type="pct"/>
          </w:tcPr>
          <w:p w14:paraId="33B8C424" w14:textId="77777777" w:rsidR="00A66C29" w:rsidRPr="007929E5" w:rsidRDefault="00A66C29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</w:tcPr>
          <w:p w14:paraId="52495804" w14:textId="77777777" w:rsidR="00A66C29" w:rsidRPr="007929E5" w:rsidRDefault="00A66C29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885947" w:rsidRPr="00783C9C" w14:paraId="1AFF8464" w14:textId="77777777" w:rsidTr="0006213C">
        <w:tc>
          <w:tcPr>
            <w:tcW w:w="2234" w:type="pct"/>
            <w:shd w:val="clear" w:color="auto" w:fill="auto"/>
          </w:tcPr>
          <w:p w14:paraId="5AEDC7A3" w14:textId="77777777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83C9C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6F109965" w14:textId="3E089F2B" w:rsidR="00885947" w:rsidRPr="000E646F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D9A815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121927" w14:textId="77777777" w:rsidR="00885947" w:rsidRPr="000E646F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05BB9D2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9F4802A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3E57AB0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A08AF4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85947" w:rsidRPr="00783C9C" w14:paraId="479E2F33" w14:textId="77777777" w:rsidTr="00A77B13">
        <w:tc>
          <w:tcPr>
            <w:tcW w:w="2234" w:type="pct"/>
            <w:shd w:val="clear" w:color="auto" w:fill="auto"/>
          </w:tcPr>
          <w:p w14:paraId="7AFD820B" w14:textId="77777777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83C9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  <w:shd w:val="clear" w:color="auto" w:fill="auto"/>
          </w:tcPr>
          <w:p w14:paraId="6A72D0FC" w14:textId="2E8D3EB5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C85074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C3441E" w14:textId="77777777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A18DB6F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A7156D" w14:textId="3F397A8D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3" w:type="pct"/>
            <w:shd w:val="clear" w:color="auto" w:fill="auto"/>
          </w:tcPr>
          <w:p w14:paraId="32EDEA37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C3EFDDE" w14:textId="4FFFFFFB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947" w:rsidRPr="00783C9C" w14:paraId="7664B2E9" w14:textId="77777777" w:rsidTr="0006213C">
        <w:tc>
          <w:tcPr>
            <w:tcW w:w="2234" w:type="pct"/>
            <w:shd w:val="clear" w:color="auto" w:fill="auto"/>
          </w:tcPr>
          <w:p w14:paraId="009BC136" w14:textId="43C2F84B" w:rsidR="00885947" w:rsidRPr="00CD2B37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CD2B3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581" w:type="pct"/>
            <w:shd w:val="clear" w:color="auto" w:fill="auto"/>
          </w:tcPr>
          <w:p w14:paraId="724FD44F" w14:textId="7BAB7E51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90D488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36581E" w14:textId="347CF1C3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5DF7AB4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972EBFB" w14:textId="1A077A0F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3" w:type="pct"/>
            <w:shd w:val="clear" w:color="auto" w:fill="auto"/>
          </w:tcPr>
          <w:p w14:paraId="78D3FCE8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79A52BA" w14:textId="221F0DE9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885947" w:rsidRPr="005912E1" w14:paraId="0C982C99" w14:textId="77777777" w:rsidTr="0006213C">
        <w:tc>
          <w:tcPr>
            <w:tcW w:w="2234" w:type="pct"/>
            <w:shd w:val="clear" w:color="auto" w:fill="auto"/>
          </w:tcPr>
          <w:p w14:paraId="01906FB8" w14:textId="53AE99A9" w:rsidR="00885947" w:rsidRPr="00CD2B37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CD2B3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81" w:type="pct"/>
            <w:shd w:val="clear" w:color="auto" w:fill="auto"/>
          </w:tcPr>
          <w:p w14:paraId="1D1AA696" w14:textId="7D19DE16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757993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FC5BA69" w14:textId="32EFF892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F8CFA3E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E68DF2C" w14:textId="559D48DC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46777C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2629FC6" w14:textId="793EB5BD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885947" w:rsidRPr="00783C9C" w14:paraId="646570B4" w14:textId="77777777">
        <w:tc>
          <w:tcPr>
            <w:tcW w:w="2234" w:type="pct"/>
            <w:shd w:val="clear" w:color="auto" w:fill="auto"/>
          </w:tcPr>
          <w:p w14:paraId="36C3AAD7" w14:textId="77777777" w:rsidR="00885947" w:rsidRPr="004B43F3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C03CD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shd w:val="clear" w:color="auto" w:fill="auto"/>
          </w:tcPr>
          <w:p w14:paraId="0B7DDCA4" w14:textId="6469EB26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862D95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8F9B34" w14:textId="77777777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441C6EC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A792BF1" w14:textId="23589B87" w:rsidR="00885947" w:rsidRPr="008671C9" w:rsidRDefault="00115258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43" w:type="pct"/>
            <w:shd w:val="clear" w:color="auto" w:fill="auto"/>
          </w:tcPr>
          <w:p w14:paraId="25979F15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4BEBD00" w14:textId="44C6BF7A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885947" w:rsidRPr="00783C9C" w14:paraId="6E375CCD" w14:textId="77777777" w:rsidTr="0006213C">
        <w:tc>
          <w:tcPr>
            <w:tcW w:w="2234" w:type="pct"/>
            <w:shd w:val="clear" w:color="auto" w:fill="auto"/>
          </w:tcPr>
          <w:p w14:paraId="4E2B1DC6" w14:textId="77777777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83C9C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  <w:shd w:val="clear" w:color="auto" w:fill="auto"/>
          </w:tcPr>
          <w:p w14:paraId="6722039A" w14:textId="4E6F0611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F12083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78F4D8" w14:textId="2E41CD4E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255BF3C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96468C" w14:textId="21C1737C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43" w:type="pct"/>
            <w:shd w:val="clear" w:color="auto" w:fill="auto"/>
          </w:tcPr>
          <w:p w14:paraId="461D5C79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F717235" w14:textId="2AE8E3E4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885947" w:rsidRPr="00783C9C" w14:paraId="5FB40890" w14:textId="77777777" w:rsidTr="0006213C">
        <w:tc>
          <w:tcPr>
            <w:tcW w:w="2234" w:type="pct"/>
            <w:shd w:val="clear" w:color="auto" w:fill="auto"/>
          </w:tcPr>
          <w:p w14:paraId="5CF026EC" w14:textId="77777777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83C9C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  <w:shd w:val="clear" w:color="auto" w:fill="auto"/>
          </w:tcPr>
          <w:p w14:paraId="04120EB8" w14:textId="14489E48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CB5A4C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53EAF3" w14:textId="6BCDFCF2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D696836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FCFA3E1" w14:textId="0FA45E63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143" w:type="pct"/>
            <w:shd w:val="clear" w:color="auto" w:fill="auto"/>
          </w:tcPr>
          <w:p w14:paraId="7BCEB46B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EC6A3A" w14:textId="29FE8265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885947" w:rsidRPr="005912E1" w14:paraId="20CB44A3" w14:textId="77777777" w:rsidTr="0006213C">
        <w:tc>
          <w:tcPr>
            <w:tcW w:w="2234" w:type="pct"/>
            <w:shd w:val="clear" w:color="auto" w:fill="auto"/>
          </w:tcPr>
          <w:p w14:paraId="39223E83" w14:textId="397BCDBB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5004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  <w:shd w:val="clear" w:color="auto" w:fill="auto"/>
          </w:tcPr>
          <w:p w14:paraId="71C4E8C6" w14:textId="40ECFD68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A22F52F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24CC4A" w14:textId="09EC0AA4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0BDFFEA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40F5CFE" w14:textId="22F7A491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6F63D3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855708B" w14:textId="00907522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885947" w:rsidRPr="00783C9C" w14:paraId="10063068" w14:textId="77777777" w:rsidTr="0006213C">
        <w:tc>
          <w:tcPr>
            <w:tcW w:w="2234" w:type="pct"/>
            <w:shd w:val="clear" w:color="auto" w:fill="auto"/>
          </w:tcPr>
          <w:p w14:paraId="4C5282C0" w14:textId="0B1BDF4F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83C9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1" w:type="pct"/>
            <w:shd w:val="clear" w:color="auto" w:fill="auto"/>
          </w:tcPr>
          <w:p w14:paraId="146ED03A" w14:textId="5EC26309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36F7B1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C92B1A" w14:textId="0696CEEE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5874A35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368ADA" w14:textId="5548C181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  <w:shd w:val="clear" w:color="auto" w:fill="auto"/>
          </w:tcPr>
          <w:p w14:paraId="11799E7F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1C224B0" w14:textId="7FCE8ECB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885947" w:rsidRPr="00783C9C" w14:paraId="4EA9A6DF" w14:textId="77777777" w:rsidTr="0006213C">
        <w:tc>
          <w:tcPr>
            <w:tcW w:w="2234" w:type="pct"/>
            <w:shd w:val="clear" w:color="auto" w:fill="auto"/>
          </w:tcPr>
          <w:p w14:paraId="18B95FD2" w14:textId="7D00C722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  <w:shd w:val="clear" w:color="auto" w:fill="auto"/>
          </w:tcPr>
          <w:p w14:paraId="1A9DB729" w14:textId="625E2B75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885864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CB3CC85" w14:textId="5D8CF5AD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8B9DC24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D3F120A" w14:textId="26B9029E" w:rsidR="00885947" w:rsidRPr="008671C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7A3F5FC" w14:textId="77777777" w:rsidR="00885947" w:rsidRPr="008671C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8206AB0" w14:textId="09A639B6" w:rsidR="00885947" w:rsidRPr="008671C9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885947" w:rsidRPr="00783C9C" w14:paraId="6081529C" w14:textId="77777777" w:rsidTr="00A77B13">
        <w:tc>
          <w:tcPr>
            <w:tcW w:w="2234" w:type="pct"/>
            <w:shd w:val="clear" w:color="auto" w:fill="auto"/>
          </w:tcPr>
          <w:p w14:paraId="63EE6F77" w14:textId="7AE93A11" w:rsidR="00885947" w:rsidRPr="00D723AE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  <w:shd w:val="clear" w:color="auto" w:fill="auto"/>
          </w:tcPr>
          <w:p w14:paraId="4D37079E" w14:textId="51B60384" w:rsidR="00885947" w:rsidRPr="000E646F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2C0BA5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C78B36" w14:textId="060B4315" w:rsidR="00885947" w:rsidRPr="000E646F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348165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654ACF3" w14:textId="37BE6B58" w:rsidR="00885947" w:rsidRPr="008D32AB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3" w:type="pct"/>
            <w:shd w:val="clear" w:color="auto" w:fill="auto"/>
          </w:tcPr>
          <w:p w14:paraId="197BB508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DCA3B6" w14:textId="75B05189" w:rsidR="00885947" w:rsidRPr="00486C2A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85947" w:rsidRPr="008D32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85947" w:rsidRPr="00783C9C" w14:paraId="397488D2" w14:textId="77777777" w:rsidTr="00A77B13">
        <w:tc>
          <w:tcPr>
            <w:tcW w:w="2234" w:type="pct"/>
            <w:shd w:val="clear" w:color="auto" w:fill="auto"/>
          </w:tcPr>
          <w:p w14:paraId="09BDC6F0" w14:textId="3AA3BD02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581" w:type="pct"/>
            <w:shd w:val="clear" w:color="auto" w:fill="auto"/>
          </w:tcPr>
          <w:p w14:paraId="50858C4D" w14:textId="135B91CD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6438C5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E2AC64" w14:textId="5FFCD492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3FC5576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67879B" w14:textId="6A99E16C" w:rsidR="00885947" w:rsidRPr="008D32AB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8CA02F9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8E0F71B" w14:textId="725EE982" w:rsidR="00885947" w:rsidRPr="00486C2A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85947" w:rsidRPr="008D32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885947" w:rsidRPr="00783C9C" w14:paraId="49BD9A1B" w14:textId="77777777" w:rsidTr="00A77B13">
        <w:tc>
          <w:tcPr>
            <w:tcW w:w="2234" w:type="pct"/>
            <w:shd w:val="clear" w:color="auto" w:fill="auto"/>
          </w:tcPr>
          <w:p w14:paraId="6E9B1008" w14:textId="64DD540A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1" w:type="pct"/>
            <w:shd w:val="clear" w:color="auto" w:fill="auto"/>
          </w:tcPr>
          <w:p w14:paraId="4DC2F41F" w14:textId="3AF51833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1C34C9" w14:textId="77777777" w:rsidR="00885947" w:rsidRPr="007940C6" w:rsidRDefault="0088594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21CF99" w14:textId="0173BECF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025EC7B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9EE2AF5" w14:textId="7DEC8B52" w:rsidR="00885947" w:rsidRPr="008D32AB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43" w:type="pct"/>
            <w:shd w:val="clear" w:color="auto" w:fill="auto"/>
          </w:tcPr>
          <w:p w14:paraId="40F2F802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4213A12" w14:textId="55AF550E" w:rsidR="00885947" w:rsidRPr="008D32AB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294" w:rsidRPr="00783C9C" w14:paraId="33366DB9" w14:textId="77777777" w:rsidTr="00A77B13">
        <w:tc>
          <w:tcPr>
            <w:tcW w:w="2234" w:type="pct"/>
            <w:shd w:val="clear" w:color="auto" w:fill="auto"/>
          </w:tcPr>
          <w:p w14:paraId="49C3430A" w14:textId="77777777" w:rsidR="00611294" w:rsidRDefault="00611294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62EFB9D6" w14:textId="77777777" w:rsidR="00611294" w:rsidRPr="008671C9" w:rsidRDefault="00611294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B93377" w14:textId="77777777" w:rsidR="00611294" w:rsidRPr="007940C6" w:rsidRDefault="00611294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F82536" w14:textId="77777777" w:rsidR="00611294" w:rsidRPr="008671C9" w:rsidRDefault="00611294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2B85F4F" w14:textId="77777777" w:rsidR="00611294" w:rsidRPr="00144C04" w:rsidRDefault="00611294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62D399C" w14:textId="77777777" w:rsidR="00611294" w:rsidRPr="00A301CB" w:rsidRDefault="00611294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007DC55" w14:textId="77777777" w:rsidR="00611294" w:rsidRPr="00144C04" w:rsidRDefault="00611294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89C675E" w14:textId="77777777" w:rsidR="00611294" w:rsidRDefault="00611294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947" w:rsidRPr="00783C9C" w14:paraId="1DD59A94" w14:textId="77777777" w:rsidTr="00A77B13">
        <w:tc>
          <w:tcPr>
            <w:tcW w:w="2234" w:type="pct"/>
            <w:shd w:val="clear" w:color="auto" w:fill="auto"/>
          </w:tcPr>
          <w:p w14:paraId="15D70C53" w14:textId="38ABA44C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shd w:val="clear" w:color="auto" w:fill="auto"/>
          </w:tcPr>
          <w:p w14:paraId="76008B50" w14:textId="77777777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DED80FD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7A2660" w14:textId="0B8FEC62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81F211E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D4659A2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EE97E9C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EAAE9BC" w14:textId="470AFCC5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85947" w:rsidRPr="005912E1" w14:paraId="7A61EEBA" w14:textId="77777777" w:rsidTr="00A77B13">
        <w:tc>
          <w:tcPr>
            <w:tcW w:w="2234" w:type="pct"/>
            <w:shd w:val="clear" w:color="auto" w:fill="auto"/>
          </w:tcPr>
          <w:p w14:paraId="5C4B0E2D" w14:textId="467CC2C1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  <w:shd w:val="clear" w:color="auto" w:fill="auto"/>
          </w:tcPr>
          <w:p w14:paraId="466BB694" w14:textId="530EBF75" w:rsidR="00885947" w:rsidRPr="00144C04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8" w:type="pct"/>
          </w:tcPr>
          <w:p w14:paraId="2D482AA0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981451" w14:textId="1238334A" w:rsidR="00885947" w:rsidRPr="00144C04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59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38" w:type="pct"/>
            <w:shd w:val="clear" w:color="auto" w:fill="auto"/>
          </w:tcPr>
          <w:p w14:paraId="19503940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B10D37" w14:textId="568A252D" w:rsidR="00885947" w:rsidRPr="00144C04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88594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175</w:t>
            </w:r>
          </w:p>
        </w:tc>
        <w:tc>
          <w:tcPr>
            <w:tcW w:w="143" w:type="pct"/>
            <w:shd w:val="clear" w:color="auto" w:fill="auto"/>
          </w:tcPr>
          <w:p w14:paraId="6454BCF6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1E21C3C" w14:textId="3794652A" w:rsidR="00885947" w:rsidRPr="00486C2A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885947" w:rsidRPr="00144C04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109</w:t>
            </w:r>
          </w:p>
        </w:tc>
      </w:tr>
      <w:tr w:rsidR="00885947" w:rsidRPr="00B445E9" w14:paraId="750B3176" w14:textId="77777777" w:rsidTr="00A77B13">
        <w:tc>
          <w:tcPr>
            <w:tcW w:w="2234" w:type="pct"/>
            <w:shd w:val="clear" w:color="auto" w:fill="auto"/>
          </w:tcPr>
          <w:p w14:paraId="2B2DB55B" w14:textId="2561CFA5" w:rsidR="00885947" w:rsidRPr="00144C04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  <w:shd w:val="clear" w:color="auto" w:fill="auto"/>
          </w:tcPr>
          <w:p w14:paraId="13932639" w14:textId="6C599588" w:rsidR="00885947" w:rsidRPr="00144C04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F2E1B19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D23F02" w14:textId="56BC3688" w:rsidR="00885947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C82104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AA788DE" w14:textId="46D41C87" w:rsidR="00885947" w:rsidRDefault="00A301CB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26</w:t>
            </w:r>
            <w:r w:rsidR="00115258" w:rsidRPr="00115258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83A9493" w14:textId="77777777" w:rsidR="00885947" w:rsidRPr="00144C04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A62A2C5" w14:textId="6294E435" w:rsidR="00885947" w:rsidRPr="00B445E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B44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2581" w:rsidRPr="005912E1" w14:paraId="42E3ACC4" w14:textId="77777777" w:rsidTr="00A77B13">
        <w:tc>
          <w:tcPr>
            <w:tcW w:w="2234" w:type="pct"/>
            <w:shd w:val="clear" w:color="auto" w:fill="auto"/>
          </w:tcPr>
          <w:p w14:paraId="215AFE80" w14:textId="7CD3136B" w:rsidR="00B12581" w:rsidRPr="00144C04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  <w:shd w:val="clear" w:color="auto" w:fill="auto"/>
          </w:tcPr>
          <w:p w14:paraId="3AE236BD" w14:textId="029B9639" w:rsidR="00B12581" w:rsidRPr="00144C04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5ABA05" w14:textId="77777777" w:rsidR="00B12581" w:rsidRPr="007940C6" w:rsidRDefault="00B12581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9EFEA0" w14:textId="6445058A" w:rsidR="00B12581" w:rsidRPr="00144C04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09B0B6D" w14:textId="77777777" w:rsidR="00B12581" w:rsidRPr="00144C04" w:rsidRDefault="00B12581" w:rsidP="00B12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12437E" w14:textId="7921871B" w:rsidR="00B12581" w:rsidRPr="00144C04" w:rsidRDefault="00A301CB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5</w:t>
            </w:r>
            <w:r w:rsidR="00115258" w:rsidRPr="00115258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B12581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275</w:t>
            </w:r>
          </w:p>
        </w:tc>
        <w:tc>
          <w:tcPr>
            <w:tcW w:w="143" w:type="pct"/>
            <w:shd w:val="clear" w:color="auto" w:fill="auto"/>
          </w:tcPr>
          <w:p w14:paraId="52B40C05" w14:textId="77777777" w:rsidR="00B12581" w:rsidRPr="00144C04" w:rsidRDefault="00B12581" w:rsidP="00B12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03DEE16" w14:textId="1A3E9F31" w:rsidR="00B12581" w:rsidRPr="00486C2A" w:rsidRDefault="00A301CB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174</w:t>
            </w:r>
            <w:r w:rsidR="00B12581" w:rsidRPr="00144C04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407</w:t>
            </w:r>
          </w:p>
        </w:tc>
      </w:tr>
      <w:tr w:rsidR="00B12581" w:rsidRPr="005912E1" w14:paraId="45A11625" w14:textId="77777777" w:rsidTr="00A77B13">
        <w:tc>
          <w:tcPr>
            <w:tcW w:w="2234" w:type="pct"/>
            <w:shd w:val="clear" w:color="auto" w:fill="auto"/>
          </w:tcPr>
          <w:p w14:paraId="279EB68B" w14:textId="1E9EE53B" w:rsidR="00B12581" w:rsidRPr="00144C04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ขาดทุนจากการจำหน่ายเงินลงทุน</w:t>
            </w:r>
          </w:p>
        </w:tc>
        <w:tc>
          <w:tcPr>
            <w:tcW w:w="581" w:type="pct"/>
            <w:shd w:val="clear" w:color="auto" w:fill="auto"/>
          </w:tcPr>
          <w:p w14:paraId="0ECDB257" w14:textId="25DEBCEF" w:rsidR="00B12581" w:rsidRPr="00144C04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3F5DCB" w14:textId="77777777" w:rsidR="00B12581" w:rsidRPr="007940C6" w:rsidRDefault="00B12581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FDF257" w14:textId="5AB0B59A" w:rsidR="00B12581" w:rsidRPr="00144C04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246B2EB" w14:textId="77777777" w:rsidR="00B12581" w:rsidRPr="00144C04" w:rsidRDefault="00B12581" w:rsidP="00B12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D4ACDDE" w14:textId="3BE7C9AA" w:rsidR="00B12581" w:rsidRPr="00444742" w:rsidRDefault="00B12581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444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9C89816" w14:textId="77777777" w:rsidR="00B12581" w:rsidRPr="00144C04" w:rsidRDefault="00B12581" w:rsidP="00B12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F7F670C" w14:textId="53A933A7" w:rsidR="00B12581" w:rsidRPr="00486C2A" w:rsidRDefault="00A301CB" w:rsidP="00B1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199</w:t>
            </w:r>
            <w:r w:rsidR="00B12581" w:rsidRPr="00144C04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126</w:t>
            </w:r>
          </w:p>
        </w:tc>
      </w:tr>
      <w:tr w:rsidR="00885947" w:rsidRPr="00783C9C" w14:paraId="6FE4E811" w14:textId="77777777" w:rsidTr="00A77B13">
        <w:tc>
          <w:tcPr>
            <w:tcW w:w="2234" w:type="pct"/>
            <w:shd w:val="clear" w:color="auto" w:fill="auto"/>
          </w:tcPr>
          <w:p w14:paraId="01616E32" w14:textId="77777777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11CD3415" w14:textId="77777777" w:rsidR="00885947" w:rsidRPr="000E646F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53BAC9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F3175FF" w14:textId="77777777" w:rsidR="00885947" w:rsidRPr="000E646F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77885F9C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5C8CD0F" w14:textId="77777777" w:rsidR="00885947" w:rsidRPr="00444742" w:rsidRDefault="00885947" w:rsidP="0044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36F918A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A2F33D9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85947" w:rsidRPr="00783C9C" w14:paraId="6A3FAFDA" w14:textId="77777777" w:rsidTr="00A77B13">
        <w:tc>
          <w:tcPr>
            <w:tcW w:w="2234" w:type="pct"/>
            <w:shd w:val="clear" w:color="auto" w:fill="auto"/>
          </w:tcPr>
          <w:p w14:paraId="08930CBA" w14:textId="77777777" w:rsidR="00885947" w:rsidRPr="00783C9C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83C9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0C5BF664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F08245C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A295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0D4FAB5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5A2BDA8" w14:textId="77777777" w:rsidR="00885947" w:rsidRPr="00444742" w:rsidRDefault="00885947" w:rsidP="0044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52AFF3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234AF8D" w14:textId="77777777" w:rsidR="00885947" w:rsidRPr="00783C9C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15261" w:rsidRPr="00783C9C" w14:paraId="626F88C5" w14:textId="77777777" w:rsidTr="00A77B13">
        <w:tc>
          <w:tcPr>
            <w:tcW w:w="2234" w:type="pct"/>
            <w:shd w:val="clear" w:color="auto" w:fill="auto"/>
          </w:tcPr>
          <w:p w14:paraId="284A334F" w14:textId="56613955" w:rsidR="00915261" w:rsidRPr="00783C9C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  <w:shd w:val="clear" w:color="auto" w:fill="auto"/>
          </w:tcPr>
          <w:p w14:paraId="419F33DE" w14:textId="0BD10D9A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395A125" w14:textId="77777777" w:rsidR="00915261" w:rsidRPr="00783C9C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53C595" w14:textId="74263C7F" w:rsidR="00915261" w:rsidRPr="008D32AB" w:rsidRDefault="00915261" w:rsidP="00794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ECFC75D" w14:textId="77777777" w:rsidR="00915261" w:rsidRPr="00783C9C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41FF35C" w14:textId="6435C245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8C7C937" w14:textId="77777777" w:rsidR="00915261" w:rsidRPr="00783C9C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37F370C" w14:textId="012E0C51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783C9C" w14:paraId="63A4DFDC" w14:textId="77777777" w:rsidTr="00A77B13">
        <w:tc>
          <w:tcPr>
            <w:tcW w:w="2234" w:type="pct"/>
            <w:shd w:val="clear" w:color="auto" w:fill="auto"/>
          </w:tcPr>
          <w:p w14:paraId="14392052" w14:textId="06492C9E" w:rsidR="00915261" w:rsidRPr="00783C9C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83C9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  <w:shd w:val="clear" w:color="auto" w:fill="auto"/>
          </w:tcPr>
          <w:p w14:paraId="6E99A6EE" w14:textId="29FAC511" w:rsidR="00915261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8" w:type="pct"/>
          </w:tcPr>
          <w:p w14:paraId="17A5DAB2" w14:textId="77777777" w:rsidR="00915261" w:rsidRPr="00783C9C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C3973C" w14:textId="29F740F6" w:rsidR="00915261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8" w:type="pct"/>
            <w:shd w:val="clear" w:color="auto" w:fill="auto"/>
          </w:tcPr>
          <w:p w14:paraId="7A8DB7F4" w14:textId="77777777" w:rsidR="00915261" w:rsidRPr="00783C9C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9D6FFB5" w14:textId="71169E96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1C842B" w14:textId="77777777" w:rsidR="00915261" w:rsidRPr="00783C9C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072F0D" w14:textId="0BCED9BB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136E9B" w14:paraId="2AFE341A" w14:textId="77777777">
        <w:tc>
          <w:tcPr>
            <w:tcW w:w="2234" w:type="pct"/>
            <w:shd w:val="clear" w:color="auto" w:fill="auto"/>
          </w:tcPr>
          <w:p w14:paraId="6534EE8B" w14:textId="77777777" w:rsidR="00915261" w:rsidRPr="00136E9B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shd w:val="clear" w:color="auto" w:fill="auto"/>
          </w:tcPr>
          <w:p w14:paraId="3AB028FB" w14:textId="03AB2CD4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48" w:type="pct"/>
          </w:tcPr>
          <w:p w14:paraId="132100E6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2C379E" w14:textId="671E56F5" w:rsidR="00915261" w:rsidRPr="008D32AB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8" w:type="pct"/>
            <w:shd w:val="clear" w:color="auto" w:fill="auto"/>
          </w:tcPr>
          <w:p w14:paraId="5F5E8DDA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974BBF0" w14:textId="1DC4ECD5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E5AB491" w14:textId="77777777" w:rsidR="00915261" w:rsidRPr="00D85112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5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8CDD201" w14:textId="6005ED4F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15261" w:rsidRPr="00136E9B" w14:paraId="5A55B5B1" w14:textId="77777777">
        <w:tc>
          <w:tcPr>
            <w:tcW w:w="2234" w:type="pct"/>
            <w:shd w:val="clear" w:color="auto" w:fill="auto"/>
          </w:tcPr>
          <w:p w14:paraId="0EAAA7D6" w14:textId="77777777" w:rsidR="00915261" w:rsidRPr="00136E9B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  <w:shd w:val="clear" w:color="auto" w:fill="auto"/>
          </w:tcPr>
          <w:p w14:paraId="43F57371" w14:textId="370272CB" w:rsidR="00915261" w:rsidRPr="008671C9" w:rsidRDefault="00AA755A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48" w:type="pct"/>
          </w:tcPr>
          <w:p w14:paraId="3A5A8075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FECA24" w14:textId="0672824A" w:rsidR="00915261" w:rsidRPr="008D32AB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38" w:type="pct"/>
            <w:shd w:val="clear" w:color="auto" w:fill="auto"/>
          </w:tcPr>
          <w:p w14:paraId="159DA56A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BDFA148" w14:textId="132CC8A1" w:rsidR="00915261" w:rsidRPr="00B17635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2D3B35D4" w14:textId="77777777" w:rsidR="00915261" w:rsidRPr="00D85112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5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38CC45B" w14:textId="4841DB89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915261" w:rsidRPr="00136E9B" w14:paraId="797E0085" w14:textId="77777777">
        <w:tc>
          <w:tcPr>
            <w:tcW w:w="2234" w:type="pct"/>
            <w:shd w:val="clear" w:color="auto" w:fill="auto"/>
          </w:tcPr>
          <w:p w14:paraId="06F467E3" w14:textId="77777777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  <w:shd w:val="clear" w:color="auto" w:fill="auto"/>
          </w:tcPr>
          <w:p w14:paraId="69421EBE" w14:textId="1A2880F7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8A25077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F5BF37" w14:textId="477C8B70" w:rsidR="00915261" w:rsidRPr="008D32AB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38" w:type="pct"/>
            <w:shd w:val="clear" w:color="auto" w:fill="auto"/>
          </w:tcPr>
          <w:p w14:paraId="6FB5A6F3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6D2AFCA" w14:textId="662BEA34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AEA76E" w14:textId="77777777" w:rsidR="00915261" w:rsidRPr="007940C6" w:rsidRDefault="00915261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65A1900" w14:textId="2481C8D5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136E9B" w14:paraId="58415B92" w14:textId="77777777">
        <w:tc>
          <w:tcPr>
            <w:tcW w:w="2234" w:type="pct"/>
            <w:shd w:val="clear" w:color="auto" w:fill="auto"/>
          </w:tcPr>
          <w:p w14:paraId="268D0766" w14:textId="77777777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1" w:type="pct"/>
            <w:shd w:val="clear" w:color="auto" w:fill="auto"/>
          </w:tcPr>
          <w:p w14:paraId="0B61A1D5" w14:textId="41B63232" w:rsidR="00915261" w:rsidRPr="008671C9" w:rsidRDefault="00AA755A" w:rsidP="00A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229</w:t>
            </w:r>
          </w:p>
        </w:tc>
        <w:tc>
          <w:tcPr>
            <w:tcW w:w="148" w:type="pct"/>
          </w:tcPr>
          <w:p w14:paraId="3B8A30AF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7A8E47" w14:textId="36F02CC0" w:rsidR="00915261" w:rsidRPr="008D32AB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38" w:type="pct"/>
            <w:shd w:val="clear" w:color="auto" w:fill="auto"/>
          </w:tcPr>
          <w:p w14:paraId="5BB1186D" w14:textId="77777777" w:rsidR="00915261" w:rsidRPr="007929E5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402F73F" w14:textId="3DC4C5C0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0D40A12" w14:textId="77777777" w:rsidR="00915261" w:rsidRPr="007940C6" w:rsidRDefault="00915261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7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1933ABF" w14:textId="50618352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136E9B" w14:paraId="7C7405E7" w14:textId="77777777">
        <w:tc>
          <w:tcPr>
            <w:tcW w:w="2234" w:type="pct"/>
            <w:shd w:val="clear" w:color="auto" w:fill="auto"/>
          </w:tcPr>
          <w:p w14:paraId="1B90B181" w14:textId="500E069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  <w:shd w:val="clear" w:color="auto" w:fill="auto"/>
          </w:tcPr>
          <w:p w14:paraId="18F6515F" w14:textId="2A4D9F80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8" w:type="pct"/>
          </w:tcPr>
          <w:p w14:paraId="3C9C6322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93DCFA" w14:textId="2413E150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38" w:type="pct"/>
            <w:shd w:val="clear" w:color="auto" w:fill="auto"/>
          </w:tcPr>
          <w:p w14:paraId="0191438F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D9652B" w14:textId="40E33011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0B0081" w14:textId="77777777" w:rsidR="00915261" w:rsidRPr="007940C6" w:rsidRDefault="00915261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7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01F5104" w14:textId="04E7EDDD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407" w:rsidRPr="00136E9B" w14:paraId="2C835494" w14:textId="77777777">
        <w:tc>
          <w:tcPr>
            <w:tcW w:w="2234" w:type="pct"/>
            <w:shd w:val="clear" w:color="auto" w:fill="auto"/>
          </w:tcPr>
          <w:p w14:paraId="4CF96C4F" w14:textId="77777777" w:rsidR="00024407" w:rsidRPr="00144C04" w:rsidRDefault="00024407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17BCF66E" w14:textId="77777777" w:rsidR="00024407" w:rsidRPr="00A301CB" w:rsidRDefault="00024407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46AABC" w14:textId="77777777" w:rsidR="00024407" w:rsidRPr="00144C04" w:rsidRDefault="00024407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0C0CA" w14:textId="77777777" w:rsidR="00024407" w:rsidRPr="00A301CB" w:rsidRDefault="00024407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6C10510" w14:textId="77777777" w:rsidR="00024407" w:rsidRPr="00144C04" w:rsidRDefault="00024407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EBFE12" w14:textId="77777777" w:rsidR="00024407" w:rsidRDefault="00024407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97EC86A" w14:textId="77777777" w:rsidR="00024407" w:rsidRPr="007940C6" w:rsidRDefault="00024407" w:rsidP="00794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7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DB561C" w14:textId="77777777" w:rsidR="00024407" w:rsidRPr="00144C04" w:rsidRDefault="00024407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261" w:rsidRPr="007929E5" w14:paraId="002066A0" w14:textId="77777777" w:rsidTr="0006213C">
        <w:tc>
          <w:tcPr>
            <w:tcW w:w="2234" w:type="pct"/>
            <w:shd w:val="clear" w:color="auto" w:fill="auto"/>
          </w:tcPr>
          <w:p w14:paraId="4A520B1D" w14:textId="0C71777B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1" w:type="pct"/>
            <w:shd w:val="clear" w:color="auto" w:fill="auto"/>
          </w:tcPr>
          <w:p w14:paraId="48812F81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083BC9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EA5248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D6359D7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77A6418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5EE880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D0A530A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261" w:rsidRPr="007929E5" w14:paraId="209BD857" w14:textId="77777777" w:rsidTr="0006213C">
        <w:tc>
          <w:tcPr>
            <w:tcW w:w="2234" w:type="pct"/>
            <w:shd w:val="clear" w:color="auto" w:fill="auto"/>
          </w:tcPr>
          <w:p w14:paraId="02519596" w14:textId="77777777" w:rsidR="00915261" w:rsidRPr="00144C04" w:rsidRDefault="00915261" w:rsidP="00915261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144C04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144C04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shd w:val="clear" w:color="auto" w:fill="auto"/>
          </w:tcPr>
          <w:p w14:paraId="0EE45291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404B8F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9F975A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567E0879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17ED50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CF7EA5A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DE68C29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261" w:rsidRPr="00117A41" w14:paraId="019F5AD6" w14:textId="77777777" w:rsidTr="00051776">
        <w:tc>
          <w:tcPr>
            <w:tcW w:w="2234" w:type="pct"/>
            <w:shd w:val="clear" w:color="auto" w:fill="auto"/>
          </w:tcPr>
          <w:p w14:paraId="15C7341C" w14:textId="72866D54" w:rsidR="00915261" w:rsidRPr="00144C04" w:rsidRDefault="00915261" w:rsidP="00915261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Pr="00144C04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</w:t>
            </w: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น</w:t>
            </w:r>
          </w:p>
        </w:tc>
        <w:tc>
          <w:tcPr>
            <w:tcW w:w="581" w:type="pct"/>
            <w:shd w:val="clear" w:color="auto" w:fill="auto"/>
          </w:tcPr>
          <w:p w14:paraId="1626D9FC" w14:textId="503B5FAA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6B855AC8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5F89A5F" w14:textId="5B19B31B" w:rsidR="00915261" w:rsidRPr="00144C04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38" w:type="pct"/>
            <w:shd w:val="clear" w:color="auto" w:fill="auto"/>
          </w:tcPr>
          <w:p w14:paraId="5D47281E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DDAFF9C" w14:textId="0327C51D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3" w:type="pct"/>
            <w:shd w:val="clear" w:color="auto" w:fill="auto"/>
          </w:tcPr>
          <w:p w14:paraId="258CCF0D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EFF539" w14:textId="2F0840D7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915261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915261" w:rsidRPr="00117A41" w14:paraId="45281393" w14:textId="77777777" w:rsidTr="00051776">
        <w:tc>
          <w:tcPr>
            <w:tcW w:w="2234" w:type="pct"/>
            <w:shd w:val="clear" w:color="auto" w:fill="auto"/>
          </w:tcPr>
          <w:p w14:paraId="596C7006" w14:textId="6E1DA985" w:rsidR="00915261" w:rsidRPr="00144C04" w:rsidRDefault="00915261" w:rsidP="00915261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</w:t>
            </w:r>
            <w:r w:rsidRPr="00144C04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0127D6F" w14:textId="2B61252E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062D5CD" w14:textId="77777777" w:rsidR="00915261" w:rsidRPr="00144C04" w:rsidRDefault="00915261" w:rsidP="005D7A9F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AB10870" w14:textId="0138A8CE" w:rsidR="00915261" w:rsidRPr="00144C04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8" w:type="pct"/>
            <w:shd w:val="clear" w:color="auto" w:fill="auto"/>
          </w:tcPr>
          <w:p w14:paraId="749DB143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0A64BDA" w14:textId="079C7E7C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3" w:type="pct"/>
            <w:shd w:val="clear" w:color="auto" w:fill="auto"/>
          </w:tcPr>
          <w:p w14:paraId="66B8D56A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BE040F0" w14:textId="20FBA65E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61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915261" w:rsidRPr="007929E5" w14:paraId="0F88F556" w14:textId="77777777" w:rsidTr="00051776">
        <w:tc>
          <w:tcPr>
            <w:tcW w:w="2234" w:type="pct"/>
            <w:shd w:val="clear" w:color="auto" w:fill="auto"/>
          </w:tcPr>
          <w:p w14:paraId="2D83C6D2" w14:textId="77777777" w:rsidR="00915261" w:rsidRPr="00144C04" w:rsidRDefault="00915261" w:rsidP="00915261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6A7" w14:textId="4FD37291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48" w:type="pct"/>
            <w:shd w:val="clear" w:color="auto" w:fill="auto"/>
          </w:tcPr>
          <w:p w14:paraId="4A2AAFA1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A0F5" w14:textId="7FA82A6F" w:rsidR="00915261" w:rsidRPr="00144C04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shd w:val="clear" w:color="auto" w:fill="auto"/>
          </w:tcPr>
          <w:p w14:paraId="474BBF4E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E72E" w14:textId="00BCC756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43" w:type="pct"/>
            <w:shd w:val="clear" w:color="auto" w:fill="auto"/>
          </w:tcPr>
          <w:p w14:paraId="7E0FB35D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0E6F4" w14:textId="323EFCF9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915261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915261" w:rsidRPr="008F21D8" w14:paraId="220224C5" w14:textId="77777777" w:rsidTr="008F21D8">
        <w:tc>
          <w:tcPr>
            <w:tcW w:w="2234" w:type="pct"/>
            <w:shd w:val="clear" w:color="auto" w:fill="auto"/>
          </w:tcPr>
          <w:p w14:paraId="14389DCA" w14:textId="77777777" w:rsidR="00B821D7" w:rsidRPr="00144C04" w:rsidRDefault="00B821D7" w:rsidP="0024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B0A150A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D6057D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9D529F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37758CF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496B5C5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C825BB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D5C1E46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261" w:rsidRPr="007929E5" w14:paraId="428C07E8" w14:textId="77777777" w:rsidTr="0006213C">
        <w:tc>
          <w:tcPr>
            <w:tcW w:w="2234" w:type="pct"/>
            <w:shd w:val="clear" w:color="auto" w:fill="auto"/>
          </w:tcPr>
          <w:p w14:paraId="47495C07" w14:textId="02E45634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144C0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1" w:type="pct"/>
            <w:shd w:val="clear" w:color="auto" w:fill="auto"/>
          </w:tcPr>
          <w:p w14:paraId="645C56CD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7AE3A5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BFD5F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2DB3E37B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92AA179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819D37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E78FCEE" w14:textId="77777777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261" w:rsidRPr="00670B56" w14:paraId="04D64BC5" w14:textId="77777777" w:rsidTr="0006213C">
        <w:tc>
          <w:tcPr>
            <w:tcW w:w="2234" w:type="pct"/>
            <w:shd w:val="clear" w:color="auto" w:fill="auto"/>
          </w:tcPr>
          <w:p w14:paraId="04329691" w14:textId="59E8B1AE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  <w:shd w:val="clear" w:color="auto" w:fill="auto"/>
          </w:tcPr>
          <w:p w14:paraId="23C6FD89" w14:textId="49F08AEB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8" w:type="pct"/>
          </w:tcPr>
          <w:p w14:paraId="23F947D7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45B921" w14:textId="574F2123" w:rsidR="00915261" w:rsidRPr="00144C04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8" w:type="pct"/>
            <w:shd w:val="clear" w:color="auto" w:fill="auto"/>
          </w:tcPr>
          <w:p w14:paraId="66DBFF67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0E1F926" w14:textId="095202B0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1FDB68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930EBE4" w14:textId="1AB6F96B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670B56" w14:paraId="636D7BF5" w14:textId="77777777" w:rsidTr="0006213C">
        <w:tc>
          <w:tcPr>
            <w:tcW w:w="2234" w:type="pct"/>
            <w:shd w:val="clear" w:color="auto" w:fill="auto"/>
          </w:tcPr>
          <w:p w14:paraId="3295C6A0" w14:textId="6E0008B1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  <w:shd w:val="clear" w:color="auto" w:fill="auto"/>
          </w:tcPr>
          <w:p w14:paraId="36F1BF1E" w14:textId="0FDCC4BF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733DB750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-14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AE7AF7" w14:textId="36ACF03D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8" w:type="pct"/>
            <w:shd w:val="clear" w:color="auto" w:fill="auto"/>
          </w:tcPr>
          <w:p w14:paraId="3DB015CB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-14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740F233" w14:textId="2A3DC506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198661F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E9273B3" w14:textId="0FC5AB70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670B56" w14:paraId="7C1882A8" w14:textId="77777777" w:rsidTr="00A77B13">
        <w:tc>
          <w:tcPr>
            <w:tcW w:w="2234" w:type="pct"/>
            <w:shd w:val="clear" w:color="auto" w:fill="auto"/>
          </w:tcPr>
          <w:p w14:paraId="55AF6A21" w14:textId="65A985F8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shd w:val="clear" w:color="auto" w:fill="auto"/>
          </w:tcPr>
          <w:p w14:paraId="45875971" w14:textId="489A5BA1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47F1BA4" w14:textId="77777777" w:rsidR="00915261" w:rsidRPr="00F748BE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544961" w14:textId="5F6ED66A" w:rsidR="00915261" w:rsidRPr="008671C9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38" w:type="pct"/>
            <w:shd w:val="clear" w:color="auto" w:fill="auto"/>
          </w:tcPr>
          <w:p w14:paraId="7B8FF02B" w14:textId="77777777" w:rsidR="00915261" w:rsidRPr="00F748BE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BFD8AF8" w14:textId="21ADCFEC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3" w:type="pct"/>
            <w:shd w:val="clear" w:color="auto" w:fill="auto"/>
          </w:tcPr>
          <w:p w14:paraId="28C934EC" w14:textId="77777777" w:rsidR="00915261" w:rsidRPr="00F748BE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9FFF9A1" w14:textId="519DAD04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670B56" w14:paraId="446AAEDA" w14:textId="77777777" w:rsidTr="00A77B13">
        <w:tc>
          <w:tcPr>
            <w:tcW w:w="2234" w:type="pct"/>
            <w:shd w:val="clear" w:color="auto" w:fill="auto"/>
          </w:tcPr>
          <w:p w14:paraId="0BB18059" w14:textId="77777777" w:rsidR="00915261" w:rsidRPr="00F748BE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  <w:shd w:val="clear" w:color="auto" w:fill="auto"/>
          </w:tcPr>
          <w:p w14:paraId="3395950C" w14:textId="762C18A7" w:rsidR="00915261" w:rsidRPr="008671C9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48" w:type="pct"/>
          </w:tcPr>
          <w:p w14:paraId="0C83C87A" w14:textId="77777777" w:rsidR="00915261" w:rsidRPr="00F748BE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AE9F00" w14:textId="391A016B" w:rsidR="00915261" w:rsidRPr="008671C9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138" w:type="pct"/>
            <w:shd w:val="clear" w:color="auto" w:fill="auto"/>
          </w:tcPr>
          <w:p w14:paraId="6416A30E" w14:textId="77777777" w:rsidR="00915261" w:rsidRPr="00F748BE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37A4B0B" w14:textId="73BE8708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59DC19C" w14:textId="77777777" w:rsidR="00915261" w:rsidRPr="00F748BE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01944A1" w14:textId="7F7E604F" w:rsidR="00915261" w:rsidRPr="008671C9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144C04" w14:paraId="2B424D6D" w14:textId="77777777" w:rsidTr="00A77B13">
        <w:tc>
          <w:tcPr>
            <w:tcW w:w="2234" w:type="pct"/>
            <w:shd w:val="clear" w:color="auto" w:fill="auto"/>
          </w:tcPr>
          <w:p w14:paraId="3E2BE04A" w14:textId="317EF3BD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  <w:shd w:val="clear" w:color="auto" w:fill="auto"/>
          </w:tcPr>
          <w:p w14:paraId="3448433C" w14:textId="1EC1143E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55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48" w:type="pct"/>
          </w:tcPr>
          <w:p w14:paraId="53483228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13B90ED0" w14:textId="6568F8D8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D79F2B7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A613651" w14:textId="5565314A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55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3" w:type="pct"/>
            <w:shd w:val="clear" w:color="auto" w:fill="auto"/>
          </w:tcPr>
          <w:p w14:paraId="4E6D811D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9FF1E82" w14:textId="165C2034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144C04" w14:paraId="0BBEF5EE" w14:textId="77777777" w:rsidTr="00A77B13">
        <w:tc>
          <w:tcPr>
            <w:tcW w:w="2234" w:type="pct"/>
            <w:shd w:val="clear" w:color="auto" w:fill="auto"/>
          </w:tcPr>
          <w:p w14:paraId="14324620" w14:textId="4BE6675E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  <w:shd w:val="clear" w:color="auto" w:fill="auto"/>
          </w:tcPr>
          <w:p w14:paraId="67B8F292" w14:textId="689237B8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7275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48" w:type="pct"/>
          </w:tcPr>
          <w:p w14:paraId="3D3EA6AD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8D1A4F" w14:textId="5757DF21" w:rsidR="00915261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38" w:type="pct"/>
            <w:shd w:val="clear" w:color="auto" w:fill="auto"/>
          </w:tcPr>
          <w:p w14:paraId="6B370BE8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9D0C0DD" w14:textId="52B79926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15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43" w:type="pct"/>
            <w:shd w:val="clear" w:color="auto" w:fill="auto"/>
          </w:tcPr>
          <w:p w14:paraId="1883A23F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CF41B10" w14:textId="6D37C0B7" w:rsidR="00915261" w:rsidRPr="00144C04" w:rsidRDefault="00A301CB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15261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915261" w:rsidRPr="00144C04" w14:paraId="3B1F7B0C" w14:textId="77777777" w:rsidTr="00A77B13">
        <w:tc>
          <w:tcPr>
            <w:tcW w:w="2234" w:type="pct"/>
            <w:shd w:val="clear" w:color="auto" w:fill="auto"/>
          </w:tcPr>
          <w:p w14:paraId="7826BDE4" w14:textId="0EC8AD18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  <w:shd w:val="clear" w:color="auto" w:fill="auto"/>
          </w:tcPr>
          <w:p w14:paraId="014FDCF3" w14:textId="71B7E987" w:rsidR="00915261" w:rsidRPr="00144C04" w:rsidRDefault="00A301CB" w:rsidP="0075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8" w:type="pct"/>
          </w:tcPr>
          <w:p w14:paraId="6FDC1956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C4E7E2" w14:textId="1F506AC2" w:rsidR="00915261" w:rsidRDefault="00A301CB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38" w:type="pct"/>
            <w:shd w:val="clear" w:color="auto" w:fill="auto"/>
          </w:tcPr>
          <w:p w14:paraId="4200C735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E70AA1" w14:textId="5193F1D0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48F9C2D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4675471" w14:textId="727FDC6A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261" w:rsidRPr="00144C04" w14:paraId="3AD518F3" w14:textId="77777777" w:rsidTr="00A77B13">
        <w:tc>
          <w:tcPr>
            <w:tcW w:w="2234" w:type="pct"/>
            <w:shd w:val="clear" w:color="auto" w:fill="auto"/>
          </w:tcPr>
          <w:p w14:paraId="1CAADE62" w14:textId="608ACC81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1" w:type="pct"/>
            <w:shd w:val="clear" w:color="auto" w:fill="auto"/>
          </w:tcPr>
          <w:p w14:paraId="622222C7" w14:textId="3D618176" w:rsidR="00915261" w:rsidRPr="00144C04" w:rsidRDefault="00824202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55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48" w:type="pct"/>
          </w:tcPr>
          <w:p w14:paraId="529D0994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855212" w14:textId="30D5DC5C" w:rsidR="00915261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AA7E8B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DC553AA" w14:textId="0E50F627" w:rsidR="00915261" w:rsidRPr="00144C04" w:rsidRDefault="00A301CB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="00755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143" w:type="pct"/>
            <w:shd w:val="clear" w:color="auto" w:fill="auto"/>
          </w:tcPr>
          <w:p w14:paraId="7627914C" w14:textId="77777777" w:rsidR="00915261" w:rsidRPr="00144C04" w:rsidRDefault="00915261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6FE0A11" w14:textId="2E37CCEA" w:rsidR="00915261" w:rsidRPr="00144C04" w:rsidRDefault="00915261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6D8" w:rsidRPr="00144C04" w14:paraId="724F7504" w14:textId="77777777" w:rsidTr="00A77B13">
        <w:tc>
          <w:tcPr>
            <w:tcW w:w="2234" w:type="pct"/>
            <w:shd w:val="clear" w:color="auto" w:fill="auto"/>
          </w:tcPr>
          <w:p w14:paraId="07EF518F" w14:textId="77777777" w:rsidR="00A926D8" w:rsidRDefault="00A926D8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03189F96" w14:textId="77777777" w:rsidR="00A926D8" w:rsidRDefault="00A926D8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AEFFA7" w14:textId="77777777" w:rsidR="00A926D8" w:rsidRPr="00144C04" w:rsidRDefault="00A926D8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92926B" w14:textId="77777777" w:rsidR="00A926D8" w:rsidRPr="00144C04" w:rsidRDefault="00A926D8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808012B" w14:textId="77777777" w:rsidR="00A926D8" w:rsidRPr="00144C04" w:rsidRDefault="00A926D8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621907C" w14:textId="77777777" w:rsidR="00A926D8" w:rsidRPr="00A301CB" w:rsidRDefault="00A926D8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0B0B1EC" w14:textId="77777777" w:rsidR="00A926D8" w:rsidRPr="00144C04" w:rsidRDefault="00A926D8" w:rsidP="009152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5A69282" w14:textId="77777777" w:rsidR="00A926D8" w:rsidRPr="008671C9" w:rsidRDefault="00A926D8" w:rsidP="0091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EFA" w:rsidRPr="00144C04" w14:paraId="2E9CFB92" w14:textId="77777777" w:rsidTr="001C5044">
        <w:trPr>
          <w:tblHeader/>
        </w:trPr>
        <w:tc>
          <w:tcPr>
            <w:tcW w:w="2234" w:type="pct"/>
          </w:tcPr>
          <w:p w14:paraId="173A88B3" w14:textId="529B96AF" w:rsidR="009A4EFA" w:rsidRPr="00144C04" w:rsidRDefault="009A4EFA" w:rsidP="009A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321" w:type="pct"/>
            <w:gridSpan w:val="3"/>
          </w:tcPr>
          <w:p w14:paraId="3B9B0009" w14:textId="77777777" w:rsidR="009A4EFA" w:rsidRPr="00144C04" w:rsidRDefault="009A4EFA" w:rsidP="009A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45D3E46" w14:textId="77777777" w:rsidR="009A4EFA" w:rsidRPr="00144C04" w:rsidRDefault="009A4EFA" w:rsidP="009A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482AD793" w14:textId="77777777" w:rsidR="009A4EFA" w:rsidRPr="00144C04" w:rsidRDefault="009A4EFA" w:rsidP="009A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1E7" w:rsidRPr="00144C04" w14:paraId="36FA1EAC" w14:textId="77777777" w:rsidTr="00577823">
        <w:trPr>
          <w:tblHeader/>
        </w:trPr>
        <w:tc>
          <w:tcPr>
            <w:tcW w:w="2234" w:type="pct"/>
          </w:tcPr>
          <w:p w14:paraId="576BC95C" w14:textId="0470DFE9" w:rsidR="00D331E7" w:rsidRPr="00144C04" w:rsidRDefault="00D331E7" w:rsidP="00D3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144C0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</w:tcPr>
          <w:p w14:paraId="5D18A689" w14:textId="2C67F22C" w:rsidR="00D331E7" w:rsidRPr="00144C04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5B9C6FD" w14:textId="77777777" w:rsidR="00D331E7" w:rsidRPr="00144C04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3139CFF" w14:textId="2B5A48D4" w:rsidR="00D331E7" w:rsidRPr="00144C04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727AA83E" w14:textId="77777777" w:rsidR="00D331E7" w:rsidRPr="00144C04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69548E8" w14:textId="7D88BC7A" w:rsidR="00D331E7" w:rsidRPr="00144C04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081AEC30" w14:textId="77777777" w:rsidR="00D331E7" w:rsidRPr="00144C04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E3A33D" w14:textId="1DF17182" w:rsidR="00D331E7" w:rsidRPr="00144C04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3A29F0" w:rsidRPr="00144C04" w14:paraId="3AA2E82D" w14:textId="77777777" w:rsidTr="001C5044">
        <w:trPr>
          <w:tblHeader/>
        </w:trPr>
        <w:tc>
          <w:tcPr>
            <w:tcW w:w="2234" w:type="pct"/>
          </w:tcPr>
          <w:p w14:paraId="34777936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</w:tcPr>
          <w:p w14:paraId="6671E674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144C04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144C04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3A29F0" w:rsidRPr="00144C04" w14:paraId="2443BB2D" w14:textId="77777777" w:rsidTr="00336049">
        <w:tc>
          <w:tcPr>
            <w:tcW w:w="2234" w:type="pct"/>
          </w:tcPr>
          <w:p w14:paraId="2E5C04F3" w14:textId="087A77F2" w:rsidR="003A29F0" w:rsidRPr="00144C04" w:rsidRDefault="003A29F0" w:rsidP="003A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  <w:shd w:val="clear" w:color="auto" w:fill="auto"/>
          </w:tcPr>
          <w:p w14:paraId="1B36B6EC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D142AA4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B4A42E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20B40F2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C73B49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A3A4246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80D60B5" w14:textId="77777777" w:rsidR="003A29F0" w:rsidRPr="00144C04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A62E7" w:rsidRPr="00144C04" w14:paraId="4D13F22D" w14:textId="77777777" w:rsidTr="00A70E19">
        <w:tc>
          <w:tcPr>
            <w:tcW w:w="2234" w:type="pct"/>
          </w:tcPr>
          <w:p w14:paraId="719861F0" w14:textId="0E798389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7DF22AB8" w14:textId="798F3216" w:rsidR="000A62E7" w:rsidRPr="000A62E7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5DE2D5" w14:textId="77777777" w:rsidR="000A62E7" w:rsidRPr="00144C04" w:rsidRDefault="000A62E7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02D3E750" w14:textId="2D13EC09" w:rsidR="000A62E7" w:rsidRPr="00144C04" w:rsidRDefault="00A301CB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38" w:type="pct"/>
            <w:shd w:val="clear" w:color="auto" w:fill="auto"/>
          </w:tcPr>
          <w:p w14:paraId="165DAB0D" w14:textId="77777777" w:rsidR="000A62E7" w:rsidRPr="00144C04" w:rsidRDefault="000A62E7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277D40A" w14:textId="1DFFB159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A0E4498" w14:textId="77777777" w:rsidR="000A62E7" w:rsidRPr="00144C04" w:rsidRDefault="000A62E7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06A6791" w14:textId="6835BE90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62E7" w:rsidRPr="00144C04" w14:paraId="1FA9F4C5" w14:textId="77777777" w:rsidTr="00A70E19">
        <w:tc>
          <w:tcPr>
            <w:tcW w:w="2234" w:type="pct"/>
          </w:tcPr>
          <w:p w14:paraId="55706265" w14:textId="5D5825BA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37BAD9C" w14:textId="04C08904" w:rsidR="000A62E7" w:rsidRPr="002A524F" w:rsidRDefault="00824202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8" w:type="pct"/>
          </w:tcPr>
          <w:p w14:paraId="4AC0093F" w14:textId="77777777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42F8BFB" w14:textId="4161396C" w:rsidR="000A62E7" w:rsidRPr="00144C04" w:rsidRDefault="00A301CB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38" w:type="pct"/>
            <w:shd w:val="clear" w:color="auto" w:fill="auto"/>
          </w:tcPr>
          <w:p w14:paraId="6F19EAB5" w14:textId="77777777" w:rsidR="000A62E7" w:rsidRPr="00144C04" w:rsidRDefault="000A62E7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04E0961" w14:textId="75436CD5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CAB02B" w14:textId="77777777" w:rsidR="000A62E7" w:rsidRPr="00144C04" w:rsidRDefault="000A62E7" w:rsidP="000A6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6D54AF8" w14:textId="57D905E1" w:rsidR="000A62E7" w:rsidRPr="00144C04" w:rsidRDefault="000A62E7" w:rsidP="000A6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24F" w:rsidRPr="00144C04" w14:paraId="5F8437EA" w14:textId="77777777" w:rsidTr="002A524F">
        <w:tc>
          <w:tcPr>
            <w:tcW w:w="2234" w:type="pct"/>
          </w:tcPr>
          <w:p w14:paraId="7BD4C7A1" w14:textId="6E68FBB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shd w:val="clear" w:color="auto" w:fill="auto"/>
          </w:tcPr>
          <w:p w14:paraId="2CFB55BD" w14:textId="2941E4EF" w:rsidR="002A524F" w:rsidRPr="002A524F" w:rsidRDefault="00824202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8" w:type="pct"/>
          </w:tcPr>
          <w:p w14:paraId="4114FD04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3B559F" w14:textId="5507C6BA" w:rsidR="002A524F" w:rsidRPr="006A07DF" w:rsidRDefault="00A301CB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38" w:type="pct"/>
            <w:shd w:val="clear" w:color="auto" w:fill="auto"/>
          </w:tcPr>
          <w:p w14:paraId="4850A66E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90D927E" w14:textId="06DC9880" w:rsidR="002A524F" w:rsidRPr="002A524F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5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8B9BF04" w14:textId="77777777" w:rsidR="002A524F" w:rsidRPr="002A524F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8E1F517" w14:textId="57D31747" w:rsidR="002A524F" w:rsidRPr="002A524F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5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524F" w:rsidRPr="00144C04" w14:paraId="001F7D13" w14:textId="77777777" w:rsidTr="002A524F">
        <w:tc>
          <w:tcPr>
            <w:tcW w:w="2234" w:type="pct"/>
          </w:tcPr>
          <w:p w14:paraId="6EBDEF6E" w14:textId="4C8D862E" w:rsidR="002A524F" w:rsidRPr="002A524F" w:rsidRDefault="002A524F" w:rsidP="002A524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A524F">
              <w:rPr>
                <w:rFonts w:asciiTheme="minorBidi" w:hAnsiTheme="minorBidi" w:cstheme="minorBidi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79730E5" w14:textId="0F96B3C0" w:rsidR="002A524F" w:rsidRPr="002A524F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A524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="00824202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3,677</w:t>
            </w:r>
            <w:r w:rsidRPr="002A524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E3B8440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C4D7AE4" w14:textId="5D81AC57" w:rsidR="002A524F" w:rsidRPr="006A07DF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3706F65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B6E451E" w14:textId="5830E226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05E580E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E64E7D9" w14:textId="6660A019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0A5" w:rsidRPr="00144C04" w14:paraId="0AEE04C6" w14:textId="77777777" w:rsidTr="002A524F">
        <w:tc>
          <w:tcPr>
            <w:tcW w:w="2234" w:type="pct"/>
          </w:tcPr>
          <w:p w14:paraId="77BB6A44" w14:textId="6E9445A7" w:rsidR="00C430A5" w:rsidRPr="00144C04" w:rsidRDefault="00C430A5" w:rsidP="00C4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83786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8A6B1" w14:textId="59CAC724" w:rsidR="00C430A5" w:rsidRPr="000A62E7" w:rsidRDefault="00A301CB" w:rsidP="00C4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74FB508" w14:textId="77777777" w:rsidR="00C430A5" w:rsidRPr="00144C04" w:rsidRDefault="00C430A5" w:rsidP="00C4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7E0E0EE" w14:textId="49FEA459" w:rsidR="00C430A5" w:rsidRPr="00144C04" w:rsidRDefault="00A301CB" w:rsidP="00C4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38" w:type="pct"/>
            <w:shd w:val="clear" w:color="auto" w:fill="auto"/>
          </w:tcPr>
          <w:p w14:paraId="7921C8F3" w14:textId="77777777" w:rsidR="00C430A5" w:rsidRPr="00144C04" w:rsidRDefault="00C430A5" w:rsidP="00C4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6FEDA" w14:textId="36B32EDA" w:rsidR="00C430A5" w:rsidRPr="00144C04" w:rsidRDefault="00C430A5" w:rsidP="00C4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0BAC51" w14:textId="77777777" w:rsidR="00C430A5" w:rsidRPr="00144C04" w:rsidRDefault="00C430A5" w:rsidP="00C4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E5EF7" w14:textId="507EA6E3" w:rsidR="00C430A5" w:rsidRPr="00144C04" w:rsidRDefault="00C430A5" w:rsidP="00C4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A524F" w:rsidRPr="00144C04" w14:paraId="699E9F5B" w14:textId="77777777" w:rsidTr="003E33EF">
        <w:tc>
          <w:tcPr>
            <w:tcW w:w="2234" w:type="pct"/>
          </w:tcPr>
          <w:p w14:paraId="36244A74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94904A8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1446391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7AC96E7" w14:textId="77777777" w:rsidR="002A524F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6326050A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49C4AC4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AED1DE4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5A081C1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33EF" w:rsidRPr="00144C04" w14:paraId="44A1DEC6" w14:textId="77777777" w:rsidTr="003E33EF">
        <w:tc>
          <w:tcPr>
            <w:tcW w:w="2234" w:type="pct"/>
          </w:tcPr>
          <w:p w14:paraId="03FB9742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65E67F43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6AD27B2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BD8C941" w14:textId="77777777" w:rsidR="003E33EF" w:rsidRDefault="003E33E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56ADAA8A" w14:textId="77777777" w:rsidR="003E33EF" w:rsidRPr="00144C04" w:rsidRDefault="003E33E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F74477F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AE7CB66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972CFFC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33EF" w:rsidRPr="00144C04" w14:paraId="142B13DA" w14:textId="77777777" w:rsidTr="003E33EF">
        <w:tc>
          <w:tcPr>
            <w:tcW w:w="2234" w:type="pct"/>
          </w:tcPr>
          <w:p w14:paraId="0B931E19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5F64A19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4857094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E3CD341" w14:textId="77777777" w:rsidR="003E33EF" w:rsidRDefault="003E33E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3E813742" w14:textId="77777777" w:rsidR="003E33EF" w:rsidRPr="00144C04" w:rsidRDefault="003E33E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31C639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68E8472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47C007A" w14:textId="77777777" w:rsidR="003E33EF" w:rsidRPr="00144C04" w:rsidRDefault="003E33E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524F" w:rsidRPr="00144C04" w14:paraId="55EAFC3D" w14:textId="77777777" w:rsidTr="001C5044">
        <w:tc>
          <w:tcPr>
            <w:tcW w:w="2234" w:type="pct"/>
          </w:tcPr>
          <w:p w14:paraId="17999110" w14:textId="19AC395C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1" w:type="pct"/>
            <w:shd w:val="clear" w:color="auto" w:fill="auto"/>
          </w:tcPr>
          <w:p w14:paraId="795EE0BC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E088E7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F0E275" w14:textId="76B20FD1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332C627E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8CB5A42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5271B0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1E0535D" w14:textId="6F2EEFCA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2A524F" w:rsidRPr="00144C04" w14:paraId="45AC805C" w14:textId="77777777" w:rsidTr="007B427A">
        <w:tc>
          <w:tcPr>
            <w:tcW w:w="2234" w:type="pct"/>
          </w:tcPr>
          <w:p w14:paraId="32DB87C1" w14:textId="7F21460D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2AF3B78E" w14:textId="3A86A97C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D57E27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3558785" w14:textId="402379A5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33CBBA0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BF6DFCF" w14:textId="58252000" w:rsidR="002A524F" w:rsidRPr="00144C04" w:rsidRDefault="00A301CB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2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A52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3" w:type="pct"/>
            <w:shd w:val="clear" w:color="auto" w:fill="auto"/>
          </w:tcPr>
          <w:p w14:paraId="48F4FD9D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9B23BC9" w14:textId="591E0D60" w:rsidR="002A524F" w:rsidRPr="00144C04" w:rsidRDefault="00A301CB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A524F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2A524F" w:rsidRPr="00144C04" w14:paraId="78A7115E" w14:textId="77777777" w:rsidTr="007B427A">
        <w:tc>
          <w:tcPr>
            <w:tcW w:w="2234" w:type="pct"/>
          </w:tcPr>
          <w:p w14:paraId="7671974A" w14:textId="677EF85F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shd w:val="clear" w:color="auto" w:fill="auto"/>
          </w:tcPr>
          <w:p w14:paraId="7EC5F681" w14:textId="5B20D768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8EA030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A40582" w14:textId="2C310EAC" w:rsidR="002A524F" w:rsidRPr="00144C04" w:rsidRDefault="00A301CB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</w:t>
            </w:r>
            <w:r w:rsidR="002A524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109</w:t>
            </w:r>
          </w:p>
        </w:tc>
        <w:tc>
          <w:tcPr>
            <w:tcW w:w="138" w:type="pct"/>
            <w:shd w:val="clear" w:color="auto" w:fill="auto"/>
          </w:tcPr>
          <w:p w14:paraId="247455A6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E0679E1" w14:textId="76784F8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97E6588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10A0679" w14:textId="0E8D8D68" w:rsidR="002A524F" w:rsidRPr="00144C04" w:rsidRDefault="00A301CB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24F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2A524F" w:rsidRPr="00144C04" w14:paraId="13AC5EF3" w14:textId="77777777" w:rsidTr="008E1E50">
        <w:tc>
          <w:tcPr>
            <w:tcW w:w="2234" w:type="pct"/>
          </w:tcPr>
          <w:p w14:paraId="2F5DD66A" w14:textId="4378F9B4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3DF759E8" w14:textId="49FC9DCD" w:rsidR="002A524F" w:rsidRPr="00144C04" w:rsidRDefault="00A301CB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5540DD81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7E7348" w14:textId="6F8B6E14" w:rsidR="002A524F" w:rsidRPr="00144C04" w:rsidRDefault="00A301CB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8" w:type="pct"/>
            <w:shd w:val="clear" w:color="auto" w:fill="auto"/>
          </w:tcPr>
          <w:p w14:paraId="72196DB1" w14:textId="77777777" w:rsidR="002A524F" w:rsidRPr="00144C04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49205A7" w14:textId="59E14241" w:rsidR="002A524F" w:rsidRPr="00144C04" w:rsidRDefault="00A301CB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00EFB64E" w14:textId="77777777" w:rsidR="002A524F" w:rsidRPr="00144C04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73191A0" w14:textId="195AAB22" w:rsidR="002A524F" w:rsidRPr="00144C04" w:rsidRDefault="00A301CB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D009D6" w:rsidRPr="00144C04" w14:paraId="5E8B76E9" w14:textId="77777777" w:rsidTr="008E1E50">
        <w:tc>
          <w:tcPr>
            <w:tcW w:w="2234" w:type="pct"/>
          </w:tcPr>
          <w:p w14:paraId="4DA23AB6" w14:textId="6800DDC5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3B32F7B" w14:textId="2DC2602B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420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6C3179F1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12000D8" w14:textId="62E27058" w:rsidR="00D009D6" w:rsidRPr="00144C04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8" w:type="pct"/>
            <w:shd w:val="clear" w:color="auto" w:fill="auto"/>
          </w:tcPr>
          <w:p w14:paraId="03CD46B3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51DE78A" w14:textId="4E0D2E26" w:rsidR="00D009D6" w:rsidRPr="00D009D6" w:rsidRDefault="00A301CB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174880E9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3863426" w14:textId="73BF1CDD" w:rsidR="00D009D6" w:rsidRPr="00144C04" w:rsidRDefault="00D009D6" w:rsidP="0016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009D6" w:rsidRPr="00144C04" w14:paraId="030EA860" w14:textId="77777777" w:rsidTr="008E1E50">
        <w:tc>
          <w:tcPr>
            <w:tcW w:w="2234" w:type="pct"/>
          </w:tcPr>
          <w:p w14:paraId="7DF7C5FB" w14:textId="7F1E7CB4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5732E03" w14:textId="5D14E242" w:rsidR="00D009D6" w:rsidRPr="007555B3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242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14:paraId="4EB8FE6F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A05BDE5" w14:textId="2CCA92DF" w:rsidR="00D009D6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38" w:type="pct"/>
            <w:shd w:val="clear" w:color="auto" w:fill="auto"/>
          </w:tcPr>
          <w:p w14:paraId="3952BE4D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65B6E15" w14:textId="4359458C" w:rsidR="00D009D6" w:rsidRPr="00D638D1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43" w:type="pct"/>
            <w:shd w:val="clear" w:color="auto" w:fill="auto"/>
          </w:tcPr>
          <w:p w14:paraId="6C9AFADC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096C4F5" w14:textId="7FBCD4EF" w:rsidR="00D009D6" w:rsidRPr="00D638D1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D009D6" w:rsidRPr="00D638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</w:tr>
      <w:tr w:rsidR="00D009D6" w:rsidRPr="00144C04" w14:paraId="27E4A042" w14:textId="77777777" w:rsidTr="008E1E50">
        <w:tc>
          <w:tcPr>
            <w:tcW w:w="2234" w:type="pct"/>
          </w:tcPr>
          <w:p w14:paraId="3933A7DE" w14:textId="34C8C3D5" w:rsidR="00D009D6" w:rsidRPr="0083786C" w:rsidRDefault="00D009D6" w:rsidP="00D009D6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DBBC273" w14:textId="3A188839" w:rsidR="00D009D6" w:rsidRPr="00D009D6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74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="00824202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60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71F5E3C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96F274D" w14:textId="7A80991E" w:rsidR="00D009D6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43600F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BC8E3F0" w14:textId="48497832" w:rsidR="00D009D6" w:rsidRPr="00D638D1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D638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38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D638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04DD226B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27E0723" w14:textId="4C0EAB59" w:rsidR="00D009D6" w:rsidRPr="00144C04" w:rsidRDefault="00D009D6" w:rsidP="0016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009D6" w:rsidRPr="00144C04" w14:paraId="5973EB66" w14:textId="77777777" w:rsidTr="00FF3F6A">
        <w:trPr>
          <w:trHeight w:val="298"/>
        </w:trPr>
        <w:tc>
          <w:tcPr>
            <w:tcW w:w="2234" w:type="pct"/>
          </w:tcPr>
          <w:p w14:paraId="7FC53186" w14:textId="4D6A0E42" w:rsidR="00D009D6" w:rsidRPr="0083786C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83786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9D91D" w14:textId="18ECD26F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53DB1C0E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7D01BDB" w14:textId="66D0E89E" w:rsidR="00D009D6" w:rsidRPr="00144C04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38" w:type="pct"/>
            <w:shd w:val="clear" w:color="auto" w:fill="auto"/>
          </w:tcPr>
          <w:p w14:paraId="25C96113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DD870" w14:textId="0085887C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778525EA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C6B0F" w14:textId="3A9B7776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D009D6" w:rsidRPr="00144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</w:tr>
      <w:tr w:rsidR="00244169" w:rsidRPr="00144C04" w14:paraId="31C36731" w14:textId="77777777" w:rsidTr="00535F56">
        <w:trPr>
          <w:trHeight w:val="298"/>
        </w:trPr>
        <w:tc>
          <w:tcPr>
            <w:tcW w:w="2234" w:type="pct"/>
          </w:tcPr>
          <w:p w14:paraId="1E712E2F" w14:textId="77777777" w:rsidR="00244169" w:rsidRPr="0083786C" w:rsidRDefault="00244169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7057EF6" w14:textId="77777777" w:rsidR="00244169" w:rsidRPr="00A301CB" w:rsidRDefault="00244169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8E4A4EC" w14:textId="77777777" w:rsidR="00244169" w:rsidRPr="00144C04" w:rsidRDefault="00244169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697A775" w14:textId="77777777" w:rsidR="00244169" w:rsidRPr="00A301CB" w:rsidRDefault="00244169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63001668" w14:textId="77777777" w:rsidR="00244169" w:rsidRPr="00144C04" w:rsidRDefault="00244169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5688AFF" w14:textId="77777777" w:rsidR="00244169" w:rsidRPr="00A301CB" w:rsidRDefault="00244169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6A90BBC" w14:textId="77777777" w:rsidR="00244169" w:rsidRPr="00144C04" w:rsidRDefault="00244169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7E3426DA" w14:textId="77777777" w:rsidR="00244169" w:rsidRPr="00A301CB" w:rsidRDefault="00244169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09D6" w:rsidRPr="00144C04" w14:paraId="2B269414" w14:textId="77777777" w:rsidTr="001C5044">
        <w:tc>
          <w:tcPr>
            <w:tcW w:w="2234" w:type="pct"/>
          </w:tcPr>
          <w:p w14:paraId="6B6F2DD3" w14:textId="14AF38FB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1" w:type="pct"/>
            <w:shd w:val="clear" w:color="auto" w:fill="auto"/>
          </w:tcPr>
          <w:p w14:paraId="233DE9C5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3DF69F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2AF33F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7FC2AEA5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AB2EC65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D23D3A7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27B9C44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D009D6" w:rsidRPr="00144C04" w14:paraId="1064426D" w14:textId="77777777" w:rsidTr="004E5F85">
        <w:tc>
          <w:tcPr>
            <w:tcW w:w="2234" w:type="pct"/>
          </w:tcPr>
          <w:p w14:paraId="3C1CC383" w14:textId="4606C734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36853EF3" w14:textId="36FA0A1A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D41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CCB942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EBEFAB" w14:textId="623F3205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E565307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0BC2090" w14:textId="3007548E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143" w:type="pct"/>
            <w:shd w:val="clear" w:color="auto" w:fill="auto"/>
          </w:tcPr>
          <w:p w14:paraId="2C3A192B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BE44CD4" w14:textId="0F262519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09D6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009D6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</w:tr>
      <w:tr w:rsidR="00D009D6" w:rsidRPr="00144C04" w14:paraId="748B0EC9" w14:textId="77777777" w:rsidTr="008E1E50">
        <w:tc>
          <w:tcPr>
            <w:tcW w:w="2234" w:type="pct"/>
          </w:tcPr>
          <w:p w14:paraId="174DF7CC" w14:textId="456CDBA5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shd w:val="clear" w:color="auto" w:fill="auto"/>
          </w:tcPr>
          <w:p w14:paraId="2527FF8A" w14:textId="31626063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D41F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830DFA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BBF62D" w14:textId="68F4AF34" w:rsidR="00D009D6" w:rsidRPr="00144C04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8" w:type="pct"/>
            <w:shd w:val="clear" w:color="auto" w:fill="auto"/>
          </w:tcPr>
          <w:p w14:paraId="25E00BB1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F2D5BFF" w14:textId="1FB60EC2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A2EFF2F" w14:textId="77777777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80074BB" w14:textId="11873D5F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D009D6" w:rsidRPr="00144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009D6" w:rsidRPr="00144C04" w14:paraId="1D1AB6EE" w14:textId="77777777" w:rsidTr="008E1E50">
        <w:tc>
          <w:tcPr>
            <w:tcW w:w="2234" w:type="pct"/>
          </w:tcPr>
          <w:p w14:paraId="68D7DF8D" w14:textId="16E65E75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CA80F25" w14:textId="0D5DE341" w:rsidR="00D009D6" w:rsidRPr="00144C04" w:rsidRDefault="00115258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48" w:type="pct"/>
          </w:tcPr>
          <w:p w14:paraId="1659E000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0F32683" w14:textId="44F96879" w:rsidR="00D009D6" w:rsidRPr="00144C04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138" w:type="pct"/>
            <w:shd w:val="clear" w:color="auto" w:fill="auto"/>
          </w:tcPr>
          <w:p w14:paraId="5B192024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DF2F9E4" w14:textId="754CF733" w:rsidR="00D009D6" w:rsidRPr="00144C04" w:rsidRDefault="00115258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D00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14:paraId="1D69807D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372FB2C" w14:textId="21F45283" w:rsidR="00D009D6" w:rsidRPr="00144C04" w:rsidRDefault="00D009D6" w:rsidP="0016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44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09D6" w:rsidRPr="00144C04" w14:paraId="20800F6D" w14:textId="77777777" w:rsidTr="0083786C">
        <w:tc>
          <w:tcPr>
            <w:tcW w:w="2234" w:type="pct"/>
          </w:tcPr>
          <w:p w14:paraId="1182FCEA" w14:textId="4333669E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692D5E6B" w14:textId="3465164D" w:rsidR="00D009D6" w:rsidRPr="00D009D6" w:rsidRDefault="00115258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D009D6" w:rsidRP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8" w:type="pct"/>
          </w:tcPr>
          <w:p w14:paraId="0C8C1EAB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68139E5" w14:textId="6DD37A5E" w:rsidR="00D009D6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138" w:type="pct"/>
            <w:shd w:val="clear" w:color="auto" w:fill="auto"/>
          </w:tcPr>
          <w:p w14:paraId="5696F3BC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781162B6" w14:textId="2AEBECCB" w:rsidR="00D009D6" w:rsidRPr="00590FFF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4E04E424" w14:textId="77777777" w:rsidR="00D009D6" w:rsidRPr="00590FFF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2CB11504" w14:textId="32CD8F8D" w:rsidR="00D009D6" w:rsidRPr="00590FFF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09D6" w:rsidRPr="00590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="00D009D6" w:rsidRPr="00590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2C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D009D6" w:rsidRPr="00144C04" w14:paraId="0760A0E1" w14:textId="77777777" w:rsidTr="008E1E50">
        <w:tc>
          <w:tcPr>
            <w:tcW w:w="2234" w:type="pct"/>
          </w:tcPr>
          <w:p w14:paraId="32303CCA" w14:textId="5CDAEF1B" w:rsidR="00D009D6" w:rsidRPr="0083786C" w:rsidRDefault="00D009D6" w:rsidP="00D009D6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1" w:type="pct"/>
            <w:shd w:val="clear" w:color="auto" w:fill="auto"/>
          </w:tcPr>
          <w:p w14:paraId="7F98D0C5" w14:textId="1A29C552" w:rsidR="00D009D6" w:rsidRPr="00D009D6" w:rsidRDefault="00D009D6" w:rsidP="00ED5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="00115258"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="00A301CB"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72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="00115258"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="00A301CB"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69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48E0908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FD4E4C" w14:textId="36450903" w:rsidR="00D009D6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BB1A402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8EDB7DD" w14:textId="2CA2435F" w:rsidR="00D009D6" w:rsidRPr="00D009D6" w:rsidRDefault="00D009D6" w:rsidP="00D00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="00115258"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="00A301CB"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72</w:t>
            </w:r>
            <w:r w:rsidRPr="00D009D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="00115258" w:rsidRPr="00115258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 w:rsidR="00A301CB"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69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52B3A301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08131CF" w14:textId="7B46C12D" w:rsidR="00D009D6" w:rsidRPr="00144C04" w:rsidRDefault="00D009D6" w:rsidP="0016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09D6" w:rsidRPr="007929E5" w14:paraId="0DCD2921" w14:textId="77777777" w:rsidTr="004E5F85">
        <w:tc>
          <w:tcPr>
            <w:tcW w:w="2234" w:type="pct"/>
          </w:tcPr>
          <w:p w14:paraId="71CFF47B" w14:textId="47EC7AC9" w:rsidR="00D009D6" w:rsidRPr="00144C04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3101D" w14:textId="42727FEC" w:rsidR="00D009D6" w:rsidRPr="00144C04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D009D6" w:rsidRPr="00BB3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8" w:type="pct"/>
          </w:tcPr>
          <w:p w14:paraId="0EEE0513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C4569E4" w14:textId="35221125" w:rsidR="00D009D6" w:rsidRPr="00144C04" w:rsidRDefault="00A301CB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138" w:type="pct"/>
            <w:shd w:val="clear" w:color="auto" w:fill="auto"/>
          </w:tcPr>
          <w:p w14:paraId="6DFC2E4F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98EC5" w14:textId="46783E03" w:rsidR="00D009D6" w:rsidRPr="00590FFF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  <w:r w:rsidR="00D009D6" w:rsidRPr="00590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143" w:type="pct"/>
            <w:shd w:val="clear" w:color="auto" w:fill="auto"/>
          </w:tcPr>
          <w:p w14:paraId="7E37285A" w14:textId="77777777" w:rsidR="00D009D6" w:rsidRPr="00144C04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41097" w14:textId="161B065D" w:rsidR="00D009D6" w:rsidRPr="008671C9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009D6" w:rsidRPr="00144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="00D009D6" w:rsidRPr="00144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</w:tr>
      <w:tr w:rsidR="00D009D6" w:rsidRPr="007929E5" w14:paraId="3079933E" w14:textId="77777777" w:rsidTr="00165FCC">
        <w:trPr>
          <w:trHeight w:hRule="exact" w:val="317"/>
        </w:trPr>
        <w:tc>
          <w:tcPr>
            <w:tcW w:w="2234" w:type="pct"/>
          </w:tcPr>
          <w:p w14:paraId="7442BEF6" w14:textId="77777777" w:rsidR="00D009D6" w:rsidRPr="004E5F85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3FA4C85F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A7B8A8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63DE32" w14:textId="77777777" w:rsidR="00D009D6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225003DA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2B073F2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65CFC21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8416982" w14:textId="77777777" w:rsidR="00D009D6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D009D6" w:rsidRPr="007929E5" w14:paraId="79B49EFE" w14:textId="77777777" w:rsidTr="00051715">
        <w:tc>
          <w:tcPr>
            <w:tcW w:w="2234" w:type="pct"/>
          </w:tcPr>
          <w:p w14:paraId="624E81E9" w14:textId="6CA37755" w:rsidR="00D009D6" w:rsidRPr="004E5F85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4E5F8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1" w:type="pct"/>
            <w:shd w:val="clear" w:color="auto" w:fill="auto"/>
          </w:tcPr>
          <w:p w14:paraId="78DAABF8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</w:tcPr>
          <w:p w14:paraId="7804519C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BBCC13" w14:textId="77777777" w:rsidR="00D009D6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3790DF3A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BD0843E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96E2601" w14:textId="77777777" w:rsidR="00D009D6" w:rsidRPr="00F748BE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1B4A1EC" w14:textId="77777777" w:rsidR="00D009D6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D009D6" w:rsidRPr="007929E5" w14:paraId="1101D920" w14:textId="77777777" w:rsidTr="00051715">
        <w:tc>
          <w:tcPr>
            <w:tcW w:w="2234" w:type="pct"/>
          </w:tcPr>
          <w:p w14:paraId="21446252" w14:textId="45903FC3" w:rsidR="00D009D6" w:rsidRPr="00051715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5171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77CBAEE" w14:textId="0971B288" w:rsidR="00D009D6" w:rsidRPr="008671C9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8671C9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1C1FD0" w14:textId="77777777" w:rsidR="00D009D6" w:rsidRPr="008671C9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CFD6938" w14:textId="276245E3" w:rsidR="00D009D6" w:rsidRPr="008671C9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8671C9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0BA7072" w14:textId="77777777" w:rsidR="00D009D6" w:rsidRPr="008671C9" w:rsidRDefault="00D009D6" w:rsidP="00D00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B789CDA" w14:textId="2BB04DA8" w:rsidR="00D009D6" w:rsidRPr="008671C9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71C9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26566D" w14:textId="77777777" w:rsidR="00D009D6" w:rsidRPr="008671C9" w:rsidRDefault="00D009D6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12CE5790" w14:textId="23620563" w:rsidR="00D009D6" w:rsidRPr="008671C9" w:rsidRDefault="00A301CB" w:rsidP="00D0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009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</w:tr>
    </w:tbl>
    <w:p w14:paraId="07911E0C" w14:textId="77777777" w:rsidR="00D534F2" w:rsidRPr="00B821D7" w:rsidRDefault="00D534F2" w:rsidP="0043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02"/>
        <w:gridCol w:w="242"/>
        <w:gridCol w:w="1093"/>
        <w:gridCol w:w="286"/>
        <w:gridCol w:w="1082"/>
        <w:gridCol w:w="269"/>
        <w:gridCol w:w="1102"/>
      </w:tblGrid>
      <w:tr w:rsidR="008E1E50" w:rsidRPr="002A0451" w14:paraId="16D2C376" w14:textId="77777777" w:rsidTr="0083786C">
        <w:trPr>
          <w:trHeight w:val="341"/>
        </w:trPr>
        <w:tc>
          <w:tcPr>
            <w:tcW w:w="2215" w:type="pct"/>
          </w:tcPr>
          <w:p w14:paraId="55DE5597" w14:textId="77777777" w:rsidR="008E1E50" w:rsidRPr="009D188B" w:rsidRDefault="008E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pct"/>
            <w:gridSpan w:val="3"/>
            <w:shd w:val="clear" w:color="auto" w:fill="auto"/>
          </w:tcPr>
          <w:p w14:paraId="4D8660A4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373644CD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37FA426B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86C" w:rsidRPr="002A0451" w14:paraId="2480403D" w14:textId="77777777" w:rsidTr="0083786C">
        <w:trPr>
          <w:trHeight w:val="454"/>
        </w:trPr>
        <w:tc>
          <w:tcPr>
            <w:tcW w:w="2215" w:type="pct"/>
          </w:tcPr>
          <w:p w14:paraId="2EA14F60" w14:textId="09D2EADF" w:rsidR="008E1E50" w:rsidRPr="002A0451" w:rsidRDefault="008E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301CB" w:rsidRPr="00A301C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shd w:val="clear" w:color="auto" w:fill="auto"/>
          </w:tcPr>
          <w:p w14:paraId="7D6ED09E" w14:textId="465EB068" w:rsidR="008E1E50" w:rsidRPr="009D188B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30" w:type="pct"/>
            <w:vAlign w:val="bottom"/>
          </w:tcPr>
          <w:p w14:paraId="1F4626D3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4C3601" w14:textId="2E9E2DA2" w:rsidR="008E1E50" w:rsidRPr="009D188B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54" w:type="pct"/>
            <w:vAlign w:val="bottom"/>
          </w:tcPr>
          <w:p w14:paraId="43C0BDE6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441EBDB" w14:textId="24E4EC51" w:rsidR="008E1E50" w:rsidRPr="009D188B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bottom"/>
          </w:tcPr>
          <w:p w14:paraId="00021F75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7D7862" w14:textId="005EFA2D" w:rsidR="008E1E50" w:rsidRPr="009D188B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8E1E50" w:rsidRPr="002A0451" w14:paraId="6D9EDDCE" w14:textId="77777777" w:rsidTr="0083786C">
        <w:trPr>
          <w:trHeight w:val="442"/>
        </w:trPr>
        <w:tc>
          <w:tcPr>
            <w:tcW w:w="2215" w:type="pct"/>
          </w:tcPr>
          <w:p w14:paraId="672D3681" w14:textId="77777777" w:rsidR="008E1E50" w:rsidRPr="009D188B" w:rsidRDefault="008E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7"/>
            <w:shd w:val="clear" w:color="auto" w:fill="auto"/>
          </w:tcPr>
          <w:p w14:paraId="4C90E49B" w14:textId="77777777" w:rsidR="008E1E50" w:rsidRPr="009D188B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1D53" w:rsidRPr="002A0451" w14:paraId="756115AE" w14:textId="77777777">
        <w:trPr>
          <w:trHeight w:val="431"/>
        </w:trPr>
        <w:tc>
          <w:tcPr>
            <w:tcW w:w="2215" w:type="pct"/>
          </w:tcPr>
          <w:p w14:paraId="02B01D54" w14:textId="0675C064" w:rsidR="00991D53" w:rsidRPr="00FA6F67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593" w:type="pct"/>
            <w:shd w:val="clear" w:color="auto" w:fill="auto"/>
          </w:tcPr>
          <w:p w14:paraId="3961CBCD" w14:textId="4226A054" w:rsidR="00991D53" w:rsidRPr="00991D53" w:rsidRDefault="00824202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3,677</w:t>
            </w:r>
          </w:p>
        </w:tc>
        <w:tc>
          <w:tcPr>
            <w:tcW w:w="130" w:type="pct"/>
          </w:tcPr>
          <w:p w14:paraId="77D4385C" w14:textId="77777777" w:rsidR="00991D53" w:rsidRPr="002A0451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3831DCE" w14:textId="77777777" w:rsidR="00991D53" w:rsidRPr="002A0451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781B2F64" w14:textId="77777777" w:rsidR="00991D53" w:rsidRPr="002A0451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F5FB13" w14:textId="3F4EC874" w:rsidR="00991D53" w:rsidRPr="009D27EB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8ADE98A" w14:textId="77777777" w:rsidR="00991D53" w:rsidRPr="002A0451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2E4FA40" w14:textId="77777777" w:rsidR="00991D53" w:rsidRPr="00351CB8" w:rsidRDefault="00991D53" w:rsidP="00B2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FD8" w:rsidRPr="002A0451" w14:paraId="52BEEEFC" w14:textId="77777777" w:rsidTr="0083786C">
        <w:trPr>
          <w:trHeight w:val="431"/>
        </w:trPr>
        <w:tc>
          <w:tcPr>
            <w:tcW w:w="2215" w:type="pct"/>
          </w:tcPr>
          <w:p w14:paraId="51D7D640" w14:textId="0D178F85" w:rsidR="00725FD8" w:rsidRPr="00FA6F67" w:rsidRDefault="00725FD8" w:rsidP="00725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3" w:type="pct"/>
            <w:shd w:val="clear" w:color="auto" w:fill="auto"/>
          </w:tcPr>
          <w:p w14:paraId="60432A84" w14:textId="7E1D4AA5" w:rsidR="00725FD8" w:rsidRPr="00991D53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29</w:t>
            </w:r>
            <w:r w:rsidR="00725FD8" w:rsidRPr="00991D5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824202">
              <w:rPr>
                <w:rFonts w:asciiTheme="majorHAnsi" w:hAnsiTheme="majorHAnsi" w:cstheme="majorHAnsi"/>
                <w:sz w:val="30"/>
                <w:szCs w:val="30"/>
              </w:rPr>
              <w:t>732</w:t>
            </w:r>
          </w:p>
        </w:tc>
        <w:tc>
          <w:tcPr>
            <w:tcW w:w="130" w:type="pct"/>
          </w:tcPr>
          <w:p w14:paraId="0BC2FEEB" w14:textId="77777777" w:rsidR="00725FD8" w:rsidRPr="002A0451" w:rsidRDefault="00725FD8" w:rsidP="00725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2BA459A" w14:textId="2E061E80" w:rsidR="00725FD8" w:rsidRPr="00A068FC" w:rsidRDefault="00725FD8" w:rsidP="00725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4F0D02AE" w14:textId="77777777" w:rsidR="00725FD8" w:rsidRPr="002A0451" w:rsidRDefault="00725FD8" w:rsidP="00725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12CAFF7" w14:textId="686DE8AE" w:rsidR="00725FD8" w:rsidRPr="006A07DF" w:rsidRDefault="00A301CB" w:rsidP="00725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991D5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332</w:t>
            </w:r>
            <w:r w:rsidR="00991D5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115258" w:rsidRPr="00115258">
              <w:rPr>
                <w:rFonts w:asciiTheme="majorHAnsi" w:hAnsiTheme="majorHAnsi" w:cstheme="majorHAnsi"/>
                <w:sz w:val="30"/>
                <w:szCs w:val="30"/>
              </w:rPr>
              <w:t>88</w:t>
            </w:r>
          </w:p>
        </w:tc>
        <w:tc>
          <w:tcPr>
            <w:tcW w:w="145" w:type="pct"/>
            <w:vAlign w:val="bottom"/>
          </w:tcPr>
          <w:p w14:paraId="6A678001" w14:textId="77777777" w:rsidR="00725FD8" w:rsidRPr="002A0451" w:rsidRDefault="00725FD8" w:rsidP="00725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FA68812" w14:textId="3FC95250" w:rsidR="00725FD8" w:rsidRPr="00A068FC" w:rsidRDefault="00725FD8" w:rsidP="00B2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B50" w:rsidRPr="002A0451" w14:paraId="2E66768D" w14:textId="77777777">
        <w:trPr>
          <w:trHeight w:val="442"/>
        </w:trPr>
        <w:tc>
          <w:tcPr>
            <w:tcW w:w="2215" w:type="pct"/>
          </w:tcPr>
          <w:p w14:paraId="2889A967" w14:textId="77777777" w:rsidR="009D3B50" w:rsidRPr="00FA6F67" w:rsidRDefault="009D3B50" w:rsidP="009D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4348B31" w14:textId="768468FC" w:rsidR="009D3B50" w:rsidRPr="006B2209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CCA82D" w14:textId="77777777" w:rsidR="009D3B50" w:rsidRPr="002A0451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C5C83DC" w14:textId="77777777" w:rsidR="009D3B50" w:rsidRPr="002A0451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043B9400" w14:textId="77777777" w:rsidR="009D3B50" w:rsidRPr="002A0451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CA967E3" w14:textId="15EC0205" w:rsidR="009D3B50" w:rsidRPr="00991D53" w:rsidRDefault="00115258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A301CB" w:rsidRPr="00A301CB">
              <w:rPr>
                <w:rFonts w:asciiTheme="majorHAnsi" w:hAnsiTheme="majorHAnsi" w:cstheme="majorHAnsi"/>
                <w:sz w:val="30"/>
                <w:szCs w:val="30"/>
              </w:rPr>
              <w:t>72</w:t>
            </w:r>
            <w:r w:rsidR="00991D53" w:rsidRPr="00991D5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A301CB" w:rsidRPr="00A301CB">
              <w:rPr>
                <w:rFonts w:asciiTheme="majorHAnsi" w:hAnsiTheme="majorHAnsi" w:cstheme="majorHAnsi"/>
                <w:sz w:val="30"/>
                <w:szCs w:val="30"/>
              </w:rPr>
              <w:t>69</w:t>
            </w:r>
          </w:p>
        </w:tc>
        <w:tc>
          <w:tcPr>
            <w:tcW w:w="145" w:type="pct"/>
            <w:vAlign w:val="bottom"/>
          </w:tcPr>
          <w:p w14:paraId="0A036FE5" w14:textId="77777777" w:rsidR="009D3B50" w:rsidRPr="002A0451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0E8648E" w14:textId="77777777" w:rsidR="009D3B50" w:rsidRPr="00351CB8" w:rsidRDefault="009D3B50" w:rsidP="00B2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B50" w:rsidRPr="002A0451" w14:paraId="282E5E08" w14:textId="77777777">
        <w:trPr>
          <w:trHeight w:val="431"/>
        </w:trPr>
        <w:tc>
          <w:tcPr>
            <w:tcW w:w="2215" w:type="pct"/>
          </w:tcPr>
          <w:p w14:paraId="2BDEC655" w14:textId="77777777" w:rsidR="009D3B50" w:rsidRPr="00FA6F67" w:rsidRDefault="009D3B50" w:rsidP="009D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A6F67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B6CD1" w14:textId="69D32E3A" w:rsidR="009D3B50" w:rsidRPr="009D3B50" w:rsidRDefault="00824202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30" w:type="pct"/>
          </w:tcPr>
          <w:p w14:paraId="603A61C5" w14:textId="77777777" w:rsidR="009D3B50" w:rsidRPr="009D3B50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C5A639" w14:textId="77777777" w:rsidR="009D3B50" w:rsidRPr="009D3B50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9D3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4B86A283" w14:textId="77777777" w:rsidR="009D3B50" w:rsidRPr="009D3B50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55236" w14:textId="3106732A" w:rsidR="009D3B50" w:rsidRPr="009D3B50" w:rsidRDefault="00A301CB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</w:t>
            </w:r>
            <w:r w:rsidR="00991D5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205</w:t>
            </w:r>
            <w:r w:rsidR="00991D5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145" w:type="pct"/>
            <w:vAlign w:val="bottom"/>
          </w:tcPr>
          <w:p w14:paraId="57FF9431" w14:textId="77777777" w:rsidR="009D3B50" w:rsidRPr="009D3B50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2E50CF2" w14:textId="77777777" w:rsidR="009D3B50" w:rsidRPr="009D3B50" w:rsidRDefault="009D3B50" w:rsidP="00B27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9D3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88C7B4" w14:textId="77777777" w:rsidR="00AE2AAD" w:rsidRDefault="00AE2AAD" w:rsidP="008E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585466" w14:textId="79224562" w:rsidR="008E1E50" w:rsidRPr="00FF3F6A" w:rsidRDefault="008E1E50" w:rsidP="008C6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F3F6A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434DB4" w:rsidRPr="00FF3F6A">
        <w:rPr>
          <w:rFonts w:ascii="Angsana New" w:hAnsi="Angsana New" w:hint="cs"/>
          <w:sz w:val="30"/>
          <w:szCs w:val="30"/>
          <w:cs/>
        </w:rPr>
        <w:t>ปี</w:t>
      </w:r>
      <w:r w:rsidRPr="00FF3F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="007F74C0" w:rsidRPr="00FF3F6A">
        <w:rPr>
          <w:rFonts w:ascii="Angsana New" w:hAnsi="Angsana New"/>
          <w:sz w:val="30"/>
          <w:szCs w:val="30"/>
        </w:rPr>
        <w:t xml:space="preserve"> </w:t>
      </w:r>
      <w:r w:rsidR="007F74C0" w:rsidRPr="00FF3F6A">
        <w:rPr>
          <w:rFonts w:ascii="Angsana New" w:hAnsi="Angsana New"/>
          <w:sz w:val="30"/>
          <w:szCs w:val="30"/>
          <w:cs/>
        </w:rPr>
        <w:t>ธันวาคม</w:t>
      </w:r>
      <w:r w:rsidRPr="00FF3F6A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Theme="majorBidi" w:hAnsiTheme="majorBidi" w:cstheme="majorBidi"/>
          <w:sz w:val="30"/>
          <w:szCs w:val="30"/>
        </w:rPr>
        <w:t>2567</w:t>
      </w:r>
      <w:r w:rsidRPr="00FF3F6A">
        <w:rPr>
          <w:rFonts w:ascii="Angsana New" w:hAnsi="Angsana New"/>
          <w:sz w:val="30"/>
          <w:szCs w:val="30"/>
          <w:cs/>
        </w:rPr>
        <w:t xml:space="preserve"> บริษัทบันทึกผลขาดทุนด้านเครดิตที่คาดว่าจะเกิดขึ้นทั้งจำนวนของลูกหนี้ค้างชำระค่าหุ้นจาก</w:t>
      </w:r>
      <w:r w:rsidR="00A35035">
        <w:rPr>
          <w:rFonts w:ascii="Angsana New" w:hAnsi="Angsana New"/>
          <w:sz w:val="30"/>
          <w:szCs w:val="30"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>บริษัท สบาย ฟูลฟิล</w:t>
      </w:r>
      <w:r w:rsidRPr="00511DC9">
        <w:rPr>
          <w:rFonts w:ascii="Angsana New" w:hAnsi="Angsana New"/>
          <w:sz w:val="30"/>
          <w:szCs w:val="30"/>
          <w:cs/>
        </w:rPr>
        <w:t xml:space="preserve">เมนท์ จำกัด จำนวน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11DC9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25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511DC9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11DC9">
        <w:rPr>
          <w:rFonts w:ascii="Angsana New" w:hAnsi="Angsana New"/>
          <w:sz w:val="30"/>
          <w:szCs w:val="30"/>
          <w:cs/>
        </w:rPr>
        <w:t xml:space="preserve"> ล้านบาท ซึ่งเกิด</w:t>
      </w:r>
      <w:r w:rsidRPr="00FF3F6A">
        <w:rPr>
          <w:rFonts w:ascii="Angsana New" w:hAnsi="Angsana New"/>
          <w:sz w:val="30"/>
          <w:szCs w:val="30"/>
          <w:cs/>
        </w:rPr>
        <w:t xml:space="preserve">จากการจำหน่ายหุ้นสามัญของบริษัท ดับเบิ้ล เซเว่น จำกัด ให้แก่บริษัทย่อยดังกล่าว </w:t>
      </w:r>
      <w:r w:rsidRPr="00FF3F6A">
        <w:rPr>
          <w:rFonts w:ascii="Angsana New" w:hAnsi="Angsana New"/>
          <w:i/>
          <w:iCs/>
          <w:sz w:val="30"/>
          <w:szCs w:val="30"/>
          <w:cs/>
        </w:rPr>
        <w:t xml:space="preserve">(หมายเหตุข้อ </w:t>
      </w:r>
      <w:r w:rsidR="00B70339">
        <w:rPr>
          <w:rFonts w:ascii="Angsana New" w:hAnsi="Angsana New"/>
          <w:i/>
          <w:iCs/>
          <w:sz w:val="30"/>
          <w:szCs w:val="30"/>
        </w:rPr>
        <w:t>12</w:t>
      </w:r>
      <w:r w:rsidRPr="00FF3F6A">
        <w:rPr>
          <w:rFonts w:ascii="Angsana New" w:hAnsi="Angsana New"/>
          <w:i/>
          <w:iCs/>
          <w:sz w:val="30"/>
          <w:szCs w:val="30"/>
          <w:cs/>
        </w:rPr>
        <w:t>)</w:t>
      </w:r>
      <w:r w:rsidRPr="00FF3F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AA7A4F" w14:textId="77777777" w:rsidR="008E1E50" w:rsidRPr="00D534F2" w:rsidRDefault="008E1E50" w:rsidP="008E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6"/>
          <w:sz w:val="32"/>
          <w:szCs w:val="32"/>
          <w:highlight w:val="yellow"/>
        </w:rPr>
      </w:pPr>
    </w:p>
    <w:p w14:paraId="661308F1" w14:textId="5DA2203C" w:rsidR="0083786C" w:rsidRDefault="008E1E50" w:rsidP="00D5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3F6A">
        <w:rPr>
          <w:rFonts w:ascii="Angsana New" w:hAnsi="Angsana New"/>
          <w:sz w:val="30"/>
          <w:szCs w:val="30"/>
          <w:cs/>
        </w:rPr>
        <w:t>ในระหว่าง</w:t>
      </w:r>
      <w:r w:rsidR="00434DB4" w:rsidRPr="00FF3F6A">
        <w:rPr>
          <w:rFonts w:ascii="Angsana New" w:hAnsi="Angsana New" w:hint="cs"/>
          <w:sz w:val="30"/>
          <w:szCs w:val="30"/>
          <w:cs/>
        </w:rPr>
        <w:t>ปี</w:t>
      </w:r>
      <w:r w:rsidRPr="00FF3F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="007F74C0" w:rsidRPr="00FF3F6A">
        <w:rPr>
          <w:rFonts w:ascii="Angsana New" w:hAnsi="Angsana New"/>
          <w:sz w:val="30"/>
          <w:szCs w:val="30"/>
        </w:rPr>
        <w:t xml:space="preserve"> </w:t>
      </w:r>
      <w:r w:rsidR="007F74C0" w:rsidRPr="00FF3F6A">
        <w:rPr>
          <w:rFonts w:ascii="Angsana New" w:hAnsi="Angsana New"/>
          <w:sz w:val="30"/>
          <w:szCs w:val="30"/>
          <w:cs/>
        </w:rPr>
        <w:t>ธันวาคม</w:t>
      </w:r>
      <w:r w:rsidRPr="00FF3F6A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FF3F6A">
        <w:rPr>
          <w:rFonts w:ascii="Angsana New" w:hAnsi="Angsana New"/>
          <w:sz w:val="30"/>
          <w:szCs w:val="30"/>
          <w:cs/>
        </w:rPr>
        <w:t xml:space="preserve"> </w:t>
      </w:r>
      <w:r w:rsidR="00824202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F3F6A">
        <w:rPr>
          <w:rFonts w:ascii="Angsana New" w:hAnsi="Angsana New"/>
          <w:sz w:val="30"/>
          <w:szCs w:val="30"/>
          <w:cs/>
        </w:rPr>
        <w:t>บริษัทบันทึกผลขาดทุนด้านเครดิตที่คาดว่าจะเกิดขึ้นของเงินให้กู้ยืมระยะสั้น</w:t>
      </w:r>
      <w:r w:rsidR="00A35035">
        <w:rPr>
          <w:rFonts w:ascii="Angsana New" w:hAnsi="Angsana New"/>
          <w:sz w:val="30"/>
          <w:szCs w:val="30"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>และลูกหนี้อื่นกับ</w:t>
      </w:r>
      <w:r w:rsidR="00A35035">
        <w:rPr>
          <w:rFonts w:ascii="Angsana New" w:hAnsi="Angsana New"/>
          <w:sz w:val="30"/>
          <w:szCs w:val="30"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>บริษัท ทีเอสอาร์ ลิฟวิ่ง โซลูชั่น</w:t>
      </w:r>
      <w:r w:rsidRPr="00FF3F6A">
        <w:rPr>
          <w:rFonts w:ascii="Angsana New" w:hAnsi="Angsana New" w:hint="cs"/>
          <w:sz w:val="30"/>
          <w:szCs w:val="30"/>
          <w:cs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B27C95">
        <w:rPr>
          <w:rFonts w:ascii="Angsana New" w:hAnsi="Angsana New"/>
          <w:i/>
          <w:iCs/>
          <w:sz w:val="30"/>
          <w:szCs w:val="30"/>
          <w:cs/>
        </w:rPr>
        <w:t>(เดิมชื่อ บริษัท สบาย คอนเน็กซ์ เทค</w:t>
      </w:r>
      <w:r w:rsidRPr="00B27C9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27C95">
        <w:rPr>
          <w:rFonts w:ascii="Angsana New" w:hAnsi="Angsana New"/>
          <w:i/>
          <w:iCs/>
          <w:sz w:val="30"/>
          <w:szCs w:val="30"/>
          <w:cs/>
        </w:rPr>
        <w:t>จำกัด (มหาชน))</w:t>
      </w:r>
      <w:r w:rsidRPr="00511DC9">
        <w:rPr>
          <w:rFonts w:ascii="Angsana New" w:hAnsi="Angsana New"/>
          <w:sz w:val="30"/>
          <w:szCs w:val="30"/>
          <w:cs/>
        </w:rPr>
        <w:t xml:space="preserve"> รวมจำนวน</w:t>
      </w:r>
      <w:r w:rsidRPr="00511DC9">
        <w:rPr>
          <w:rFonts w:ascii="Angsana New" w:hAnsi="Angsana New" w:hint="cs"/>
          <w:sz w:val="30"/>
          <w:szCs w:val="30"/>
          <w:cs/>
        </w:rPr>
        <w:t xml:space="preserve">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72</w:t>
      </w:r>
      <w:r w:rsidRPr="00511DC9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9</w:t>
      </w:r>
      <w:r w:rsidRPr="00511DC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511DC9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01CB" w:rsidRPr="00A301CB">
        <w:rPr>
          <w:rFonts w:ascii="Angsana New" w:hAnsi="Angsana New"/>
          <w:sz w:val="30"/>
          <w:szCs w:val="30"/>
        </w:rPr>
        <w:t>74</w:t>
      </w:r>
      <w:r w:rsidR="00511DC9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11DC9">
        <w:rPr>
          <w:rFonts w:ascii="Angsana New" w:hAnsi="Angsana New"/>
          <w:sz w:val="30"/>
          <w:szCs w:val="30"/>
        </w:rPr>
        <w:t xml:space="preserve"> </w:t>
      </w:r>
      <w:r w:rsidRPr="00511DC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FF3F6A">
        <w:rPr>
          <w:rFonts w:ascii="Angsana New" w:hAnsi="Angsana New" w:hint="cs"/>
          <w:sz w:val="30"/>
          <w:szCs w:val="30"/>
          <w:cs/>
        </w:rPr>
        <w:t xml:space="preserve"> กลุ่มบริษัทบันทึกผลขาดทุนด้านเครดิตที่คาดว่าจะเกิดขึ้นของลูกหนี้</w:t>
      </w:r>
      <w:r w:rsidR="00824202">
        <w:rPr>
          <w:rFonts w:ascii="Angsana New" w:hAnsi="Angsana New" w:hint="cs"/>
          <w:sz w:val="30"/>
          <w:szCs w:val="30"/>
          <w:cs/>
        </w:rPr>
        <w:t>การค้า</w:t>
      </w:r>
      <w:r w:rsidRPr="00FF3F6A">
        <w:rPr>
          <w:rFonts w:ascii="Angsana New" w:hAnsi="Angsana New" w:hint="cs"/>
          <w:sz w:val="30"/>
          <w:szCs w:val="30"/>
          <w:cs/>
        </w:rPr>
        <w:t xml:space="preserve"> รวมจำนวน </w:t>
      </w:r>
      <w:r w:rsidR="00824202" w:rsidRPr="00824202">
        <w:rPr>
          <w:rFonts w:ascii="Angsana New" w:hAnsi="Angsana New"/>
          <w:sz w:val="30"/>
          <w:szCs w:val="30"/>
        </w:rPr>
        <w:t>3</w:t>
      </w:r>
      <w:r w:rsidRPr="00824202">
        <w:rPr>
          <w:rFonts w:ascii="Angsana New" w:hAnsi="Angsana New"/>
          <w:sz w:val="30"/>
          <w:szCs w:val="30"/>
        </w:rPr>
        <w:t>.</w:t>
      </w:r>
      <w:r w:rsidR="00824202" w:rsidRPr="00824202">
        <w:rPr>
          <w:rFonts w:ascii="Angsana New" w:hAnsi="Angsana New"/>
          <w:sz w:val="30"/>
          <w:szCs w:val="30"/>
        </w:rPr>
        <w:t>7</w:t>
      </w:r>
      <w:r w:rsidRPr="00824202">
        <w:rPr>
          <w:rFonts w:ascii="Angsana New" w:hAnsi="Angsana New"/>
          <w:sz w:val="30"/>
          <w:szCs w:val="30"/>
          <w:cs/>
        </w:rPr>
        <w:t xml:space="preserve"> </w:t>
      </w:r>
      <w:r w:rsidRPr="00824202">
        <w:rPr>
          <w:rFonts w:ascii="Angsana New" w:hAnsi="Angsana New" w:hint="cs"/>
          <w:sz w:val="30"/>
          <w:szCs w:val="30"/>
          <w:cs/>
        </w:rPr>
        <w:t>ล้านบาท</w:t>
      </w:r>
      <w:r w:rsidR="00824202">
        <w:rPr>
          <w:rFonts w:ascii="Angsana New" w:hAnsi="Angsana New"/>
          <w:sz w:val="30"/>
          <w:szCs w:val="30"/>
        </w:rPr>
        <w:t xml:space="preserve"> </w:t>
      </w:r>
      <w:r w:rsidR="00824202">
        <w:rPr>
          <w:rFonts w:ascii="Angsana New" w:hAnsi="Angsana New" w:hint="cs"/>
          <w:sz w:val="30"/>
          <w:szCs w:val="30"/>
          <w:cs/>
        </w:rPr>
        <w:t xml:space="preserve">และลูกหนี้อื่น รวมจำนวน </w:t>
      </w:r>
      <w:r w:rsidR="00824202">
        <w:rPr>
          <w:rFonts w:ascii="Angsana New" w:hAnsi="Angsana New"/>
          <w:sz w:val="30"/>
          <w:szCs w:val="30"/>
        </w:rPr>
        <w:t xml:space="preserve">29.7 </w:t>
      </w:r>
      <w:r w:rsidR="00824202">
        <w:rPr>
          <w:rFonts w:ascii="Angsana New" w:hAnsi="Angsana New" w:hint="cs"/>
          <w:sz w:val="30"/>
          <w:szCs w:val="30"/>
          <w:cs/>
        </w:rPr>
        <w:t>ล้านบาท</w:t>
      </w:r>
      <w:r w:rsidRPr="00FF3F6A">
        <w:rPr>
          <w:rFonts w:ascii="Angsana New" w:hAnsi="Angsana New" w:hint="cs"/>
          <w:sz w:val="30"/>
          <w:szCs w:val="30"/>
          <w:cs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>เนื่องจากความไม่แน่นอนที่มีสาระสำคัญเกี่ยวกับการดำเนินงานต่อเนื่อง การขาดสภาพคล่องทางการเงินและปัญหาด้านเงินทุนหมุนเวียน และได้แสดงรายการดังกล่าวเป็นรายการกับบุคคลหรือกิจการอื่นที่เกี่ยวข้องกันใน</w:t>
      </w:r>
      <w:r w:rsidR="00925A98">
        <w:rPr>
          <w:rFonts w:ascii="Angsana New" w:hAnsi="Angsana New"/>
          <w:sz w:val="30"/>
          <w:szCs w:val="30"/>
          <w:cs/>
        </w:rPr>
        <w:br/>
      </w:r>
      <w:r w:rsidR="00925A98">
        <w:rPr>
          <w:rFonts w:ascii="Angsana New" w:hAnsi="Angsana New" w:hint="cs"/>
          <w:sz w:val="30"/>
          <w:szCs w:val="30"/>
          <w:cs/>
        </w:rPr>
        <w:t>งบ</w:t>
      </w:r>
      <w:r w:rsidRPr="00FF3F6A">
        <w:rPr>
          <w:rFonts w:ascii="Angsana New" w:hAnsi="Angsana New"/>
          <w:sz w:val="30"/>
          <w:szCs w:val="30"/>
          <w:cs/>
        </w:rPr>
        <w:t>การเงินสำหรับ</w:t>
      </w:r>
      <w:r w:rsidR="00434DB4" w:rsidRPr="00FF3F6A">
        <w:rPr>
          <w:rFonts w:ascii="Angsana New" w:hAnsi="Angsana New"/>
          <w:sz w:val="30"/>
          <w:szCs w:val="30"/>
          <w:cs/>
        </w:rPr>
        <w:t>ปี</w:t>
      </w:r>
      <w:r w:rsidRPr="00FF3F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="007F74C0" w:rsidRPr="00FF3F6A">
        <w:rPr>
          <w:rFonts w:ascii="Angsana New" w:hAnsi="Angsana New"/>
          <w:sz w:val="30"/>
          <w:szCs w:val="30"/>
        </w:rPr>
        <w:t xml:space="preserve"> </w:t>
      </w:r>
      <w:r w:rsidR="007F74C0" w:rsidRPr="00FF3F6A">
        <w:rPr>
          <w:rFonts w:ascii="Angsana New" w:hAnsi="Angsana New"/>
          <w:sz w:val="30"/>
          <w:szCs w:val="30"/>
          <w:cs/>
        </w:rPr>
        <w:t>ธันวาคม</w:t>
      </w:r>
      <w:r w:rsidRPr="00FF3F6A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="0033214A">
        <w:rPr>
          <w:rFonts w:ascii="Angsana New" w:hAnsi="Angsana New"/>
          <w:sz w:val="30"/>
          <w:szCs w:val="30"/>
        </w:rPr>
        <w:t xml:space="preserve"> </w:t>
      </w:r>
      <w:r w:rsidR="00824202">
        <w:rPr>
          <w:rFonts w:ascii="Angsana New" w:hAnsi="Angsana New" w:hint="cs"/>
          <w:sz w:val="30"/>
          <w:szCs w:val="30"/>
          <w:cs/>
        </w:rPr>
        <w:t>กลุ่มบริษัทและบริษัทสิ้นสุดความสัมพันธ์กับ</w:t>
      </w:r>
      <w:r w:rsidR="00535335">
        <w:rPr>
          <w:rFonts w:ascii="Angsana New" w:hAnsi="Angsana New"/>
          <w:sz w:val="30"/>
          <w:szCs w:val="30"/>
        </w:rPr>
        <w:br/>
      </w:r>
      <w:r w:rsidR="00824202" w:rsidRPr="00FF3F6A">
        <w:rPr>
          <w:rFonts w:ascii="Angsana New" w:hAnsi="Angsana New"/>
          <w:sz w:val="30"/>
          <w:szCs w:val="30"/>
          <w:cs/>
        </w:rPr>
        <w:t>บริษัท ทีเอสอาร์ ลิฟวิ่ง โซลูชั่น</w:t>
      </w:r>
      <w:r w:rsidR="00824202" w:rsidRPr="00FF3F6A">
        <w:rPr>
          <w:rFonts w:ascii="Angsana New" w:hAnsi="Angsana New" w:hint="cs"/>
          <w:sz w:val="30"/>
          <w:szCs w:val="30"/>
          <w:cs/>
        </w:rPr>
        <w:t xml:space="preserve"> </w:t>
      </w:r>
      <w:r w:rsidR="00824202" w:rsidRPr="00FF3F6A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D0075D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D0075D">
        <w:rPr>
          <w:rFonts w:ascii="Angsana New" w:hAnsi="Angsana New"/>
          <w:sz w:val="30"/>
          <w:szCs w:val="30"/>
        </w:rPr>
        <w:t xml:space="preserve">2568 </w:t>
      </w:r>
      <w:r w:rsidR="00824202">
        <w:rPr>
          <w:rFonts w:ascii="Angsana New" w:hAnsi="Angsana New" w:hint="cs"/>
          <w:sz w:val="30"/>
          <w:szCs w:val="30"/>
          <w:cs/>
        </w:rPr>
        <w:t>เนื่องจากไม่มี</w:t>
      </w:r>
      <w:r w:rsidR="00925A98">
        <w:rPr>
          <w:rFonts w:ascii="Angsana New" w:hAnsi="Angsana New" w:hint="cs"/>
          <w:sz w:val="30"/>
          <w:szCs w:val="30"/>
          <w:cs/>
        </w:rPr>
        <w:t>กรรมการ</w:t>
      </w:r>
      <w:r w:rsidR="00824202">
        <w:rPr>
          <w:rFonts w:ascii="Angsana New" w:hAnsi="Angsana New" w:hint="cs"/>
          <w:sz w:val="30"/>
          <w:szCs w:val="30"/>
          <w:cs/>
        </w:rPr>
        <w:t xml:space="preserve">ร่วมกัน </w:t>
      </w:r>
      <w:r w:rsidR="00535335">
        <w:rPr>
          <w:rFonts w:ascii="Angsana New" w:hAnsi="Angsana New" w:hint="cs"/>
          <w:sz w:val="30"/>
          <w:szCs w:val="30"/>
          <w:cs/>
        </w:rPr>
        <w:t>โดย</w:t>
      </w:r>
      <w:r w:rsidR="00D0075D">
        <w:rPr>
          <w:rFonts w:ascii="Angsana New" w:hAnsi="Angsana New" w:hint="cs"/>
          <w:sz w:val="30"/>
          <w:szCs w:val="30"/>
          <w:cs/>
        </w:rPr>
        <w:t>บริษัทยังไม่ได้ข้อยุติการปลดสินทรัพย์ค้ำประกันระหว่างกัน</w:t>
      </w:r>
    </w:p>
    <w:p w14:paraId="1EA0983E" w14:textId="77777777" w:rsidR="009F2A0F" w:rsidRDefault="009F2A0F" w:rsidP="00D5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77"/>
        <w:gridCol w:w="274"/>
        <w:gridCol w:w="1098"/>
        <w:gridCol w:w="256"/>
        <w:gridCol w:w="1086"/>
        <w:gridCol w:w="265"/>
        <w:gridCol w:w="1072"/>
      </w:tblGrid>
      <w:tr w:rsidR="00992906" w:rsidRPr="007929E5" w14:paraId="602DB1D8" w14:textId="77777777" w:rsidTr="009960CF">
        <w:trPr>
          <w:tblHeader/>
        </w:trPr>
        <w:tc>
          <w:tcPr>
            <w:tcW w:w="2234" w:type="pct"/>
          </w:tcPr>
          <w:p w14:paraId="5271D2A3" w14:textId="273F09EC" w:rsidR="00992906" w:rsidRPr="004F362F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321" w:type="pct"/>
            <w:gridSpan w:val="3"/>
            <w:shd w:val="clear" w:color="auto" w:fill="auto"/>
            <w:vAlign w:val="bottom"/>
          </w:tcPr>
          <w:p w14:paraId="1B239156" w14:textId="2B0B4126" w:rsidR="00992906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3E8B63CA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  <w:vAlign w:val="bottom"/>
          </w:tcPr>
          <w:p w14:paraId="500B64FA" w14:textId="0DFD9D7B" w:rsidR="00992906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44C0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906" w:rsidRPr="007929E5" w14:paraId="54F494C2" w14:textId="77777777" w:rsidTr="009960CF">
        <w:trPr>
          <w:tblHeader/>
        </w:trPr>
        <w:tc>
          <w:tcPr>
            <w:tcW w:w="2234" w:type="pct"/>
          </w:tcPr>
          <w:p w14:paraId="2C2A476F" w14:textId="01A07730" w:rsidR="00992906" w:rsidRPr="004F362F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44C0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144C0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  <w:shd w:val="clear" w:color="auto" w:fill="auto"/>
          </w:tcPr>
          <w:p w14:paraId="6D034A15" w14:textId="70B813F0" w:rsidR="00992906" w:rsidRPr="00F748BE" w:rsidRDefault="00A301CB" w:rsidP="0083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323E02E3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100190AA" w14:textId="1C84F277" w:rsidR="00992906" w:rsidRDefault="00A301CB" w:rsidP="0083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38" w:type="pct"/>
            <w:shd w:val="clear" w:color="auto" w:fill="auto"/>
          </w:tcPr>
          <w:p w14:paraId="27178733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CAA8745" w14:textId="523A89CD" w:rsidR="00992906" w:rsidRPr="00F748BE" w:rsidRDefault="00A301CB" w:rsidP="0083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143071" w14:textId="77777777" w:rsidR="00992906" w:rsidRPr="00F748BE" w:rsidRDefault="00992906" w:rsidP="0083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329338BE" w14:textId="3FDEB5A4" w:rsidR="00992906" w:rsidRDefault="00A301CB" w:rsidP="0083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992906" w:rsidRPr="007929E5" w14:paraId="2B8D8F93" w14:textId="77777777" w:rsidTr="009960CF">
        <w:trPr>
          <w:tblHeader/>
        </w:trPr>
        <w:tc>
          <w:tcPr>
            <w:tcW w:w="2234" w:type="pct"/>
          </w:tcPr>
          <w:p w14:paraId="49E11722" w14:textId="22E16860" w:rsidR="00992906" w:rsidRPr="004F362F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  <w:shd w:val="clear" w:color="auto" w:fill="auto"/>
            <w:vAlign w:val="bottom"/>
          </w:tcPr>
          <w:p w14:paraId="1368839B" w14:textId="6BD7D37C" w:rsidR="00992906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992906" w:rsidRPr="007929E5" w14:paraId="25BA4D60" w14:textId="77777777" w:rsidTr="004F362F">
        <w:tc>
          <w:tcPr>
            <w:tcW w:w="2234" w:type="pct"/>
          </w:tcPr>
          <w:p w14:paraId="7E5F480F" w14:textId="785A041D" w:rsidR="00992906" w:rsidRPr="004F362F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4F362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  <w:shd w:val="clear" w:color="auto" w:fill="auto"/>
          </w:tcPr>
          <w:p w14:paraId="285C50E0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</w:tcPr>
          <w:p w14:paraId="78976ABA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E65B1A" w14:textId="77777777" w:rsidR="00992906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741E644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62B6ECE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46C633" w14:textId="77777777" w:rsidR="00992906" w:rsidRPr="00F748B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2E8BE9" w14:textId="77777777" w:rsidR="00992906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992906" w:rsidRPr="007929E5" w14:paraId="288DB0D1" w14:textId="77777777" w:rsidTr="002E415E">
        <w:tc>
          <w:tcPr>
            <w:tcW w:w="2234" w:type="pct"/>
          </w:tcPr>
          <w:p w14:paraId="547728BE" w14:textId="38DAF8C7" w:rsidR="00992906" w:rsidRPr="002E415E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7A62D2D8" w14:textId="1CF9EC43" w:rsidR="00992906" w:rsidRPr="008671C9" w:rsidRDefault="009D3B50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3F8FCC" w14:textId="77777777" w:rsidR="00992906" w:rsidRPr="008671C9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7C4B2A" w14:textId="650A7C8E" w:rsidR="00992906" w:rsidRPr="008671C9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45C8417" w14:textId="77777777" w:rsidR="00992906" w:rsidRPr="002E415E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C444DAE" w14:textId="012E42F9" w:rsidR="00992906" w:rsidRPr="008671C9" w:rsidRDefault="00A301CB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6364F88E" w14:textId="77777777" w:rsidR="00992906" w:rsidRPr="008671C9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3A0529A" w14:textId="2D90FC63" w:rsidR="00992906" w:rsidRPr="008671C9" w:rsidRDefault="00A301CB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92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992906" w:rsidRPr="007929E5" w14:paraId="671F4F70" w14:textId="77777777" w:rsidTr="002E415E">
        <w:tc>
          <w:tcPr>
            <w:tcW w:w="2234" w:type="pct"/>
          </w:tcPr>
          <w:p w14:paraId="79C0918B" w14:textId="703C79CE" w:rsidR="00992906" w:rsidRPr="008C5BC0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C5BC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6B9C763B" w14:textId="6B7C384D" w:rsidR="00992906" w:rsidRPr="008671C9" w:rsidRDefault="00A301CB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6C70B5A2" w14:textId="77777777" w:rsidR="00992906" w:rsidRPr="008671C9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F4FFF6" w14:textId="28410887" w:rsidR="00992906" w:rsidRPr="003F729E" w:rsidRDefault="00115258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8" w:type="pct"/>
            <w:shd w:val="clear" w:color="auto" w:fill="auto"/>
          </w:tcPr>
          <w:p w14:paraId="640C60CC" w14:textId="77777777" w:rsidR="00992906" w:rsidRPr="008C5BC0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9EA698B" w14:textId="30976382" w:rsidR="00992906" w:rsidRPr="008671C9" w:rsidRDefault="002925AF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0DFE7DE" w14:textId="77777777" w:rsidR="00992906" w:rsidRPr="008671C9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8CEF87A" w14:textId="0DC8DA32" w:rsidR="00992906" w:rsidRPr="008671C9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1D53" w:rsidRPr="007929E5" w14:paraId="013E90AD" w14:textId="77777777" w:rsidTr="002E415E">
        <w:tc>
          <w:tcPr>
            <w:tcW w:w="2234" w:type="pct"/>
          </w:tcPr>
          <w:p w14:paraId="03B9789D" w14:textId="4CE14FA1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D54BF1A" w14:textId="74AF40F2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73455C0" w14:textId="77777777" w:rsidR="00991D53" w:rsidRPr="002E415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DCA877B" w14:textId="1E7F0452" w:rsidR="00991D53" w:rsidRPr="003F729E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38" w:type="pct"/>
            <w:shd w:val="clear" w:color="auto" w:fill="auto"/>
          </w:tcPr>
          <w:p w14:paraId="0DBC66A2" w14:textId="77777777" w:rsidR="00991D53" w:rsidRPr="002E415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FBA0C87" w14:textId="3AD13D61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7F48F1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11E44B5" w14:textId="307DB23D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1D53" w:rsidRPr="007929E5" w14:paraId="741B3AA8" w14:textId="77777777" w:rsidTr="008671C9">
        <w:trPr>
          <w:trHeight w:val="388"/>
        </w:trPr>
        <w:tc>
          <w:tcPr>
            <w:tcW w:w="2234" w:type="pct"/>
          </w:tcPr>
          <w:p w14:paraId="5C32BF35" w14:textId="1F058D96" w:rsidR="00991D53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E4014" w14:textId="7D4536AB" w:rsidR="00991D53" w:rsidRPr="009D3B50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8" w:type="pct"/>
          </w:tcPr>
          <w:p w14:paraId="664D015A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339BB7A" w14:textId="6EE38CD4" w:rsidR="00991D53" w:rsidRPr="003F729E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38" w:type="pct"/>
            <w:shd w:val="clear" w:color="auto" w:fill="auto"/>
          </w:tcPr>
          <w:p w14:paraId="48DA12BC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D80D9" w14:textId="3F7B7AE0" w:rsidR="00991D53" w:rsidRPr="00D82B15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2E14FAC5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52DCE" w14:textId="4E685D37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91D53" w:rsidRPr="00D82B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</w:t>
            </w:r>
          </w:p>
        </w:tc>
      </w:tr>
      <w:tr w:rsidR="00991D53" w:rsidRPr="007929E5" w14:paraId="4CC35D78" w14:textId="77777777" w:rsidTr="00D534F2">
        <w:trPr>
          <w:trHeight w:val="38"/>
        </w:trPr>
        <w:tc>
          <w:tcPr>
            <w:tcW w:w="2234" w:type="pct"/>
          </w:tcPr>
          <w:p w14:paraId="0D3F512B" w14:textId="77777777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511997B7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DE310E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0CBD4E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73C71D4B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8BBBCC9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5462C49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01DA803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D53" w:rsidRPr="007929E5" w14:paraId="67CBAF57" w14:textId="77777777" w:rsidTr="004F362F">
        <w:tc>
          <w:tcPr>
            <w:tcW w:w="2234" w:type="pct"/>
          </w:tcPr>
          <w:p w14:paraId="44BE87F4" w14:textId="6057A606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1" w:type="pct"/>
            <w:shd w:val="clear" w:color="auto" w:fill="auto"/>
          </w:tcPr>
          <w:p w14:paraId="5C727794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623DBC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E72E64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4EB64AF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5824372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1625D43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5A07595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D53" w:rsidRPr="007929E5" w14:paraId="0D6D95D9" w14:textId="77777777" w:rsidTr="004F362F">
        <w:tc>
          <w:tcPr>
            <w:tcW w:w="2234" w:type="pct"/>
          </w:tcPr>
          <w:p w14:paraId="58516282" w14:textId="12EE60B6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453CF86F" w14:textId="38CF5526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138F11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6469B9" w14:textId="64199A6D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338C348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3A8A2A1" w14:textId="3EDDA207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43" w:type="pct"/>
            <w:shd w:val="clear" w:color="auto" w:fill="auto"/>
          </w:tcPr>
          <w:p w14:paraId="5773F5E5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6AD3241" w14:textId="5526D5F8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991D53" w:rsidRPr="007929E5" w14:paraId="40E140B8" w14:textId="77777777" w:rsidTr="004F362F">
        <w:tc>
          <w:tcPr>
            <w:tcW w:w="2234" w:type="pct"/>
          </w:tcPr>
          <w:p w14:paraId="62466E2C" w14:textId="6C440511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42FD8246" w14:textId="60E552B7" w:rsidR="00991D53" w:rsidRPr="008671C9" w:rsidRDefault="00DA0BF5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127B8DAD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6DBF3" w14:textId="6C82D232" w:rsidR="00991D53" w:rsidRPr="008671C9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38" w:type="pct"/>
            <w:shd w:val="clear" w:color="auto" w:fill="auto"/>
          </w:tcPr>
          <w:p w14:paraId="2160B24D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5A4F038" w14:textId="7DAC877B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43" w:type="pct"/>
            <w:shd w:val="clear" w:color="auto" w:fill="auto"/>
          </w:tcPr>
          <w:p w14:paraId="73A04951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729925F" w14:textId="6E8C37BA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991D53" w:rsidRPr="007929E5" w14:paraId="1CDBCDB4" w14:textId="77777777" w:rsidTr="002E415E">
        <w:tc>
          <w:tcPr>
            <w:tcW w:w="2234" w:type="pct"/>
          </w:tcPr>
          <w:p w14:paraId="401A5C15" w14:textId="3513C69E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E4B5896" w14:textId="1A8DA9A2" w:rsidR="00991D53" w:rsidRPr="008671C9" w:rsidRDefault="00824202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315886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48" w:type="pct"/>
          </w:tcPr>
          <w:p w14:paraId="3B924CDB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69B49A4" w14:textId="61B07202" w:rsidR="00991D53" w:rsidRPr="008671C9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38" w:type="pct"/>
            <w:shd w:val="clear" w:color="auto" w:fill="auto"/>
          </w:tcPr>
          <w:p w14:paraId="3E6521D9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8D052AE" w14:textId="2DBE9CD4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00B6AC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56CE00A" w14:textId="07CC33FB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91D53" w:rsidRPr="007929E5" w14:paraId="176D0F2B" w14:textId="77777777" w:rsidTr="002E415E">
        <w:tc>
          <w:tcPr>
            <w:tcW w:w="2234" w:type="pct"/>
          </w:tcPr>
          <w:p w14:paraId="45B13566" w14:textId="47F2D28E" w:rsidR="00991D53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7461" w14:textId="3C03FB49" w:rsidR="00991D53" w:rsidRPr="008671C9" w:rsidRDefault="00824202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158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A0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148" w:type="pct"/>
          </w:tcPr>
          <w:p w14:paraId="3B2F7D6A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7EB0C9F" w14:textId="1F0A42C9" w:rsidR="00991D53" w:rsidRPr="008671C9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38" w:type="pct"/>
            <w:shd w:val="clear" w:color="auto" w:fill="auto"/>
          </w:tcPr>
          <w:p w14:paraId="7F5003AE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A14D6" w14:textId="5581EF98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43" w:type="pct"/>
            <w:shd w:val="clear" w:color="auto" w:fill="auto"/>
          </w:tcPr>
          <w:p w14:paraId="06EE1B81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1DB75" w14:textId="651416DB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991D53" w:rsidRPr="007929E5" w14:paraId="797B6A67" w14:textId="77777777" w:rsidTr="009F2A0F">
        <w:trPr>
          <w:trHeight w:hRule="exact" w:val="392"/>
        </w:trPr>
        <w:tc>
          <w:tcPr>
            <w:tcW w:w="2234" w:type="pct"/>
          </w:tcPr>
          <w:p w14:paraId="717957AE" w14:textId="77777777" w:rsidR="00991D53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57259DDA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25A6E9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4811602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37360AA4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2F430D19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A5A318D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312BD447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A0F" w:rsidRPr="007929E5" w14:paraId="3F885D98" w14:textId="77777777" w:rsidTr="009F2A0F">
        <w:trPr>
          <w:trHeight w:hRule="exact" w:val="392"/>
        </w:trPr>
        <w:tc>
          <w:tcPr>
            <w:tcW w:w="2234" w:type="pct"/>
          </w:tcPr>
          <w:p w14:paraId="4C7D7D23" w14:textId="77777777" w:rsidR="009F2A0F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053687DA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066B66" w14:textId="77777777" w:rsidR="009F2A0F" w:rsidRPr="00F748BE" w:rsidRDefault="009F2A0F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52DA2E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A890469" w14:textId="77777777" w:rsidR="009F2A0F" w:rsidRPr="00F748BE" w:rsidRDefault="009F2A0F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57AE0A0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608219C" w14:textId="77777777" w:rsidR="009F2A0F" w:rsidRPr="00F748BE" w:rsidRDefault="009F2A0F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0FE1C16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A0F" w:rsidRPr="007929E5" w14:paraId="227E9DE3" w14:textId="77777777" w:rsidTr="009F2A0F">
        <w:trPr>
          <w:trHeight w:hRule="exact" w:val="392"/>
        </w:trPr>
        <w:tc>
          <w:tcPr>
            <w:tcW w:w="2234" w:type="pct"/>
          </w:tcPr>
          <w:p w14:paraId="0F971567" w14:textId="77777777" w:rsidR="009F2A0F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321CC432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9F7959" w14:textId="77777777" w:rsidR="009F2A0F" w:rsidRPr="00F748BE" w:rsidRDefault="009F2A0F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FF143D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8B837E3" w14:textId="77777777" w:rsidR="009F2A0F" w:rsidRPr="00F748BE" w:rsidRDefault="009F2A0F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E44BD22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E1887A2" w14:textId="77777777" w:rsidR="009F2A0F" w:rsidRPr="00F748BE" w:rsidRDefault="009F2A0F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E183A3B" w14:textId="77777777" w:rsidR="009F2A0F" w:rsidRPr="008671C9" w:rsidRDefault="009F2A0F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DD1" w:rsidRPr="007929E5" w14:paraId="486B83CF" w14:textId="77777777" w:rsidTr="009F2A0F">
        <w:trPr>
          <w:trHeight w:hRule="exact" w:val="392"/>
        </w:trPr>
        <w:tc>
          <w:tcPr>
            <w:tcW w:w="2234" w:type="pct"/>
          </w:tcPr>
          <w:p w14:paraId="5CEDBA21" w14:textId="77777777" w:rsidR="00075DD1" w:rsidRDefault="00075DD1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70A7C06" w14:textId="77777777" w:rsidR="00075DD1" w:rsidRPr="008671C9" w:rsidRDefault="00075DD1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4CB91" w14:textId="77777777" w:rsidR="00075DD1" w:rsidRPr="00F748BE" w:rsidRDefault="00075DD1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426E43" w14:textId="77777777" w:rsidR="00075DD1" w:rsidRPr="008671C9" w:rsidRDefault="00075DD1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298CF275" w14:textId="77777777" w:rsidR="00075DD1" w:rsidRPr="00F748BE" w:rsidRDefault="00075DD1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F3E3E7C" w14:textId="77777777" w:rsidR="00075DD1" w:rsidRPr="008671C9" w:rsidRDefault="00075DD1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1EFD591" w14:textId="77777777" w:rsidR="00075DD1" w:rsidRPr="00F748BE" w:rsidRDefault="00075DD1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8E0F032" w14:textId="77777777" w:rsidR="00075DD1" w:rsidRPr="008671C9" w:rsidRDefault="00075DD1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D53" w:rsidRPr="007929E5" w14:paraId="15E61D05" w14:textId="77777777" w:rsidTr="00000866">
        <w:tc>
          <w:tcPr>
            <w:tcW w:w="2234" w:type="pct"/>
          </w:tcPr>
          <w:p w14:paraId="7C74F4F8" w14:textId="48BFF192" w:rsidR="00991D53" w:rsidRPr="0058423A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8423A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581" w:type="pct"/>
            <w:shd w:val="clear" w:color="auto" w:fill="auto"/>
          </w:tcPr>
          <w:p w14:paraId="2DE6BC64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D60A32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51C6AE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13FC2A0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61A3D8E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7B84AB9" w14:textId="77777777" w:rsidR="00991D53" w:rsidRPr="00F748BE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41788C2" w14:textId="77777777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D53" w:rsidRPr="00DD45BC" w14:paraId="7D17B24B" w14:textId="77777777" w:rsidTr="001A3906">
        <w:tc>
          <w:tcPr>
            <w:tcW w:w="2234" w:type="pct"/>
          </w:tcPr>
          <w:p w14:paraId="3F59BAFD" w14:textId="108A11BA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70675586" w14:textId="1A5908E5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48D8CF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B26307" w14:textId="11D7D4C8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867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68DD79C" w14:textId="77777777" w:rsidR="00991D53" w:rsidRPr="00724C58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A95743B" w14:textId="225B5541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3" w:type="pct"/>
            <w:shd w:val="clear" w:color="auto" w:fill="auto"/>
          </w:tcPr>
          <w:p w14:paraId="0298DF3E" w14:textId="77777777" w:rsidR="00991D53" w:rsidRPr="00000866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DB8FEE7" w14:textId="609397A2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991D53" w:rsidRPr="002E415E" w14:paraId="3B757655" w14:textId="77777777" w:rsidTr="00C65FCE">
        <w:tc>
          <w:tcPr>
            <w:tcW w:w="2234" w:type="pct"/>
          </w:tcPr>
          <w:p w14:paraId="4F418B99" w14:textId="442C8C05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2095496C" w14:textId="6EE82B7B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1A2E69BC" w14:textId="77777777" w:rsidR="00991D53" w:rsidRPr="00724C58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9B1F4D" w14:textId="50BB20BB" w:rsidR="00991D53" w:rsidRPr="008671C9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1D53" w:rsidRPr="00867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8" w:type="pct"/>
            <w:shd w:val="clear" w:color="auto" w:fill="auto"/>
          </w:tcPr>
          <w:p w14:paraId="370C83D2" w14:textId="77777777" w:rsidR="00991D53" w:rsidRPr="00724C58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629E7A1" w14:textId="2EC048C4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3" w:type="pct"/>
            <w:shd w:val="clear" w:color="auto" w:fill="auto"/>
          </w:tcPr>
          <w:p w14:paraId="40A7F6B6" w14:textId="77777777" w:rsidR="00991D53" w:rsidRPr="00000866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6B07B43" w14:textId="774A16D4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91D53" w:rsidRPr="002E415E" w14:paraId="676308FD" w14:textId="77777777" w:rsidTr="00C65FCE">
        <w:tc>
          <w:tcPr>
            <w:tcW w:w="2234" w:type="pct"/>
          </w:tcPr>
          <w:p w14:paraId="4F5EEF70" w14:textId="7C048550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81476BB" w14:textId="71B45972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141B8BA6" w14:textId="77777777" w:rsidR="00991D53" w:rsidRPr="00724C58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FC91D1E" w14:textId="4081B582" w:rsidR="00991D53" w:rsidRPr="008671C9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8" w:type="pct"/>
            <w:shd w:val="clear" w:color="auto" w:fill="auto"/>
          </w:tcPr>
          <w:p w14:paraId="616F027B" w14:textId="77777777" w:rsidR="00991D53" w:rsidRPr="00724C58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ABF08D0" w14:textId="0BE6FA26" w:rsidR="00991D53" w:rsidRPr="008671C9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C2157E" w14:textId="77777777" w:rsidR="00991D53" w:rsidRPr="00000866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9BF350C" w14:textId="6D86C282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="00991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  <w:tr w:rsidR="00991D53" w:rsidRPr="002E415E" w14:paraId="2DE0D89D" w14:textId="77777777" w:rsidTr="00C65FCE">
        <w:tc>
          <w:tcPr>
            <w:tcW w:w="2234" w:type="pct"/>
          </w:tcPr>
          <w:p w14:paraId="37F4188A" w14:textId="18066902" w:rsidR="00991D53" w:rsidRPr="002E415E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E4A2A" w14:textId="33075CD4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7E4FF389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C3EDD82" w14:textId="39FB0E3A" w:rsidR="00991D53" w:rsidRPr="00333952" w:rsidRDefault="00A301CB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38" w:type="pct"/>
            <w:shd w:val="clear" w:color="auto" w:fill="auto"/>
          </w:tcPr>
          <w:p w14:paraId="72C49F1D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90209" w14:textId="1D2FF4DF" w:rsidR="00991D53" w:rsidRPr="000F0C8E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43" w:type="pct"/>
            <w:shd w:val="clear" w:color="auto" w:fill="auto"/>
          </w:tcPr>
          <w:p w14:paraId="666FFFB0" w14:textId="77777777" w:rsidR="00991D53" w:rsidRPr="008671C9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0FCD8" w14:textId="762F3999" w:rsidR="00991D53" w:rsidRPr="008671C9" w:rsidRDefault="00A301CB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  <w:r w:rsidR="0099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301FCCCD" w14:textId="77777777" w:rsidR="00B821D7" w:rsidRDefault="00B821D7" w:rsidP="00A5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12942993" w14:textId="53E4D3EF" w:rsidR="003134F4" w:rsidRPr="00A35035" w:rsidRDefault="003134F4" w:rsidP="00A5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A35035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90BA4BF" w14:textId="77777777" w:rsidR="003134F4" w:rsidRPr="00A35035" w:rsidRDefault="003134F4" w:rsidP="003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2226E32D" w14:textId="46DD121C" w:rsidR="000E5B1D" w:rsidRPr="00075DD1" w:rsidRDefault="000E5B1D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bookmarkStart w:id="4" w:name="_Hlk8121443"/>
      <w:r w:rsidRPr="00075DD1">
        <w:rPr>
          <w:rFonts w:asciiTheme="minorBidi" w:hAnsiTheme="minorBidi" w:cstheme="minorBidi"/>
          <w:i/>
          <w:iCs/>
          <w:sz w:val="30"/>
          <w:szCs w:val="30"/>
          <w:cs/>
        </w:rPr>
        <w:t>สัญญาเงินให้กู้ยืม</w:t>
      </w:r>
    </w:p>
    <w:p w14:paraId="2A0C866D" w14:textId="3D8DDDA9" w:rsidR="000E5B1D" w:rsidRPr="00075DD1" w:rsidRDefault="000E5B1D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sz w:val="30"/>
          <w:szCs w:val="30"/>
        </w:rPr>
      </w:pPr>
    </w:p>
    <w:p w14:paraId="343D783D" w14:textId="3FA14B87" w:rsidR="00FC013F" w:rsidRPr="00075DD1" w:rsidRDefault="005B24C5" w:rsidP="008B7406">
      <w:pPr>
        <w:pStyle w:val="BodyText2"/>
        <w:ind w:left="540"/>
        <w:rPr>
          <w:rFonts w:asciiTheme="minorBidi" w:hAnsiTheme="minorBidi" w:cstheme="minorBidi"/>
          <w:lang w:val="en-US"/>
        </w:rPr>
      </w:pPr>
      <w:r w:rsidRPr="00075DD1">
        <w:rPr>
          <w:rFonts w:asciiTheme="minorBidi" w:hAnsiTheme="minorBidi" w:cstheme="minorBidi"/>
          <w:spacing w:val="-6"/>
          <w:cs/>
          <w:lang w:val="en-US"/>
        </w:rPr>
        <w:t>บริษัททำสัญญาเงินให้กู้ยืมระยะสั้นแก่บริษัทย่อย</w:t>
      </w:r>
      <w:r w:rsidR="00A43CE1" w:rsidRPr="00075DD1">
        <w:rPr>
          <w:rFonts w:asciiTheme="minorBidi" w:hAnsiTheme="minorBidi" w:cstheme="minorBidi"/>
          <w:spacing w:val="-6"/>
          <w:cs/>
          <w:lang w:val="en-US"/>
        </w:rPr>
        <w:t>และบริษัทที่เกี่ยวข้องกัน</w:t>
      </w:r>
      <w:r w:rsidRPr="00075DD1">
        <w:rPr>
          <w:rFonts w:asciiTheme="minorBidi" w:hAnsiTheme="minorBidi" w:cstheme="minorBidi"/>
          <w:spacing w:val="-6"/>
          <w:cs/>
          <w:lang w:val="en-US"/>
        </w:rPr>
        <w:t xml:space="preserve">หลายแห่ง </w:t>
      </w:r>
      <w:r w:rsidRPr="00075DD1">
        <w:rPr>
          <w:rFonts w:asciiTheme="minorBidi" w:hAnsiTheme="minorBidi" w:cstheme="minorBidi"/>
          <w:spacing w:val="-6"/>
          <w:cs/>
        </w:rPr>
        <w:t>โดยมีอัตราดอกเบี้ยร้อยละ</w:t>
      </w:r>
      <w:r w:rsidRPr="00075DD1">
        <w:rPr>
          <w:rFonts w:asciiTheme="minorBidi" w:hAnsiTheme="minorBidi" w:cstheme="minorBidi"/>
          <w:spacing w:val="-6"/>
          <w:lang w:val="en-US"/>
        </w:rPr>
        <w:t xml:space="preserve"> 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6</w:t>
      </w:r>
      <w:r w:rsidR="008C6F62" w:rsidRPr="00075DD1">
        <w:rPr>
          <w:rFonts w:asciiTheme="minorBidi" w:hAnsiTheme="minorBidi" w:cstheme="minorBidi"/>
          <w:spacing w:val="-6"/>
          <w:lang w:val="en-US"/>
        </w:rPr>
        <w:t>.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2</w:t>
      </w:r>
      <w:r w:rsidR="000C6CBF" w:rsidRPr="00075DD1">
        <w:rPr>
          <w:rFonts w:asciiTheme="minorBidi" w:hAnsiTheme="minorBidi" w:cstheme="minorBidi"/>
          <w:spacing w:val="-6"/>
          <w:lang w:val="en-US"/>
        </w:rPr>
        <w:t>3</w:t>
      </w:r>
      <w:r w:rsidRPr="00075DD1">
        <w:rPr>
          <w:rFonts w:asciiTheme="minorBidi" w:hAnsiTheme="minorBidi" w:cstheme="minorBidi"/>
          <w:spacing w:val="-6"/>
          <w:cs/>
        </w:rPr>
        <w:t xml:space="preserve"> </w:t>
      </w:r>
      <w:r w:rsidR="00B15417" w:rsidRPr="00075DD1">
        <w:rPr>
          <w:rFonts w:asciiTheme="minorBidi" w:hAnsiTheme="minorBidi" w:cstheme="minorBidi"/>
          <w:spacing w:val="-6"/>
          <w:cs/>
        </w:rPr>
        <w:t xml:space="preserve">ถึงร้อยละ 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6</w:t>
      </w:r>
      <w:r w:rsidRPr="00075DD1">
        <w:rPr>
          <w:rFonts w:asciiTheme="minorBidi" w:hAnsiTheme="minorBidi" w:cstheme="minorBidi"/>
          <w:spacing w:val="-6"/>
          <w:lang w:val="en-US"/>
        </w:rPr>
        <w:t>.</w:t>
      </w:r>
      <w:r w:rsidR="000C6CBF" w:rsidRPr="00075DD1">
        <w:rPr>
          <w:rFonts w:asciiTheme="minorBidi" w:hAnsiTheme="minorBidi" w:cstheme="minorBidi"/>
          <w:spacing w:val="-6"/>
          <w:lang w:val="en-US"/>
        </w:rPr>
        <w:t>90</w:t>
      </w:r>
      <w:r w:rsidRPr="00075DD1">
        <w:rPr>
          <w:rFonts w:asciiTheme="minorBidi" w:hAnsiTheme="minorBidi" w:cstheme="minorBidi"/>
          <w:spacing w:val="-6"/>
          <w:cs/>
        </w:rPr>
        <w:t xml:space="preserve"> ต่อปี</w:t>
      </w:r>
      <w:r w:rsidRPr="00075DD1">
        <w:rPr>
          <w:rFonts w:asciiTheme="minorBidi" w:hAnsiTheme="minorBidi" w:cstheme="minorBidi"/>
          <w:cs/>
        </w:rPr>
        <w:t xml:space="preserve"> และถึงกำหนดชำระภายในเดือน</w:t>
      </w:r>
      <w:r w:rsidR="00B15417" w:rsidRPr="00075DD1">
        <w:rPr>
          <w:rFonts w:asciiTheme="minorBidi" w:hAnsiTheme="minorBidi" w:cstheme="minorBidi"/>
          <w:cs/>
        </w:rPr>
        <w:t>มิถุนายน</w:t>
      </w:r>
      <w:r w:rsidRPr="00075DD1">
        <w:rPr>
          <w:rFonts w:asciiTheme="minorBidi" w:hAnsiTheme="minorBidi" w:cstheme="minorBidi"/>
        </w:rPr>
        <w:t xml:space="preserve"> </w:t>
      </w:r>
      <w:r w:rsidR="00A301CB" w:rsidRPr="00075DD1">
        <w:rPr>
          <w:rFonts w:asciiTheme="minorBidi" w:hAnsiTheme="minorBidi" w:cstheme="minorBidi"/>
          <w:lang w:val="en-US"/>
        </w:rPr>
        <w:t>256</w:t>
      </w:r>
      <w:r w:rsidR="00824202" w:rsidRPr="00075DD1">
        <w:rPr>
          <w:rFonts w:asciiTheme="minorBidi" w:hAnsiTheme="minorBidi" w:cstheme="minorBidi"/>
          <w:lang w:val="en-US"/>
        </w:rPr>
        <w:t>8</w:t>
      </w:r>
    </w:p>
    <w:p w14:paraId="67C7E119" w14:textId="77777777" w:rsidR="00406A54" w:rsidRPr="00075DD1" w:rsidRDefault="00406A54" w:rsidP="008B7406">
      <w:pPr>
        <w:pStyle w:val="BodyText2"/>
        <w:ind w:left="540"/>
        <w:rPr>
          <w:rFonts w:asciiTheme="minorBidi" w:hAnsiTheme="minorBidi" w:cstheme="minorBidi"/>
          <w:lang w:val="en-US"/>
        </w:rPr>
      </w:pPr>
    </w:p>
    <w:p w14:paraId="63D676A7" w14:textId="093C2498" w:rsidR="00B821D7" w:rsidRPr="00075DD1" w:rsidRDefault="00FC013F" w:rsidP="00244169">
      <w:pPr>
        <w:pStyle w:val="BodyText2"/>
        <w:ind w:left="540"/>
        <w:rPr>
          <w:rFonts w:asciiTheme="minorBidi" w:hAnsiTheme="minorBidi" w:cstheme="minorBidi"/>
          <w:spacing w:val="-6"/>
          <w:lang w:val="en-US"/>
        </w:rPr>
      </w:pPr>
      <w:r w:rsidRPr="00075DD1">
        <w:rPr>
          <w:rFonts w:asciiTheme="minorBidi" w:hAnsiTheme="minorBidi" w:cstheme="minorBidi"/>
          <w:spacing w:val="-6"/>
          <w:cs/>
          <w:lang w:val="en-US"/>
        </w:rPr>
        <w:t xml:space="preserve">บริษัททำสัญญาเงินให้กู้ยืมระยะยาวแก่บริษัทย่อยแห่งหนึ่ง โดยมีอัตราดอกเบี้ย </w:t>
      </w:r>
      <w:r w:rsidRPr="00075DD1">
        <w:rPr>
          <w:rFonts w:asciiTheme="minorBidi" w:hAnsiTheme="minorBidi" w:cstheme="minorBidi"/>
          <w:spacing w:val="-6"/>
          <w:lang w:val="en-US"/>
        </w:rPr>
        <w:t xml:space="preserve">MLR </w:t>
      </w:r>
      <w:r w:rsidRPr="00075DD1">
        <w:rPr>
          <w:rFonts w:asciiTheme="minorBidi" w:hAnsiTheme="minorBidi" w:cstheme="minorBidi"/>
          <w:spacing w:val="-6"/>
          <w:cs/>
          <w:lang w:val="en-US"/>
        </w:rPr>
        <w:t xml:space="preserve">ลบด้วยอัตราดอกเบี้ยร้อยละ 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1</w:t>
      </w:r>
      <w:r w:rsidR="008C6F62" w:rsidRPr="00075DD1">
        <w:rPr>
          <w:rFonts w:asciiTheme="minorBidi" w:hAnsiTheme="minorBidi" w:cstheme="minorBidi"/>
          <w:spacing w:val="-6"/>
          <w:lang w:val="en-US"/>
        </w:rPr>
        <w:t>.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75</w:t>
      </w:r>
      <w:r w:rsidRPr="00075DD1">
        <w:rPr>
          <w:rFonts w:asciiTheme="minorBidi" w:hAnsiTheme="minorBidi" w:cstheme="minorBidi"/>
          <w:spacing w:val="-6"/>
          <w:lang w:val="en-US"/>
        </w:rPr>
        <w:t xml:space="preserve"> </w:t>
      </w:r>
      <w:r w:rsidRPr="00075DD1">
        <w:rPr>
          <w:rFonts w:asciiTheme="minorBidi" w:hAnsiTheme="minorBidi" w:cstheme="minorBidi"/>
          <w:spacing w:val="-6"/>
          <w:cs/>
          <w:lang w:val="en-US"/>
        </w:rPr>
        <w:t>ต่อปี และถึงกำหนดชำระภายในเดือนกุมภาพันธ์</w:t>
      </w:r>
      <w:r w:rsidR="008C6F62" w:rsidRPr="00075DD1">
        <w:rPr>
          <w:rFonts w:asciiTheme="minorBidi" w:hAnsiTheme="minorBidi" w:cstheme="minorBidi"/>
          <w:spacing w:val="-6"/>
          <w:lang w:val="en-US"/>
        </w:rPr>
        <w:t xml:space="preserve"> 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2567</w:t>
      </w:r>
    </w:p>
    <w:p w14:paraId="7402E8C7" w14:textId="77777777" w:rsidR="00075DD1" w:rsidRPr="00075DD1" w:rsidRDefault="00075DD1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i/>
          <w:iCs/>
          <w:sz w:val="30"/>
          <w:szCs w:val="30"/>
        </w:rPr>
      </w:pPr>
    </w:p>
    <w:p w14:paraId="53A2FE69" w14:textId="5FAC6747" w:rsidR="000E5B1D" w:rsidRPr="00075DD1" w:rsidRDefault="000E5B1D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r w:rsidRPr="00075DD1">
        <w:rPr>
          <w:rFonts w:asciiTheme="minorBidi" w:hAnsiTheme="minorBidi" w:cstheme="minorBidi"/>
          <w:i/>
          <w:iCs/>
          <w:sz w:val="30"/>
          <w:szCs w:val="30"/>
          <w:cs/>
        </w:rPr>
        <w:t>สัญญาเงินกู้ยืม</w:t>
      </w:r>
    </w:p>
    <w:p w14:paraId="5A303078" w14:textId="77777777" w:rsidR="00553705" w:rsidRPr="00075DD1" w:rsidRDefault="00553705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sz w:val="30"/>
          <w:szCs w:val="30"/>
        </w:rPr>
      </w:pPr>
    </w:p>
    <w:p w14:paraId="6DD5F84F" w14:textId="5C4AEC80" w:rsidR="00D534F2" w:rsidRPr="00075DD1" w:rsidRDefault="005B24C5" w:rsidP="008B7406">
      <w:pPr>
        <w:pStyle w:val="BodyText2"/>
        <w:ind w:left="540"/>
        <w:rPr>
          <w:rFonts w:asciiTheme="minorBidi" w:hAnsiTheme="minorBidi" w:cstheme="minorBidi"/>
          <w:lang w:val="en-US"/>
        </w:rPr>
      </w:pPr>
      <w:r w:rsidRPr="00075DD1">
        <w:rPr>
          <w:rFonts w:asciiTheme="minorBidi" w:hAnsiTheme="minorBidi" w:cstheme="minorBidi"/>
          <w:spacing w:val="-6"/>
          <w:cs/>
          <w:lang w:val="en-US"/>
        </w:rPr>
        <w:t xml:space="preserve">บริษัททำสัญญาเงินกู้ยืมระยะสั้นกับบริษัทย่อย </w:t>
      </w:r>
      <w:r w:rsidR="00991D53" w:rsidRPr="00075DD1">
        <w:rPr>
          <w:rFonts w:asciiTheme="minorBidi" w:hAnsiTheme="minorBidi" w:cstheme="minorBidi"/>
          <w:spacing w:val="-6"/>
          <w:cs/>
          <w:lang w:val="en-US"/>
        </w:rPr>
        <w:t>และ</w:t>
      </w:r>
      <w:r w:rsidRPr="00075DD1">
        <w:rPr>
          <w:rFonts w:asciiTheme="minorBidi" w:hAnsiTheme="minorBidi" w:cstheme="minorBidi"/>
          <w:spacing w:val="-6"/>
          <w:cs/>
          <w:lang w:val="en-US"/>
        </w:rPr>
        <w:t>การร่วมค้า โดยมีอัตราดอกเบี้ยร้อยละ</w:t>
      </w:r>
      <w:r w:rsidR="001C02C9" w:rsidRPr="00075DD1">
        <w:rPr>
          <w:rFonts w:asciiTheme="minorBidi" w:hAnsiTheme="minorBidi" w:cstheme="minorBidi"/>
          <w:spacing w:val="-6"/>
          <w:lang w:val="en-US"/>
        </w:rPr>
        <w:t xml:space="preserve"> 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6</w:t>
      </w:r>
      <w:r w:rsidR="001C02C9" w:rsidRPr="00075DD1">
        <w:rPr>
          <w:rFonts w:asciiTheme="minorBidi" w:hAnsiTheme="minorBidi" w:cstheme="minorBidi"/>
          <w:spacing w:val="-6"/>
          <w:lang w:val="en-US"/>
        </w:rPr>
        <w:t>.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90</w:t>
      </w:r>
      <w:r w:rsidRPr="00075DD1">
        <w:rPr>
          <w:rFonts w:asciiTheme="minorBidi" w:hAnsiTheme="minorBidi" w:cstheme="minorBidi"/>
          <w:spacing w:val="-6"/>
          <w:lang w:val="en-US"/>
        </w:rPr>
        <w:t xml:space="preserve"> </w:t>
      </w:r>
      <w:r w:rsidRPr="00075DD1">
        <w:rPr>
          <w:rFonts w:asciiTheme="minorBidi" w:hAnsiTheme="minorBidi" w:cstheme="minorBidi"/>
          <w:spacing w:val="-6"/>
          <w:cs/>
          <w:lang w:val="en-US"/>
        </w:rPr>
        <w:t>ต่อปี และถึงกำหนดชำระภายในเดือนม</w:t>
      </w:r>
      <w:r w:rsidR="004A7EA1" w:rsidRPr="00075DD1">
        <w:rPr>
          <w:rFonts w:asciiTheme="minorBidi" w:hAnsiTheme="minorBidi" w:cstheme="minorBidi"/>
          <w:spacing w:val="-6"/>
          <w:cs/>
          <w:lang w:val="en-US"/>
        </w:rPr>
        <w:t>ิถุนายน</w:t>
      </w:r>
      <w:r w:rsidRPr="00075DD1">
        <w:rPr>
          <w:rFonts w:asciiTheme="minorBidi" w:hAnsiTheme="minorBidi" w:cstheme="minorBidi"/>
          <w:spacing w:val="-6"/>
          <w:cs/>
          <w:lang w:val="en-US"/>
        </w:rPr>
        <w:t xml:space="preserve"> </w:t>
      </w:r>
      <w:r w:rsidR="00A301CB" w:rsidRPr="00075DD1">
        <w:rPr>
          <w:rFonts w:asciiTheme="minorBidi" w:hAnsiTheme="minorBidi" w:cstheme="minorBidi"/>
          <w:spacing w:val="-6"/>
          <w:lang w:val="en-US"/>
        </w:rPr>
        <w:t>256</w:t>
      </w:r>
      <w:r w:rsidR="00824202" w:rsidRPr="00075DD1">
        <w:rPr>
          <w:rFonts w:asciiTheme="minorBidi" w:hAnsiTheme="minorBidi" w:cstheme="minorBidi"/>
          <w:spacing w:val="-6"/>
          <w:lang w:val="en-US"/>
        </w:rPr>
        <w:t>8</w:t>
      </w:r>
    </w:p>
    <w:p w14:paraId="5BA178AC" w14:textId="77777777" w:rsidR="00D534F2" w:rsidRDefault="00D534F2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3F826E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D4EAB2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6AA4F5B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BB9973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17511D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8D1BDBB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BA8135C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FBE669" w14:textId="77777777" w:rsidR="009F2A0F" w:rsidRDefault="009F2A0F" w:rsidP="003D22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bookmarkEnd w:id="4"/>
    <w:p w14:paraId="046D483B" w14:textId="0346FECA" w:rsidR="00117A06" w:rsidRPr="001F398E" w:rsidRDefault="00D306C8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/>
          <w:cs/>
        </w:rPr>
      </w:pPr>
      <w:r w:rsidRPr="001F398E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6F78B78D" w14:textId="77777777" w:rsidR="00D306C8" w:rsidRPr="001F398E" w:rsidRDefault="00D306C8" w:rsidP="00D306C8">
      <w:pPr>
        <w:pStyle w:val="BodyText2"/>
        <w:ind w:left="540"/>
        <w:rPr>
          <w:rFonts w:asciiTheme="minorHAnsi" w:hAnsiTheme="minorHAnsi"/>
          <w:lang w:val="en-US"/>
        </w:rPr>
      </w:pPr>
    </w:p>
    <w:tbl>
      <w:tblPr>
        <w:tblW w:w="90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07"/>
        <w:gridCol w:w="365"/>
        <w:gridCol w:w="1172"/>
        <w:gridCol w:w="260"/>
        <w:gridCol w:w="1074"/>
        <w:gridCol w:w="240"/>
        <w:gridCol w:w="1123"/>
        <w:gridCol w:w="250"/>
        <w:gridCol w:w="1084"/>
      </w:tblGrid>
      <w:tr w:rsidR="00503AA6" w:rsidRPr="001F398E" w14:paraId="1FA1EC97" w14:textId="77777777" w:rsidTr="00F03FB7">
        <w:tc>
          <w:tcPr>
            <w:tcW w:w="1932" w:type="pct"/>
          </w:tcPr>
          <w:p w14:paraId="05269E4D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01" w:type="pct"/>
          </w:tcPr>
          <w:p w14:paraId="7DD52EB8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766E46CC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2" w:type="pct"/>
          </w:tcPr>
          <w:p w14:paraId="7F9EE6FB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E103A86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1E7" w:rsidRPr="001F398E" w14:paraId="55E22343" w14:textId="77777777" w:rsidTr="00F03FB7">
        <w:tc>
          <w:tcPr>
            <w:tcW w:w="1932" w:type="pct"/>
          </w:tcPr>
          <w:p w14:paraId="21FE2264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1" w:type="pct"/>
          </w:tcPr>
          <w:p w14:paraId="4112D043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9CC7621" w14:textId="6D571BBE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03DC9706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9A7C26" w14:textId="27D17FC1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019995C6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1389D8" w14:textId="6B9B4B68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149C172A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31504B" w14:textId="6E562949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503AA6" w:rsidRPr="001F398E" w14:paraId="2F02F825" w14:textId="77777777" w:rsidTr="00F03FB7">
        <w:tc>
          <w:tcPr>
            <w:tcW w:w="1932" w:type="pct"/>
          </w:tcPr>
          <w:p w14:paraId="5F6FAF42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01" w:type="pct"/>
          </w:tcPr>
          <w:p w14:paraId="490F34B0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14:paraId="676529D7" w14:textId="77777777" w:rsidR="00503AA6" w:rsidRPr="001F398E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</w:r>
            <w:r w:rsidRPr="001F398E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116548" w:rsidRPr="001F398E" w14:paraId="6122EDA8" w14:textId="77777777" w:rsidTr="00F03FB7">
        <w:tc>
          <w:tcPr>
            <w:tcW w:w="1932" w:type="pct"/>
          </w:tcPr>
          <w:p w14:paraId="1FF67185" w14:textId="77777777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01" w:type="pct"/>
          </w:tcPr>
          <w:p w14:paraId="28642193" w14:textId="77777777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2468BE2D" w14:textId="22E788F6" w:rsidR="00116548" w:rsidRPr="001F398E" w:rsidRDefault="00A301CB" w:rsidP="00A2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82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54798C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0C7C85B" w14:textId="6FBE8DE9" w:rsidR="00116548" w:rsidRPr="001F398E" w:rsidRDefault="00A301CB" w:rsidP="00255E7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B5DEC08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D349F63" w14:textId="2713A464" w:rsidR="00116548" w:rsidRPr="001F398E" w:rsidRDefault="00A301CB" w:rsidP="0025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2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38" w:type="pct"/>
            <w:vAlign w:val="bottom"/>
          </w:tcPr>
          <w:p w14:paraId="56D36BF2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7E11658" w14:textId="48319815" w:rsidR="00116548" w:rsidRPr="001F398E" w:rsidRDefault="00A301CB" w:rsidP="00F0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6548"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116548" w:rsidRPr="001F398E" w14:paraId="0B90F278" w14:textId="77777777" w:rsidTr="00F03FB7">
        <w:tc>
          <w:tcPr>
            <w:tcW w:w="1932" w:type="pct"/>
          </w:tcPr>
          <w:p w14:paraId="14042F02" w14:textId="0FDC03F6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01" w:type="pct"/>
          </w:tcPr>
          <w:p w14:paraId="3E89C3E1" w14:textId="77777777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462C5BFD" w14:textId="1B940224" w:rsidR="00116548" w:rsidRPr="001F398E" w:rsidRDefault="00A301CB" w:rsidP="00A2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582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984A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D1DD2A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41E6F72" w14:textId="7AA364F5" w:rsidR="00116548" w:rsidRPr="001F398E" w:rsidRDefault="00A301CB" w:rsidP="00255E7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EA6446D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B9BE589" w14:textId="2A6D4C9F" w:rsidR="00116548" w:rsidRPr="001F398E" w:rsidRDefault="00A301CB" w:rsidP="0025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582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357E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8" w:type="pct"/>
            <w:vAlign w:val="bottom"/>
          </w:tcPr>
          <w:p w14:paraId="16C18DBE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A6764C1" w14:textId="6459A6DA" w:rsidR="00116548" w:rsidRPr="001F398E" w:rsidRDefault="00A301CB" w:rsidP="00F0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548"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16548" w:rsidRPr="001F398E" w14:paraId="10BB6E0B" w14:textId="77777777" w:rsidTr="00F03FB7">
        <w:tc>
          <w:tcPr>
            <w:tcW w:w="1932" w:type="pct"/>
          </w:tcPr>
          <w:p w14:paraId="414C532E" w14:textId="77777777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01" w:type="pct"/>
          </w:tcPr>
          <w:p w14:paraId="6AD2E299" w14:textId="77777777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C047D" w14:textId="14FB3BC2" w:rsidR="00116548" w:rsidRPr="001F398E" w:rsidRDefault="00115258" w:rsidP="00A2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550174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BB60" w14:textId="684E068A" w:rsidR="00116548" w:rsidRPr="001F398E" w:rsidRDefault="00A301CB" w:rsidP="00255E7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161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4920BA6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59480" w14:textId="505A1ACC" w:rsidR="00116548" w:rsidRPr="001F398E" w:rsidRDefault="00A301CB" w:rsidP="0025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  <w:vAlign w:val="bottom"/>
          </w:tcPr>
          <w:p w14:paraId="29AEF15B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76DF777" w14:textId="6D98DAE8" w:rsidR="00116548" w:rsidRPr="001F398E" w:rsidRDefault="00A301CB" w:rsidP="00F0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116548"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116548" w:rsidRPr="00A0050A" w14:paraId="4DF56E85" w14:textId="77777777" w:rsidTr="00F03FB7">
        <w:tc>
          <w:tcPr>
            <w:tcW w:w="1932" w:type="pct"/>
          </w:tcPr>
          <w:p w14:paraId="01795F5C" w14:textId="35C63B86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" w:type="pct"/>
          </w:tcPr>
          <w:p w14:paraId="0856F8B4" w14:textId="77777777" w:rsidR="00116548" w:rsidRPr="001F398E" w:rsidRDefault="00116548" w:rsidP="00116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8FC774" w14:textId="36D6A4E6" w:rsidR="00116548" w:rsidRPr="001F398E" w:rsidRDefault="00A301CB" w:rsidP="00A26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  <w:r w:rsidR="00582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F4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5E375DC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D4A69" w14:textId="0A517224" w:rsidR="00116548" w:rsidRPr="001F398E" w:rsidRDefault="00A301CB" w:rsidP="00255E7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16548" w:rsidRPr="001F3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E8C52EF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6602C" w14:textId="399C50A4" w:rsidR="00116548" w:rsidRPr="001F398E" w:rsidRDefault="00A301CB" w:rsidP="0025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582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8" w:type="pct"/>
            <w:vAlign w:val="bottom"/>
          </w:tcPr>
          <w:p w14:paraId="14B442C4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21751" w14:textId="206FA268" w:rsidR="00116548" w:rsidRPr="001F398E" w:rsidRDefault="00A301CB" w:rsidP="00F0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16548" w:rsidRPr="001F3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701877C" w14:textId="77777777" w:rsidR="00B821D7" w:rsidRPr="009960CF" w:rsidRDefault="00B821D7" w:rsidP="00C46246">
      <w:pPr>
        <w:pStyle w:val="BodyText2"/>
        <w:rPr>
          <w:rFonts w:asciiTheme="minorHAnsi" w:hAnsiTheme="minorHAnsi"/>
          <w:b/>
          <w:bCs/>
          <w:highlight w:val="cyan"/>
          <w:lang w:val="en-US"/>
        </w:rPr>
      </w:pPr>
    </w:p>
    <w:p w14:paraId="52341909" w14:textId="531B0F42" w:rsidR="00F33D24" w:rsidRPr="001F398E" w:rsidRDefault="00F33D24" w:rsidP="002F7E05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/>
          <w:b/>
          <w:bCs/>
        </w:rPr>
      </w:pPr>
      <w:r w:rsidRPr="001F398E">
        <w:rPr>
          <w:rFonts w:asciiTheme="minorHAnsi" w:hAnsiTheme="minorHAnsi" w:hint="cs"/>
          <w:b/>
          <w:bCs/>
          <w:cs/>
        </w:rPr>
        <w:t>ลูกหนี้การค้า</w:t>
      </w:r>
    </w:p>
    <w:p w14:paraId="79786990" w14:textId="7F4B2FE7" w:rsidR="00F33D24" w:rsidRPr="001F398E" w:rsidRDefault="00F33D24" w:rsidP="00F33D24">
      <w:pPr>
        <w:pStyle w:val="BodyText2"/>
        <w:ind w:left="540"/>
        <w:rPr>
          <w:rFonts w:asciiTheme="minorHAnsi" w:hAnsiTheme="minorHAnsi"/>
          <w:sz w:val="28"/>
          <w:szCs w:val="28"/>
          <w:cs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180"/>
        <w:gridCol w:w="1170"/>
        <w:gridCol w:w="255"/>
        <w:gridCol w:w="1086"/>
      </w:tblGrid>
      <w:tr w:rsidR="0070467F" w:rsidRPr="001F398E" w14:paraId="48E2510E" w14:textId="77777777" w:rsidTr="00F03FB7">
        <w:trPr>
          <w:cantSplit/>
          <w:trHeight w:val="436"/>
        </w:trPr>
        <w:tc>
          <w:tcPr>
            <w:tcW w:w="3960" w:type="dxa"/>
            <w:vAlign w:val="bottom"/>
            <w:hideMark/>
          </w:tcPr>
          <w:p w14:paraId="2EAE874D" w14:textId="77777777" w:rsidR="0070467F" w:rsidRPr="001F398E" w:rsidRDefault="0070467F" w:rsidP="004614C4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8894FA3" w14:textId="77777777" w:rsidR="0070467F" w:rsidRPr="001F398E" w:rsidRDefault="0070467F" w:rsidP="004614C4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1F398E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6C12909" w14:textId="77777777" w:rsidR="0070467F" w:rsidRPr="001F398E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7B500BD1" w14:textId="77777777" w:rsidR="0070467F" w:rsidRPr="001F398E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FB7" w:rsidRPr="001F398E" w14:paraId="55F46A3C" w14:textId="77777777" w:rsidTr="00F03FB7">
        <w:trPr>
          <w:cantSplit/>
          <w:trHeight w:val="436"/>
        </w:trPr>
        <w:tc>
          <w:tcPr>
            <w:tcW w:w="3960" w:type="dxa"/>
            <w:vAlign w:val="bottom"/>
          </w:tcPr>
          <w:p w14:paraId="7C549AAC" w14:textId="78CF19DB" w:rsidR="0070467F" w:rsidRPr="001F398E" w:rsidRDefault="0070467F" w:rsidP="0070467F">
            <w:pPr>
              <w:pStyle w:val="acctmergecolhdg"/>
              <w:spacing w:line="240" w:lineRule="auto"/>
              <w:ind w:left="-83" w:right="-79" w:firstLine="83"/>
              <w:jc w:val="left"/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</w:pPr>
            <w:r w:rsidRPr="001F398E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301CB" w:rsidRPr="00A301CB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F398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F398E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33B48A34" w14:textId="35940A62" w:rsidR="0070467F" w:rsidRPr="001F398E" w:rsidRDefault="00A301CB" w:rsidP="00D331E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026B75F" w14:textId="77777777" w:rsidR="0070467F" w:rsidRPr="001F398E" w:rsidRDefault="0070467F" w:rsidP="00D331E7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5801E" w14:textId="20808ACD" w:rsidR="0070467F" w:rsidRPr="001F398E" w:rsidRDefault="00A301CB" w:rsidP="00D331E7">
            <w:pPr>
              <w:pStyle w:val="acctmergecolhdg"/>
              <w:spacing w:line="240" w:lineRule="auto"/>
              <w:ind w:right="-77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6320D91C" w14:textId="77777777" w:rsidR="0070467F" w:rsidRPr="001F398E" w:rsidRDefault="0070467F" w:rsidP="00D331E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553B8" w14:textId="5E51715E" w:rsidR="0070467F" w:rsidRPr="001F398E" w:rsidRDefault="00A301CB" w:rsidP="00D331E7">
            <w:pPr>
              <w:spacing w:line="240" w:lineRule="auto"/>
              <w:ind w:left="-53" w:right="-55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255" w:type="dxa"/>
          </w:tcPr>
          <w:p w14:paraId="7F69B074" w14:textId="77777777" w:rsidR="0070467F" w:rsidRPr="001F398E" w:rsidRDefault="0070467F" w:rsidP="00D331E7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A340AA" w14:textId="026CA725" w:rsidR="0070467F" w:rsidRPr="001F398E" w:rsidRDefault="00A301CB" w:rsidP="00D331E7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b w:val="0"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ajorHAnsi" w:hAnsiTheme="majorHAnsi" w:cstheme="majorHAnsi"/>
                <w:b w:val="0"/>
                <w:sz w:val="30"/>
                <w:szCs w:val="30"/>
                <w:lang w:val="en-US"/>
              </w:rPr>
              <w:t>566</w:t>
            </w:r>
          </w:p>
        </w:tc>
      </w:tr>
      <w:tr w:rsidR="0070467F" w:rsidRPr="001F398E" w14:paraId="1BAAB14C" w14:textId="77777777" w:rsidTr="00F03FB7">
        <w:trPr>
          <w:cantSplit/>
          <w:trHeight w:val="416"/>
        </w:trPr>
        <w:tc>
          <w:tcPr>
            <w:tcW w:w="3960" w:type="dxa"/>
            <w:vAlign w:val="bottom"/>
            <w:hideMark/>
          </w:tcPr>
          <w:p w14:paraId="4DD1B5A9" w14:textId="77777777" w:rsidR="0070467F" w:rsidRPr="001F398E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1" w:type="dxa"/>
            <w:gridSpan w:val="7"/>
            <w:vAlign w:val="bottom"/>
            <w:hideMark/>
          </w:tcPr>
          <w:p w14:paraId="0132F9ED" w14:textId="77777777" w:rsidR="0070467F" w:rsidRPr="001F398E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398E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398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03FB7" w:rsidRPr="001F398E" w14:paraId="78D0A784" w14:textId="77777777" w:rsidTr="00F03FB7">
        <w:trPr>
          <w:cantSplit/>
          <w:trHeight w:val="426"/>
        </w:trPr>
        <w:tc>
          <w:tcPr>
            <w:tcW w:w="3960" w:type="dxa"/>
            <w:hideMark/>
          </w:tcPr>
          <w:p w14:paraId="4AF6CEFD" w14:textId="77777777" w:rsidR="00116548" w:rsidRPr="001F398E" w:rsidRDefault="00116548" w:rsidP="00116548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6F8E95" w14:textId="4DE1F78C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127,454</w:t>
            </w:r>
          </w:p>
        </w:tc>
        <w:tc>
          <w:tcPr>
            <w:tcW w:w="270" w:type="dxa"/>
          </w:tcPr>
          <w:p w14:paraId="47BDDFB1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B62FD" w14:textId="64860B2D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717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33516E02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6245B" w14:textId="0AC6640D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18,021</w:t>
            </w:r>
          </w:p>
        </w:tc>
        <w:tc>
          <w:tcPr>
            <w:tcW w:w="255" w:type="dxa"/>
          </w:tcPr>
          <w:p w14:paraId="5EDDAAE5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8F20C59" w14:textId="693C7815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135</w:t>
            </w:r>
          </w:p>
        </w:tc>
      </w:tr>
      <w:tr w:rsidR="00F03FB7" w:rsidRPr="001F398E" w14:paraId="42665F6F" w14:textId="77777777" w:rsidTr="00F03FB7">
        <w:trPr>
          <w:cantSplit/>
          <w:trHeight w:val="416"/>
        </w:trPr>
        <w:tc>
          <w:tcPr>
            <w:tcW w:w="3960" w:type="dxa"/>
            <w:hideMark/>
          </w:tcPr>
          <w:p w14:paraId="77B77673" w14:textId="77777777" w:rsidR="00116548" w:rsidRPr="001F398E" w:rsidRDefault="00116548" w:rsidP="00116548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4481196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7926A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8CE10" w14:textId="77777777" w:rsidR="00116548" w:rsidRPr="001F398E" w:rsidRDefault="00116548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628D4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9583B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13ABC27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5511382" w14:textId="77777777" w:rsidR="00116548" w:rsidRPr="001F398E" w:rsidRDefault="00116548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F03FB7" w:rsidRPr="001F398E" w14:paraId="63F6277A" w14:textId="77777777" w:rsidTr="00F03FB7">
        <w:trPr>
          <w:cantSplit/>
          <w:trHeight w:val="426"/>
        </w:trPr>
        <w:tc>
          <w:tcPr>
            <w:tcW w:w="3960" w:type="dxa"/>
            <w:hideMark/>
          </w:tcPr>
          <w:p w14:paraId="6C67ECE1" w14:textId="13402B38" w:rsidR="00116548" w:rsidRPr="001F398E" w:rsidRDefault="00116548" w:rsidP="00116548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น้อยกว่า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9F75F7C" w14:textId="6372E7F9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58,388</w:t>
            </w:r>
          </w:p>
        </w:tc>
        <w:tc>
          <w:tcPr>
            <w:tcW w:w="270" w:type="dxa"/>
          </w:tcPr>
          <w:p w14:paraId="5216F9AD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7555B0" w14:textId="22162C00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175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E6513BB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2E21F" w14:textId="3CF627BD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1,647</w:t>
            </w:r>
          </w:p>
        </w:tc>
        <w:tc>
          <w:tcPr>
            <w:tcW w:w="255" w:type="dxa"/>
          </w:tcPr>
          <w:p w14:paraId="07999C67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B11C66E" w14:textId="2E671726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</w:p>
        </w:tc>
      </w:tr>
      <w:tr w:rsidR="00F03FB7" w:rsidRPr="001F398E" w14:paraId="26B6FC60" w14:textId="77777777" w:rsidTr="00F03FB7">
        <w:trPr>
          <w:cantSplit/>
          <w:trHeight w:val="416"/>
        </w:trPr>
        <w:tc>
          <w:tcPr>
            <w:tcW w:w="3960" w:type="dxa"/>
            <w:hideMark/>
          </w:tcPr>
          <w:p w14:paraId="75555207" w14:textId="55AF218B" w:rsidR="00116548" w:rsidRPr="001F398E" w:rsidRDefault="00116548" w:rsidP="00116548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-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6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38C729" w14:textId="0134C095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22,058</w:t>
            </w:r>
          </w:p>
        </w:tc>
        <w:tc>
          <w:tcPr>
            <w:tcW w:w="270" w:type="dxa"/>
          </w:tcPr>
          <w:p w14:paraId="4E3D4A08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E0274" w14:textId="15D999D7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105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80" w:type="dxa"/>
          </w:tcPr>
          <w:p w14:paraId="6BC0E50B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FCD15" w14:textId="5F8443D1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1,850</w:t>
            </w:r>
          </w:p>
        </w:tc>
        <w:tc>
          <w:tcPr>
            <w:tcW w:w="255" w:type="dxa"/>
          </w:tcPr>
          <w:p w14:paraId="790B82A8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A053AD" w14:textId="4C8AEF6F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</w:p>
        </w:tc>
      </w:tr>
      <w:tr w:rsidR="00F03FB7" w:rsidRPr="001F398E" w14:paraId="58021146" w14:textId="77777777" w:rsidTr="00F03FB7">
        <w:trPr>
          <w:cantSplit/>
          <w:trHeight w:val="426"/>
        </w:trPr>
        <w:tc>
          <w:tcPr>
            <w:tcW w:w="3960" w:type="dxa"/>
            <w:hideMark/>
          </w:tcPr>
          <w:p w14:paraId="54FCB143" w14:textId="619EC595" w:rsidR="00116548" w:rsidRPr="001F398E" w:rsidRDefault="00116548" w:rsidP="00116548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6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-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9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D292EA1" w14:textId="5F786D69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9,654</w:t>
            </w:r>
          </w:p>
        </w:tc>
        <w:tc>
          <w:tcPr>
            <w:tcW w:w="270" w:type="dxa"/>
          </w:tcPr>
          <w:p w14:paraId="2FEEC7C8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30FB5" w14:textId="0AB21FE3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372E7A9B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25CDC" w14:textId="1A5B1E6D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1,421</w:t>
            </w:r>
          </w:p>
        </w:tc>
        <w:tc>
          <w:tcPr>
            <w:tcW w:w="255" w:type="dxa"/>
          </w:tcPr>
          <w:p w14:paraId="7A512182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7F8445" w14:textId="43B8F956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34</w:t>
            </w:r>
          </w:p>
        </w:tc>
      </w:tr>
      <w:tr w:rsidR="00F03FB7" w:rsidRPr="001F398E" w14:paraId="2618D567" w14:textId="77777777" w:rsidTr="00F03FB7">
        <w:trPr>
          <w:cantSplit/>
          <w:trHeight w:val="416"/>
        </w:trPr>
        <w:tc>
          <w:tcPr>
            <w:tcW w:w="3960" w:type="dxa"/>
          </w:tcPr>
          <w:p w14:paraId="625D8BD6" w14:textId="712ACB91" w:rsidR="00116548" w:rsidRPr="001F398E" w:rsidRDefault="00116548" w:rsidP="00116548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9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-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12</w:t>
            </w:r>
            <w:r w:rsidRPr="001F398E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9CA6FAD" w14:textId="68F511E7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5,375</w:t>
            </w:r>
          </w:p>
        </w:tc>
        <w:tc>
          <w:tcPr>
            <w:tcW w:w="270" w:type="dxa"/>
          </w:tcPr>
          <w:p w14:paraId="262B1F02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15D6D" w14:textId="475D2EC0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24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</w:tcPr>
          <w:p w14:paraId="4F7A064C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07A70" w14:textId="04706385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1,215</w:t>
            </w:r>
          </w:p>
        </w:tc>
        <w:tc>
          <w:tcPr>
            <w:tcW w:w="255" w:type="dxa"/>
          </w:tcPr>
          <w:p w14:paraId="0575D297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1C8B4D" w14:textId="517CC8F5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</w:p>
        </w:tc>
      </w:tr>
      <w:tr w:rsidR="00F03FB7" w:rsidRPr="001F398E" w14:paraId="27309B24" w14:textId="77777777" w:rsidTr="00F03FB7">
        <w:trPr>
          <w:cantSplit/>
          <w:trHeight w:val="426"/>
        </w:trPr>
        <w:tc>
          <w:tcPr>
            <w:tcW w:w="3960" w:type="dxa"/>
            <w:hideMark/>
          </w:tcPr>
          <w:p w14:paraId="21BF8E63" w14:textId="62507851" w:rsidR="00116548" w:rsidRPr="001F398E" w:rsidRDefault="00116548" w:rsidP="00116548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F398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 มากกว่า </w:t>
            </w:r>
            <w:r w:rsidR="00A301CB" w:rsidRPr="00A301CB">
              <w:rPr>
                <w:rFonts w:asciiTheme="minorBidi" w:hAnsiTheme="minorBidi" w:cstheme="minorBidi"/>
                <w:sz w:val="30"/>
                <w:szCs w:val="30"/>
              </w:rPr>
              <w:t>12</w:t>
            </w:r>
            <w:r w:rsidRPr="001F398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27C2" w14:textId="798BF3B0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13,390</w:t>
            </w:r>
          </w:p>
        </w:tc>
        <w:tc>
          <w:tcPr>
            <w:tcW w:w="270" w:type="dxa"/>
          </w:tcPr>
          <w:p w14:paraId="68F0155E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09375" w14:textId="037F19E8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80" w:type="dxa"/>
          </w:tcPr>
          <w:p w14:paraId="42D5E750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7D2EA" w14:textId="1AD9EC8C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717</w:t>
            </w:r>
          </w:p>
        </w:tc>
        <w:tc>
          <w:tcPr>
            <w:tcW w:w="255" w:type="dxa"/>
          </w:tcPr>
          <w:p w14:paraId="64030F3B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C3B6C" w14:textId="1A63280B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24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</w:p>
        </w:tc>
      </w:tr>
      <w:tr w:rsidR="00F03FB7" w:rsidRPr="001F398E" w14:paraId="17F70C73" w14:textId="77777777" w:rsidTr="00F03FB7">
        <w:trPr>
          <w:cantSplit/>
          <w:trHeight w:val="426"/>
        </w:trPr>
        <w:tc>
          <w:tcPr>
            <w:tcW w:w="3960" w:type="dxa"/>
            <w:hideMark/>
          </w:tcPr>
          <w:p w14:paraId="0EBC860E" w14:textId="77777777" w:rsidR="00116548" w:rsidRPr="001F398E" w:rsidRDefault="00116548" w:rsidP="0011654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F6F9F" w14:textId="45750D8D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236,319</w:t>
            </w:r>
          </w:p>
        </w:tc>
        <w:tc>
          <w:tcPr>
            <w:tcW w:w="270" w:type="dxa"/>
          </w:tcPr>
          <w:p w14:paraId="5B1A0ADD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FB3E7" w14:textId="7EBD7581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041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084562D0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C7A63" w14:textId="14DF1C48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24,871</w:t>
            </w:r>
          </w:p>
        </w:tc>
        <w:tc>
          <w:tcPr>
            <w:tcW w:w="255" w:type="dxa"/>
          </w:tcPr>
          <w:p w14:paraId="532003FA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0E4569C3" w14:textId="71402877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33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F03FB7" w:rsidRPr="001F398E" w14:paraId="17746170" w14:textId="77777777" w:rsidTr="00F03FB7">
        <w:trPr>
          <w:cantSplit/>
          <w:trHeight w:val="73"/>
        </w:trPr>
        <w:tc>
          <w:tcPr>
            <w:tcW w:w="3960" w:type="dxa"/>
            <w:vAlign w:val="bottom"/>
            <w:hideMark/>
          </w:tcPr>
          <w:p w14:paraId="7BA54A80" w14:textId="77777777" w:rsidR="00116548" w:rsidRPr="001F398E" w:rsidRDefault="00116548" w:rsidP="00116548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1F398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0F280F95" w14:textId="77777777" w:rsidR="00116548" w:rsidRPr="001F398E" w:rsidRDefault="00116548" w:rsidP="00116548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1F398E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A59D7" w14:textId="0854F3E4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18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043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1E57C12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BF1F" w14:textId="50E51980" w:rsidR="00116548" w:rsidRPr="001F398E" w:rsidRDefault="00116548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11B00D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BA782" w14:textId="167A0F18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63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14:paraId="3D75F653" w14:textId="77777777" w:rsidR="00116548" w:rsidRPr="001F398E" w:rsidRDefault="00116548" w:rsidP="0011654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7AEA8" w14:textId="21398696" w:rsidR="00116548" w:rsidRPr="001F398E" w:rsidRDefault="00116548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34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F03FB7" w:rsidRPr="001F398E" w14:paraId="61C0F724" w14:textId="77777777" w:rsidTr="00F03FB7">
        <w:trPr>
          <w:cantSplit/>
          <w:trHeight w:val="436"/>
        </w:trPr>
        <w:tc>
          <w:tcPr>
            <w:tcW w:w="3960" w:type="dxa"/>
            <w:hideMark/>
          </w:tcPr>
          <w:p w14:paraId="66CAC9A5" w14:textId="77777777" w:rsidR="00116548" w:rsidRPr="001F398E" w:rsidRDefault="00116548" w:rsidP="0011654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6B57B" w14:textId="153408BC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218,276</w:t>
            </w:r>
          </w:p>
        </w:tc>
        <w:tc>
          <w:tcPr>
            <w:tcW w:w="270" w:type="dxa"/>
          </w:tcPr>
          <w:p w14:paraId="728CF0CB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E9608" w14:textId="70892F7C" w:rsidR="00116548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024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78CE752A" w14:textId="77777777" w:rsidR="00116548" w:rsidRPr="001F398E" w:rsidRDefault="00116548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B84E" w14:textId="4FE71C5B" w:rsidR="00116548" w:rsidRPr="001F398E" w:rsidRDefault="00086864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21,508</w:t>
            </w:r>
          </w:p>
        </w:tc>
        <w:tc>
          <w:tcPr>
            <w:tcW w:w="255" w:type="dxa"/>
          </w:tcPr>
          <w:p w14:paraId="5CB85F7A" w14:textId="77777777" w:rsidR="00116548" w:rsidRPr="001F398E" w:rsidRDefault="00116548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833AEAD" w14:textId="4393C574" w:rsidR="00116548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26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3E33EF" w:rsidRPr="001F398E" w14:paraId="0751A627" w14:textId="77777777" w:rsidTr="003E33EF">
        <w:trPr>
          <w:cantSplit/>
          <w:trHeight w:val="436"/>
        </w:trPr>
        <w:tc>
          <w:tcPr>
            <w:tcW w:w="3960" w:type="dxa"/>
          </w:tcPr>
          <w:p w14:paraId="3AC00F9A" w14:textId="77777777" w:rsidR="003E33EF" w:rsidRPr="001F398E" w:rsidRDefault="003E33EF" w:rsidP="0011654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52366DA" w14:textId="77777777" w:rsidR="003E33EF" w:rsidRPr="001F398E" w:rsidRDefault="003E33EF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2DA637" w14:textId="77777777" w:rsidR="003E33EF" w:rsidRPr="001F398E" w:rsidRDefault="003E33EF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4E70E8" w14:textId="77777777" w:rsidR="003E33EF" w:rsidRPr="00A301CB" w:rsidRDefault="003E33EF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4E67D3" w14:textId="77777777" w:rsidR="003E33EF" w:rsidRPr="001F398E" w:rsidRDefault="003E33EF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AF1C0B9" w14:textId="77777777" w:rsidR="003E33EF" w:rsidRPr="001F398E" w:rsidRDefault="003E33EF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5" w:type="dxa"/>
          </w:tcPr>
          <w:p w14:paraId="077B6675" w14:textId="77777777" w:rsidR="003E33EF" w:rsidRPr="001F398E" w:rsidRDefault="003E33EF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41651ED" w14:textId="77777777" w:rsidR="003E33EF" w:rsidRPr="00A301CB" w:rsidRDefault="003E33EF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E33EF" w:rsidRPr="001F398E" w14:paraId="4311485B" w14:textId="77777777" w:rsidTr="003E33EF">
        <w:trPr>
          <w:cantSplit/>
          <w:trHeight w:val="436"/>
        </w:trPr>
        <w:tc>
          <w:tcPr>
            <w:tcW w:w="3960" w:type="dxa"/>
          </w:tcPr>
          <w:p w14:paraId="3EC96B3F" w14:textId="77777777" w:rsidR="003E33EF" w:rsidRPr="001F398E" w:rsidRDefault="003E33EF" w:rsidP="0011654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242EF8" w14:textId="77777777" w:rsidR="003E33EF" w:rsidRPr="001F398E" w:rsidRDefault="003E33EF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2ACD31" w14:textId="77777777" w:rsidR="003E33EF" w:rsidRPr="001F398E" w:rsidRDefault="003E33EF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E9642" w14:textId="77777777" w:rsidR="003E33EF" w:rsidRPr="00A301CB" w:rsidRDefault="003E33EF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74A6E" w14:textId="77777777" w:rsidR="003E33EF" w:rsidRPr="001F398E" w:rsidRDefault="003E33EF" w:rsidP="001165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DF1960" w14:textId="77777777" w:rsidR="003E33EF" w:rsidRPr="001F398E" w:rsidRDefault="003E33EF" w:rsidP="001165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5" w:type="dxa"/>
          </w:tcPr>
          <w:p w14:paraId="7FDD79A6" w14:textId="77777777" w:rsidR="003E33EF" w:rsidRPr="001F398E" w:rsidRDefault="003E33EF" w:rsidP="00116548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90C638" w14:textId="77777777" w:rsidR="003E33EF" w:rsidRPr="00A301CB" w:rsidRDefault="003E33EF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E33EF" w:rsidRPr="001F398E" w14:paraId="07DE7687" w14:textId="77777777" w:rsidTr="003E33EF">
        <w:trPr>
          <w:cantSplit/>
          <w:trHeight w:val="436"/>
        </w:trPr>
        <w:tc>
          <w:tcPr>
            <w:tcW w:w="3960" w:type="dxa"/>
          </w:tcPr>
          <w:p w14:paraId="0F8972FA" w14:textId="77777777" w:rsidR="003E33EF" w:rsidRPr="001F398E" w:rsidRDefault="003E33EF" w:rsidP="00F03FB7">
            <w:pPr>
              <w:pStyle w:val="acctmergecolhdg"/>
              <w:spacing w:line="240" w:lineRule="auto"/>
              <w:ind w:left="10" w:hanging="10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70C8A7B" w14:textId="77777777" w:rsidR="003E33EF" w:rsidRPr="001F398E" w:rsidRDefault="003E33EF" w:rsidP="00F03F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7296A3A" w14:textId="77777777" w:rsidR="003E33EF" w:rsidRPr="001F398E" w:rsidRDefault="003E33EF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7ADCE8DE" w14:textId="77777777" w:rsidR="003E33EF" w:rsidRPr="001F398E" w:rsidRDefault="003E33EF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</w:tr>
      <w:tr w:rsidR="003E33EF" w:rsidRPr="001F398E" w14:paraId="674E9E4E" w14:textId="77777777" w:rsidTr="00A926D8">
        <w:trPr>
          <w:cantSplit/>
          <w:trHeight w:val="436"/>
        </w:trPr>
        <w:tc>
          <w:tcPr>
            <w:tcW w:w="3960" w:type="dxa"/>
          </w:tcPr>
          <w:p w14:paraId="381AC221" w14:textId="77777777" w:rsidR="003E33EF" w:rsidRPr="001F398E" w:rsidRDefault="003E33EF" w:rsidP="00F03FB7">
            <w:pPr>
              <w:pStyle w:val="acctmergecolhdg"/>
              <w:spacing w:line="240" w:lineRule="auto"/>
              <w:ind w:left="10" w:hanging="10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5964DD7" w14:textId="77777777" w:rsidR="003E33EF" w:rsidRPr="001F398E" w:rsidRDefault="003E33EF" w:rsidP="00F03F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3539DA" w14:textId="77777777" w:rsidR="003E33EF" w:rsidRPr="001F398E" w:rsidRDefault="003E33EF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6EF926B3" w14:textId="77777777" w:rsidR="003E33EF" w:rsidRPr="001F398E" w:rsidRDefault="003E33EF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</w:tr>
      <w:tr w:rsidR="003E33EF" w:rsidRPr="001F398E" w14:paraId="1819D24B" w14:textId="77777777" w:rsidTr="00A926D8">
        <w:trPr>
          <w:cantSplit/>
          <w:trHeight w:val="436"/>
        </w:trPr>
        <w:tc>
          <w:tcPr>
            <w:tcW w:w="3960" w:type="dxa"/>
          </w:tcPr>
          <w:p w14:paraId="7AD02090" w14:textId="77777777" w:rsidR="003E33EF" w:rsidRPr="001F398E" w:rsidRDefault="003E33EF" w:rsidP="00F03FB7">
            <w:pPr>
              <w:pStyle w:val="acctmergecolhdg"/>
              <w:spacing w:line="240" w:lineRule="auto"/>
              <w:ind w:left="10" w:hanging="10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D7E2D40" w14:textId="77777777" w:rsidR="003E33EF" w:rsidRPr="001F398E" w:rsidRDefault="003E33EF" w:rsidP="00F03F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C9AAA53" w14:textId="77777777" w:rsidR="003E33EF" w:rsidRPr="001F398E" w:rsidRDefault="003E33EF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484DCDD" w14:textId="77777777" w:rsidR="003E33EF" w:rsidRPr="001F398E" w:rsidRDefault="003E33EF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</w:tr>
      <w:tr w:rsidR="00F03FB7" w:rsidRPr="001F398E" w14:paraId="76328759" w14:textId="77777777" w:rsidTr="00A926D8">
        <w:trPr>
          <w:cantSplit/>
          <w:trHeight w:val="436"/>
        </w:trPr>
        <w:tc>
          <w:tcPr>
            <w:tcW w:w="3960" w:type="dxa"/>
            <w:hideMark/>
          </w:tcPr>
          <w:p w14:paraId="15F982B0" w14:textId="034CD8A2" w:rsidR="00F03FB7" w:rsidRPr="001F398E" w:rsidRDefault="00F03FB7" w:rsidP="00F03FB7">
            <w:pPr>
              <w:pStyle w:val="acctmergecolhdg"/>
              <w:spacing w:line="240" w:lineRule="auto"/>
              <w:ind w:left="10" w:hanging="1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2520" w:type="dxa"/>
            <w:gridSpan w:val="3"/>
            <w:vAlign w:val="bottom"/>
          </w:tcPr>
          <w:p w14:paraId="201744CC" w14:textId="77777777" w:rsidR="00F03FB7" w:rsidRPr="001F398E" w:rsidRDefault="00F03FB7" w:rsidP="00F03F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398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7B71C0E" w14:textId="77777777" w:rsidR="00F03FB7" w:rsidRPr="001F398E" w:rsidRDefault="00F03FB7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6BC05AE" w14:textId="77777777" w:rsidR="00F03FB7" w:rsidRPr="001F398E" w:rsidRDefault="00F03FB7" w:rsidP="00F03F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FB7" w:rsidRPr="001F398E" w14:paraId="5E46C5F9" w14:textId="77777777">
        <w:trPr>
          <w:cantSplit/>
          <w:trHeight w:val="436"/>
        </w:trPr>
        <w:tc>
          <w:tcPr>
            <w:tcW w:w="3960" w:type="dxa"/>
          </w:tcPr>
          <w:p w14:paraId="0B7F68CE" w14:textId="704C485C" w:rsidR="00F03FB7" w:rsidRPr="001F398E" w:rsidRDefault="00F03FB7" w:rsidP="00F03FB7">
            <w:pPr>
              <w:pStyle w:val="acctmergecolhdg"/>
              <w:spacing w:line="240" w:lineRule="auto"/>
              <w:ind w:left="10" w:right="-79" w:hanging="10"/>
              <w:jc w:val="left"/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</w:pPr>
            <w:r w:rsidRPr="001F398E">
              <w:rPr>
                <w:rFonts w:asciiTheme="majorBidi" w:hAnsiTheme="majorBidi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F398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1E469E6" w14:textId="3AFFB554" w:rsidR="00F03FB7" w:rsidRPr="001F398E" w:rsidRDefault="00A301CB" w:rsidP="00F03FB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2BF65D6" w14:textId="77777777" w:rsidR="00F03FB7" w:rsidRPr="001F398E" w:rsidRDefault="00F03FB7" w:rsidP="00F03FB7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28EF2" w14:textId="2EC8AF92" w:rsidR="00F03FB7" w:rsidRPr="001F398E" w:rsidRDefault="00A301CB" w:rsidP="00F03FB7">
            <w:pPr>
              <w:pStyle w:val="acctmergecolhdg"/>
              <w:spacing w:line="240" w:lineRule="auto"/>
              <w:ind w:right="-77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1422A957" w14:textId="77777777" w:rsidR="00F03FB7" w:rsidRPr="001F398E" w:rsidRDefault="00F03FB7" w:rsidP="00F03FB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736C4" w14:textId="5CDA8A35" w:rsidR="00F03FB7" w:rsidRPr="001F398E" w:rsidRDefault="00A301CB" w:rsidP="00F03FB7">
            <w:pPr>
              <w:spacing w:line="240" w:lineRule="auto"/>
              <w:ind w:left="-53" w:right="-55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255" w:type="dxa"/>
          </w:tcPr>
          <w:p w14:paraId="458CAD9B" w14:textId="77777777" w:rsidR="00F03FB7" w:rsidRPr="001F398E" w:rsidRDefault="00F03FB7" w:rsidP="00F03FB7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0ECFA2F" w14:textId="734D84AB" w:rsidR="00F03FB7" w:rsidRPr="001F398E" w:rsidRDefault="00A301CB" w:rsidP="00F03FB7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b w:val="0"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ajorHAnsi" w:hAnsiTheme="majorHAnsi" w:cstheme="majorHAnsi"/>
                <w:b w:val="0"/>
                <w:sz w:val="30"/>
                <w:szCs w:val="30"/>
                <w:lang w:val="en-US"/>
              </w:rPr>
              <w:t>566</w:t>
            </w:r>
          </w:p>
        </w:tc>
      </w:tr>
      <w:tr w:rsidR="00F03FB7" w:rsidRPr="001F398E" w14:paraId="3E3E96ED" w14:textId="77777777">
        <w:trPr>
          <w:cantSplit/>
          <w:trHeight w:val="416"/>
        </w:trPr>
        <w:tc>
          <w:tcPr>
            <w:tcW w:w="3960" w:type="dxa"/>
            <w:vAlign w:val="bottom"/>
            <w:hideMark/>
          </w:tcPr>
          <w:p w14:paraId="5C25C6AF" w14:textId="77777777" w:rsidR="00F03FB7" w:rsidRPr="001F398E" w:rsidRDefault="00F03FB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1" w:type="dxa"/>
            <w:gridSpan w:val="7"/>
            <w:vAlign w:val="bottom"/>
            <w:hideMark/>
          </w:tcPr>
          <w:p w14:paraId="304410A0" w14:textId="77777777" w:rsidR="00F03FB7" w:rsidRPr="001F398E" w:rsidRDefault="00F03FB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1F398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398E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398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03FB7" w:rsidRPr="001F398E" w14:paraId="17B6219F" w14:textId="77777777">
        <w:trPr>
          <w:cantSplit/>
          <w:trHeight w:val="426"/>
        </w:trPr>
        <w:tc>
          <w:tcPr>
            <w:tcW w:w="3960" w:type="dxa"/>
            <w:hideMark/>
          </w:tcPr>
          <w:p w14:paraId="0230E2E9" w14:textId="5851455C" w:rsidR="00F03FB7" w:rsidRPr="001F398E" w:rsidRDefault="00F03FB7" w:rsidP="00F03FB7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9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287DABD5" w14:textId="04E6686B" w:rsidR="00F03FB7" w:rsidRPr="001F398E" w:rsidRDefault="00A301CB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</w:t>
            </w:r>
            <w:r w:rsidR="00F03FB7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  <w:vAlign w:val="bottom"/>
          </w:tcPr>
          <w:p w14:paraId="7835E424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E4126" w14:textId="4694CD77" w:rsidR="00F03FB7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="00F03FB7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496233F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D31CED" w14:textId="2892FCBD" w:rsidR="00F03FB7" w:rsidRPr="001F398E" w:rsidRDefault="00A301CB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</w:t>
            </w:r>
            <w:r w:rsidR="00F03FB7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55" w:type="dxa"/>
            <w:vAlign w:val="bottom"/>
          </w:tcPr>
          <w:p w14:paraId="44097F72" w14:textId="77777777" w:rsidR="00F03FB7" w:rsidRPr="001F398E" w:rsidRDefault="00F03FB7" w:rsidP="00F03FB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B6B1FF7" w14:textId="4F9B2D27" w:rsidR="00F03FB7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42</w:t>
            </w:r>
          </w:p>
        </w:tc>
      </w:tr>
      <w:tr w:rsidR="00F03FB7" w:rsidRPr="001F398E" w14:paraId="37D1D1DC" w14:textId="77777777">
        <w:trPr>
          <w:cantSplit/>
          <w:trHeight w:val="416"/>
        </w:trPr>
        <w:tc>
          <w:tcPr>
            <w:tcW w:w="3960" w:type="dxa"/>
            <w:hideMark/>
          </w:tcPr>
          <w:p w14:paraId="413490E7" w14:textId="583B7351" w:rsidR="00F03FB7" w:rsidRPr="001F398E" w:rsidRDefault="00F03FB7" w:rsidP="00F03FB7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Pr="001F398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34D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1F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มูลค่าใหม่ของค่าเผื่อผลขาดทุนด้าน</w:t>
            </w:r>
            <w:r w:rsidRPr="001F398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34D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8A7B3FB" w14:textId="4A3A25A1" w:rsidR="00F03FB7" w:rsidRPr="001F398E" w:rsidRDefault="00086864" w:rsidP="0008686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B0514A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B6B10" w14:textId="669FCACE" w:rsidR="00F03FB7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F03FB7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80" w:type="dxa"/>
            <w:vAlign w:val="bottom"/>
          </w:tcPr>
          <w:p w14:paraId="3BB6FCEF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123889" w14:textId="0B5A994F" w:rsidR="00F03FB7" w:rsidRPr="001F398E" w:rsidRDefault="00086864" w:rsidP="0008686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40FC633" w14:textId="77777777" w:rsidR="00F03FB7" w:rsidRPr="001F398E" w:rsidRDefault="00F03FB7" w:rsidP="00F03FB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5C3351B1" w14:textId="1BB65971" w:rsidR="00F03FB7" w:rsidRPr="001F398E" w:rsidRDefault="00F03FB7" w:rsidP="00F03FB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F03FB7" w:rsidRPr="001F398E" w14:paraId="4E1FB05F" w14:textId="77777777" w:rsidTr="00086864">
        <w:trPr>
          <w:cantSplit/>
          <w:trHeight w:val="426"/>
        </w:trPr>
        <w:tc>
          <w:tcPr>
            <w:tcW w:w="3960" w:type="dxa"/>
            <w:hideMark/>
          </w:tcPr>
          <w:p w14:paraId="076CC79B" w14:textId="7987C7A9" w:rsidR="00F03FB7" w:rsidRPr="001F398E" w:rsidRDefault="00F03FB7" w:rsidP="00F03FB7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3324140" w14:textId="0CF47E58" w:rsidR="00F03FB7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14,169</w:t>
            </w:r>
          </w:p>
        </w:tc>
        <w:tc>
          <w:tcPr>
            <w:tcW w:w="270" w:type="dxa"/>
          </w:tcPr>
          <w:p w14:paraId="69FE1A13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B4569" w14:textId="0E398407" w:rsidR="00F03FB7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14</w:t>
            </w:r>
            <w:r w:rsidR="00F03FB7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00E2A650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130463" w14:textId="0D09630E" w:rsidR="00F03FB7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3,129</w:t>
            </w:r>
          </w:p>
        </w:tc>
        <w:tc>
          <w:tcPr>
            <w:tcW w:w="255" w:type="dxa"/>
          </w:tcPr>
          <w:p w14:paraId="7E9BFBB7" w14:textId="77777777" w:rsidR="00F03FB7" w:rsidRPr="001F398E" w:rsidRDefault="00F03FB7" w:rsidP="00F03FB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1149833" w14:textId="77FCE496" w:rsidR="00F03FB7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="00F03FB7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314</w:t>
            </w:r>
          </w:p>
        </w:tc>
      </w:tr>
      <w:tr w:rsidR="00F03FB7" w:rsidRPr="001F398E" w14:paraId="7DBC4A8A" w14:textId="77777777" w:rsidTr="00086864">
        <w:trPr>
          <w:cantSplit/>
          <w:trHeight w:val="416"/>
        </w:trPr>
        <w:tc>
          <w:tcPr>
            <w:tcW w:w="3960" w:type="dxa"/>
            <w:hideMark/>
          </w:tcPr>
          <w:p w14:paraId="30BE102B" w14:textId="472250C8" w:rsidR="00F03FB7" w:rsidRPr="001F398E" w:rsidRDefault="00F03FB7" w:rsidP="00F03FB7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067F0B6E" w14:textId="016B890F" w:rsidR="00F03FB7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112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E62B37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4B5EB" w14:textId="3ECD8819" w:rsidR="00F03FB7" w:rsidRPr="001F398E" w:rsidRDefault="00F03FB7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93E984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22B12" w14:textId="569C072C" w:rsidR="00F03FB7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112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53EB1B45" w14:textId="77777777" w:rsidR="00F03FB7" w:rsidRPr="001F398E" w:rsidRDefault="00F03FB7" w:rsidP="00F03FB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81F5B6" w14:textId="7BAF1D31" w:rsidR="00F03FB7" w:rsidRPr="001F398E" w:rsidRDefault="00F03FB7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086864" w:rsidRPr="001F398E" w14:paraId="7DDC9C89" w14:textId="77777777" w:rsidTr="00086864">
        <w:trPr>
          <w:cantSplit/>
          <w:trHeight w:val="416"/>
        </w:trPr>
        <w:tc>
          <w:tcPr>
            <w:tcW w:w="3960" w:type="dxa"/>
          </w:tcPr>
          <w:p w14:paraId="145E1554" w14:textId="71FE3524" w:rsidR="00086864" w:rsidRPr="001F398E" w:rsidRDefault="00086864" w:rsidP="00F03F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64E30C" w14:textId="222563DD" w:rsidR="00086864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883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6731A7" w14:textId="77777777" w:rsidR="00086864" w:rsidRPr="001F398E" w:rsidRDefault="00086864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8BBE4" w14:textId="1D3D5CD0" w:rsidR="00086864" w:rsidRPr="001F398E" w:rsidRDefault="00086864" w:rsidP="0008686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7D0D11" w14:textId="77777777" w:rsidR="00086864" w:rsidRPr="001F398E" w:rsidRDefault="00086864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B2D19" w14:textId="3ACC078A" w:rsidR="00086864" w:rsidRPr="001F398E" w:rsidRDefault="00086864" w:rsidP="0008686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BAE15D0" w14:textId="77777777" w:rsidR="00086864" w:rsidRPr="001F398E" w:rsidRDefault="00086864" w:rsidP="00F03FB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0879E9C" w14:textId="47679660" w:rsidR="00086864" w:rsidRPr="001F398E" w:rsidRDefault="00075DD1" w:rsidP="00075DD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03FB7" w:rsidRPr="001F398E" w14:paraId="312D6E2B" w14:textId="77777777" w:rsidTr="00F03FB7">
        <w:trPr>
          <w:cantSplit/>
          <w:trHeight w:val="426"/>
        </w:trPr>
        <w:tc>
          <w:tcPr>
            <w:tcW w:w="3960" w:type="dxa"/>
            <w:hideMark/>
          </w:tcPr>
          <w:p w14:paraId="6D3879EF" w14:textId="7AC5FA51" w:rsidR="00F03FB7" w:rsidRPr="001F398E" w:rsidRDefault="00F03FB7" w:rsidP="00F03FB7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3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3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AA56F" w14:textId="05976D00" w:rsidR="00F03FB7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18,043</w:t>
            </w:r>
          </w:p>
        </w:tc>
        <w:tc>
          <w:tcPr>
            <w:tcW w:w="270" w:type="dxa"/>
            <w:vAlign w:val="bottom"/>
          </w:tcPr>
          <w:p w14:paraId="6F996478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EE" w14:textId="694A8987" w:rsidR="00F03FB7" w:rsidRPr="001F398E" w:rsidRDefault="00A301CB" w:rsidP="00F03F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</w:t>
            </w:r>
            <w:r w:rsidR="00F03FB7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75149B0" w14:textId="77777777" w:rsidR="00F03FB7" w:rsidRPr="001F398E" w:rsidRDefault="00F03FB7" w:rsidP="00F03FB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495A4" w14:textId="756C37E8" w:rsidR="00F03FB7" w:rsidRPr="001F398E" w:rsidRDefault="00086864" w:rsidP="00F03FB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3,363</w:t>
            </w:r>
          </w:p>
        </w:tc>
        <w:tc>
          <w:tcPr>
            <w:tcW w:w="255" w:type="dxa"/>
            <w:vAlign w:val="bottom"/>
          </w:tcPr>
          <w:p w14:paraId="7D6D90F6" w14:textId="77777777" w:rsidR="00F03FB7" w:rsidRPr="001F398E" w:rsidRDefault="00F03FB7" w:rsidP="00F03FB7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F2C25" w14:textId="029C8DA4" w:rsidR="00F03FB7" w:rsidRPr="001F398E" w:rsidRDefault="00A301CB" w:rsidP="00F03FB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</w:t>
            </w:r>
            <w:r w:rsidR="00F03FB7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34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55CC03F8" w14:textId="113D38AA" w:rsidR="004614C4" w:rsidRDefault="004614C4" w:rsidP="00F03FB7">
      <w:pPr>
        <w:pStyle w:val="BodyText2"/>
        <w:rPr>
          <w:rFonts w:asciiTheme="minorHAnsi" w:hAnsiTheme="minorHAnsi"/>
          <w:lang w:val="en-US"/>
        </w:rPr>
      </w:pPr>
    </w:p>
    <w:p w14:paraId="2FD9FD3F" w14:textId="4CC95740" w:rsidR="00D471FE" w:rsidRDefault="004614C4" w:rsidP="009E44F1">
      <w:pPr>
        <w:pStyle w:val="BodyText2"/>
        <w:ind w:left="540"/>
        <w:rPr>
          <w:rFonts w:asciiTheme="minorHAnsi" w:hAnsiTheme="minorHAnsi"/>
          <w:lang w:val="en-US"/>
        </w:rPr>
      </w:pPr>
      <w:r w:rsidRPr="001F398E">
        <w:rPr>
          <w:rFonts w:asciiTheme="minorHAnsi" w:hAnsiTheme="minorHAnsi"/>
          <w:cs/>
        </w:rPr>
        <w:t>ข้อมูลเกี่ยวกับความเสี่ยงด้านเครดิตเปิด</w:t>
      </w:r>
      <w:r w:rsidR="00122219" w:rsidRPr="001F398E">
        <w:rPr>
          <w:rFonts w:asciiTheme="minorHAnsi" w:hAnsiTheme="minorHAnsi" w:hint="cs"/>
          <w:cs/>
          <w:lang w:val="en-US"/>
        </w:rPr>
        <w:t>เ</w:t>
      </w:r>
      <w:r w:rsidRPr="001F398E">
        <w:rPr>
          <w:rFonts w:asciiTheme="minorHAnsi" w:hAnsiTheme="minorHAnsi"/>
          <w:cs/>
        </w:rPr>
        <w:t xml:space="preserve">ผยในหมายเหตุข้อ </w:t>
      </w:r>
      <w:r w:rsidR="00A301CB" w:rsidRPr="00A301CB">
        <w:rPr>
          <w:rFonts w:asciiTheme="minorHAnsi" w:hAnsiTheme="minorHAnsi"/>
          <w:lang w:val="en-US"/>
        </w:rPr>
        <w:t>2</w:t>
      </w:r>
      <w:r w:rsidR="00115258" w:rsidRPr="00115258">
        <w:rPr>
          <w:rFonts w:asciiTheme="minorHAnsi" w:hAnsiTheme="minorHAnsi"/>
          <w:lang w:val="en-US"/>
        </w:rPr>
        <w:t>8</w:t>
      </w:r>
      <w:r w:rsidRPr="001F398E">
        <w:rPr>
          <w:rFonts w:asciiTheme="minorHAnsi" w:hAnsiTheme="minorHAnsi"/>
          <w:cs/>
        </w:rPr>
        <w:t xml:space="preserve"> (ข.</w:t>
      </w:r>
      <w:r w:rsidR="00A301CB" w:rsidRPr="00A301CB">
        <w:rPr>
          <w:rFonts w:asciiTheme="minorHAnsi" w:hAnsiTheme="minorHAnsi"/>
          <w:lang w:val="en-US"/>
        </w:rPr>
        <w:t>1</w:t>
      </w:r>
      <w:r w:rsidRPr="001F398E">
        <w:rPr>
          <w:rFonts w:asciiTheme="minorHAnsi" w:hAnsiTheme="minorHAnsi"/>
          <w:cs/>
        </w:rPr>
        <w:t>)</w:t>
      </w:r>
    </w:p>
    <w:p w14:paraId="05BE19D4" w14:textId="77777777" w:rsidR="00B821D7" w:rsidRDefault="00B821D7" w:rsidP="00244169">
      <w:pPr>
        <w:pStyle w:val="BodyText2"/>
        <w:rPr>
          <w:rFonts w:asciiTheme="minorHAnsi" w:hAnsiTheme="minorHAnsi"/>
          <w:lang w:val="en-US"/>
        </w:rPr>
      </w:pPr>
    </w:p>
    <w:p w14:paraId="339EE77E" w14:textId="77777777" w:rsidR="00E9471E" w:rsidRPr="001F398E" w:rsidRDefault="00E9471E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/>
          <w:b/>
          <w:bCs/>
          <w:cs/>
        </w:rPr>
      </w:pPr>
      <w:r w:rsidRPr="001F398E">
        <w:rPr>
          <w:rFonts w:asciiTheme="minorHAnsi" w:hAnsiTheme="minorHAnsi" w:hint="cs"/>
          <w:b/>
          <w:bCs/>
          <w:cs/>
        </w:rPr>
        <w:t>สินค้า</w:t>
      </w:r>
      <w:r w:rsidRPr="001F398E">
        <w:rPr>
          <w:rFonts w:hint="cs"/>
          <w:b/>
          <w:bCs/>
          <w:cs/>
        </w:rPr>
        <w:t>คงเหลือ</w:t>
      </w:r>
    </w:p>
    <w:p w14:paraId="7223A3EA" w14:textId="77777777" w:rsidR="00E9471E" w:rsidRPr="001F398E" w:rsidRDefault="00E9471E" w:rsidP="00E9471E">
      <w:pPr>
        <w:pStyle w:val="BodyText2"/>
        <w:ind w:left="540"/>
        <w:rPr>
          <w:rFonts w:asciiTheme="minorHAnsi" w:hAnsiTheme="minorHAnsi"/>
          <w:cs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6"/>
        <w:gridCol w:w="1170"/>
        <w:gridCol w:w="271"/>
        <w:gridCol w:w="1081"/>
        <w:gridCol w:w="236"/>
        <w:gridCol w:w="1114"/>
        <w:gridCol w:w="271"/>
        <w:gridCol w:w="1081"/>
      </w:tblGrid>
      <w:tr w:rsidR="00970BD3" w:rsidRPr="001F398E" w14:paraId="2D5F7FDE" w14:textId="77777777" w:rsidTr="00ED5877">
        <w:trPr>
          <w:tblHeader/>
        </w:trPr>
        <w:tc>
          <w:tcPr>
            <w:tcW w:w="2183" w:type="pct"/>
          </w:tcPr>
          <w:p w14:paraId="5C542B5D" w14:textId="77777777" w:rsidR="00970BD3" w:rsidRPr="001F398E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6F870A5E" w14:textId="77777777" w:rsidR="00970BD3" w:rsidRPr="001F398E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2AA5B821" w14:textId="77777777" w:rsidR="00970BD3" w:rsidRPr="001F398E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329586C2" w14:textId="77777777" w:rsidR="00970BD3" w:rsidRPr="001F398E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1E7" w:rsidRPr="001F398E" w14:paraId="31EA92EF" w14:textId="77777777" w:rsidTr="00ED5877">
        <w:trPr>
          <w:tblHeader/>
        </w:trPr>
        <w:tc>
          <w:tcPr>
            <w:tcW w:w="2183" w:type="pct"/>
          </w:tcPr>
          <w:p w14:paraId="43B934C0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94EE893" w14:textId="51924881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33D0C05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02F3A2" w14:textId="0EDE7F13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34496332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E6F4ABB" w14:textId="0161158A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E92D269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EBDF8" w14:textId="1FFF76E2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970BD3" w:rsidRPr="001F398E" w14:paraId="0172ED46" w14:textId="77777777" w:rsidTr="00ED5877">
        <w:trPr>
          <w:trHeight w:val="371"/>
          <w:tblHeader/>
        </w:trPr>
        <w:tc>
          <w:tcPr>
            <w:tcW w:w="2183" w:type="pct"/>
          </w:tcPr>
          <w:p w14:paraId="0F13AB60" w14:textId="77777777" w:rsidR="00970BD3" w:rsidRPr="001F398E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</w:tcPr>
          <w:p w14:paraId="4DDBB9C7" w14:textId="77777777" w:rsidR="00970BD3" w:rsidRPr="001F398E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</w:r>
            <w:r w:rsidRPr="001F398E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116548" w:rsidRPr="001F398E" w14:paraId="40D0E2B5" w14:textId="77777777" w:rsidTr="00ED5877">
        <w:tc>
          <w:tcPr>
            <w:tcW w:w="2183" w:type="pct"/>
          </w:tcPr>
          <w:p w14:paraId="31055213" w14:textId="77777777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0744F62" w14:textId="201ECE05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105,371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162E95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305C4A6" w14:textId="20561422" w:rsidR="00116548" w:rsidRPr="001F398E" w:rsidRDefault="00A301CB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F55E8D3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DD1BC4C" w14:textId="652E5B54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96</w:t>
            </w:r>
            <w:r w:rsidR="008617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vAlign w:val="bottom"/>
          </w:tcPr>
          <w:p w14:paraId="32317AB0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F3C8BED" w14:textId="25DA853C" w:rsidR="00116548" w:rsidRPr="001F398E" w:rsidRDefault="00A301CB" w:rsidP="00ED58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695</w:t>
            </w:r>
          </w:p>
        </w:tc>
      </w:tr>
      <w:tr w:rsidR="00116548" w:rsidRPr="001F398E" w14:paraId="083DCF64" w14:textId="77777777" w:rsidTr="00ED5877">
        <w:tc>
          <w:tcPr>
            <w:tcW w:w="2183" w:type="pct"/>
          </w:tcPr>
          <w:p w14:paraId="0EE148F2" w14:textId="6C5F7F14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C5D82EC" w14:textId="51521FF3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13,584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749073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4D630CB" w14:textId="75240504" w:rsidR="00116548" w:rsidRPr="001F398E" w:rsidRDefault="00A301CB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69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81AAB3F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2285F03" w14:textId="6E9A7C82" w:rsidR="00116548" w:rsidRPr="001F398E" w:rsidRDefault="00D247F3" w:rsidP="00ED587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D1C8BC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80EBB8D" w14:textId="61E6CF8B" w:rsidR="00116548" w:rsidRPr="001F398E" w:rsidRDefault="00116548" w:rsidP="00E96FC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16548" w:rsidRPr="001F398E" w14:paraId="7DC64777" w14:textId="77777777" w:rsidTr="00ED5877">
        <w:tc>
          <w:tcPr>
            <w:tcW w:w="2183" w:type="pct"/>
          </w:tcPr>
          <w:p w14:paraId="28960AE7" w14:textId="77777777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วัตถุดิบเพื่อประกอบและอะไหล่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81E060D" w14:textId="166C9CAD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23,836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DADEFD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1A96794" w14:textId="3FDF5F8A" w:rsidR="00116548" w:rsidRPr="001F398E" w:rsidRDefault="00A301CB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AF7602D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F3155CC" w14:textId="5A8D0234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868</w:t>
            </w:r>
          </w:p>
        </w:tc>
        <w:tc>
          <w:tcPr>
            <w:tcW w:w="146" w:type="pct"/>
            <w:vAlign w:val="bottom"/>
          </w:tcPr>
          <w:p w14:paraId="42B53678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CF77EBF" w14:textId="610E79B5" w:rsidR="00116548" w:rsidRPr="001F398E" w:rsidRDefault="00A301CB" w:rsidP="00ED58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319</w:t>
            </w:r>
          </w:p>
        </w:tc>
      </w:tr>
      <w:tr w:rsidR="00116548" w:rsidRPr="001F398E" w14:paraId="2B939AFB" w14:textId="77777777" w:rsidTr="00ED5877">
        <w:tc>
          <w:tcPr>
            <w:tcW w:w="2183" w:type="pct"/>
          </w:tcPr>
          <w:p w14:paraId="77E4E5A6" w14:textId="1FFBF338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B92DF3A" w14:textId="729BD191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50,419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C8A81C6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8A14A45" w14:textId="01EB3EE8" w:rsidR="00116548" w:rsidRPr="001F398E" w:rsidRDefault="00A301CB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161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EAAFB87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080484E" w14:textId="1BB16F5F" w:rsidR="00116548" w:rsidRPr="001F398E" w:rsidRDefault="00D247F3" w:rsidP="00ED587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4629F25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6801ADE" w14:textId="192B30EB" w:rsidR="00116548" w:rsidRPr="001F398E" w:rsidRDefault="00116548" w:rsidP="0011654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16548" w:rsidRPr="001F398E" w14:paraId="2A3958BD" w14:textId="77777777" w:rsidTr="00ED5877">
        <w:tc>
          <w:tcPr>
            <w:tcW w:w="2183" w:type="pct"/>
          </w:tcPr>
          <w:p w14:paraId="7E0F9821" w14:textId="77777777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1748" w14:textId="09BCED49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193,210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1914BA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CF46A" w14:textId="15986921" w:rsidR="00116548" w:rsidRPr="001F398E" w:rsidRDefault="00A301CB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643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C798655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6697" w14:textId="1B5312D8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1,83</w:t>
            </w:r>
            <w:r w:rsidR="008617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14:paraId="22235E23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41DF2FCB" w14:textId="71BA42B3" w:rsidR="00116548" w:rsidRPr="001F398E" w:rsidRDefault="00115258" w:rsidP="00ED58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014</w:t>
            </w:r>
          </w:p>
        </w:tc>
      </w:tr>
      <w:tr w:rsidR="00116548" w:rsidRPr="001F398E" w14:paraId="4D72CA04" w14:textId="77777777" w:rsidTr="00ED5877">
        <w:tc>
          <w:tcPr>
            <w:tcW w:w="2183" w:type="pct"/>
          </w:tcPr>
          <w:p w14:paraId="0A3F7E2D" w14:textId="541A8312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หัก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146D2" w14:textId="1D1F65AF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608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E6B7A9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B246" w14:textId="6EEB15C3" w:rsidR="00116548" w:rsidRPr="001F398E" w:rsidRDefault="00116548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D640624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C5D56" w14:textId="6AF46957" w:rsidR="00116548" w:rsidRPr="001F398E" w:rsidRDefault="00D247F3" w:rsidP="00ED587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9A55FF2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285E8721" w14:textId="7AC4D948" w:rsidR="00116548" w:rsidRPr="001F398E" w:rsidRDefault="00116548" w:rsidP="0011654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16548" w:rsidRPr="001F398E" w14:paraId="1B16D1C1" w14:textId="77777777" w:rsidTr="00ED5877">
        <w:tc>
          <w:tcPr>
            <w:tcW w:w="2183" w:type="pct"/>
          </w:tcPr>
          <w:p w14:paraId="59004ABD" w14:textId="5FB98A5A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17798" w14:textId="2EA9FEA8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168,</w:t>
            </w:r>
            <w:r w:rsidRPr="00ED587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55B76A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5C5C" w14:textId="48FD468B" w:rsidR="00116548" w:rsidRPr="001F398E" w:rsidRDefault="00A301CB" w:rsidP="00ED5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617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F662331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ECAF" w14:textId="720E0F2D" w:rsidR="00116548" w:rsidRPr="001F398E" w:rsidRDefault="00D247F3" w:rsidP="00ED58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Pr="00ED587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83</w:t>
            </w:r>
            <w:r w:rsidR="008617C0" w:rsidRPr="00ED587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14:paraId="2D64E645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2E29FBD" w14:textId="0D1DD343" w:rsidR="00116548" w:rsidRPr="001F398E" w:rsidRDefault="00115258" w:rsidP="00ED58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014</w:t>
            </w:r>
          </w:p>
        </w:tc>
      </w:tr>
      <w:tr w:rsidR="00116548" w:rsidRPr="001F398E" w14:paraId="65C5258E" w14:textId="77777777" w:rsidTr="00ED5877">
        <w:trPr>
          <w:trHeight w:hRule="exact" w:val="288"/>
        </w:trPr>
        <w:tc>
          <w:tcPr>
            <w:tcW w:w="2183" w:type="pct"/>
          </w:tcPr>
          <w:p w14:paraId="750E03E7" w14:textId="77777777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CE89C5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C880F93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A5F67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0BAECEC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201956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078DEF8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780EAB0E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67496F66" w14:textId="77777777" w:rsidTr="00ED5877">
        <w:trPr>
          <w:trHeight w:hRule="exact" w:val="288"/>
        </w:trPr>
        <w:tc>
          <w:tcPr>
            <w:tcW w:w="2183" w:type="pct"/>
          </w:tcPr>
          <w:p w14:paraId="19FA03E2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2773BD2F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E2D83E0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328ED02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4194E40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9DBD600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1AD954B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3B45292D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1C77F0FF" w14:textId="77777777" w:rsidTr="00ED5877">
        <w:trPr>
          <w:trHeight w:hRule="exact" w:val="288"/>
        </w:trPr>
        <w:tc>
          <w:tcPr>
            <w:tcW w:w="2183" w:type="pct"/>
          </w:tcPr>
          <w:p w14:paraId="169F5367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94F4E89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84DFD8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8C47E5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6AF01B9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2E1CE7A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BBB07F8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112D9348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16C7EC89" w14:textId="77777777" w:rsidTr="00ED5877">
        <w:trPr>
          <w:trHeight w:hRule="exact" w:val="288"/>
        </w:trPr>
        <w:tc>
          <w:tcPr>
            <w:tcW w:w="2183" w:type="pct"/>
          </w:tcPr>
          <w:p w14:paraId="37D18285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B88FE68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94D0AB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51617BF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B99DC3E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8A318E7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3FF42B7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02AF366F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3B035E12" w14:textId="77777777" w:rsidTr="00ED5877">
        <w:trPr>
          <w:trHeight w:hRule="exact" w:val="288"/>
        </w:trPr>
        <w:tc>
          <w:tcPr>
            <w:tcW w:w="2183" w:type="pct"/>
          </w:tcPr>
          <w:p w14:paraId="25EE2C9F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D32A2C9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A9BC1E3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46A00ED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1B24750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F6678EA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9399355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50D5F420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3B7CB6DD" w14:textId="77777777" w:rsidTr="00ED5877">
        <w:trPr>
          <w:trHeight w:hRule="exact" w:val="288"/>
        </w:trPr>
        <w:tc>
          <w:tcPr>
            <w:tcW w:w="2183" w:type="pct"/>
          </w:tcPr>
          <w:p w14:paraId="7208B176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28CEA03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FA4F88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7C9D119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4678ADE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3474EE0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1A9B454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0677C2E6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3CB6AC14" w14:textId="77777777" w:rsidTr="00ED5877">
        <w:trPr>
          <w:trHeight w:hRule="exact" w:val="288"/>
        </w:trPr>
        <w:tc>
          <w:tcPr>
            <w:tcW w:w="2183" w:type="pct"/>
          </w:tcPr>
          <w:p w14:paraId="75029E0A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075E923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7D8ECC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DC12F5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AD0270E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E772D0F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D0884B8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5AD872BD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1210" w:rsidRPr="001F398E" w14:paraId="154635CD" w14:textId="77777777" w:rsidTr="00ED5877">
        <w:trPr>
          <w:trHeight w:hRule="exact" w:val="288"/>
        </w:trPr>
        <w:tc>
          <w:tcPr>
            <w:tcW w:w="2183" w:type="pct"/>
          </w:tcPr>
          <w:p w14:paraId="569756F9" w14:textId="77777777" w:rsidR="00081210" w:rsidRPr="001F398E" w:rsidRDefault="00081210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6F073D7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98A95D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8A63FB5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CE6E44F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0D19792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3B092F5" w14:textId="77777777" w:rsidR="00081210" w:rsidRPr="001F398E" w:rsidRDefault="00081210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78028F73" w14:textId="77777777" w:rsidR="00081210" w:rsidRPr="001F398E" w:rsidRDefault="00081210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6548" w:rsidRPr="001F398E" w14:paraId="1115C40C" w14:textId="77777777" w:rsidTr="00ED5877">
        <w:tc>
          <w:tcPr>
            <w:tcW w:w="2183" w:type="pct"/>
          </w:tcPr>
          <w:p w14:paraId="573EA0F6" w14:textId="5B851CBE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F398E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  <w:r w:rsidRPr="001F398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DC402C" w:rsidRPr="001F398E"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8770711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956EA6C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66C0382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8CF56A4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53B7ED5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67DA67E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0D6905F2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6548" w:rsidRPr="001F398E" w14:paraId="62E7A9CF" w14:textId="77777777" w:rsidTr="00ED5877">
        <w:tc>
          <w:tcPr>
            <w:tcW w:w="2183" w:type="pct"/>
          </w:tcPr>
          <w:p w14:paraId="0B0EBD81" w14:textId="24B625FB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1F398E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4CC58EF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E7CC102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305510D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E034C12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F8A1B31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041F9AD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7E141146" w14:textId="77777777" w:rsidR="00116548" w:rsidRPr="001F398E" w:rsidRDefault="00116548" w:rsidP="001165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6548" w:rsidRPr="001F398E" w14:paraId="4C51B10D" w14:textId="77777777" w:rsidTr="00ED5877">
        <w:tc>
          <w:tcPr>
            <w:tcW w:w="2183" w:type="pct"/>
          </w:tcPr>
          <w:p w14:paraId="6C6A4A54" w14:textId="420F2190" w:rsidR="00116548" w:rsidRPr="001F398E" w:rsidRDefault="00806A9C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16548" w:rsidRPr="001F39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16548" w:rsidRPr="001F398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1AB67092" w14:textId="5EFA651F" w:rsidR="00116548" w:rsidRPr="001F398E" w:rsidRDefault="00D247F3" w:rsidP="008617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2,1</w:t>
            </w:r>
            <w:r w:rsidR="00535335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31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535335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590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095FA3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6A6DECF" w14:textId="11CB0ACC" w:rsidR="00116548" w:rsidRPr="001F398E" w:rsidRDefault="00A301CB" w:rsidP="008617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95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ABE88EF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A981B94" w14:textId="6230E72B" w:rsidR="00116548" w:rsidRPr="001F398E" w:rsidRDefault="00D247F3" w:rsidP="0011654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2,96</w:t>
            </w:r>
            <w:r w:rsidR="00B821D7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vAlign w:val="bottom"/>
          </w:tcPr>
          <w:p w14:paraId="1866E60B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3E93EF57" w14:textId="3CEE7FC2" w:rsidR="00116548" w:rsidRPr="001F398E" w:rsidRDefault="00A301CB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53</w:t>
            </w:r>
          </w:p>
        </w:tc>
      </w:tr>
      <w:tr w:rsidR="00116548" w:rsidRPr="001F398E" w14:paraId="7FABFEBE" w14:textId="77777777" w:rsidTr="00ED5877">
        <w:tc>
          <w:tcPr>
            <w:tcW w:w="2183" w:type="pct"/>
          </w:tcPr>
          <w:p w14:paraId="1628D776" w14:textId="502537A2" w:rsidR="00116548" w:rsidRPr="001F398E" w:rsidRDefault="00116548" w:rsidP="0080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3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F39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F398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Pr="001F398E">
              <w:rPr>
                <w:rFonts w:ascii="Angsana New" w:hAnsi="Angsana New" w:hint="cs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72FFDBB" w14:textId="2855948E" w:rsidR="00116548" w:rsidRPr="008617C0" w:rsidRDefault="00535335" w:rsidP="008617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13</w:t>
            </w:r>
            <w:r w:rsidR="00D247F3" w:rsidRPr="008617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968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72597EB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841F9EC" w14:textId="7D50E56B" w:rsidR="00116548" w:rsidRPr="001F398E" w:rsidRDefault="00A301CB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6548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61DAD9F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B9A9343" w14:textId="6C45CC37" w:rsidR="00116548" w:rsidRPr="001F398E" w:rsidRDefault="00D247F3" w:rsidP="0011654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4105DC3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22E9D563" w14:textId="15249774" w:rsidR="00116548" w:rsidRPr="001F398E" w:rsidRDefault="00116548" w:rsidP="0011654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16548" w:rsidRPr="001F398E" w14:paraId="4045C1D1" w14:textId="77777777" w:rsidTr="00ED5877">
        <w:tc>
          <w:tcPr>
            <w:tcW w:w="2183" w:type="pct"/>
          </w:tcPr>
          <w:p w14:paraId="49265AA0" w14:textId="39094559" w:rsidR="00116548" w:rsidRPr="001F398E" w:rsidRDefault="00806A9C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97E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6548" w:rsidRPr="001F39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16548" w:rsidRPr="001F398E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F7541" w14:textId="7A7BD29C" w:rsidR="00116548" w:rsidRPr="001F398E" w:rsidRDefault="00D247F3" w:rsidP="008617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147</w:t>
            </w: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1F2233E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D930" w14:textId="5BC2A63B" w:rsidR="00116548" w:rsidRPr="001F398E" w:rsidRDefault="00116548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</w:t>
            </w: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31EF434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77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B7311" w14:textId="4CB84FFE" w:rsidR="00116548" w:rsidRPr="001F398E" w:rsidRDefault="00D247F3" w:rsidP="0011654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1CA1689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0CF6AEC" w14:textId="347C5704" w:rsidR="00116548" w:rsidRPr="001F398E" w:rsidRDefault="00116548" w:rsidP="0011654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16548" w:rsidRPr="001F398E" w14:paraId="38E71FAB" w14:textId="77777777" w:rsidTr="00ED5877">
        <w:tc>
          <w:tcPr>
            <w:tcW w:w="2183" w:type="pct"/>
          </w:tcPr>
          <w:p w14:paraId="1152C4AD" w14:textId="77777777" w:rsidR="00116548" w:rsidRPr="001F398E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1F39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F94B2" w14:textId="4846AD2A" w:rsidR="00116548" w:rsidRPr="001F398E" w:rsidRDefault="00D247F3" w:rsidP="008617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2,141,41</w:t>
            </w:r>
            <w:r w:rsidR="0053533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E284B08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327A2" w14:textId="08AF0AF9" w:rsidR="00116548" w:rsidRPr="001F398E" w:rsidRDefault="00A301CB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888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A42E64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4A989" w14:textId="5CFBFE77" w:rsidR="00116548" w:rsidRPr="001F398E" w:rsidRDefault="00D247F3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2,96</w:t>
            </w:r>
            <w:r w:rsidR="00B821D7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4C38EC99" w14:textId="77777777" w:rsidR="00116548" w:rsidRPr="001F398E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97EED" w14:textId="6873CC74" w:rsidR="00116548" w:rsidRPr="001F398E" w:rsidRDefault="00A301CB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</w:t>
            </w:r>
            <w:r w:rsidR="00116548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</w:tr>
    </w:tbl>
    <w:p w14:paraId="7F3E8412" w14:textId="77777777" w:rsidR="00081210" w:rsidRDefault="00081210" w:rsidP="00441CB0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9AC3680" w14:textId="4363D7B7" w:rsidR="00FC4FD2" w:rsidRPr="009316AF" w:rsidRDefault="00C435CE" w:rsidP="009316AF">
      <w:pPr>
        <w:pStyle w:val="BodyText2"/>
        <w:ind w:left="540"/>
        <w:rPr>
          <w:rFonts w:asciiTheme="minorHAnsi" w:hAnsiTheme="minorHAnsi" w:cstheme="minorHAnsi"/>
          <w:spacing w:val="-4"/>
          <w:lang w:val="en-US"/>
        </w:rPr>
        <w:sectPr w:rsidR="00FC4FD2" w:rsidRPr="009316AF" w:rsidSect="00481AC5"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20"/>
          <w:cols w:space="720"/>
          <w:docGrid w:linePitch="245"/>
        </w:sectPr>
      </w:pPr>
      <w:r w:rsidRPr="00C435CE">
        <w:rPr>
          <w:rFonts w:asciiTheme="minorHAnsi" w:hAnsiTheme="minorHAnsi" w:cstheme="minorHAnsi" w:hint="cs"/>
          <w:cs/>
          <w:lang w:val="en-US"/>
        </w:rPr>
        <w:t xml:space="preserve">ในระหว่างปีสิ้นสุดวันที่ </w:t>
      </w:r>
      <w:r w:rsidR="00B821D7">
        <w:rPr>
          <w:rFonts w:asciiTheme="minorHAnsi" w:hAnsiTheme="minorHAnsi" w:cstheme="minorHAnsi"/>
          <w:lang w:val="en-US"/>
        </w:rPr>
        <w:t>31</w:t>
      </w:r>
      <w:r w:rsidRPr="00C435CE">
        <w:rPr>
          <w:rFonts w:asciiTheme="minorHAnsi" w:hAnsiTheme="minorHAnsi" w:cstheme="minorHAnsi"/>
          <w:cs/>
          <w:lang w:val="en-US"/>
        </w:rPr>
        <w:t xml:space="preserve"> </w:t>
      </w:r>
      <w:r w:rsidRPr="00C435CE"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 w:rsidR="00997EC9">
        <w:rPr>
          <w:rFonts w:asciiTheme="minorHAnsi" w:hAnsiTheme="minorHAnsi" w:cstheme="minorHAnsi"/>
          <w:lang w:val="en-US"/>
        </w:rPr>
        <w:t>2567</w:t>
      </w:r>
      <w:r w:rsidRPr="00C435CE">
        <w:rPr>
          <w:rFonts w:asciiTheme="minorHAnsi" w:hAnsiTheme="minorHAnsi" w:cstheme="minorHAnsi"/>
          <w:cs/>
          <w:lang w:val="en-US"/>
        </w:rPr>
        <w:t xml:space="preserve"> </w:t>
      </w:r>
      <w:r w:rsidRPr="00C435CE">
        <w:rPr>
          <w:rFonts w:asciiTheme="minorHAnsi" w:hAnsiTheme="minorHAnsi" w:cstheme="minorHAnsi" w:hint="cs"/>
          <w:cs/>
          <w:lang w:val="en-US"/>
        </w:rPr>
        <w:t xml:space="preserve">บริษัทรับรู้ผลขาดทุนจากความเสียหายจากวัตถุดิบเพื่อประกอบและอะไหล่จำนวน </w:t>
      </w:r>
      <w:r w:rsidR="00441CB0">
        <w:rPr>
          <w:rFonts w:asciiTheme="minorHAnsi" w:hAnsiTheme="minorHAnsi" w:cstheme="minorHAnsi"/>
          <w:lang w:val="en-US"/>
        </w:rPr>
        <w:t>11.7</w:t>
      </w:r>
      <w:r w:rsidRPr="00C435CE">
        <w:rPr>
          <w:rFonts w:asciiTheme="minorHAnsi" w:hAnsiTheme="minorHAnsi" w:cstheme="minorHAnsi"/>
          <w:lang w:val="en-US"/>
        </w:rPr>
        <w:t xml:space="preserve"> </w:t>
      </w:r>
      <w:r w:rsidRPr="00C435CE">
        <w:rPr>
          <w:rFonts w:asciiTheme="minorHAnsi" w:hAnsiTheme="minorHAnsi" w:cstheme="minorHAnsi" w:hint="cs"/>
          <w:cs/>
          <w:lang w:val="en-US"/>
        </w:rPr>
        <w:t>ล้านบาท</w:t>
      </w:r>
      <w:r w:rsidR="00D0075D">
        <w:rPr>
          <w:rFonts w:asciiTheme="minorHAnsi" w:hAnsiTheme="minorHAnsi" w:cstheme="minorHAnsi" w:hint="cs"/>
          <w:cs/>
          <w:lang w:val="en-US"/>
        </w:rPr>
        <w:t xml:space="preserve"> </w:t>
      </w:r>
      <w:r w:rsidRPr="00C435CE">
        <w:rPr>
          <w:rFonts w:asciiTheme="minorHAnsi" w:hAnsiTheme="minorHAnsi" w:cstheme="minorHAnsi" w:hint="cs"/>
          <w:cs/>
          <w:lang w:val="en-US"/>
        </w:rPr>
        <w:t>ซึ่ง</w:t>
      </w:r>
      <w:r w:rsidR="003E33EF">
        <w:rPr>
          <w:rFonts w:asciiTheme="minorHAnsi" w:hAnsiTheme="minorHAnsi" w:cstheme="minorHAnsi" w:hint="cs"/>
          <w:cs/>
          <w:lang w:val="en-US"/>
        </w:rPr>
        <w:t>เกิด</w:t>
      </w:r>
      <w:r w:rsidRPr="00C435CE">
        <w:rPr>
          <w:rFonts w:asciiTheme="minorHAnsi" w:hAnsiTheme="minorHAnsi" w:cstheme="minorHAnsi" w:hint="cs"/>
          <w:cs/>
          <w:lang w:val="en-US"/>
        </w:rPr>
        <w:t>จากผลต่างปริมาณสินค้าในระบบสูงกว่าปริมาณที่มีอยู่จริงในสถานที่จัดเก็บ โดยแสดงเป็นค่าใช้จ่ายในการบริหารในงบ</w:t>
      </w:r>
      <w:r w:rsidR="00441CB0">
        <w:rPr>
          <w:rFonts w:asciiTheme="minorHAnsi" w:hAnsiTheme="minorHAnsi" w:cstheme="minorHAnsi" w:hint="cs"/>
          <w:cs/>
          <w:lang w:val="en-US"/>
        </w:rPr>
        <w:t>กำ</w:t>
      </w:r>
      <w:r w:rsidRPr="00C435CE">
        <w:rPr>
          <w:rFonts w:asciiTheme="minorHAnsi" w:hAnsiTheme="minorHAnsi" w:cstheme="minorHAnsi" w:hint="cs"/>
          <w:cs/>
          <w:lang w:val="en-US"/>
        </w:rPr>
        <w:t>ไรขาดทุนเบ็ดเสร็จเฉพาะกิจการสำหรับปีสิ้นสุด</w:t>
      </w:r>
      <w:r w:rsidR="00B821D7">
        <w:rPr>
          <w:rFonts w:asciiTheme="minorHAnsi" w:hAnsiTheme="minorHAnsi" w:cstheme="minorHAnsi" w:hint="cs"/>
          <w:cs/>
          <w:lang w:val="en-US"/>
        </w:rPr>
        <w:t xml:space="preserve">วันที่ </w:t>
      </w:r>
      <w:r w:rsidR="003E33EF">
        <w:rPr>
          <w:rFonts w:asciiTheme="minorHAnsi" w:hAnsiTheme="minorHAnsi" w:cstheme="minorHAnsi"/>
          <w:cs/>
          <w:lang w:val="en-US"/>
        </w:rPr>
        <w:br/>
      </w:r>
      <w:r w:rsidR="00B821D7">
        <w:rPr>
          <w:rFonts w:asciiTheme="minorHAnsi" w:hAnsiTheme="minorHAnsi" w:cstheme="minorHAnsi"/>
          <w:lang w:val="en-US"/>
        </w:rPr>
        <w:t xml:space="preserve">31 </w:t>
      </w:r>
      <w:r w:rsidR="00B821D7"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 w:rsidR="00B821D7">
        <w:rPr>
          <w:rFonts w:asciiTheme="minorHAnsi" w:hAnsiTheme="minorHAnsi" w:cstheme="minorHAnsi"/>
          <w:lang w:val="en-US"/>
        </w:rPr>
        <w:t>2567</w:t>
      </w:r>
      <w:r w:rsidR="00997EC9">
        <w:rPr>
          <w:rFonts w:asciiTheme="minorHAnsi" w:hAnsiTheme="minorHAnsi" w:cstheme="minorHAnsi"/>
          <w:lang w:val="en-US"/>
        </w:rPr>
        <w:t xml:space="preserve"> </w:t>
      </w:r>
      <w:r w:rsidR="006B7B69" w:rsidRPr="006B7B69">
        <w:rPr>
          <w:rFonts w:asciiTheme="minorHAnsi" w:hAnsiTheme="minorHAnsi"/>
          <w:cs/>
          <w:lang w:val="en-US"/>
        </w:rPr>
        <w:t>ณ วันที่</w:t>
      </w:r>
      <w:r w:rsidR="00BC2377">
        <w:rPr>
          <w:rFonts w:asciiTheme="minorHAnsi" w:hAnsiTheme="minorHAnsi" w:hint="cs"/>
          <w:cs/>
          <w:lang w:val="en-US"/>
        </w:rPr>
        <w:t>งบการเงินนี้ได้รับอนุมัติ</w:t>
      </w:r>
      <w:r w:rsidR="006B7B69" w:rsidRPr="006B7B69">
        <w:rPr>
          <w:rFonts w:asciiTheme="minorHAnsi" w:hAnsiTheme="minorHAnsi"/>
          <w:cs/>
          <w:lang w:val="en-US"/>
        </w:rPr>
        <w:t xml:space="preserve"> คณะกรรมการบ</w:t>
      </w:r>
      <w:r w:rsidR="004B2691">
        <w:rPr>
          <w:rFonts w:asciiTheme="minorHAnsi" w:hAnsiTheme="minorHAnsi" w:hint="cs"/>
          <w:cs/>
          <w:lang w:val="en-US"/>
        </w:rPr>
        <w:t>ริษัท</w:t>
      </w:r>
      <w:r w:rsidR="006B7B69" w:rsidRPr="006B7B69">
        <w:rPr>
          <w:rFonts w:asciiTheme="minorHAnsi" w:hAnsiTheme="minorHAnsi"/>
          <w:cs/>
          <w:lang w:val="en-US"/>
        </w:rPr>
        <w:t>มีมติอนุมัติการดำเนินการ</w:t>
      </w:r>
      <w:r w:rsidR="003E33EF">
        <w:rPr>
          <w:rFonts w:asciiTheme="minorHAnsi" w:hAnsiTheme="minorHAnsi" w:hint="cs"/>
          <w:cs/>
          <w:lang w:val="en-US"/>
        </w:rPr>
        <w:t>ในการ</w:t>
      </w:r>
      <w:r w:rsidR="006B7B69" w:rsidRPr="006B7B69">
        <w:rPr>
          <w:rFonts w:asciiTheme="minorHAnsi" w:hAnsiTheme="minorHAnsi"/>
          <w:cs/>
          <w:lang w:val="en-US"/>
        </w:rPr>
        <w:t>ตรวจสอบข้อเท็จจริงเชิงลึก</w:t>
      </w:r>
      <w:r w:rsidR="009316AF">
        <w:rPr>
          <w:rFonts w:asciiTheme="minorHAnsi" w:hAnsiTheme="minorHAnsi" w:hint="cs"/>
          <w:cs/>
          <w:lang w:val="en-US"/>
        </w:rPr>
        <w:t>โดยเร่งด่วน</w:t>
      </w:r>
      <w:r w:rsidR="006B7B69" w:rsidRPr="006B7B69">
        <w:rPr>
          <w:rFonts w:asciiTheme="minorHAnsi" w:hAnsiTheme="minorHAnsi"/>
          <w:cs/>
          <w:lang w:val="en-US"/>
        </w:rPr>
        <w:t>ในเรื่องดังกล่าว</w:t>
      </w:r>
      <w:r w:rsidR="009316AF">
        <w:rPr>
          <w:rFonts w:asciiTheme="minorHAnsi" w:hAnsiTheme="minorHAnsi" w:cstheme="minorHAnsi" w:hint="cs"/>
          <w:spacing w:val="-4"/>
          <w:cs/>
          <w:lang w:val="en-US"/>
        </w:rPr>
        <w:t>เพื่อปกป้องรักษาสิทธิประโยชน์ของ</w:t>
      </w:r>
      <w:r w:rsidR="002B56AB">
        <w:rPr>
          <w:rFonts w:asciiTheme="minorHAnsi" w:hAnsiTheme="minorHAnsi" w:cstheme="minorHAnsi" w:hint="cs"/>
          <w:spacing w:val="-4"/>
          <w:cs/>
          <w:lang w:val="en-US"/>
        </w:rPr>
        <w:t>กลุ่มบริษัทและบริษัท</w:t>
      </w:r>
    </w:p>
    <w:p w14:paraId="2571F524" w14:textId="5354D0CA" w:rsidR="00EF0DFA" w:rsidRPr="001F398E" w:rsidRDefault="00611294" w:rsidP="002F7E05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สินทรัพย์ทางการเงิน</w:t>
      </w:r>
    </w:p>
    <w:p w14:paraId="73342E6F" w14:textId="77777777" w:rsidR="00EF0DFA" w:rsidRPr="001F398E" w:rsidRDefault="00EF0DFA" w:rsidP="00EF0DFA">
      <w:pPr>
        <w:pStyle w:val="BodyText2"/>
        <w:ind w:left="540"/>
        <w:rPr>
          <w:rFonts w:asciiTheme="minorHAnsi" w:hAnsiTheme="minorHAnsi"/>
          <w:lang w:val="en-US"/>
        </w:rPr>
      </w:pPr>
    </w:p>
    <w:tbl>
      <w:tblPr>
        <w:tblW w:w="4824" w:type="pct"/>
        <w:tblInd w:w="450" w:type="dxa"/>
        <w:tblLook w:val="01E0" w:firstRow="1" w:lastRow="1" w:firstColumn="1" w:lastColumn="1" w:noHBand="0" w:noVBand="0"/>
      </w:tblPr>
      <w:tblGrid>
        <w:gridCol w:w="3182"/>
        <w:gridCol w:w="1273"/>
        <w:gridCol w:w="224"/>
        <w:gridCol w:w="1225"/>
        <w:gridCol w:w="224"/>
        <w:gridCol w:w="1250"/>
        <w:gridCol w:w="222"/>
        <w:gridCol w:w="1396"/>
        <w:gridCol w:w="258"/>
        <w:gridCol w:w="1497"/>
        <w:gridCol w:w="222"/>
        <w:gridCol w:w="1346"/>
        <w:gridCol w:w="222"/>
        <w:gridCol w:w="1478"/>
      </w:tblGrid>
      <w:tr w:rsidR="00EF0DFA" w:rsidRPr="001F398E" w14:paraId="32C52DEE" w14:textId="77777777">
        <w:trPr>
          <w:trHeight w:val="442"/>
        </w:trPr>
        <w:tc>
          <w:tcPr>
            <w:tcW w:w="1135" w:type="pct"/>
            <w:vAlign w:val="bottom"/>
          </w:tcPr>
          <w:p w14:paraId="3CAF369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28CF4635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0DFA" w:rsidRPr="001F398E" w14:paraId="1BA2D330" w14:textId="77777777">
        <w:trPr>
          <w:trHeight w:val="737"/>
        </w:trPr>
        <w:tc>
          <w:tcPr>
            <w:tcW w:w="1135" w:type="pct"/>
            <w:vAlign w:val="bottom"/>
          </w:tcPr>
          <w:p w14:paraId="517FD2A9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54" w:type="pct"/>
            <w:vAlign w:val="bottom"/>
            <w:hideMark/>
          </w:tcPr>
          <w:p w14:paraId="2FC17703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BFF6ADC" w14:textId="73445395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0DFA"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" w:type="pct"/>
            <w:vAlign w:val="bottom"/>
          </w:tcPr>
          <w:p w14:paraId="00B33951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  <w:hideMark/>
          </w:tcPr>
          <w:p w14:paraId="76AA7F29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80" w:type="pct"/>
            <w:vAlign w:val="bottom"/>
          </w:tcPr>
          <w:p w14:paraId="05DD4495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  <w:hideMark/>
          </w:tcPr>
          <w:p w14:paraId="149CAA60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79" w:type="pct"/>
            <w:vAlign w:val="bottom"/>
          </w:tcPr>
          <w:p w14:paraId="5940D8B9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  <w:hideMark/>
          </w:tcPr>
          <w:p w14:paraId="27C725B9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1DFEEEFE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2" w:type="pct"/>
            <w:vAlign w:val="bottom"/>
          </w:tcPr>
          <w:p w14:paraId="5823565F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5EB55B05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9" w:type="pct"/>
            <w:vAlign w:val="bottom"/>
          </w:tcPr>
          <w:p w14:paraId="6E71A6DB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91B09CF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9" w:type="pct"/>
            <w:vAlign w:val="bottom"/>
          </w:tcPr>
          <w:p w14:paraId="3D54138E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bottom"/>
          </w:tcPr>
          <w:p w14:paraId="5D7F01C1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C733AC7" w14:textId="092FE307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0DFA"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F0DFA" w:rsidRPr="001F398E" w14:paraId="71AF8B3D" w14:textId="77777777">
        <w:trPr>
          <w:trHeight w:val="352"/>
        </w:trPr>
        <w:tc>
          <w:tcPr>
            <w:tcW w:w="1135" w:type="pct"/>
            <w:vAlign w:val="bottom"/>
          </w:tcPr>
          <w:p w14:paraId="508CABAF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3FA32AD9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39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F0DFA" w:rsidRPr="001F398E" w14:paraId="673182B1" w14:textId="77777777">
        <w:trPr>
          <w:trHeight w:hRule="exact" w:val="383"/>
        </w:trPr>
        <w:tc>
          <w:tcPr>
            <w:tcW w:w="1135" w:type="pct"/>
            <w:vAlign w:val="bottom"/>
          </w:tcPr>
          <w:p w14:paraId="767D9D24" w14:textId="665C3E17" w:rsidR="00EF0DFA" w:rsidRPr="001F398E" w:rsidRDefault="00A301CB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54" w:type="pct"/>
            <w:vAlign w:val="bottom"/>
          </w:tcPr>
          <w:p w14:paraId="4C026331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2A4250C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3E2DF375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03E1AEE4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03FF1D13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D0B16E0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D797952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18303900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0D07724B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1B8710C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BD5D65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58CA08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5EF7E5A3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1D1A0CC6" w14:textId="77777777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716FB064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64CEE25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6FCE00B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4CFF4A65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8D5E8B8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14DC77D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5FEAEEE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52DD2F93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A76F1B3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0230498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A740746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4047C9E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6807487C" w14:textId="77777777">
        <w:trPr>
          <w:trHeight w:hRule="exact" w:val="758"/>
        </w:trPr>
        <w:tc>
          <w:tcPr>
            <w:tcW w:w="1135" w:type="pct"/>
            <w:vAlign w:val="bottom"/>
          </w:tcPr>
          <w:p w14:paraId="0B68B796" w14:textId="77777777" w:rsidR="00EF0DFA" w:rsidRPr="001F398E" w:rsidRDefault="00EF0DFA">
            <w:pPr>
              <w:rPr>
                <w:rFonts w:asciiTheme="majorBidi" w:hAnsiTheme="majorBidi"/>
                <w:sz w:val="28"/>
                <w:szCs w:val="28"/>
              </w:rPr>
            </w:pP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ราสารทุนที่วัดมูลค่าด้ว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</w:p>
          <w:p w14:paraId="4B57BD0C" w14:textId="73129024" w:rsidR="00EF0DFA" w:rsidRPr="001F398E" w:rsidRDefault="00B80C3D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  <w:r w:rsidR="00EF0DFA" w:rsidRPr="001F398E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EF0DFA" w:rsidRPr="001F398E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="00EF0DFA" w:rsidRPr="001F398E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="00EF0DFA" w:rsidRPr="001F398E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14:paraId="7FFC611A" w14:textId="6349D5CF" w:rsidR="00EF0DFA" w:rsidRPr="001F398E" w:rsidRDefault="00A301C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80" w:type="pct"/>
            <w:vAlign w:val="bottom"/>
          </w:tcPr>
          <w:p w14:paraId="10262A4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double" w:sz="4" w:space="0" w:color="auto"/>
            </w:tcBorders>
            <w:vAlign w:val="bottom"/>
          </w:tcPr>
          <w:p w14:paraId="23313EDD" w14:textId="59E3B951" w:rsidR="00EF0DFA" w:rsidRPr="001F398E" w:rsidRDefault="002B1BFD" w:rsidP="002B1BF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3455FE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double" w:sz="4" w:space="0" w:color="auto"/>
            </w:tcBorders>
            <w:vAlign w:val="bottom"/>
          </w:tcPr>
          <w:p w14:paraId="077DF76B" w14:textId="0F63848C" w:rsidR="00EF0DFA" w:rsidRPr="001F398E" w:rsidRDefault="002B1BF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06898211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vAlign w:val="bottom"/>
          </w:tcPr>
          <w:p w14:paraId="644F7082" w14:textId="0DF87700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1B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92" w:type="pct"/>
            <w:vAlign w:val="bottom"/>
          </w:tcPr>
          <w:p w14:paraId="569C1D1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3E15E556" w14:textId="168E8D6C" w:rsidR="00EF0DFA" w:rsidRPr="001F398E" w:rsidRDefault="00A301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71" w:right="-271" w:hanging="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79" w:type="pct"/>
            <w:vAlign w:val="bottom"/>
          </w:tcPr>
          <w:p w14:paraId="690BDB1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06E22E06" w14:textId="1A97A765" w:rsidR="00EF0DFA" w:rsidRPr="001F398E" w:rsidRDefault="002B1BF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2E0C5607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2A4D06B6" w14:textId="111ADA9D" w:rsidR="00EF0DFA" w:rsidRPr="001F398E" w:rsidRDefault="002B1BFD">
            <w:pPr>
              <w:pStyle w:val="acctfourfigures"/>
              <w:tabs>
                <w:tab w:val="clear" w:pos="765"/>
                <w:tab w:val="decimal" w:pos="270"/>
                <w:tab w:val="left" w:pos="964"/>
              </w:tabs>
              <w:spacing w:line="240" w:lineRule="atLeast"/>
              <w:ind w:right="2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DFA" w:rsidRPr="001F398E" w14:paraId="7B21A6F2" w14:textId="77777777">
        <w:trPr>
          <w:trHeight w:hRule="exact" w:val="399"/>
        </w:trPr>
        <w:tc>
          <w:tcPr>
            <w:tcW w:w="1135" w:type="pct"/>
            <w:vAlign w:val="bottom"/>
          </w:tcPr>
          <w:p w14:paraId="7A74AB1D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68D57137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5F654A95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4BEB1CC8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15BBF8A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673EE9E5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739FDE1D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718FC44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74928EBF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57B319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522B5A88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643CEEF7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bottom"/>
          </w:tcPr>
          <w:p w14:paraId="10A87896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A26D9D3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F7F4A7F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159B19E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28FFDF2E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29130408" w14:textId="77777777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550E9DCE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2CC8C679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2D72D33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291ECFB6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E1338F5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627CDF8D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6B99082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68DB8C06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997AEC0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B17DD28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D8C267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44AC8264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77741E64" w14:textId="77777777">
        <w:trPr>
          <w:trHeight w:hRule="exact" w:val="383"/>
        </w:trPr>
        <w:tc>
          <w:tcPr>
            <w:tcW w:w="1135" w:type="pct"/>
          </w:tcPr>
          <w:p w14:paraId="598E683E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454" w:type="pct"/>
            <w:vAlign w:val="bottom"/>
          </w:tcPr>
          <w:p w14:paraId="4741FB59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4954639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457D850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7B6529F7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7307F36C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3125878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1D8AC2A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3051A66B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476A2492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E09DCB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B66277C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9059E4E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779703A7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0A8CFEBE" w14:textId="77777777">
        <w:trPr>
          <w:trHeight w:hRule="exact" w:val="405"/>
        </w:trPr>
        <w:tc>
          <w:tcPr>
            <w:tcW w:w="1135" w:type="pct"/>
            <w:shd w:val="clear" w:color="auto" w:fill="auto"/>
            <w:vAlign w:val="bottom"/>
          </w:tcPr>
          <w:p w14:paraId="3CBEE4EE" w14:textId="77777777" w:rsidR="00EF0DFA" w:rsidRPr="001F398E" w:rsidRDefault="00EF0DFA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54" w:type="pct"/>
            <w:vAlign w:val="bottom"/>
          </w:tcPr>
          <w:p w14:paraId="02614905" w14:textId="33BCBC76" w:rsidR="00EF0DFA" w:rsidRPr="001F398E" w:rsidRDefault="00A301C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80" w:type="pct"/>
            <w:vAlign w:val="bottom"/>
          </w:tcPr>
          <w:p w14:paraId="693AEE06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14CA58A4" w14:textId="4E4168C4" w:rsidR="00EF0DFA" w:rsidRPr="001F398E" w:rsidRDefault="002B1BF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1B74AB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5FBB3995" w14:textId="14FB0EE6" w:rsidR="00EF0DFA" w:rsidRPr="001F398E" w:rsidRDefault="00D0248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2C9CEBD0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B0F4682" w14:textId="2A9BBA23" w:rsidR="00EF0DFA" w:rsidRPr="001F398E" w:rsidRDefault="00D0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5258"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pct"/>
            <w:vAlign w:val="bottom"/>
          </w:tcPr>
          <w:p w14:paraId="3410A8B1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7E24625E" w14:textId="13FF3464" w:rsidR="00EF0DFA" w:rsidRPr="001F398E" w:rsidRDefault="00D0248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54DEA8B5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CFB0BA1" w14:textId="1AA9C61A" w:rsidR="00EF0DFA" w:rsidRPr="001F398E" w:rsidRDefault="00A301C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024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 w:rsidR="00D024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79" w:type="pct"/>
            <w:vAlign w:val="bottom"/>
          </w:tcPr>
          <w:p w14:paraId="45FA2490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28597291" w14:textId="4F1EA653" w:rsidR="00EF0DFA" w:rsidRPr="001F398E" w:rsidRDefault="00A301C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02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024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5258"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F0DFA" w:rsidRPr="001F398E" w14:paraId="54B4960C" w14:textId="77777777" w:rsidTr="00E96FC5">
        <w:trPr>
          <w:trHeight w:hRule="exact" w:val="740"/>
        </w:trPr>
        <w:tc>
          <w:tcPr>
            <w:tcW w:w="1135" w:type="pct"/>
            <w:shd w:val="clear" w:color="auto" w:fill="auto"/>
            <w:vAlign w:val="bottom"/>
          </w:tcPr>
          <w:p w14:paraId="5E157F3C" w14:textId="77777777" w:rsidR="00EF0DFA" w:rsidRPr="001F398E" w:rsidRDefault="00EF0DFA">
            <w:pPr>
              <w:ind w:left="250" w:hanging="250"/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เบ็ดเสร็จอื่น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79BF142F" w14:textId="66F16106" w:rsidR="00EF0DFA" w:rsidRPr="001F398E" w:rsidRDefault="00A301C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80" w:type="pct"/>
            <w:vAlign w:val="bottom"/>
          </w:tcPr>
          <w:p w14:paraId="327644CA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9BAA4" w14:textId="49786501" w:rsidR="00EF0DFA" w:rsidRPr="001F398E" w:rsidRDefault="00D0248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7BA2DC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CDA5" w14:textId="666E3845" w:rsidR="00EF0DFA" w:rsidRPr="001F398E" w:rsidRDefault="00D0248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48CE0F4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E91FC" w14:textId="476DB76A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92" w:type="pct"/>
            <w:vAlign w:val="bottom"/>
          </w:tcPr>
          <w:p w14:paraId="7D5343D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E5F74E2" w14:textId="3D5AA2AA" w:rsidR="00EF0DFA" w:rsidRPr="001F398E" w:rsidRDefault="00D0248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F140F31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F97A5D7" w14:textId="5D0B6A95" w:rsidR="00EF0DFA" w:rsidRPr="001F398E" w:rsidRDefault="00D0248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7C1F72E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173483E5" w14:textId="21EBBEEE" w:rsidR="00EF0DFA" w:rsidRPr="001F398E" w:rsidRDefault="00D0248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DFA" w:rsidRPr="001F398E" w14:paraId="616033A3" w14:textId="77777777">
        <w:trPr>
          <w:trHeight w:val="338"/>
        </w:trPr>
        <w:tc>
          <w:tcPr>
            <w:tcW w:w="1135" w:type="pct"/>
            <w:vAlign w:val="bottom"/>
          </w:tcPr>
          <w:p w14:paraId="2EED2A7E" w14:textId="77777777" w:rsidR="00EF0DFA" w:rsidRPr="001F398E" w:rsidRDefault="00EF0D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FF56" w14:textId="4C752CDA" w:rsidR="00EF0DFA" w:rsidRPr="001F398E" w:rsidRDefault="00A301CB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80" w:type="pct"/>
            <w:vAlign w:val="bottom"/>
          </w:tcPr>
          <w:p w14:paraId="71E75EB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A19A1" w14:textId="13B2ECE9" w:rsidR="00EF0DFA" w:rsidRPr="00997EC9" w:rsidRDefault="00997EC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6E260C54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3E05C" w14:textId="1AF91AA0" w:rsidR="00EF0DFA" w:rsidRPr="001F398E" w:rsidRDefault="00D0248D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43B30E5A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A5FDF" w14:textId="42CA331B" w:rsidR="00EF0DFA" w:rsidRPr="001F398E" w:rsidRDefault="00D0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2" w:type="pct"/>
            <w:vAlign w:val="bottom"/>
          </w:tcPr>
          <w:p w14:paraId="257CCB4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001EB" w14:textId="44914438" w:rsidR="00EF0DFA" w:rsidRPr="001F398E" w:rsidRDefault="00D0248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2A67003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3DC30" w14:textId="647C0DA9" w:rsidR="00EF0DFA" w:rsidRPr="001F398E" w:rsidRDefault="00A301CB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02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02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9" w:type="pct"/>
            <w:vAlign w:val="bottom"/>
          </w:tcPr>
          <w:p w14:paraId="78C2E0A5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1785" w14:textId="51A6F1B3" w:rsidR="00EF0DFA" w:rsidRPr="001F398E" w:rsidRDefault="00A301CB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02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024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42A9EAC0" w14:textId="77777777" w:rsidR="00EF0DFA" w:rsidRPr="001F398E" w:rsidRDefault="00EF0DFA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p w14:paraId="78899DCE" w14:textId="77777777" w:rsidR="00EF0DFA" w:rsidRDefault="00EF0DFA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p w14:paraId="1857AD94" w14:textId="77777777" w:rsidR="00997EC9" w:rsidRDefault="00997EC9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p w14:paraId="11A8CC51" w14:textId="77777777" w:rsidR="00997EC9" w:rsidRPr="001F398E" w:rsidRDefault="00997EC9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tbl>
      <w:tblPr>
        <w:tblW w:w="4824" w:type="pct"/>
        <w:tblInd w:w="450" w:type="dxa"/>
        <w:tblLook w:val="01E0" w:firstRow="1" w:lastRow="1" w:firstColumn="1" w:lastColumn="1" w:noHBand="0" w:noVBand="0"/>
      </w:tblPr>
      <w:tblGrid>
        <w:gridCol w:w="3165"/>
        <w:gridCol w:w="1256"/>
        <w:gridCol w:w="222"/>
        <w:gridCol w:w="1306"/>
        <w:gridCol w:w="222"/>
        <w:gridCol w:w="1206"/>
        <w:gridCol w:w="222"/>
        <w:gridCol w:w="1478"/>
        <w:gridCol w:w="242"/>
        <w:gridCol w:w="1229"/>
        <w:gridCol w:w="236"/>
        <w:gridCol w:w="1551"/>
        <w:gridCol w:w="222"/>
        <w:gridCol w:w="1462"/>
      </w:tblGrid>
      <w:tr w:rsidR="00EF0DFA" w:rsidRPr="001F398E" w14:paraId="392F2F89" w14:textId="77777777">
        <w:trPr>
          <w:trHeight w:val="442"/>
        </w:trPr>
        <w:tc>
          <w:tcPr>
            <w:tcW w:w="1135" w:type="pct"/>
            <w:vAlign w:val="bottom"/>
          </w:tcPr>
          <w:p w14:paraId="0B9FAF3B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081217FE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0DFA" w:rsidRPr="001F398E" w14:paraId="4C5C12E1" w14:textId="77777777">
        <w:trPr>
          <w:trHeight w:val="737"/>
        </w:trPr>
        <w:tc>
          <w:tcPr>
            <w:tcW w:w="1135" w:type="pct"/>
            <w:vAlign w:val="bottom"/>
          </w:tcPr>
          <w:p w14:paraId="623F6073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54" w:type="pct"/>
            <w:vAlign w:val="bottom"/>
            <w:hideMark/>
          </w:tcPr>
          <w:p w14:paraId="34641922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F2502C4" w14:textId="37339A67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0DFA"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" w:type="pct"/>
            <w:vAlign w:val="bottom"/>
          </w:tcPr>
          <w:p w14:paraId="49E81C1A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  <w:hideMark/>
          </w:tcPr>
          <w:p w14:paraId="688AF7DF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80" w:type="pct"/>
            <w:vAlign w:val="bottom"/>
          </w:tcPr>
          <w:p w14:paraId="36540B77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  <w:hideMark/>
          </w:tcPr>
          <w:p w14:paraId="5148ABD2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79" w:type="pct"/>
            <w:vAlign w:val="bottom"/>
          </w:tcPr>
          <w:p w14:paraId="6BF47E17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  <w:hideMark/>
          </w:tcPr>
          <w:p w14:paraId="1D961A4A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227B4BF2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2" w:type="pct"/>
            <w:vAlign w:val="bottom"/>
          </w:tcPr>
          <w:p w14:paraId="6F1D4C31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" w:type="pct"/>
            <w:vAlign w:val="bottom"/>
          </w:tcPr>
          <w:p w14:paraId="5200E65E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" w:type="pct"/>
            <w:vAlign w:val="bottom"/>
          </w:tcPr>
          <w:p w14:paraId="079273A7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186B766F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9" w:type="pct"/>
            <w:vAlign w:val="bottom"/>
          </w:tcPr>
          <w:p w14:paraId="6DAB2C9B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bottom"/>
          </w:tcPr>
          <w:p w14:paraId="5ADB1D8F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309DC7B" w14:textId="409383ED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0DFA"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F0DFA" w:rsidRPr="001F398E" w14:paraId="269C472E" w14:textId="77777777">
        <w:trPr>
          <w:trHeight w:val="352"/>
        </w:trPr>
        <w:tc>
          <w:tcPr>
            <w:tcW w:w="1135" w:type="pct"/>
            <w:vAlign w:val="bottom"/>
          </w:tcPr>
          <w:p w14:paraId="034D246C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417AFF2D" w14:textId="77777777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39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F0DFA" w:rsidRPr="001F398E" w14:paraId="2BBB1E9F" w14:textId="77777777">
        <w:trPr>
          <w:trHeight w:hRule="exact" w:val="383"/>
        </w:trPr>
        <w:tc>
          <w:tcPr>
            <w:tcW w:w="1135" w:type="pct"/>
            <w:vAlign w:val="bottom"/>
          </w:tcPr>
          <w:p w14:paraId="5463746B" w14:textId="5233CC18" w:rsidR="00EF0DFA" w:rsidRPr="001F398E" w:rsidRDefault="00A301CB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54" w:type="pct"/>
            <w:vAlign w:val="bottom"/>
          </w:tcPr>
          <w:p w14:paraId="06761C5E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7C2B0069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18BBBA2D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74E217E7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20BBE4AB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3402F63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3066DCCE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75319DA1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4" w:type="pct"/>
            <w:vAlign w:val="bottom"/>
          </w:tcPr>
          <w:p w14:paraId="0B791EA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09AAFFC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095E27EC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C2E463F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1649E3F6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13126443" w14:textId="77777777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449293D3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463DEC3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09C6076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1A2D5E38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9844B88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3527B4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4E50D2B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4" w:type="pct"/>
            <w:vAlign w:val="bottom"/>
          </w:tcPr>
          <w:p w14:paraId="0DB1D5D0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7A6439AB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72053C4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DE70E18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34148A82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15540512" w14:textId="77777777">
        <w:trPr>
          <w:trHeight w:hRule="exact" w:val="758"/>
        </w:trPr>
        <w:tc>
          <w:tcPr>
            <w:tcW w:w="1135" w:type="pct"/>
            <w:vAlign w:val="bottom"/>
          </w:tcPr>
          <w:p w14:paraId="439D194F" w14:textId="77777777" w:rsidR="00EF0DFA" w:rsidRPr="001F398E" w:rsidRDefault="00EF0DFA">
            <w:pPr>
              <w:rPr>
                <w:rFonts w:asciiTheme="majorBidi" w:hAnsiTheme="majorBidi"/>
                <w:sz w:val="28"/>
                <w:szCs w:val="28"/>
              </w:rPr>
            </w:pP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ราสารทุนที่วัดมูลค่าด้ว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</w:p>
          <w:p w14:paraId="7CE0C3A9" w14:textId="290F03D5" w:rsidR="00EF0DFA" w:rsidRPr="001F398E" w:rsidRDefault="00B80C3D" w:rsidP="00CA03C4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  <w:r w:rsidR="00EF0DFA" w:rsidRPr="001F398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CA03C4" w:rsidRPr="001F398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EF0DFA" w:rsidRPr="001F398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EF0DFA" w:rsidRPr="001F398E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="00EF0DFA" w:rsidRPr="001F398E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="00EF0DFA" w:rsidRPr="001F398E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14:paraId="55BF3409" w14:textId="77777777" w:rsidR="00EF0DFA" w:rsidRPr="001F398E" w:rsidRDefault="00EF0DFA" w:rsidP="00F92B1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233C3109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double" w:sz="4" w:space="0" w:color="auto"/>
            </w:tcBorders>
            <w:vAlign w:val="bottom"/>
          </w:tcPr>
          <w:p w14:paraId="5731F219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2217C07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double" w:sz="4" w:space="0" w:color="auto"/>
            </w:tcBorders>
            <w:vAlign w:val="bottom"/>
          </w:tcPr>
          <w:p w14:paraId="499FF54E" w14:textId="7D4C7C83" w:rsidR="00EF0DFA" w:rsidRPr="001F398E" w:rsidRDefault="00EF0DF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9" w:type="pct"/>
            <w:vAlign w:val="bottom"/>
          </w:tcPr>
          <w:p w14:paraId="1892863C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vAlign w:val="bottom"/>
          </w:tcPr>
          <w:p w14:paraId="4834578E" w14:textId="08591D3A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5258"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pct"/>
            <w:vAlign w:val="bottom"/>
          </w:tcPr>
          <w:p w14:paraId="1B0FBF6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" w:type="pct"/>
            <w:tcBorders>
              <w:bottom w:val="double" w:sz="4" w:space="0" w:color="auto"/>
            </w:tcBorders>
            <w:vAlign w:val="bottom"/>
          </w:tcPr>
          <w:p w14:paraId="462F6E19" w14:textId="5CC4DBD4" w:rsidR="00EF0DFA" w:rsidRPr="001F398E" w:rsidRDefault="00A301C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90" w:type="pct"/>
          </w:tcPr>
          <w:p w14:paraId="249F8316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14:paraId="167499D8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left="-110" w:right="4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</w:tcPr>
          <w:p w14:paraId="123EA573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085DE62D" w14:textId="4E1B9C35" w:rsidR="00EF0DFA" w:rsidRPr="001F398E" w:rsidRDefault="00A301CB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</w:tr>
      <w:tr w:rsidR="00EF0DFA" w:rsidRPr="001F398E" w14:paraId="32108B37" w14:textId="77777777">
        <w:trPr>
          <w:trHeight w:hRule="exact" w:val="399"/>
        </w:trPr>
        <w:tc>
          <w:tcPr>
            <w:tcW w:w="1135" w:type="pct"/>
            <w:vAlign w:val="bottom"/>
          </w:tcPr>
          <w:p w14:paraId="53534A45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3D5524E4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067500EB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51B0F2CA" w14:textId="77777777" w:rsidR="00EF0DFA" w:rsidRPr="001F398E" w:rsidRDefault="00EF0D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0C5F0ACC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352DFEAA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408F8F55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E7A85F8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1D726FFC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A3ED7C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67EA020E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  <w:tab w:val="decimal" w:pos="12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175DB578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4" w:type="pct"/>
            <w:tcBorders>
              <w:top w:val="double" w:sz="4" w:space="0" w:color="auto"/>
            </w:tcBorders>
            <w:vAlign w:val="bottom"/>
          </w:tcPr>
          <w:p w14:paraId="01078308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83A737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156D7B59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421CAC1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3F6C1FE6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1D97DE59" w14:textId="77777777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3FB9983E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4E126581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32CCDDAE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7861318D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3B6EA27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B41C4CA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  <w:tab w:val="decimal" w:pos="12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0527656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4" w:type="pct"/>
            <w:vAlign w:val="bottom"/>
          </w:tcPr>
          <w:p w14:paraId="536B03F4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B837D0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0E6184FD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E379DE6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46B15F0A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143162BC" w14:textId="77777777">
        <w:trPr>
          <w:trHeight w:hRule="exact" w:val="383"/>
        </w:trPr>
        <w:tc>
          <w:tcPr>
            <w:tcW w:w="1135" w:type="pct"/>
          </w:tcPr>
          <w:p w14:paraId="6639BC65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454" w:type="pct"/>
            <w:vAlign w:val="bottom"/>
          </w:tcPr>
          <w:p w14:paraId="4FFD5425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4491E708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2C5904B6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6E1675AF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6EADA3EC" w14:textId="77777777" w:rsidR="00EF0DFA" w:rsidRPr="001F398E" w:rsidRDefault="00EF0DFA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6767D90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ABBB548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  <w:tab w:val="decimal" w:pos="12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6E267F4B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4" w:type="pct"/>
            <w:vAlign w:val="bottom"/>
          </w:tcPr>
          <w:p w14:paraId="55EE4EEA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32564BCA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33A643A0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C7D104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34E6C571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DFA" w:rsidRPr="001F398E" w14:paraId="67A300DC" w14:textId="77777777">
        <w:trPr>
          <w:trHeight w:hRule="exact" w:val="405"/>
        </w:trPr>
        <w:tc>
          <w:tcPr>
            <w:tcW w:w="1135" w:type="pct"/>
            <w:shd w:val="clear" w:color="auto" w:fill="auto"/>
            <w:vAlign w:val="bottom"/>
          </w:tcPr>
          <w:p w14:paraId="45A5823D" w14:textId="77777777" w:rsidR="00EF0DFA" w:rsidRPr="001F398E" w:rsidRDefault="00EF0DFA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54" w:type="pct"/>
            <w:vAlign w:val="bottom"/>
          </w:tcPr>
          <w:p w14:paraId="798243FC" w14:textId="2068F31A" w:rsidR="00EF0DFA" w:rsidRPr="001F398E" w:rsidRDefault="00A301C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80" w:type="pct"/>
            <w:vAlign w:val="bottom"/>
          </w:tcPr>
          <w:p w14:paraId="157714FC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146CB388" w14:textId="1BBAF30A" w:rsidR="00EF0DFA" w:rsidRPr="001F398E" w:rsidRDefault="00A301C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115258"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80" w:type="pct"/>
            <w:vAlign w:val="bottom"/>
          </w:tcPr>
          <w:p w14:paraId="293033C9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393F7585" w14:textId="7831E1E1" w:rsidR="00EF0DFA" w:rsidRPr="001F398E" w:rsidRDefault="00EF0DF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9" w:type="pct"/>
            <w:vAlign w:val="bottom"/>
          </w:tcPr>
          <w:p w14:paraId="528C3E71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694447B2" w14:textId="26960C55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115258"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pct"/>
            <w:vAlign w:val="bottom"/>
          </w:tcPr>
          <w:p w14:paraId="7B7F5EE9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" w:type="pct"/>
            <w:vAlign w:val="bottom"/>
          </w:tcPr>
          <w:p w14:paraId="60691C62" w14:textId="203C81AF" w:rsidR="00EF0DFA" w:rsidRPr="001F398E" w:rsidRDefault="00EF0DFA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3B72D2AA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3F088F49" w14:textId="7A696101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9" w:type="pct"/>
          </w:tcPr>
          <w:p w14:paraId="466DC0F4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7B903DE2" w14:textId="19C56BF4" w:rsidR="00EF0DFA" w:rsidRPr="001F398E" w:rsidRDefault="00A301C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EF0DFA" w:rsidRPr="001F398E" w14:paraId="76FC576C" w14:textId="77777777" w:rsidTr="00CA03C4">
        <w:trPr>
          <w:trHeight w:hRule="exact" w:val="722"/>
        </w:trPr>
        <w:tc>
          <w:tcPr>
            <w:tcW w:w="1135" w:type="pct"/>
            <w:shd w:val="clear" w:color="auto" w:fill="auto"/>
            <w:vAlign w:val="bottom"/>
          </w:tcPr>
          <w:p w14:paraId="7364D834" w14:textId="77777777" w:rsidR="00EF0DFA" w:rsidRPr="001F398E" w:rsidRDefault="00EF0DFA">
            <w:pPr>
              <w:ind w:left="250" w:hanging="250"/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เบ็ดเสร็จอื่น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7EC72C63" w14:textId="77777777" w:rsidR="00EF0DFA" w:rsidRPr="00F92B1C" w:rsidRDefault="00EF0DFA" w:rsidP="00F92B1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92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9FEC894" w14:textId="77777777" w:rsidR="00EF0DFA" w:rsidRPr="001F398E" w:rsidRDefault="00EF0DFA" w:rsidP="00F92B1C">
            <w:pPr>
              <w:pStyle w:val="acctfourfigures"/>
              <w:tabs>
                <w:tab w:val="clear" w:pos="765"/>
                <w:tab w:val="left" w:pos="720"/>
                <w:tab w:val="decimal" w:pos="78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19DEB" w14:textId="1DCCBF0A" w:rsidR="00EF0DFA" w:rsidRPr="001F398E" w:rsidRDefault="00A301C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1F43D81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83E88" w14:textId="438EEF1B" w:rsidR="00EF0DFA" w:rsidRPr="001F398E" w:rsidRDefault="00EF0DFA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15258"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5B39185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268F2" w14:textId="023506D0" w:rsidR="00EF0DFA" w:rsidRPr="001F398E" w:rsidRDefault="00EF0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01CB" w:rsidRPr="00A301CB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pct"/>
            <w:vAlign w:val="bottom"/>
          </w:tcPr>
          <w:p w14:paraId="1CE0C649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7623A519" w14:textId="77777777" w:rsidR="00EF0DFA" w:rsidRPr="001F398E" w:rsidRDefault="00EF0DFA" w:rsidP="00F92B1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81B454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1AEFEB49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4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</w:tcPr>
          <w:p w14:paraId="01221129" w14:textId="77777777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12F909DE" w14:textId="285B00B5" w:rsidR="00EF0DFA" w:rsidRPr="001F398E" w:rsidRDefault="00A301CB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  <w:r w:rsidR="00EF0DFA"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</w:tr>
      <w:tr w:rsidR="00EF0DFA" w:rsidRPr="001F398E" w14:paraId="115335ED" w14:textId="77777777">
        <w:trPr>
          <w:trHeight w:val="338"/>
        </w:trPr>
        <w:tc>
          <w:tcPr>
            <w:tcW w:w="1135" w:type="pct"/>
            <w:vAlign w:val="bottom"/>
          </w:tcPr>
          <w:p w14:paraId="49B2C468" w14:textId="77777777" w:rsidR="00EF0DFA" w:rsidRPr="001F398E" w:rsidRDefault="00EF0D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596E1" w14:textId="42775768" w:rsidR="00EF0DFA" w:rsidRPr="001F398E" w:rsidRDefault="00A301CB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695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80" w:type="pct"/>
            <w:vAlign w:val="bottom"/>
          </w:tcPr>
          <w:p w14:paraId="3F1A326B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D164C" w14:textId="1C1D1644" w:rsidR="00EF0DFA" w:rsidRPr="001F398E" w:rsidRDefault="00A301C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80" w:type="pct"/>
            <w:vAlign w:val="bottom"/>
          </w:tcPr>
          <w:p w14:paraId="701D633C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4D7EE" w14:textId="21EEF450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344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478C84ED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44C2A" w14:textId="3C2573D3" w:rsidR="00EF0DFA" w:rsidRPr="001F398E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92" w:type="pct"/>
            <w:vAlign w:val="bottom"/>
          </w:tcPr>
          <w:p w14:paraId="0F7ADFD2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938CD" w14:textId="412BED86" w:rsidR="00EF0DFA" w:rsidRPr="001F398E" w:rsidRDefault="00EF0D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B80C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4935158C" w14:textId="77777777" w:rsidR="00EF0DFA" w:rsidRPr="001F398E" w:rsidRDefault="00EF0D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8661E" w14:textId="4FB3D069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left="-110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B80C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796</w:t>
            </w:r>
            <w:r w:rsidR="00B80C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</w:tcPr>
          <w:p w14:paraId="4FC24099" w14:textId="77777777" w:rsidR="00EF0DFA" w:rsidRPr="001F398E" w:rsidRDefault="00EF0DF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6A351428" w14:textId="5549C619" w:rsidR="00EF0DFA" w:rsidRPr="001F398E" w:rsidRDefault="00A301CB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="00115258"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EF0DFA"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013</w:t>
            </w:r>
          </w:p>
        </w:tc>
      </w:tr>
    </w:tbl>
    <w:p w14:paraId="40486E15" w14:textId="77777777" w:rsidR="00EF0DFA" w:rsidRPr="001F398E" w:rsidRDefault="00EF0DFA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35B4032E" w14:textId="77777777" w:rsidR="00EF0DFA" w:rsidRPr="001F398E" w:rsidRDefault="00EF0DFA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55EAD699" w14:textId="77777777" w:rsidR="00EF0DFA" w:rsidRPr="001F398E" w:rsidRDefault="00EF0DFA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5E720957" w14:textId="77777777" w:rsidR="00EF0DFA" w:rsidRDefault="00EF0DFA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289B2BA2" w14:textId="77777777" w:rsidR="008B7406" w:rsidRPr="001F398E" w:rsidRDefault="008B7406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7EC1C0D" w14:textId="77777777" w:rsidR="00EF0DFA" w:rsidRPr="001F398E" w:rsidRDefault="00EF0DFA" w:rsidP="00D534F2">
      <w:pPr>
        <w:pStyle w:val="BodyText2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tbl>
      <w:tblPr>
        <w:tblW w:w="483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6"/>
        <w:gridCol w:w="1442"/>
        <w:gridCol w:w="270"/>
        <w:gridCol w:w="1348"/>
        <w:gridCol w:w="270"/>
        <w:gridCol w:w="1530"/>
        <w:gridCol w:w="270"/>
        <w:gridCol w:w="1351"/>
        <w:gridCol w:w="272"/>
        <w:gridCol w:w="1626"/>
        <w:gridCol w:w="267"/>
        <w:gridCol w:w="1707"/>
      </w:tblGrid>
      <w:tr w:rsidR="00B821D7" w:rsidRPr="001F398E" w14:paraId="0288ADA4" w14:textId="77777777" w:rsidTr="00EC1C48">
        <w:trPr>
          <w:trHeight w:val="446"/>
        </w:trPr>
        <w:tc>
          <w:tcPr>
            <w:tcW w:w="1313" w:type="pct"/>
            <w:vAlign w:val="bottom"/>
          </w:tcPr>
          <w:p w14:paraId="66A7F52D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687" w:type="pct"/>
            <w:gridSpan w:val="11"/>
            <w:vAlign w:val="bottom"/>
          </w:tcPr>
          <w:p w14:paraId="7FB29EF2" w14:textId="046F1860" w:rsidR="00B821D7" w:rsidRPr="00EC1C48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C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1C48" w:rsidRPr="001F398E" w14:paraId="1B51E637" w14:textId="77777777" w:rsidTr="00EC1C48">
        <w:trPr>
          <w:trHeight w:val="737"/>
        </w:trPr>
        <w:tc>
          <w:tcPr>
            <w:tcW w:w="1313" w:type="pct"/>
            <w:vAlign w:val="bottom"/>
          </w:tcPr>
          <w:p w14:paraId="022F45AA" w14:textId="77777777" w:rsidR="00B821D7" w:rsidRPr="001F398E" w:rsidRDefault="00B821D7" w:rsidP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514" w:type="pct"/>
            <w:vAlign w:val="bottom"/>
          </w:tcPr>
          <w:p w14:paraId="6DBB75E3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903DEE" w14:textId="4BA67243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6" w:type="pct"/>
            <w:vAlign w:val="bottom"/>
          </w:tcPr>
          <w:p w14:paraId="3AA4D5FD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0B2256C" w14:textId="4B7A444A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6" w:type="pct"/>
            <w:vAlign w:val="bottom"/>
          </w:tcPr>
          <w:p w14:paraId="2D528A42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528EE0A4" w14:textId="2C9A9D75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6" w:type="pct"/>
            <w:vAlign w:val="bottom"/>
          </w:tcPr>
          <w:p w14:paraId="4E4CC52D" w14:textId="77777777" w:rsidR="00B821D7" w:rsidRPr="001F398E" w:rsidRDefault="00B821D7" w:rsidP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42974B6C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723521C4" w14:textId="413557BC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7" w:type="pct"/>
            <w:vAlign w:val="bottom"/>
          </w:tcPr>
          <w:p w14:paraId="7B5D54E9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0574656A" w14:textId="3673978C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5" w:type="pct"/>
            <w:vAlign w:val="bottom"/>
          </w:tcPr>
          <w:p w14:paraId="5D633F1D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bottom"/>
          </w:tcPr>
          <w:p w14:paraId="0B899DF2" w14:textId="77777777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37930CC" w14:textId="397CF65A" w:rsidR="00B821D7" w:rsidRPr="001F398E" w:rsidRDefault="00B821D7" w:rsidP="00B821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C1C48" w:rsidRPr="001F398E" w14:paraId="5AA4D064" w14:textId="77777777" w:rsidTr="00EC1C48">
        <w:trPr>
          <w:trHeight w:hRule="exact" w:val="383"/>
        </w:trPr>
        <w:tc>
          <w:tcPr>
            <w:tcW w:w="1313" w:type="pct"/>
            <w:vAlign w:val="bottom"/>
          </w:tcPr>
          <w:p w14:paraId="12ABE63D" w14:textId="5AB52B8C" w:rsidR="00EC1C48" w:rsidRPr="001F398E" w:rsidRDefault="00EC1C4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7" w:type="pct"/>
            <w:gridSpan w:val="11"/>
            <w:vAlign w:val="bottom"/>
          </w:tcPr>
          <w:p w14:paraId="0F9823DF" w14:textId="34B6D0CC" w:rsidR="00EC1C48" w:rsidRPr="001F398E" w:rsidRDefault="00EC1C48" w:rsidP="00EC1C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39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C1C48" w:rsidRPr="001F398E" w14:paraId="09540D11" w14:textId="77777777" w:rsidTr="00EC1C48">
        <w:trPr>
          <w:trHeight w:hRule="exact" w:val="383"/>
        </w:trPr>
        <w:tc>
          <w:tcPr>
            <w:tcW w:w="1313" w:type="pct"/>
            <w:vAlign w:val="bottom"/>
          </w:tcPr>
          <w:p w14:paraId="73F91497" w14:textId="44BB2632" w:rsidR="00B821D7" w:rsidRPr="00A301CB" w:rsidRDefault="00B821D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514" w:type="pct"/>
            <w:vAlign w:val="bottom"/>
          </w:tcPr>
          <w:p w14:paraId="3597EC67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54F586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65BE1CE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DF28AA8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1CBE1B63" w14:textId="77777777" w:rsidR="00B821D7" w:rsidRPr="001F398E" w:rsidRDefault="00B821D7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42D5BF6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1B2DD2A6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7F6DB75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E16844C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60DE1A38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43A0C28A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21D7" w:rsidRPr="001F398E" w14:paraId="7F606E12" w14:textId="77777777" w:rsidTr="00EC1C48">
        <w:trPr>
          <w:trHeight w:hRule="exact" w:val="383"/>
        </w:trPr>
        <w:tc>
          <w:tcPr>
            <w:tcW w:w="1923" w:type="pct"/>
            <w:gridSpan w:val="3"/>
            <w:vAlign w:val="bottom"/>
          </w:tcPr>
          <w:p w14:paraId="7FDB76DF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มุนเวียน</w:t>
            </w:r>
          </w:p>
        </w:tc>
        <w:tc>
          <w:tcPr>
            <w:tcW w:w="480" w:type="pct"/>
            <w:vAlign w:val="bottom"/>
          </w:tcPr>
          <w:p w14:paraId="216C5475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3F0C154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56358F87" w14:textId="77777777" w:rsidR="00B821D7" w:rsidRPr="001F398E" w:rsidRDefault="00B821D7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FD009FA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4B1BB727" w14:textId="77777777" w:rsidR="00B821D7" w:rsidRPr="001F398E" w:rsidRDefault="00B821D7">
            <w:pPr>
              <w:pStyle w:val="acctfourfigures"/>
              <w:tabs>
                <w:tab w:val="clear" w:pos="765"/>
                <w:tab w:val="decimal" w:pos="270"/>
                <w:tab w:val="decimal" w:pos="12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14E2C43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7F88961C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35F3ADC1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05D8912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C48" w:rsidRPr="001F398E" w14:paraId="009152CD" w14:textId="77777777" w:rsidTr="00EC1C48">
        <w:trPr>
          <w:trHeight w:hRule="exact" w:val="383"/>
        </w:trPr>
        <w:tc>
          <w:tcPr>
            <w:tcW w:w="1313" w:type="pct"/>
          </w:tcPr>
          <w:p w14:paraId="316BB661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14" w:type="pct"/>
            <w:vAlign w:val="bottom"/>
          </w:tcPr>
          <w:p w14:paraId="0C407B3D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20C47807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0" w:type="pct"/>
            <w:vAlign w:val="bottom"/>
          </w:tcPr>
          <w:p w14:paraId="2C3D661B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A82F12D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1C6B1D3F" w14:textId="77777777" w:rsidR="00B821D7" w:rsidRPr="001F398E" w:rsidRDefault="00B821D7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44DC1D1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46115727" w14:textId="77777777" w:rsidR="00B821D7" w:rsidRPr="001F398E" w:rsidRDefault="00B821D7">
            <w:pPr>
              <w:pStyle w:val="acctfourfigures"/>
              <w:tabs>
                <w:tab w:val="clear" w:pos="765"/>
                <w:tab w:val="decimal" w:pos="270"/>
                <w:tab w:val="decimal" w:pos="12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49400C" w14:textId="77777777" w:rsidR="00B821D7" w:rsidRPr="001F398E" w:rsidRDefault="00B821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BD91990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72B6707E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5C06810A" w14:textId="77777777" w:rsidR="00B821D7" w:rsidRPr="001F398E" w:rsidRDefault="00B821D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C48" w:rsidRPr="001F398E" w14:paraId="05EF6515" w14:textId="77777777" w:rsidTr="00EC1C48">
        <w:trPr>
          <w:trHeight w:hRule="exact" w:val="405"/>
        </w:trPr>
        <w:tc>
          <w:tcPr>
            <w:tcW w:w="1313" w:type="pct"/>
            <w:shd w:val="clear" w:color="auto" w:fill="auto"/>
            <w:vAlign w:val="bottom"/>
          </w:tcPr>
          <w:p w14:paraId="622220BE" w14:textId="77777777" w:rsidR="00B821D7" w:rsidRPr="001F398E" w:rsidRDefault="00B821D7" w:rsidP="00F92B1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14" w:type="pct"/>
            <w:vAlign w:val="bottom"/>
          </w:tcPr>
          <w:p w14:paraId="524F018C" w14:textId="21599235" w:rsidR="00B821D7" w:rsidRPr="001F398E" w:rsidRDefault="00B821D7" w:rsidP="00EC1C4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3BFB4C13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2A2442D" w14:textId="1C394E27" w:rsidR="00B821D7" w:rsidRPr="001F398E" w:rsidRDefault="00B821D7" w:rsidP="00A7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61E52EF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24605379" w14:textId="79929D7A" w:rsidR="00B821D7" w:rsidRPr="001F398E" w:rsidRDefault="00B821D7" w:rsidP="00F92B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6" w:type="pct"/>
            <w:vAlign w:val="bottom"/>
          </w:tcPr>
          <w:p w14:paraId="1E6F08B9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24AE6ACA" w14:textId="0D88ECEE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vAlign w:val="bottom"/>
          </w:tcPr>
          <w:p w14:paraId="52438918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2F72086D" w14:textId="6474F5A7" w:rsidR="00B821D7" w:rsidRPr="001F398E" w:rsidRDefault="00B821D7" w:rsidP="00EC1C48">
            <w:pPr>
              <w:pStyle w:val="acctfourfigures"/>
              <w:tabs>
                <w:tab w:val="clear" w:pos="765"/>
                <w:tab w:val="decimal" w:pos="270"/>
                <w:tab w:val="left" w:pos="128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95" w:type="pct"/>
          </w:tcPr>
          <w:p w14:paraId="44B9F86B" w14:textId="77777777" w:rsidR="00B821D7" w:rsidRPr="001F398E" w:rsidRDefault="00B821D7" w:rsidP="00F92B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2D7BEAE7" w14:textId="6AE06DE2" w:rsidR="00B821D7" w:rsidRPr="001F398E" w:rsidRDefault="00B821D7" w:rsidP="00F92B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EC1C48" w:rsidRPr="001F398E" w14:paraId="603C9C88" w14:textId="77777777" w:rsidTr="00081210">
        <w:trPr>
          <w:trHeight w:hRule="exact" w:val="403"/>
        </w:trPr>
        <w:tc>
          <w:tcPr>
            <w:tcW w:w="1313" w:type="pct"/>
            <w:shd w:val="clear" w:color="auto" w:fill="auto"/>
            <w:vAlign w:val="bottom"/>
          </w:tcPr>
          <w:p w14:paraId="4C057CD8" w14:textId="77777777" w:rsidR="00B821D7" w:rsidRPr="001F398E" w:rsidRDefault="00B821D7" w:rsidP="00F92B1C">
            <w:pPr>
              <w:ind w:left="250" w:hanging="250"/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09933660" w14:textId="6374C6BB" w:rsidR="00B821D7" w:rsidRPr="001F398E" w:rsidRDefault="00B821D7" w:rsidP="00EC1C4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96" w:type="pct"/>
            <w:vAlign w:val="bottom"/>
          </w:tcPr>
          <w:p w14:paraId="6F99B46C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B923C" w14:textId="5BD17B6B" w:rsidR="00B821D7" w:rsidRPr="001F398E" w:rsidRDefault="00B821D7" w:rsidP="00A7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2F160381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14181" w14:textId="11C14DAE" w:rsidR="00B821D7" w:rsidRPr="001F398E" w:rsidRDefault="00B821D7" w:rsidP="00F92B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318AE34E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F017A" w14:textId="58F6543B" w:rsidR="00B821D7" w:rsidRPr="001F398E" w:rsidRDefault="00B821D7" w:rsidP="0068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bottom"/>
          </w:tcPr>
          <w:p w14:paraId="64286C80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73E0BCE9" w14:textId="00D5F44F" w:rsidR="00B821D7" w:rsidRPr="001F398E" w:rsidRDefault="00B821D7" w:rsidP="00F92B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3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0FBC234B" w14:textId="77777777" w:rsidR="00B821D7" w:rsidRPr="001F398E" w:rsidRDefault="00B821D7" w:rsidP="00F92B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3FA2B668" w14:textId="6244534C" w:rsidR="00B821D7" w:rsidRPr="001F398E" w:rsidRDefault="00B821D7" w:rsidP="00F92B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1C48" w:rsidRPr="001F398E" w14:paraId="51D4AFD7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104DE4B3" w14:textId="77777777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B71F5" w14:textId="5DF3E5DA" w:rsidR="00B821D7" w:rsidRPr="001F398E" w:rsidRDefault="00B821D7" w:rsidP="00EC1C4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96" w:type="pct"/>
            <w:vAlign w:val="bottom"/>
          </w:tcPr>
          <w:p w14:paraId="445F900E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650F0" w14:textId="0E78B1C8" w:rsidR="00B821D7" w:rsidRPr="00F92B1C" w:rsidRDefault="00B821D7" w:rsidP="00A7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92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5FBD796" w14:textId="77777777" w:rsidR="00B821D7" w:rsidRPr="00F92B1C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  <w:tab w:val="decimal" w:pos="82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A6B83" w14:textId="0AD8B98C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96" w:type="pct"/>
            <w:vAlign w:val="bottom"/>
          </w:tcPr>
          <w:p w14:paraId="0E4B4826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B9F2F" w14:textId="29A6A8F8" w:rsidR="00B821D7" w:rsidRPr="001F398E" w:rsidRDefault="00686364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B821D7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B821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21D7"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7" w:type="pct"/>
            <w:vAlign w:val="bottom"/>
          </w:tcPr>
          <w:p w14:paraId="33B6D5EC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A198F" w14:textId="78A5EAD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1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5" w:type="pct"/>
          </w:tcPr>
          <w:p w14:paraId="21536781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B69090" w14:textId="7DDCE60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EC1C48" w:rsidRPr="001F398E" w14:paraId="61C4B0D3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676AA88A" w14:textId="77777777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double" w:sz="4" w:space="0" w:color="auto"/>
            </w:tcBorders>
            <w:vAlign w:val="bottom"/>
          </w:tcPr>
          <w:p w14:paraId="01D0A362" w14:textId="77777777" w:rsidR="00B821D7" w:rsidRPr="001F398E" w:rsidRDefault="00B821D7" w:rsidP="00F92B1C">
            <w:pPr>
              <w:pStyle w:val="acctfourfigures"/>
              <w:spacing w:line="240" w:lineRule="atLeast"/>
              <w:ind w:left="-11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3C1893A2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vAlign w:val="bottom"/>
          </w:tcPr>
          <w:p w14:paraId="15E48E11" w14:textId="77777777" w:rsidR="00B821D7" w:rsidRPr="001F398E" w:rsidRDefault="00B821D7" w:rsidP="00F92B1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7C2ACEFB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vAlign w:val="bottom"/>
          </w:tcPr>
          <w:p w14:paraId="115364DA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4750C7CD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vAlign w:val="bottom"/>
          </w:tcPr>
          <w:p w14:paraId="010DDDB1" w14:textId="77777777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BFE7717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14:paraId="058E9E0C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B51D4C0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1D5BB1E7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1C48" w:rsidRPr="001F398E" w14:paraId="197E4A20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51C07A8C" w14:textId="46A4DDCF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514" w:type="pct"/>
            <w:vAlign w:val="bottom"/>
          </w:tcPr>
          <w:p w14:paraId="602A3C47" w14:textId="77777777" w:rsidR="00B821D7" w:rsidRPr="001F398E" w:rsidRDefault="00B821D7" w:rsidP="00F92B1C">
            <w:pPr>
              <w:pStyle w:val="acctfourfigures"/>
              <w:spacing w:line="240" w:lineRule="atLeast"/>
              <w:ind w:left="-11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4F574D74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34336ED" w14:textId="77777777" w:rsidR="00B821D7" w:rsidRPr="001F398E" w:rsidRDefault="00B821D7" w:rsidP="00F92B1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249F0F7F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vAlign w:val="bottom"/>
          </w:tcPr>
          <w:p w14:paraId="0522361C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0C8281C7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05B96C37" w14:textId="77777777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357920F2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vAlign w:val="bottom"/>
          </w:tcPr>
          <w:p w14:paraId="59B53506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17C01697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3F2F6D3B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1C48" w:rsidRPr="001F398E" w14:paraId="6829730C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1CEE715D" w14:textId="77777777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514" w:type="pct"/>
            <w:vAlign w:val="bottom"/>
          </w:tcPr>
          <w:p w14:paraId="027FB80F" w14:textId="77777777" w:rsidR="00B821D7" w:rsidRPr="001F398E" w:rsidRDefault="00B821D7" w:rsidP="00F92B1C">
            <w:pPr>
              <w:pStyle w:val="acctfourfigures"/>
              <w:spacing w:line="240" w:lineRule="atLeast"/>
              <w:ind w:left="-11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78C4BE8F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ECF6D1D" w14:textId="77777777" w:rsidR="00B821D7" w:rsidRPr="001F398E" w:rsidRDefault="00B821D7" w:rsidP="00F92B1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6699B0FF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vAlign w:val="bottom"/>
          </w:tcPr>
          <w:p w14:paraId="31282112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6B8981BC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1542ED1B" w14:textId="77777777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38ED630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vAlign w:val="bottom"/>
          </w:tcPr>
          <w:p w14:paraId="14C2B75A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0D00B2F8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EDE7B34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1C48" w:rsidRPr="001F398E" w14:paraId="69801758" w14:textId="77777777" w:rsidTr="00EC1C48">
        <w:trPr>
          <w:trHeight w:val="338"/>
        </w:trPr>
        <w:tc>
          <w:tcPr>
            <w:tcW w:w="1313" w:type="pct"/>
          </w:tcPr>
          <w:p w14:paraId="192F88A0" w14:textId="77777777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514" w:type="pct"/>
            <w:vAlign w:val="bottom"/>
          </w:tcPr>
          <w:p w14:paraId="4F991FDE" w14:textId="77777777" w:rsidR="00B821D7" w:rsidRPr="001F398E" w:rsidRDefault="00B821D7" w:rsidP="00F92B1C">
            <w:pPr>
              <w:pStyle w:val="acctfourfigures"/>
              <w:spacing w:line="240" w:lineRule="atLeast"/>
              <w:ind w:left="-11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406854E6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D8DDFCE" w14:textId="77777777" w:rsidR="00B821D7" w:rsidRPr="001F398E" w:rsidRDefault="00B821D7" w:rsidP="00F92B1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46CFE363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vAlign w:val="bottom"/>
          </w:tcPr>
          <w:p w14:paraId="3053290E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015ABAA2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10B68357" w14:textId="77777777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D953B5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vAlign w:val="bottom"/>
          </w:tcPr>
          <w:p w14:paraId="5027A526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1BF77E12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00AC3529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1C48" w:rsidRPr="001F398E" w14:paraId="4828CEF4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720C86AC" w14:textId="77777777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14" w:type="pct"/>
            <w:vAlign w:val="bottom"/>
          </w:tcPr>
          <w:p w14:paraId="65977BE1" w14:textId="06C90908" w:rsidR="00B821D7" w:rsidRPr="001F398E" w:rsidRDefault="00B821D7" w:rsidP="00EC1C4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96" w:type="pct"/>
            <w:vAlign w:val="bottom"/>
          </w:tcPr>
          <w:p w14:paraId="7F784944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49FB070" w14:textId="76DA33FC" w:rsidR="00B821D7" w:rsidRPr="001F398E" w:rsidRDefault="00B821D7" w:rsidP="00EC1C48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471" w:right="-377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96" w:type="pct"/>
            <w:vAlign w:val="bottom"/>
          </w:tcPr>
          <w:p w14:paraId="3D40808B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vAlign w:val="bottom"/>
          </w:tcPr>
          <w:p w14:paraId="6E9035C0" w14:textId="7A4667C6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" w:type="pct"/>
            <w:vAlign w:val="bottom"/>
          </w:tcPr>
          <w:p w14:paraId="2D6AFE1D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7CA35FA5" w14:textId="22EAEAFF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7" w:type="pct"/>
            <w:vAlign w:val="bottom"/>
          </w:tcPr>
          <w:p w14:paraId="2299373A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vAlign w:val="bottom"/>
          </w:tcPr>
          <w:p w14:paraId="57E29574" w14:textId="2764EB22" w:rsidR="00B821D7" w:rsidRPr="001F398E" w:rsidRDefault="00B821D7" w:rsidP="00EC1C4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A8C6692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747CA4D" w14:textId="24AEC6B2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C1C48" w:rsidRPr="001F398E" w14:paraId="31E52BE4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60983E74" w14:textId="427CFBDF" w:rsidR="00B821D7" w:rsidRPr="001F398E" w:rsidRDefault="00B821D7" w:rsidP="00F92B1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4BA0E3D9" w14:textId="7E6EFEEB" w:rsidR="00B821D7" w:rsidRPr="00A73FA6" w:rsidRDefault="00B821D7" w:rsidP="00A71B1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651D166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BDB2087" w14:textId="5E7FFF23" w:rsidR="00B821D7" w:rsidRPr="001F398E" w:rsidRDefault="00B821D7" w:rsidP="00EC1C48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471" w:right="-377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  <w:r w:rsidRPr="001F39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96" w:type="pct"/>
            <w:vAlign w:val="bottom"/>
          </w:tcPr>
          <w:p w14:paraId="607BB93A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057DCC47" w14:textId="798693B4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" w:type="pct"/>
            <w:vAlign w:val="bottom"/>
          </w:tcPr>
          <w:p w14:paraId="461269FA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4B787FC6" w14:textId="000278E3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vAlign w:val="bottom"/>
          </w:tcPr>
          <w:p w14:paraId="68CAB49B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1574EF7D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3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95" w:type="pct"/>
          </w:tcPr>
          <w:p w14:paraId="421446D5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EEE2A9B" w14:textId="14181BFA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</w:tr>
      <w:tr w:rsidR="00EC1C48" w:rsidRPr="001F398E" w14:paraId="6B7DA50F" w14:textId="77777777" w:rsidTr="00EC1C48">
        <w:trPr>
          <w:trHeight w:val="338"/>
        </w:trPr>
        <w:tc>
          <w:tcPr>
            <w:tcW w:w="1313" w:type="pct"/>
            <w:vAlign w:val="bottom"/>
          </w:tcPr>
          <w:p w14:paraId="3FD18A6B" w14:textId="77777777" w:rsidR="00B821D7" w:rsidRPr="001F398E" w:rsidRDefault="00B821D7" w:rsidP="00F92B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7F460" w14:textId="59D538B5" w:rsidR="00B821D7" w:rsidRPr="001F398E" w:rsidRDefault="00B821D7" w:rsidP="00EC1C4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96" w:type="pct"/>
            <w:vAlign w:val="bottom"/>
          </w:tcPr>
          <w:p w14:paraId="0026E7FC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E719B" w14:textId="37BA4207" w:rsidR="00B821D7" w:rsidRPr="001F398E" w:rsidRDefault="00B821D7" w:rsidP="00EC1C48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471" w:right="-377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75D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96" w:type="pct"/>
            <w:vAlign w:val="bottom"/>
          </w:tcPr>
          <w:p w14:paraId="2C7936F4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E093B" w14:textId="64DED0A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6" w:type="pct"/>
            <w:vAlign w:val="bottom"/>
          </w:tcPr>
          <w:p w14:paraId="03F4E711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1275A" w14:textId="7ED261EC" w:rsidR="00B821D7" w:rsidRPr="001F398E" w:rsidRDefault="00B821D7" w:rsidP="00F92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043</w:t>
            </w:r>
          </w:p>
        </w:tc>
        <w:tc>
          <w:tcPr>
            <w:tcW w:w="97" w:type="pct"/>
            <w:vAlign w:val="bottom"/>
          </w:tcPr>
          <w:p w14:paraId="755FA007" w14:textId="77777777" w:rsidR="00B821D7" w:rsidRPr="001F398E" w:rsidRDefault="00B821D7" w:rsidP="00F92B1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2DC0" w14:textId="7E4FC718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796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60ADF7D" w14:textId="77777777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C95DB" w14:textId="74105290" w:rsidR="00B821D7" w:rsidRPr="001F398E" w:rsidRDefault="00B821D7" w:rsidP="00F92B1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64B340D5" w14:textId="131B14B7" w:rsidR="00EF0DFA" w:rsidRPr="001F398E" w:rsidRDefault="00EF0DFA" w:rsidP="00D5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08"/>
        </w:tabs>
        <w:rPr>
          <w:sz w:val="28"/>
          <w:szCs w:val="28"/>
        </w:rPr>
      </w:pPr>
    </w:p>
    <w:tbl>
      <w:tblPr>
        <w:tblW w:w="4936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51"/>
        <w:gridCol w:w="698"/>
        <w:gridCol w:w="181"/>
        <w:gridCol w:w="628"/>
        <w:gridCol w:w="181"/>
        <w:gridCol w:w="944"/>
        <w:gridCol w:w="209"/>
        <w:gridCol w:w="932"/>
        <w:gridCol w:w="181"/>
        <w:gridCol w:w="872"/>
        <w:gridCol w:w="178"/>
        <w:gridCol w:w="886"/>
        <w:gridCol w:w="181"/>
        <w:gridCol w:w="818"/>
        <w:gridCol w:w="181"/>
        <w:gridCol w:w="789"/>
        <w:gridCol w:w="181"/>
        <w:gridCol w:w="886"/>
        <w:gridCol w:w="181"/>
        <w:gridCol w:w="866"/>
      </w:tblGrid>
      <w:tr w:rsidR="00EF0DFA" w:rsidRPr="001F398E" w14:paraId="7564ACF9" w14:textId="77777777" w:rsidTr="006823C8">
        <w:trPr>
          <w:cantSplit/>
          <w:trHeight w:val="272"/>
          <w:tblHeader/>
        </w:trPr>
        <w:tc>
          <w:tcPr>
            <w:tcW w:w="878" w:type="pct"/>
            <w:shd w:val="clear" w:color="auto" w:fill="auto"/>
          </w:tcPr>
          <w:p w14:paraId="3C997BA6" w14:textId="77777777" w:rsidR="00EF0DFA" w:rsidRPr="001F398E" w:rsidRDefault="00EF0DFA" w:rsidP="00EF0DF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645" w:type="pct"/>
          </w:tcPr>
          <w:p w14:paraId="672951EA" w14:textId="77777777" w:rsidR="00EF0DFA" w:rsidRPr="001F398E" w:rsidRDefault="00EF0DFA" w:rsidP="00EF0D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25" w:type="pct"/>
            <w:gridSpan w:val="3"/>
            <w:shd w:val="clear" w:color="auto" w:fill="auto"/>
          </w:tcPr>
          <w:p w14:paraId="37386A35" w14:textId="77777777" w:rsidR="00EF0DFA" w:rsidRPr="001F398E" w:rsidRDefault="00EF0DFA" w:rsidP="00EF0D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</w:tcPr>
          <w:p w14:paraId="0A4F31D3" w14:textId="77777777" w:rsidR="00EF0DFA" w:rsidRPr="001F398E" w:rsidRDefault="00EF0DFA" w:rsidP="00EF0D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65" w:type="pct"/>
            <w:gridSpan w:val="7"/>
          </w:tcPr>
          <w:p w14:paraId="1B371278" w14:textId="5298A5B9" w:rsidR="00EF0DFA" w:rsidRPr="001F398E" w:rsidRDefault="00EF0DFA" w:rsidP="00EF0D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63" w:type="pct"/>
            <w:shd w:val="clear" w:color="auto" w:fill="auto"/>
          </w:tcPr>
          <w:p w14:paraId="2ACC3C85" w14:textId="77777777" w:rsidR="00EF0DFA" w:rsidRPr="001F398E" w:rsidRDefault="00EF0DFA" w:rsidP="00EF0D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60" w:type="pct"/>
            <w:gridSpan w:val="7"/>
            <w:shd w:val="clear" w:color="auto" w:fill="auto"/>
          </w:tcPr>
          <w:p w14:paraId="783A7342" w14:textId="451A7DC1" w:rsidR="00EF0DFA" w:rsidRPr="001F398E" w:rsidRDefault="00EF0DFA" w:rsidP="00EF0DFA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B6DF4" w:rsidRPr="001F398E" w14:paraId="6DEACC3B" w14:textId="77777777" w:rsidTr="003C3B2F">
        <w:trPr>
          <w:cantSplit/>
          <w:trHeight w:val="272"/>
          <w:tblHeader/>
        </w:trPr>
        <w:tc>
          <w:tcPr>
            <w:tcW w:w="878" w:type="pct"/>
            <w:shd w:val="clear" w:color="auto" w:fill="auto"/>
          </w:tcPr>
          <w:p w14:paraId="74A27A96" w14:textId="77777777" w:rsidR="006B6DF4" w:rsidRPr="001F398E" w:rsidRDefault="006B6DF4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645" w:type="pct"/>
          </w:tcPr>
          <w:p w14:paraId="1845B339" w14:textId="77777777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25" w:type="pct"/>
            <w:gridSpan w:val="3"/>
            <w:shd w:val="clear" w:color="auto" w:fill="auto"/>
          </w:tcPr>
          <w:p w14:paraId="44F94662" w14:textId="77777777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63" w:type="pct"/>
          </w:tcPr>
          <w:p w14:paraId="2A0DEBAE" w14:textId="77777777" w:rsidR="006B6DF4" w:rsidRPr="001F398E" w:rsidRDefault="006B6D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7" w:type="pct"/>
            <w:gridSpan w:val="3"/>
          </w:tcPr>
          <w:p w14:paraId="73173006" w14:textId="65EEA453" w:rsidR="006B6DF4" w:rsidRPr="001F398E" w:rsidRDefault="006B6DF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</w:tcPr>
          <w:p w14:paraId="5B9A50C3" w14:textId="77777777" w:rsidR="006B6DF4" w:rsidRPr="001F398E" w:rsidRDefault="006B6D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" w:type="pct"/>
            <w:gridSpan w:val="3"/>
            <w:shd w:val="clear" w:color="auto" w:fill="auto"/>
          </w:tcPr>
          <w:p w14:paraId="4A1928F9" w14:textId="77777777" w:rsidR="006B6DF4" w:rsidRPr="001F398E" w:rsidRDefault="006B6D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4245B405" w14:textId="77777777" w:rsidR="006B6DF4" w:rsidRPr="001F398E" w:rsidRDefault="006B6D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0717FC4F" w14:textId="77777777" w:rsidR="006B6DF4" w:rsidRPr="001F398E" w:rsidRDefault="006B6D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pct"/>
          </w:tcPr>
          <w:p w14:paraId="3E372A08" w14:textId="77777777" w:rsidR="006B6DF4" w:rsidRPr="001F398E" w:rsidRDefault="006B6D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674" w:type="pct"/>
            <w:gridSpan w:val="3"/>
          </w:tcPr>
          <w:p w14:paraId="65544BBF" w14:textId="77777777" w:rsidR="006B6DF4" w:rsidRPr="001F398E" w:rsidRDefault="006B6D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</w:p>
        </w:tc>
      </w:tr>
      <w:tr w:rsidR="006B6DF4" w:rsidRPr="001F398E" w14:paraId="6FB0A411" w14:textId="77777777" w:rsidTr="003C3B2F">
        <w:trPr>
          <w:cantSplit/>
          <w:trHeight w:val="272"/>
          <w:tblHeader/>
        </w:trPr>
        <w:tc>
          <w:tcPr>
            <w:tcW w:w="878" w:type="pct"/>
            <w:shd w:val="clear" w:color="auto" w:fill="auto"/>
          </w:tcPr>
          <w:p w14:paraId="63A9D836" w14:textId="77777777" w:rsidR="006B6DF4" w:rsidRPr="001F398E" w:rsidRDefault="006B6DF4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645" w:type="pct"/>
          </w:tcPr>
          <w:p w14:paraId="05D8754C" w14:textId="77777777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525" w:type="pct"/>
            <w:gridSpan w:val="3"/>
            <w:shd w:val="clear" w:color="auto" w:fill="auto"/>
          </w:tcPr>
          <w:p w14:paraId="5C18AABE" w14:textId="77777777" w:rsidR="006B6DF4" w:rsidRPr="001F398E" w:rsidDel="00685444" w:rsidRDefault="006B6D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3" w:type="pct"/>
          </w:tcPr>
          <w:p w14:paraId="395B1576" w14:textId="77777777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7" w:type="pct"/>
            <w:gridSpan w:val="3"/>
          </w:tcPr>
          <w:p w14:paraId="765332EB" w14:textId="5A2DE5E3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</w:tcPr>
          <w:p w14:paraId="70D56684" w14:textId="77777777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" w:type="pct"/>
            <w:gridSpan w:val="3"/>
            <w:shd w:val="clear" w:color="auto" w:fill="auto"/>
          </w:tcPr>
          <w:p w14:paraId="45CACD9D" w14:textId="528966F2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63" w:type="pct"/>
            <w:shd w:val="clear" w:color="auto" w:fill="auto"/>
          </w:tcPr>
          <w:p w14:paraId="103EDD06" w14:textId="77777777" w:rsidR="006B6DF4" w:rsidRPr="001F398E" w:rsidRDefault="006B6D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56B1F29D" w14:textId="758BA94B" w:rsidR="006B6DF4" w:rsidRPr="001F398E" w:rsidRDefault="006B6D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63" w:type="pct"/>
          </w:tcPr>
          <w:p w14:paraId="03B55D29" w14:textId="77777777" w:rsidR="006B6DF4" w:rsidRPr="001F398E" w:rsidRDefault="006B6D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674" w:type="pct"/>
            <w:gridSpan w:val="3"/>
          </w:tcPr>
          <w:p w14:paraId="5FC3A57D" w14:textId="014A9467" w:rsidR="006B6DF4" w:rsidRPr="001F398E" w:rsidRDefault="006B6DF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D331E7" w:rsidRPr="001F398E" w14:paraId="58411A2C" w14:textId="77777777" w:rsidTr="003C3B2F">
        <w:trPr>
          <w:cantSplit/>
          <w:trHeight w:val="291"/>
          <w:tblHeader/>
        </w:trPr>
        <w:tc>
          <w:tcPr>
            <w:tcW w:w="878" w:type="pct"/>
            <w:shd w:val="clear" w:color="auto" w:fill="auto"/>
          </w:tcPr>
          <w:p w14:paraId="66932373" w14:textId="77777777" w:rsidR="00D331E7" w:rsidRPr="001F398E" w:rsidRDefault="00D331E7" w:rsidP="00D331E7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5" w:type="pct"/>
          </w:tcPr>
          <w:p w14:paraId="35C3D59C" w14:textId="77777777" w:rsidR="00D331E7" w:rsidRPr="001F398E" w:rsidRDefault="00D331E7" w:rsidP="00D3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pct"/>
            <w:shd w:val="clear" w:color="auto" w:fill="auto"/>
          </w:tcPr>
          <w:p w14:paraId="34E68B8D" w14:textId="327CED21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2567</w:t>
            </w:r>
          </w:p>
        </w:tc>
        <w:tc>
          <w:tcPr>
            <w:tcW w:w="63" w:type="pct"/>
            <w:shd w:val="clear" w:color="auto" w:fill="auto"/>
          </w:tcPr>
          <w:p w14:paraId="0B847DD0" w14:textId="77777777" w:rsidR="00D331E7" w:rsidRPr="001F398E" w:rsidRDefault="00D331E7" w:rsidP="00D3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  <w:shd w:val="clear" w:color="auto" w:fill="auto"/>
          </w:tcPr>
          <w:p w14:paraId="74DB4304" w14:textId="0E91B279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2566</w:t>
            </w:r>
          </w:p>
        </w:tc>
        <w:tc>
          <w:tcPr>
            <w:tcW w:w="63" w:type="pct"/>
          </w:tcPr>
          <w:p w14:paraId="1AA6E1F9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0F37C821" w14:textId="47DCDECA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2567</w:t>
            </w:r>
          </w:p>
        </w:tc>
        <w:tc>
          <w:tcPr>
            <w:tcW w:w="73" w:type="pct"/>
          </w:tcPr>
          <w:p w14:paraId="6A055614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69C43107" w14:textId="5CFF501F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2566</w:t>
            </w:r>
          </w:p>
        </w:tc>
        <w:tc>
          <w:tcPr>
            <w:tcW w:w="63" w:type="pct"/>
          </w:tcPr>
          <w:p w14:paraId="2699CBBC" w14:textId="77777777" w:rsidR="00D331E7" w:rsidRPr="001F398E" w:rsidRDefault="00D331E7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304" w:type="pct"/>
            <w:shd w:val="clear" w:color="auto" w:fill="auto"/>
          </w:tcPr>
          <w:p w14:paraId="7529BE3D" w14:textId="7F4AE622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2567</w:t>
            </w:r>
          </w:p>
        </w:tc>
        <w:tc>
          <w:tcPr>
            <w:tcW w:w="62" w:type="pct"/>
            <w:shd w:val="clear" w:color="auto" w:fill="auto"/>
          </w:tcPr>
          <w:p w14:paraId="5D742D49" w14:textId="77777777" w:rsidR="00D331E7" w:rsidRPr="001F398E" w:rsidRDefault="00D331E7" w:rsidP="00D3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4CFA1E90" w14:textId="6704C7AA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2566</w:t>
            </w:r>
          </w:p>
        </w:tc>
        <w:tc>
          <w:tcPr>
            <w:tcW w:w="63" w:type="pct"/>
            <w:shd w:val="clear" w:color="auto" w:fill="auto"/>
          </w:tcPr>
          <w:p w14:paraId="32735A5F" w14:textId="77777777" w:rsidR="00D331E7" w:rsidRPr="001F398E" w:rsidRDefault="00D331E7" w:rsidP="00D331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0E5EC31C" w14:textId="77BEE8E2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2567</w:t>
            </w:r>
          </w:p>
        </w:tc>
        <w:tc>
          <w:tcPr>
            <w:tcW w:w="63" w:type="pct"/>
            <w:shd w:val="clear" w:color="auto" w:fill="auto"/>
          </w:tcPr>
          <w:p w14:paraId="646FBF6B" w14:textId="77777777" w:rsidR="00D331E7" w:rsidRPr="001F398E" w:rsidRDefault="00D331E7" w:rsidP="00D3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275" w:type="pct"/>
            <w:shd w:val="clear" w:color="auto" w:fill="auto"/>
          </w:tcPr>
          <w:p w14:paraId="2E0F5931" w14:textId="742F3B0A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2566</w:t>
            </w:r>
          </w:p>
        </w:tc>
        <w:tc>
          <w:tcPr>
            <w:tcW w:w="63" w:type="pct"/>
          </w:tcPr>
          <w:p w14:paraId="1DDD872B" w14:textId="77777777" w:rsidR="00D331E7" w:rsidRPr="001F398E" w:rsidRDefault="00D331E7" w:rsidP="00D331E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56973258" w14:textId="7B25F3C6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2567</w:t>
            </w:r>
          </w:p>
        </w:tc>
        <w:tc>
          <w:tcPr>
            <w:tcW w:w="63" w:type="pct"/>
            <w:shd w:val="clear" w:color="auto" w:fill="auto"/>
          </w:tcPr>
          <w:p w14:paraId="01733CE1" w14:textId="77777777" w:rsidR="00D331E7" w:rsidRPr="001F398E" w:rsidRDefault="00D331E7" w:rsidP="00D331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302" w:type="pct"/>
            <w:shd w:val="clear" w:color="auto" w:fill="auto"/>
          </w:tcPr>
          <w:p w14:paraId="3CF32E39" w14:textId="02565394" w:rsidR="00D331E7" w:rsidRPr="001F398E" w:rsidRDefault="00A301CB" w:rsidP="00D33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2566</w:t>
            </w:r>
          </w:p>
        </w:tc>
      </w:tr>
      <w:tr w:rsidR="006B6DF4" w:rsidRPr="001F398E" w14:paraId="68329BFA" w14:textId="77777777" w:rsidTr="006823C8">
        <w:trPr>
          <w:cantSplit/>
          <w:trHeight w:val="291"/>
          <w:tblHeader/>
        </w:trPr>
        <w:tc>
          <w:tcPr>
            <w:tcW w:w="878" w:type="pct"/>
            <w:shd w:val="clear" w:color="auto" w:fill="auto"/>
          </w:tcPr>
          <w:p w14:paraId="5495EAA4" w14:textId="77777777" w:rsidR="006B6DF4" w:rsidRPr="001F398E" w:rsidRDefault="006B6DF4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5" w:type="pct"/>
          </w:tcPr>
          <w:p w14:paraId="16577B8F" w14:textId="77777777" w:rsidR="006B6DF4" w:rsidRPr="001F398E" w:rsidRDefault="006B6D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525" w:type="pct"/>
            <w:gridSpan w:val="3"/>
            <w:shd w:val="clear" w:color="auto" w:fill="auto"/>
          </w:tcPr>
          <w:p w14:paraId="352BD898" w14:textId="77777777" w:rsidR="006B6DF4" w:rsidRPr="001F398E" w:rsidRDefault="006B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63" w:type="pct"/>
          </w:tcPr>
          <w:p w14:paraId="6E21092C" w14:textId="77777777" w:rsidR="006B6DF4" w:rsidRPr="001F398E" w:rsidRDefault="006B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2888" w:type="pct"/>
            <w:gridSpan w:val="15"/>
          </w:tcPr>
          <w:p w14:paraId="0469C18B" w14:textId="77777777" w:rsidR="006B6DF4" w:rsidRPr="001F398E" w:rsidRDefault="006B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D775F" w:rsidRPr="001F398E" w14:paraId="7F4C52EF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396FB428" w14:textId="77777777" w:rsidR="00BD775F" w:rsidRDefault="00BD775F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 w:rsidRPr="006823C8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บริษัท </w:t>
            </w:r>
            <w:r w:rsidRPr="006823C8">
              <w:rPr>
                <w:rFonts w:asciiTheme="minorHAnsi" w:hAnsiTheme="minorHAnsi" w:cstheme="minorHAnsi"/>
                <w:sz w:val="24"/>
                <w:szCs w:val="24"/>
                <w:cs/>
              </w:rPr>
              <w:t>แอสเฟียร์อินโนเวชั่นส์ จ</w:t>
            </w:r>
            <w:r w:rsidRPr="006823C8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ำกัด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7F60F85" w14:textId="56220D46" w:rsidR="00BD775F" w:rsidRPr="001F398E" w:rsidRDefault="00BD775F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(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มหาชน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="00611294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</w:t>
            </w:r>
            <w:r w:rsidR="00611294"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(รายละเอียด </w:t>
            </w:r>
            <w:r w:rsidR="00611294" w:rsidRPr="0061129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12.2</w:t>
            </w:r>
            <w:r w:rsidR="00611294"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645" w:type="pct"/>
          </w:tcPr>
          <w:p w14:paraId="2BF655F7" w14:textId="0E318289" w:rsidR="00BD775F" w:rsidRPr="001F398E" w:rsidRDefault="00BD775F" w:rsidP="00BD775F">
            <w:pPr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3C3B2F">
              <w:rPr>
                <w:rFonts w:asciiTheme="minorHAnsi" w:hAnsiTheme="minorHAnsi"/>
                <w:sz w:val="24"/>
                <w:szCs w:val="24"/>
                <w:cs/>
              </w:rPr>
              <w:t>ให้บริการเผยแพร่เกมส์ออนไลน์</w:t>
            </w:r>
          </w:p>
        </w:tc>
        <w:tc>
          <w:tcPr>
            <w:tcW w:w="243" w:type="pct"/>
            <w:shd w:val="clear" w:color="auto" w:fill="auto"/>
          </w:tcPr>
          <w:p w14:paraId="244CBA86" w14:textId="170E5D9A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97</w:t>
            </w:r>
          </w:p>
        </w:tc>
        <w:tc>
          <w:tcPr>
            <w:tcW w:w="63" w:type="pct"/>
            <w:shd w:val="clear" w:color="auto" w:fill="auto"/>
          </w:tcPr>
          <w:p w14:paraId="2E9C7FB2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44DBA169" w14:textId="632FF073" w:rsidR="00BD775F" w:rsidRPr="005F570A" w:rsidRDefault="00BD775F" w:rsidP="005A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38CC1981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14:paraId="08FB33F9" w14:textId="0C1A8C0D" w:rsidR="00BD775F" w:rsidRPr="005F570A" w:rsidRDefault="009C2C3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203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079</w:t>
            </w:r>
          </w:p>
        </w:tc>
        <w:tc>
          <w:tcPr>
            <w:tcW w:w="73" w:type="pct"/>
          </w:tcPr>
          <w:p w14:paraId="28057D39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58BC6389" w14:textId="7CFEC89B" w:rsidR="00BD775F" w:rsidRPr="005F570A" w:rsidRDefault="00BD775F" w:rsidP="005A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4E435550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56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2CB00A" w14:textId="779E54A8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194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120</w:t>
            </w:r>
          </w:p>
        </w:tc>
        <w:tc>
          <w:tcPr>
            <w:tcW w:w="62" w:type="pct"/>
            <w:shd w:val="clear" w:color="auto" w:fill="auto"/>
          </w:tcPr>
          <w:p w14:paraId="356A182C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422E0DBA" w14:textId="5830CE16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BD165D1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</w:tcPr>
          <w:p w14:paraId="2B3C0D8B" w14:textId="2A47F5AC" w:rsidR="00BD775F" w:rsidRPr="005F570A" w:rsidRDefault="009C2C3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  <w:cs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203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079</w:t>
            </w:r>
          </w:p>
        </w:tc>
        <w:tc>
          <w:tcPr>
            <w:tcW w:w="63" w:type="pct"/>
            <w:shd w:val="clear" w:color="auto" w:fill="auto"/>
          </w:tcPr>
          <w:p w14:paraId="39E068D6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71229D53" w14:textId="44B3BC16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cs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57FA7336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3E22B469" w14:textId="660F3C35" w:rsidR="00BD775F" w:rsidRPr="005F570A" w:rsidRDefault="00A301CB" w:rsidP="00BD775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194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63" w:type="pct"/>
          </w:tcPr>
          <w:p w14:paraId="546FF929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66B66BA4" w14:textId="6384DA4F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BD775F" w:rsidRPr="001F398E" w14:paraId="56DEEF74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3D2BE3F8" w14:textId="77777777" w:rsidR="00BD775F" w:rsidRDefault="00BD775F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ทีเอสอาร์ ลิฟวิ่ง โซลูชั่น จำกัด</w:t>
            </w:r>
          </w:p>
          <w:p w14:paraId="68F4626A" w14:textId="77777777" w:rsidR="00BD775F" w:rsidRPr="00B37F86" w:rsidRDefault="00BD775F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มหาชน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Pr="00B37F86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B37F86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เดิมชื่อบริษัท สบาย คอน</w:t>
            </w:r>
          </w:p>
          <w:p w14:paraId="68B2AF54" w14:textId="77777777" w:rsidR="00611294" w:rsidRDefault="00BD775F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37F86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   เน็กซ์ เทค จำกัด </w:t>
            </w:r>
            <w:r w:rsidRPr="00B37F86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B37F86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มหาชน</w:t>
            </w:r>
            <w:r w:rsidRPr="00B37F86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))</w:t>
            </w:r>
            <w:r w:rsidR="00611294"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 </w:t>
            </w:r>
            <w:r w:rsidR="0061129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</w:t>
            </w:r>
          </w:p>
          <w:p w14:paraId="44C9B879" w14:textId="41CE70A5" w:rsidR="00BD775F" w:rsidRPr="001F398E" w:rsidRDefault="00611294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</w:t>
            </w:r>
            <w:r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(รายละเอียด </w:t>
            </w:r>
            <w:r w:rsidRPr="0061129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</w:t>
            </w:r>
            <w:r w:rsidRPr="0061129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.2</w:t>
            </w:r>
            <w:r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645" w:type="pct"/>
          </w:tcPr>
          <w:p w14:paraId="6B2059C9" w14:textId="77777777" w:rsidR="00BD775F" w:rsidRPr="003C3B2F" w:rsidRDefault="00BD775F" w:rsidP="00BD775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C3B2F">
              <w:rPr>
                <w:rFonts w:asciiTheme="minorHAnsi" w:hAnsiTheme="minorHAnsi"/>
                <w:sz w:val="24"/>
                <w:szCs w:val="24"/>
                <w:cs/>
              </w:rPr>
              <w:t>ผลิตและจัดจำหน่าย</w:t>
            </w:r>
          </w:p>
          <w:p w14:paraId="09B6D898" w14:textId="53215414" w:rsidR="00BD775F" w:rsidRPr="001F398E" w:rsidRDefault="00BD775F" w:rsidP="00BD775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3C3B2F">
              <w:rPr>
                <w:rFonts w:asciiTheme="minorHAnsi" w:hAnsiTheme="minorHAnsi"/>
                <w:sz w:val="24"/>
                <w:szCs w:val="24"/>
                <w:cs/>
              </w:rPr>
              <w:t>เครื่องกรองน้ำ</w:t>
            </w:r>
          </w:p>
        </w:tc>
        <w:tc>
          <w:tcPr>
            <w:tcW w:w="243" w:type="pct"/>
            <w:shd w:val="clear" w:color="auto" w:fill="auto"/>
          </w:tcPr>
          <w:p w14:paraId="46A00281" w14:textId="1ECBDA9F" w:rsidR="00BD775F" w:rsidRPr="005F570A" w:rsidRDefault="00314759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77</w:t>
            </w:r>
          </w:p>
        </w:tc>
        <w:tc>
          <w:tcPr>
            <w:tcW w:w="63" w:type="pct"/>
            <w:shd w:val="clear" w:color="auto" w:fill="auto"/>
          </w:tcPr>
          <w:p w14:paraId="038CED0D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506ECB90" w14:textId="5FBC8314" w:rsidR="00BD775F" w:rsidRPr="005F570A" w:rsidRDefault="00BD775F" w:rsidP="005A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458423DC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14:paraId="796092DF" w14:textId="470ABBA1" w:rsidR="00BD775F" w:rsidRPr="005F570A" w:rsidRDefault="009C2C3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12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549</w:t>
            </w:r>
          </w:p>
        </w:tc>
        <w:tc>
          <w:tcPr>
            <w:tcW w:w="73" w:type="pct"/>
          </w:tcPr>
          <w:p w14:paraId="08EF810E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6736BC4B" w14:textId="5562EFD9" w:rsidR="00BD775F" w:rsidRPr="005F570A" w:rsidRDefault="00BD775F" w:rsidP="005A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39E26AA7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56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22679A" w14:textId="5E3ECC52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246</w:t>
            </w:r>
          </w:p>
        </w:tc>
        <w:tc>
          <w:tcPr>
            <w:tcW w:w="62" w:type="pct"/>
            <w:shd w:val="clear" w:color="auto" w:fill="auto"/>
          </w:tcPr>
          <w:p w14:paraId="48ED5E1B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553FFF82" w14:textId="635F160E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33A05EE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</w:tcPr>
          <w:p w14:paraId="34023DEC" w14:textId="3543D1E7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  <w:cs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9C2C3B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C435CE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9C2C3B">
              <w:rPr>
                <w:rFonts w:asciiTheme="majorHAnsi" w:hAnsiTheme="majorHAnsi" w:cstheme="majorHAnsi"/>
                <w:sz w:val="24"/>
                <w:szCs w:val="24"/>
              </w:rPr>
              <w:t>549</w:t>
            </w:r>
          </w:p>
        </w:tc>
        <w:tc>
          <w:tcPr>
            <w:tcW w:w="63" w:type="pct"/>
            <w:shd w:val="clear" w:color="auto" w:fill="auto"/>
          </w:tcPr>
          <w:p w14:paraId="550E64FE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24455172" w14:textId="3E437F3E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12524ED8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7AA7726E" w14:textId="6030CADB" w:rsidR="00BD775F" w:rsidRPr="005F570A" w:rsidRDefault="00A301CB" w:rsidP="00BD775F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13</w:t>
            </w:r>
            <w:r w:rsidR="00C435CE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24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63" w:type="pct"/>
          </w:tcPr>
          <w:p w14:paraId="04DDEE7C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5112BCB9" w14:textId="7AB7F890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BD775F" w:rsidRPr="001F398E" w14:paraId="55552862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0E6FECAE" w14:textId="64F763D2" w:rsidR="00BD775F" w:rsidRDefault="00BD775F" w:rsidP="00BD775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บัซซี่บีส์ จำกัด</w:t>
            </w:r>
          </w:p>
        </w:tc>
        <w:tc>
          <w:tcPr>
            <w:tcW w:w="645" w:type="pct"/>
          </w:tcPr>
          <w:p w14:paraId="76D799D6" w14:textId="564E4FBF" w:rsidR="00BD775F" w:rsidRPr="003C3B2F" w:rsidRDefault="00BD775F" w:rsidP="00BD775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B37F86">
              <w:rPr>
                <w:rFonts w:asciiTheme="minorHAnsi" w:hAnsiTheme="minorHAnsi"/>
                <w:sz w:val="24"/>
                <w:szCs w:val="24"/>
                <w:cs/>
              </w:rPr>
              <w:t>ให้บริการพาณิชย์อิเล็คทรอนิคส์</w:t>
            </w:r>
          </w:p>
        </w:tc>
        <w:tc>
          <w:tcPr>
            <w:tcW w:w="243" w:type="pct"/>
            <w:shd w:val="clear" w:color="auto" w:fill="auto"/>
          </w:tcPr>
          <w:p w14:paraId="4835A3A6" w14:textId="1BB9DF68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07</w:t>
            </w:r>
          </w:p>
        </w:tc>
        <w:tc>
          <w:tcPr>
            <w:tcW w:w="63" w:type="pct"/>
            <w:shd w:val="clear" w:color="auto" w:fill="auto"/>
          </w:tcPr>
          <w:p w14:paraId="4CD3E95A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78ABF78F" w14:textId="3691BE34" w:rsidR="00BD775F" w:rsidRPr="005F570A" w:rsidRDefault="00BD775F" w:rsidP="005A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78452F4B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14:paraId="11344450" w14:textId="3A93D913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710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673</w:t>
            </w:r>
          </w:p>
        </w:tc>
        <w:tc>
          <w:tcPr>
            <w:tcW w:w="73" w:type="pct"/>
          </w:tcPr>
          <w:p w14:paraId="1D2D727A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738D7BBF" w14:textId="4F983651" w:rsidR="00BD775F" w:rsidRPr="005F570A" w:rsidRDefault="00BD775F" w:rsidP="005A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15D14EE4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56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CC4816" w14:textId="6D241CD1" w:rsidR="00BD775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710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673</w:t>
            </w:r>
          </w:p>
        </w:tc>
        <w:tc>
          <w:tcPr>
            <w:tcW w:w="62" w:type="pct"/>
            <w:shd w:val="clear" w:color="auto" w:fill="auto"/>
          </w:tcPr>
          <w:p w14:paraId="4CF643DE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1E966741" w14:textId="51DDFEC9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0B03E6A8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285" w:type="pct"/>
            <w:shd w:val="clear" w:color="auto" w:fill="auto"/>
          </w:tcPr>
          <w:p w14:paraId="2FB47DCB" w14:textId="72623448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cs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A4AA884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5D2FACA3" w14:textId="57215765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08FEDD82" w14:textId="77777777" w:rsidR="00BD775F" w:rsidRPr="005F570A" w:rsidRDefault="00BD775F" w:rsidP="00BD775F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3484741B" w14:textId="3522A11F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58670C45" w14:textId="7777777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044E9274" w14:textId="0C8BFD87" w:rsidR="00BD775F" w:rsidRPr="005F570A" w:rsidRDefault="00BD775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823C8" w:rsidRPr="001F398E" w14:paraId="39ED5DC2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4E350A91" w14:textId="340BEBE2" w:rsidR="006823C8" w:rsidRPr="001F398E" w:rsidRDefault="006823C8" w:rsidP="006823C8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ลอนดรี้บาร์ ไทย จำกัด</w:t>
            </w:r>
          </w:p>
        </w:tc>
        <w:tc>
          <w:tcPr>
            <w:tcW w:w="645" w:type="pct"/>
          </w:tcPr>
          <w:p w14:paraId="63E34BF1" w14:textId="486511EC" w:rsidR="006823C8" w:rsidRPr="001F398E" w:rsidRDefault="006823C8" w:rsidP="006823C8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ให้บริการซักผ้า</w:t>
            </w:r>
          </w:p>
        </w:tc>
        <w:tc>
          <w:tcPr>
            <w:tcW w:w="243" w:type="pct"/>
            <w:shd w:val="clear" w:color="auto" w:fill="auto"/>
          </w:tcPr>
          <w:p w14:paraId="21E552A4" w14:textId="5E2AFEF3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  <w:shd w:val="clear" w:color="auto" w:fill="auto"/>
          </w:tcPr>
          <w:p w14:paraId="75A01B3E" w14:textId="77777777" w:rsidR="006823C8" w:rsidRPr="005F570A" w:rsidRDefault="006823C8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1A42062C" w14:textId="7AE9377B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  <w:r w:rsidR="006823C8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</w:tcPr>
          <w:p w14:paraId="71F38825" w14:textId="77777777" w:rsidR="006823C8" w:rsidRPr="005F570A" w:rsidRDefault="006823C8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14:paraId="26BADC31" w14:textId="78AA5762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73" w:type="pct"/>
          </w:tcPr>
          <w:p w14:paraId="699E1B3D" w14:textId="77777777" w:rsidR="006823C8" w:rsidRPr="005F570A" w:rsidRDefault="006823C8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7187F263" w14:textId="754AFF54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  <w:r w:rsidR="006823C8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</w:tcPr>
          <w:p w14:paraId="076AAA24" w14:textId="77777777" w:rsidR="006823C8" w:rsidRPr="005F570A" w:rsidRDefault="006823C8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0DE964" w14:textId="730EA55B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  <w:r w:rsidR="00B37F86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0ABF71A8" w14:textId="77777777" w:rsidR="006823C8" w:rsidRPr="005F570A" w:rsidRDefault="006823C8" w:rsidP="006823C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6D77E2B7" w14:textId="135D018E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  <w:r w:rsidR="006823C8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442</w:t>
            </w:r>
          </w:p>
        </w:tc>
        <w:tc>
          <w:tcPr>
            <w:tcW w:w="63" w:type="pct"/>
            <w:shd w:val="clear" w:color="auto" w:fill="auto"/>
          </w:tcPr>
          <w:p w14:paraId="2B417886" w14:textId="77777777" w:rsidR="006823C8" w:rsidRPr="005F570A" w:rsidRDefault="006823C8" w:rsidP="006823C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09B971D8" w14:textId="4370BED9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  <w:cs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2A5111AF" w14:textId="77777777" w:rsidR="006823C8" w:rsidRPr="005F570A" w:rsidRDefault="006823C8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0320327B" w14:textId="265E634F" w:rsidR="006823C8" w:rsidRPr="005F570A" w:rsidRDefault="00A301CB" w:rsidP="00682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  <w:r w:rsidR="006823C8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</w:tcPr>
          <w:p w14:paraId="053D4C3D" w14:textId="77777777" w:rsidR="006823C8" w:rsidRPr="005F570A" w:rsidRDefault="006823C8" w:rsidP="006823C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1BA27271" w14:textId="44EB7EAA" w:rsidR="006823C8" w:rsidRPr="005F570A" w:rsidRDefault="00A301CB" w:rsidP="006823C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4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420D1EF3" w14:textId="77777777" w:rsidR="006823C8" w:rsidRPr="005F570A" w:rsidRDefault="006823C8" w:rsidP="006823C8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0C692CEE" w14:textId="20AB159F" w:rsidR="006823C8" w:rsidRPr="005F570A" w:rsidRDefault="00A301CB" w:rsidP="006823C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56</w:t>
            </w:r>
            <w:r w:rsidR="006823C8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442</w:t>
            </w:r>
          </w:p>
        </w:tc>
      </w:tr>
      <w:tr w:rsidR="00A5474F" w:rsidRPr="001F398E" w14:paraId="31D7ACCB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2C01153D" w14:textId="77777777" w:rsidR="00A5474F" w:rsidRDefault="00A5474F" w:rsidP="00A5474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 w:rsidRPr="005A5B6B">
              <w:rPr>
                <w:rFonts w:asciiTheme="minorHAnsi" w:hAnsiTheme="minorHAnsi"/>
                <w:spacing w:val="-10"/>
                <w:sz w:val="24"/>
                <w:szCs w:val="24"/>
                <w:cs/>
              </w:rPr>
              <w:t xml:space="preserve">บริษัท </w:t>
            </w:r>
            <w:r w:rsidRPr="005A5B6B">
              <w:rPr>
                <w:rFonts w:asciiTheme="minorHAnsi" w:hAnsiTheme="minorHAnsi" w:hint="cs"/>
                <w:spacing w:val="-10"/>
                <w:sz w:val="24"/>
                <w:szCs w:val="24"/>
                <w:cs/>
              </w:rPr>
              <w:t>คาร์ฟินน์ อินเตอร์ กรุ๊ป</w:t>
            </w:r>
            <w:r w:rsidR="005A5B6B">
              <w:rPr>
                <w:rFonts w:asciiTheme="minorHAnsi" w:hAnsiTheme="minorHAnsi"/>
                <w:spacing w:val="-10"/>
                <w:sz w:val="24"/>
                <w:szCs w:val="24"/>
              </w:rPr>
              <w:t xml:space="preserve"> </w:t>
            </w:r>
            <w:r w:rsidRPr="005A5B6B">
              <w:rPr>
                <w:rFonts w:asciiTheme="minorHAnsi" w:hAnsiTheme="minorHAnsi" w:cstheme="minorHAnsi"/>
                <w:spacing w:val="-10"/>
                <w:sz w:val="24"/>
                <w:szCs w:val="24"/>
                <w:cs/>
              </w:rPr>
              <w:t>จำกัด</w:t>
            </w:r>
          </w:p>
          <w:p w14:paraId="329E6B43" w14:textId="49AF4AC6" w:rsidR="00314759" w:rsidRPr="005A5B6B" w:rsidRDefault="00314759" w:rsidP="00A5474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/>
                <w:spacing w:val="-10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  </w:t>
            </w:r>
            <w:r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(รายละเอียด </w:t>
            </w:r>
            <w:r w:rsidRPr="0061129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0</w:t>
            </w:r>
            <w:r w:rsidRPr="00611294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</w:t>
            </w:r>
            <w:r w:rsidRPr="0061129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645" w:type="pct"/>
          </w:tcPr>
          <w:p w14:paraId="0285B4A6" w14:textId="6644F8AC" w:rsidR="00A5474F" w:rsidRPr="001F398E" w:rsidRDefault="00A5474F" w:rsidP="00A5474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ให้บริการสินเชื่อรถยนต์</w:t>
            </w:r>
          </w:p>
        </w:tc>
        <w:tc>
          <w:tcPr>
            <w:tcW w:w="243" w:type="pct"/>
            <w:shd w:val="clear" w:color="auto" w:fill="auto"/>
          </w:tcPr>
          <w:p w14:paraId="5E6FE678" w14:textId="55A9D007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  <w:shd w:val="clear" w:color="auto" w:fill="auto"/>
          </w:tcPr>
          <w:p w14:paraId="05E98335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6A5B4B2A" w14:textId="51E54B9D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</w:tcPr>
          <w:p w14:paraId="4B5F6BF7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14:paraId="26BDB72D" w14:textId="7262652E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73" w:type="pct"/>
          </w:tcPr>
          <w:p w14:paraId="57290805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5C259D61" w14:textId="30624E61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</w:tcPr>
          <w:p w14:paraId="2A136BDB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1D6D53" w14:textId="45B6BA3E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71F7EEE7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4F950762" w14:textId="24704929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234910FF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451DCAAC" w14:textId="1DBDCA52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2F4FFA1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51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2BFF807B" w14:textId="7001A522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03F0C2FB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4674D7EC" w14:textId="54820978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61" w:right="-7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0B8C502E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61" w:right="-7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20ECA737" w14:textId="74FA279E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A5474F" w:rsidRPr="001F398E" w14:paraId="24738DCA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2E168B4B" w14:textId="605B2123" w:rsidR="00A5474F" w:rsidRPr="001F398E" w:rsidRDefault="00A5474F" w:rsidP="00A5474F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อี๊ตแล็บ จำกัด</w:t>
            </w:r>
          </w:p>
        </w:tc>
        <w:tc>
          <w:tcPr>
            <w:tcW w:w="645" w:type="pct"/>
          </w:tcPr>
          <w:p w14:paraId="6BD5727B" w14:textId="77777777" w:rsidR="00A5474F" w:rsidRPr="001F398E" w:rsidRDefault="00A5474F" w:rsidP="00A5474F">
            <w:pPr>
              <w:tabs>
                <w:tab w:val="clear" w:pos="1644"/>
                <w:tab w:val="left" w:pos="1450"/>
              </w:tabs>
              <w:ind w:left="-80" w:right="-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ให้บริการคำปรึกษา</w:t>
            </w:r>
          </w:p>
          <w:p w14:paraId="31EA8873" w14:textId="091AFFD6" w:rsidR="00A5474F" w:rsidRPr="001F398E" w:rsidRDefault="00A5474F" w:rsidP="00A5474F">
            <w:pPr>
              <w:tabs>
                <w:tab w:val="clear" w:pos="1644"/>
                <w:tab w:val="left" w:pos="1450"/>
              </w:tabs>
              <w:ind w:left="-80" w:right="-120"/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ด้านข้อมูลการตลาดอาหาร</w:t>
            </w:r>
          </w:p>
        </w:tc>
        <w:tc>
          <w:tcPr>
            <w:tcW w:w="243" w:type="pct"/>
            <w:shd w:val="clear" w:color="auto" w:fill="auto"/>
          </w:tcPr>
          <w:p w14:paraId="0D817334" w14:textId="13219A48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63" w:type="pct"/>
            <w:shd w:val="clear" w:color="auto" w:fill="auto"/>
          </w:tcPr>
          <w:p w14:paraId="3A2D5A0C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78E45520" w14:textId="2CC7A390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63" w:type="pct"/>
          </w:tcPr>
          <w:p w14:paraId="6AA29380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7A017E79" w14:textId="48B473E5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550</w:t>
            </w:r>
          </w:p>
        </w:tc>
        <w:tc>
          <w:tcPr>
            <w:tcW w:w="73" w:type="pct"/>
          </w:tcPr>
          <w:p w14:paraId="265DD428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14:paraId="78A0C118" w14:textId="183EC209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550</w:t>
            </w:r>
          </w:p>
        </w:tc>
        <w:tc>
          <w:tcPr>
            <w:tcW w:w="63" w:type="pct"/>
          </w:tcPr>
          <w:p w14:paraId="4A1CA942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962669" w14:textId="24D0996D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550</w:t>
            </w:r>
          </w:p>
        </w:tc>
        <w:tc>
          <w:tcPr>
            <w:tcW w:w="62" w:type="pct"/>
            <w:shd w:val="clear" w:color="auto" w:fill="auto"/>
          </w:tcPr>
          <w:p w14:paraId="434C7764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678D0AB9" w14:textId="57DF4056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550</w:t>
            </w:r>
          </w:p>
        </w:tc>
        <w:tc>
          <w:tcPr>
            <w:tcW w:w="63" w:type="pct"/>
            <w:shd w:val="clear" w:color="auto" w:fill="auto"/>
          </w:tcPr>
          <w:p w14:paraId="28E13B6B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63B13409" w14:textId="1507670F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0263801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753F4611" w14:textId="62D384BE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80" w:right="-34" w:firstLine="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176FF3DD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3CEB1829" w14:textId="1BB21B7C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61" w:right="-7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220AC38C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</w:tcPr>
          <w:p w14:paraId="11FCA5DB" w14:textId="089206B2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A5474F" w:rsidRPr="001F398E" w14:paraId="4ECC4D04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361BFBAF" w14:textId="77777777" w:rsidR="00A5474F" w:rsidRPr="001F398E" w:rsidRDefault="00A5474F" w:rsidP="00A5474F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คีน โปรไฟล์ (ประเทศไทย</w:t>
            </w:r>
            <w:r w:rsidRPr="001F398E">
              <w:rPr>
                <w:rFonts w:asciiTheme="minorHAnsi" w:hAnsiTheme="minorHAnsi" w:cstheme="minorHAnsi"/>
                <w:sz w:val="24"/>
                <w:szCs w:val="24"/>
                <w:cs/>
              </w:rPr>
              <w:t>)</w:t>
            </w:r>
          </w:p>
          <w:p w14:paraId="00133FF3" w14:textId="3F4A3DE1" w:rsidR="00A5474F" w:rsidRPr="001F398E" w:rsidRDefault="00A5474F" w:rsidP="00A5474F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จำกัด</w:t>
            </w:r>
            <w:r w:rsidRPr="001F398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45" w:type="pct"/>
          </w:tcPr>
          <w:p w14:paraId="7D88FE47" w14:textId="5029358A" w:rsidR="00A5474F" w:rsidRPr="001F398E" w:rsidRDefault="00A5474F" w:rsidP="00A5474F">
            <w:pPr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/>
                <w:sz w:val="24"/>
                <w:szCs w:val="24"/>
                <w:cs/>
              </w:rPr>
              <w:t>การวิจัยและพัฒนา</w:t>
            </w:r>
            <w:r w:rsidRPr="001F398E">
              <w:rPr>
                <w:rFonts w:asciiTheme="minorHAnsi" w:hAnsiTheme="minorHAnsi"/>
                <w:sz w:val="24"/>
                <w:szCs w:val="24"/>
                <w:cs/>
              </w:rPr>
              <w:br/>
              <w:t>ด้านสังคมศาสตร์และมนุษยศาสตร์</w:t>
            </w:r>
          </w:p>
        </w:tc>
        <w:tc>
          <w:tcPr>
            <w:tcW w:w="243" w:type="pct"/>
            <w:shd w:val="clear" w:color="auto" w:fill="auto"/>
          </w:tcPr>
          <w:p w14:paraId="0B8FE20F" w14:textId="558DE579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74</w:t>
            </w:r>
          </w:p>
        </w:tc>
        <w:tc>
          <w:tcPr>
            <w:tcW w:w="63" w:type="pct"/>
            <w:shd w:val="clear" w:color="auto" w:fill="auto"/>
          </w:tcPr>
          <w:p w14:paraId="29E008BB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12BBB904" w14:textId="73E04984" w:rsidR="00A5474F" w:rsidRPr="005F570A" w:rsidRDefault="00314759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17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63" w:type="pct"/>
          </w:tcPr>
          <w:p w14:paraId="46B58214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3C4C18E0" w14:textId="0152B38E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73" w:type="pct"/>
          </w:tcPr>
          <w:p w14:paraId="4E631A86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4AFD55A7" w14:textId="4E302888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</w:tcPr>
          <w:p w14:paraId="73CBD2BD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608C27" w14:textId="0B5653CA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144</w:t>
            </w:r>
          </w:p>
        </w:tc>
        <w:tc>
          <w:tcPr>
            <w:tcW w:w="62" w:type="pct"/>
            <w:shd w:val="clear" w:color="auto" w:fill="auto"/>
          </w:tcPr>
          <w:p w14:paraId="2BED98CC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550BA1D9" w14:textId="5547381C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3A4CF692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359C18BB" w14:textId="580977ED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06D81AB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44145EC1" w14:textId="5B6CD538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5C83DF96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4A2576A7" w14:textId="1AD52430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61" w:right="-7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1A45B37F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7F03C5E8" w14:textId="5258FC66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473E32" w:rsidRPr="001F398E" w14:paraId="20465865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7EDEDE84" w14:textId="18E5E184" w:rsidR="00473E32" w:rsidRPr="001F398E" w:rsidRDefault="00473E32" w:rsidP="00473E32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นิภา เทคโนโลยี จำกัด</w:t>
            </w:r>
          </w:p>
        </w:tc>
        <w:tc>
          <w:tcPr>
            <w:tcW w:w="645" w:type="pct"/>
          </w:tcPr>
          <w:p w14:paraId="470B7C8B" w14:textId="3601B188" w:rsidR="00473E32" w:rsidRPr="001F398E" w:rsidRDefault="00473E32" w:rsidP="00473E32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การใช้เช่าพื้นที่ของ</w:t>
            </w:r>
            <w:r w:rsidRPr="001F398E">
              <w:rPr>
                <w:rFonts w:asciiTheme="minorHAnsi" w:hAnsiTheme="minorHAnsi"/>
                <w:sz w:val="24"/>
                <w:szCs w:val="24"/>
                <w:cs/>
              </w:rPr>
              <w:br/>
            </w: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เครื่องคอมพิวเตอร์แม่ข่าย</w:t>
            </w:r>
          </w:p>
        </w:tc>
        <w:tc>
          <w:tcPr>
            <w:tcW w:w="243" w:type="pct"/>
            <w:shd w:val="clear" w:color="auto" w:fill="auto"/>
          </w:tcPr>
          <w:p w14:paraId="1EB5AD73" w14:textId="5A4944EC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  <w:shd w:val="clear" w:color="auto" w:fill="auto"/>
          </w:tcPr>
          <w:p w14:paraId="3ACBDD29" w14:textId="77777777" w:rsidR="00473E32" w:rsidRPr="005F570A" w:rsidRDefault="00473E32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39F03334" w14:textId="5D0F1B1B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473E32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</w:tcPr>
          <w:p w14:paraId="4EE92C67" w14:textId="77777777" w:rsidR="00473E32" w:rsidRPr="005F570A" w:rsidRDefault="00473E32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62595571" w14:textId="0296CA98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999</w:t>
            </w:r>
          </w:p>
        </w:tc>
        <w:tc>
          <w:tcPr>
            <w:tcW w:w="73" w:type="pct"/>
          </w:tcPr>
          <w:p w14:paraId="182FAAB7" w14:textId="77777777" w:rsidR="00473E32" w:rsidRPr="005F570A" w:rsidRDefault="00473E32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77B50013" w14:textId="3890D4DB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  <w:r w:rsidR="00473E32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999</w:t>
            </w:r>
          </w:p>
        </w:tc>
        <w:tc>
          <w:tcPr>
            <w:tcW w:w="63" w:type="pct"/>
          </w:tcPr>
          <w:p w14:paraId="75D0D1AF" w14:textId="77777777" w:rsidR="00473E32" w:rsidRPr="005F570A" w:rsidRDefault="00473E32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091F48" w14:textId="35732183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613</w:t>
            </w:r>
          </w:p>
        </w:tc>
        <w:tc>
          <w:tcPr>
            <w:tcW w:w="62" w:type="pct"/>
            <w:shd w:val="clear" w:color="auto" w:fill="auto"/>
          </w:tcPr>
          <w:p w14:paraId="6401FEF8" w14:textId="77777777" w:rsidR="00473E32" w:rsidRPr="005F570A" w:rsidRDefault="00473E32" w:rsidP="00473E3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3B9F6CED" w14:textId="2128FD1B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  <w:r w:rsidR="00473E32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999</w:t>
            </w:r>
          </w:p>
        </w:tc>
        <w:tc>
          <w:tcPr>
            <w:tcW w:w="63" w:type="pct"/>
            <w:shd w:val="clear" w:color="auto" w:fill="auto"/>
          </w:tcPr>
          <w:p w14:paraId="6E228B19" w14:textId="77777777" w:rsidR="00473E32" w:rsidRPr="005F570A" w:rsidRDefault="00473E32" w:rsidP="00473E3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3E3F3777" w14:textId="31457493" w:rsidR="00473E32" w:rsidRPr="005F570A" w:rsidRDefault="00A301CB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999</w:t>
            </w:r>
          </w:p>
        </w:tc>
        <w:tc>
          <w:tcPr>
            <w:tcW w:w="63" w:type="pct"/>
            <w:shd w:val="clear" w:color="auto" w:fill="auto"/>
          </w:tcPr>
          <w:p w14:paraId="1A3FB3F6" w14:textId="77777777" w:rsidR="00473E32" w:rsidRPr="005F570A" w:rsidRDefault="00473E32" w:rsidP="0047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18E7B525" w14:textId="6A7CCFC9" w:rsidR="00473E32" w:rsidRPr="005F570A" w:rsidRDefault="00A301CB" w:rsidP="00E9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  <w:r w:rsidR="00473E32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999</w:t>
            </w:r>
          </w:p>
        </w:tc>
        <w:tc>
          <w:tcPr>
            <w:tcW w:w="63" w:type="pct"/>
          </w:tcPr>
          <w:p w14:paraId="0C1CF894" w14:textId="77777777" w:rsidR="00473E32" w:rsidRPr="005F570A" w:rsidRDefault="00473E32" w:rsidP="00473E3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4E78F8B7" w14:textId="5C94F527" w:rsidR="00473E32" w:rsidRPr="005F570A" w:rsidRDefault="00A301CB" w:rsidP="00473E3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31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3" w:type="pct"/>
          </w:tcPr>
          <w:p w14:paraId="11EA721B" w14:textId="77777777" w:rsidR="00473E32" w:rsidRPr="005F570A" w:rsidRDefault="00473E32" w:rsidP="00473E3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6A281F51" w14:textId="69448E25" w:rsidR="00473E32" w:rsidRPr="005F570A" w:rsidRDefault="00A301CB" w:rsidP="00473E3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99</w:t>
            </w:r>
            <w:r w:rsidR="00473E32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999</w:t>
            </w:r>
          </w:p>
        </w:tc>
      </w:tr>
      <w:tr w:rsidR="003C3B2F" w:rsidRPr="001F398E" w14:paraId="1E30FC02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6B3942AE" w14:textId="21B39103" w:rsidR="003C3B2F" w:rsidRPr="001F398E" w:rsidRDefault="003C3B2F" w:rsidP="003C3B2F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บริษัท ซัน เวนดิ้ง เทคโนโลยี </w:t>
            </w:r>
            <w:r w:rsidRPr="001F398E">
              <w:rPr>
                <w:rFonts w:asciiTheme="minorHAnsi" w:hAnsiTheme="minorHAnsi" w:cstheme="minorHAnsi"/>
                <w:sz w:val="24"/>
                <w:szCs w:val="24"/>
                <w:cs/>
              </w:rPr>
              <w:br/>
            </w: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จำกัด (มหาชน)</w:t>
            </w:r>
          </w:p>
        </w:tc>
        <w:tc>
          <w:tcPr>
            <w:tcW w:w="645" w:type="pct"/>
          </w:tcPr>
          <w:p w14:paraId="0EBFFA16" w14:textId="3B243274" w:rsidR="003C3B2F" w:rsidRPr="001F398E" w:rsidRDefault="003C3B2F" w:rsidP="003C3B2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จำหน่ายสินค้าผ่านเครื่องจำหน่ายสินค้าอัตโนมัติ</w:t>
            </w:r>
          </w:p>
        </w:tc>
        <w:tc>
          <w:tcPr>
            <w:tcW w:w="243" w:type="pct"/>
            <w:shd w:val="clear" w:color="auto" w:fill="auto"/>
          </w:tcPr>
          <w:p w14:paraId="75E9CE9E" w14:textId="6DC4D611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314759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63" w:type="pct"/>
            <w:shd w:val="clear" w:color="auto" w:fill="auto"/>
          </w:tcPr>
          <w:p w14:paraId="25A87F2F" w14:textId="77777777" w:rsidR="003C3B2F" w:rsidRPr="005F570A" w:rsidRDefault="003C3B2F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4C23E43F" w14:textId="4EA4DAE4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63" w:type="pct"/>
          </w:tcPr>
          <w:p w14:paraId="17F82B3E" w14:textId="77777777" w:rsidR="003C3B2F" w:rsidRPr="005F570A" w:rsidRDefault="003C3B2F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269FA1A6" w14:textId="654A9E57" w:rsidR="003C3B2F" w:rsidRPr="005F570A" w:rsidRDefault="00A301CB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671</w:t>
            </w:r>
          </w:p>
        </w:tc>
        <w:tc>
          <w:tcPr>
            <w:tcW w:w="73" w:type="pct"/>
          </w:tcPr>
          <w:p w14:paraId="550912A7" w14:textId="77777777" w:rsidR="003C3B2F" w:rsidRPr="005F570A" w:rsidRDefault="003C3B2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56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581D7718" w14:textId="341EFBBF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106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115258" w:rsidRPr="005F570A">
              <w:rPr>
                <w:rFonts w:asciiTheme="majorHAnsi" w:hAnsiTheme="majorHAnsi" w:cstheme="majorHAnsi"/>
                <w:sz w:val="24"/>
                <w:szCs w:val="24"/>
              </w:rPr>
              <w:t>88</w:t>
            </w:r>
          </w:p>
        </w:tc>
        <w:tc>
          <w:tcPr>
            <w:tcW w:w="63" w:type="pct"/>
          </w:tcPr>
          <w:p w14:paraId="7D6EB92B" w14:textId="77777777" w:rsidR="003C3B2F" w:rsidRPr="005F570A" w:rsidRDefault="003C3B2F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C2A494" w14:textId="12DA6635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BD775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007</w:t>
            </w:r>
          </w:p>
        </w:tc>
        <w:tc>
          <w:tcPr>
            <w:tcW w:w="62" w:type="pct"/>
            <w:shd w:val="clear" w:color="auto" w:fill="auto"/>
          </w:tcPr>
          <w:p w14:paraId="15308248" w14:textId="77777777" w:rsidR="003C3B2F" w:rsidRPr="005F570A" w:rsidRDefault="003C3B2F" w:rsidP="003C3B2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0102C6B2" w14:textId="31798DD9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77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115258" w:rsidRPr="005F570A">
              <w:rPr>
                <w:rFonts w:asciiTheme="majorHAnsi" w:hAnsiTheme="majorHAnsi" w:cstheme="majorHAnsi"/>
                <w:sz w:val="24"/>
                <w:szCs w:val="24"/>
              </w:rPr>
              <w:t>8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63" w:type="pct"/>
            <w:shd w:val="clear" w:color="auto" w:fill="auto"/>
          </w:tcPr>
          <w:p w14:paraId="628D5987" w14:textId="77777777" w:rsidR="003C3B2F" w:rsidRPr="005F570A" w:rsidRDefault="003C3B2F" w:rsidP="003C3B2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63B07917" w14:textId="4BA729C2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671</w:t>
            </w:r>
          </w:p>
        </w:tc>
        <w:tc>
          <w:tcPr>
            <w:tcW w:w="63" w:type="pct"/>
            <w:shd w:val="clear" w:color="auto" w:fill="auto"/>
          </w:tcPr>
          <w:p w14:paraId="042265FD" w14:textId="77777777" w:rsidR="003C3B2F" w:rsidRPr="005F570A" w:rsidRDefault="003C3B2F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36AF4D56" w14:textId="54DA03EE" w:rsidR="003C3B2F" w:rsidRPr="005F570A" w:rsidRDefault="00A301CB" w:rsidP="003C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042</w:t>
            </w:r>
          </w:p>
        </w:tc>
        <w:tc>
          <w:tcPr>
            <w:tcW w:w="63" w:type="pct"/>
          </w:tcPr>
          <w:p w14:paraId="7E36BF72" w14:textId="77777777" w:rsidR="003C3B2F" w:rsidRPr="005F570A" w:rsidRDefault="003C3B2F" w:rsidP="003C3B2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155B6523" w14:textId="70106E0C" w:rsidR="003C3B2F" w:rsidRPr="005F570A" w:rsidRDefault="00A301CB" w:rsidP="003C3B2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00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63" w:type="pct"/>
          </w:tcPr>
          <w:p w14:paraId="6E43B8C4" w14:textId="77777777" w:rsidR="003C3B2F" w:rsidRPr="005F570A" w:rsidRDefault="003C3B2F" w:rsidP="003C3B2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37143B3A" w14:textId="7CA04FDD" w:rsidR="003C3B2F" w:rsidRPr="005F570A" w:rsidRDefault="00A301CB" w:rsidP="003C3B2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9</w:t>
            </w:r>
            <w:r w:rsidR="003C3B2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115258"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8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13</w:t>
            </w:r>
          </w:p>
        </w:tc>
      </w:tr>
      <w:tr w:rsidR="00A5474F" w:rsidRPr="001F398E" w14:paraId="2DB71AC3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0DDC271A" w14:textId="77777777" w:rsidR="00A5474F" w:rsidRPr="001F398E" w:rsidRDefault="00A5474F" w:rsidP="00A5474F">
            <w:pPr>
              <w:tabs>
                <w:tab w:val="clear" w:pos="1644"/>
              </w:tabs>
              <w:ind w:right="-80"/>
              <w:rPr>
                <w:rFonts w:asciiTheme="minorHAnsi" w:hAnsiTheme="minorHAnsi" w:cstheme="minorHAnsi"/>
                <w:sz w:val="24"/>
                <w:szCs w:val="24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lastRenderedPageBreak/>
              <w:t>บริษัท เทิร์นคีย์ คอมมูนิเคชั่น</w:t>
            </w:r>
            <w:r w:rsidRPr="001F398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81E9838" w14:textId="1C7228E5" w:rsidR="00A5474F" w:rsidRPr="001F398E" w:rsidRDefault="00A5474F" w:rsidP="00A5474F">
            <w:pPr>
              <w:tabs>
                <w:tab w:val="clear" w:pos="1644"/>
              </w:tabs>
              <w:ind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เซอร์วิส จำกัด (มหาชน)</w:t>
            </w:r>
          </w:p>
        </w:tc>
        <w:tc>
          <w:tcPr>
            <w:tcW w:w="645" w:type="pct"/>
          </w:tcPr>
          <w:p w14:paraId="5064F2A5" w14:textId="77777777" w:rsidR="00A5474F" w:rsidRPr="001F398E" w:rsidRDefault="00A5474F" w:rsidP="00A5474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การขนส่งโทรศัพท์</w:t>
            </w:r>
          </w:p>
          <w:p w14:paraId="18C2506C" w14:textId="6635E7C6" w:rsidR="00A5474F" w:rsidRPr="001F398E" w:rsidRDefault="00A5474F" w:rsidP="00A5474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และอุปกรณ์การส่งเสริมโทรคมนาคม</w:t>
            </w:r>
          </w:p>
        </w:tc>
        <w:tc>
          <w:tcPr>
            <w:tcW w:w="243" w:type="pct"/>
            <w:shd w:val="clear" w:color="auto" w:fill="auto"/>
          </w:tcPr>
          <w:p w14:paraId="7193FBEC" w14:textId="687FC426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53491E2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5CCD5C66" w14:textId="0940D282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63" w:type="pct"/>
          </w:tcPr>
          <w:p w14:paraId="4D5E91F7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40129390" w14:textId="5AA6CD87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" w:type="pct"/>
          </w:tcPr>
          <w:p w14:paraId="23B3C532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56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14:paraId="42A0C663" w14:textId="77940504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359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96</w:t>
            </w:r>
            <w:r w:rsidR="00115258" w:rsidRPr="005F570A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63" w:type="pct"/>
          </w:tcPr>
          <w:p w14:paraId="2CE798C9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DD222C" w14:textId="3F3DFF4F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7D74D2F0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05CD430B" w14:textId="3B3D41E6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239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443</w:t>
            </w:r>
          </w:p>
        </w:tc>
        <w:tc>
          <w:tcPr>
            <w:tcW w:w="63" w:type="pct"/>
            <w:shd w:val="clear" w:color="auto" w:fill="auto"/>
          </w:tcPr>
          <w:p w14:paraId="2E91A83B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24EFB1DB" w14:textId="685096AC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A86F0E8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45D4BFA9" w14:textId="5AD2140C" w:rsidR="00A5474F" w:rsidRPr="005F570A" w:rsidRDefault="00A301CB" w:rsidP="00A5474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3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9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9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  <w:r w:rsidR="00115258"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63" w:type="pct"/>
          </w:tcPr>
          <w:p w14:paraId="0DC985E6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07227152" w14:textId="652B7C68" w:rsidR="00A5474F" w:rsidRPr="005F570A" w:rsidRDefault="00A5474F" w:rsidP="000C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4F620312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2" w:type="pct"/>
          </w:tcPr>
          <w:p w14:paraId="7E1CB0C9" w14:textId="74110F1A" w:rsidR="00A5474F" w:rsidRPr="005F570A" w:rsidRDefault="00A301CB" w:rsidP="00A5474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239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443</w:t>
            </w:r>
          </w:p>
        </w:tc>
      </w:tr>
      <w:tr w:rsidR="00A5474F" w:rsidRPr="001F398E" w14:paraId="71FD724B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65F19D05" w14:textId="203A1FCA" w:rsidR="00A5474F" w:rsidRPr="001F398E" w:rsidRDefault="00A5474F" w:rsidP="00A5474F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สบาย ชัวร์ มาร์เก็ต จำกัด</w:t>
            </w:r>
          </w:p>
        </w:tc>
        <w:tc>
          <w:tcPr>
            <w:tcW w:w="645" w:type="pct"/>
          </w:tcPr>
          <w:p w14:paraId="0121AE6C" w14:textId="42D8EDBD" w:rsidR="00A5474F" w:rsidRPr="001F398E" w:rsidRDefault="00A5474F" w:rsidP="00A5474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ประกอบกิจการร้านขายปลีกอุปกรณ์การสื่อสารโทรคมนาคม</w:t>
            </w:r>
          </w:p>
        </w:tc>
        <w:tc>
          <w:tcPr>
            <w:tcW w:w="243" w:type="pct"/>
            <w:shd w:val="clear" w:color="auto" w:fill="auto"/>
          </w:tcPr>
          <w:p w14:paraId="042D2467" w14:textId="6C8D81F1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  <w:shd w:val="clear" w:color="auto" w:fill="auto"/>
          </w:tcPr>
          <w:p w14:paraId="52DA3B9D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192DE437" w14:textId="6A9E9643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</w:tcPr>
          <w:p w14:paraId="1098D4F8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522EF068" w14:textId="5CE64F49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500</w:t>
            </w:r>
          </w:p>
        </w:tc>
        <w:tc>
          <w:tcPr>
            <w:tcW w:w="73" w:type="pct"/>
          </w:tcPr>
          <w:p w14:paraId="6DC9961A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699058DB" w14:textId="671B2A7C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500</w:t>
            </w:r>
          </w:p>
        </w:tc>
        <w:tc>
          <w:tcPr>
            <w:tcW w:w="63" w:type="pct"/>
          </w:tcPr>
          <w:p w14:paraId="61ADBBAC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05A7D3" w14:textId="7C65968B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500</w:t>
            </w:r>
          </w:p>
        </w:tc>
        <w:tc>
          <w:tcPr>
            <w:tcW w:w="62" w:type="pct"/>
            <w:shd w:val="clear" w:color="auto" w:fill="auto"/>
          </w:tcPr>
          <w:p w14:paraId="31042A89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07E09E4B" w14:textId="0E4B52BB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500</w:t>
            </w:r>
          </w:p>
        </w:tc>
        <w:tc>
          <w:tcPr>
            <w:tcW w:w="63" w:type="pct"/>
            <w:shd w:val="clear" w:color="auto" w:fill="auto"/>
          </w:tcPr>
          <w:p w14:paraId="4F255286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65DBD01E" w14:textId="1BF53782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CCC0F40" w14:textId="77777777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7B71E9DB" w14:textId="602D413B" w:rsidR="00A5474F" w:rsidRPr="005F570A" w:rsidRDefault="00A5474F" w:rsidP="000C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80" w:right="-34" w:firstLine="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5C256E11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22FC7797" w14:textId="61F5F7C0" w:rsidR="00A5474F" w:rsidRPr="005F570A" w:rsidRDefault="00A5474F" w:rsidP="000C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4A84A788" w14:textId="77777777" w:rsidR="00A5474F" w:rsidRPr="005F570A" w:rsidRDefault="00A5474F" w:rsidP="000C478D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2" w:type="pct"/>
          </w:tcPr>
          <w:p w14:paraId="5E1BF7C7" w14:textId="2511FCF6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A5474F" w:rsidRPr="001F398E" w14:paraId="52893144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300FFE1B" w14:textId="56BA54FA" w:rsidR="00A5474F" w:rsidRPr="001F398E" w:rsidRDefault="00A5474F" w:rsidP="00A5474F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สวอป มาร์ท จำกัด</w:t>
            </w:r>
          </w:p>
        </w:tc>
        <w:tc>
          <w:tcPr>
            <w:tcW w:w="645" w:type="pct"/>
          </w:tcPr>
          <w:p w14:paraId="709416D1" w14:textId="3D422B54" w:rsidR="00A5474F" w:rsidRPr="001F398E" w:rsidRDefault="00A5474F" w:rsidP="00A5474F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การบริการเป็นตลาดกลางในการซื้อขายสินค้าหรือบริการ 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243" w:type="pct"/>
            <w:shd w:val="clear" w:color="auto" w:fill="auto"/>
          </w:tcPr>
          <w:p w14:paraId="7C3C34ED" w14:textId="0167F380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  <w:shd w:val="clear" w:color="auto" w:fill="auto"/>
          </w:tcPr>
          <w:p w14:paraId="2CC7629B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781EAD8C" w14:textId="599614F2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</w:t>
            </w:r>
          </w:p>
        </w:tc>
        <w:tc>
          <w:tcPr>
            <w:tcW w:w="63" w:type="pct"/>
          </w:tcPr>
          <w:p w14:paraId="4BF4BA83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06A407BD" w14:textId="5F022766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73" w:type="pct"/>
          </w:tcPr>
          <w:p w14:paraId="5DC99076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</w:tcPr>
          <w:p w14:paraId="18B7DE8E" w14:textId="6AD51184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</w:tcPr>
          <w:p w14:paraId="60E19F56" w14:textId="77777777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A93734" w14:textId="2E0D791D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2B1BFD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  <w:p w14:paraId="4AAA9775" w14:textId="21AD5283" w:rsidR="002B1BFD" w:rsidRPr="005F570A" w:rsidRDefault="002B1BFD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2" w:type="pct"/>
            <w:shd w:val="clear" w:color="auto" w:fill="auto"/>
          </w:tcPr>
          <w:p w14:paraId="0D814EF4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9" w:type="pct"/>
            <w:shd w:val="clear" w:color="auto" w:fill="auto"/>
          </w:tcPr>
          <w:p w14:paraId="34BEAC40" w14:textId="5B6830D2" w:rsidR="00A5474F" w:rsidRPr="005F570A" w:rsidRDefault="00A301CB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</w:t>
            </w:r>
            <w:r w:rsidR="00A5474F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11E2E347" w14:textId="77777777" w:rsidR="00A5474F" w:rsidRPr="005F570A" w:rsidRDefault="00A5474F" w:rsidP="00A547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4835CDF8" w14:textId="1851E780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32B7F41" w14:textId="77777777" w:rsidR="00A5474F" w:rsidRPr="005F570A" w:rsidRDefault="00A5474F" w:rsidP="00BD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46BDCA7D" w14:textId="18F830A7" w:rsidR="00A5474F" w:rsidRPr="005F570A" w:rsidRDefault="00A5474F" w:rsidP="000C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80" w:right="-34" w:firstLine="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7A0DEA22" w14:textId="77777777" w:rsidR="00A5474F" w:rsidRPr="005F570A" w:rsidRDefault="00A5474F" w:rsidP="000C478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02DC1A8F" w14:textId="046F2D72" w:rsidR="00A5474F" w:rsidRPr="005F570A" w:rsidRDefault="00A5474F" w:rsidP="000C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50F38B55" w14:textId="77777777" w:rsidR="00A5474F" w:rsidRPr="005F570A" w:rsidRDefault="00A5474F" w:rsidP="000C478D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2" w:type="pct"/>
          </w:tcPr>
          <w:p w14:paraId="2A351C3E" w14:textId="01EF281E" w:rsidR="00A5474F" w:rsidRPr="005F570A" w:rsidRDefault="00A5474F" w:rsidP="00A54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2B1BFD" w:rsidRPr="001F398E" w14:paraId="02DBF32D" w14:textId="77777777" w:rsidTr="003C3B2F">
        <w:trPr>
          <w:cantSplit/>
          <w:trHeight w:val="356"/>
        </w:trPr>
        <w:tc>
          <w:tcPr>
            <w:tcW w:w="878" w:type="pct"/>
            <w:shd w:val="clear" w:color="auto" w:fill="auto"/>
          </w:tcPr>
          <w:p w14:paraId="50989662" w14:textId="46D60D93" w:rsidR="002B1BFD" w:rsidRPr="001F398E" w:rsidRDefault="002B1BFD" w:rsidP="002B1BFD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ซอร์ทเอาท์ จำกัด</w:t>
            </w:r>
          </w:p>
        </w:tc>
        <w:tc>
          <w:tcPr>
            <w:tcW w:w="645" w:type="pct"/>
          </w:tcPr>
          <w:p w14:paraId="08CE1E26" w14:textId="20497931" w:rsidR="002B1BFD" w:rsidRPr="001F398E" w:rsidRDefault="002B1BFD" w:rsidP="002B1BFD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การจัดทำซอฟต์แวร์สำเร็จรูป</w:t>
            </w:r>
            <w:r w:rsidR="00D34C39" w:rsidRPr="001F398E">
              <w:rPr>
                <w:rFonts w:asciiTheme="minorHAnsi" w:hAnsiTheme="minorHAnsi" w:hint="cs"/>
                <w:sz w:val="24"/>
                <w:szCs w:val="24"/>
                <w:cs/>
              </w:rPr>
              <w:t xml:space="preserve"> </w:t>
            </w: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(ยกเว้นซอฟต์แวร์เกมสำเร็จรูป)</w:t>
            </w:r>
          </w:p>
        </w:tc>
        <w:tc>
          <w:tcPr>
            <w:tcW w:w="243" w:type="pct"/>
            <w:shd w:val="clear" w:color="auto" w:fill="auto"/>
          </w:tcPr>
          <w:p w14:paraId="66674489" w14:textId="716A0B8C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2BD2678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4D79963F" w14:textId="1BBABC65" w:rsidR="002B1BFD" w:rsidRPr="005F570A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2B1BFD" w:rsidRPr="005F570A">
              <w:rPr>
                <w:rFonts w:asciiTheme="majorHAnsi" w:hAnsiTheme="majorHAnsi" w:cstheme="majorHAnsi"/>
                <w:sz w:val="24"/>
                <w:szCs w:val="24"/>
              </w:rPr>
              <w:t>.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63" w:type="pct"/>
          </w:tcPr>
          <w:p w14:paraId="4C85C1C2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42670545" w14:textId="13C4312B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" w:type="pct"/>
          </w:tcPr>
          <w:p w14:paraId="05420116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56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14:paraId="50305460" w14:textId="23C45D88" w:rsidR="002B1BFD" w:rsidRPr="005F570A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  <w:r w:rsidR="002B1BFD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  <w:r w:rsidR="00B45ED1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63" w:type="pct"/>
          </w:tcPr>
          <w:p w14:paraId="6921C73B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E512E6" w14:textId="31F5B270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2212F40C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4C2938D1" w14:textId="142B5357" w:rsidR="002B1BFD" w:rsidRPr="005F570A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  <w:r w:rsidR="002B1BFD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  <w:r w:rsidR="00B45ED1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63" w:type="pct"/>
            <w:shd w:val="clear" w:color="auto" w:fill="auto"/>
          </w:tcPr>
          <w:p w14:paraId="64757633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14:paraId="09447F49" w14:textId="1162BBAE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3D3D78E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</w:tcPr>
          <w:p w14:paraId="110139BB" w14:textId="47D92242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80" w:right="-34" w:firstLine="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771077EC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</w:tcPr>
          <w:p w14:paraId="4DD59364" w14:textId="7004174A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15844A82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2" w:type="pct"/>
          </w:tcPr>
          <w:p w14:paraId="0F2B1547" w14:textId="24A2A7D0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2B1BFD" w:rsidRPr="001F398E" w14:paraId="5781436E" w14:textId="77777777">
        <w:trPr>
          <w:cantSplit/>
          <w:trHeight w:val="356"/>
        </w:trPr>
        <w:tc>
          <w:tcPr>
            <w:tcW w:w="878" w:type="pct"/>
            <w:shd w:val="clear" w:color="auto" w:fill="auto"/>
            <w:vAlign w:val="bottom"/>
          </w:tcPr>
          <w:p w14:paraId="2513669C" w14:textId="69529097" w:rsidR="002B1BFD" w:rsidRPr="001F398E" w:rsidRDefault="002B1BFD" w:rsidP="002B1BFD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645" w:type="pct"/>
            <w:vAlign w:val="bottom"/>
          </w:tcPr>
          <w:p w14:paraId="74542824" w14:textId="77777777" w:rsidR="002B1BFD" w:rsidRPr="001F398E" w:rsidRDefault="002B1BFD" w:rsidP="002B1BFD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</w:p>
        </w:tc>
        <w:tc>
          <w:tcPr>
            <w:tcW w:w="243" w:type="pct"/>
            <w:shd w:val="clear" w:color="auto" w:fill="auto"/>
          </w:tcPr>
          <w:p w14:paraId="5B94D321" w14:textId="499B747B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774821C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4BB0664E" w14:textId="111DE0EC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9519B2C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329" w:type="pct"/>
            <w:vAlign w:val="bottom"/>
          </w:tcPr>
          <w:p w14:paraId="5ABAC2D8" w14:textId="38F19500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" w:type="pct"/>
            <w:vAlign w:val="bottom"/>
          </w:tcPr>
          <w:p w14:paraId="49D1CCD5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10ABE498" w14:textId="54900444" w:rsidR="002B1BFD" w:rsidRPr="005F570A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  <w:r w:rsidR="002B1BFD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  <w:r w:rsidR="00B45ED1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63" w:type="pct"/>
            <w:vAlign w:val="bottom"/>
          </w:tcPr>
          <w:p w14:paraId="2D6D4D33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5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53756EC" w14:textId="39CB3CCB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470E7AD1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18A9106" w14:textId="06D97340" w:rsidR="002B1BFD" w:rsidRPr="005F570A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  <w:r w:rsidR="002B1BFD"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  <w:r w:rsidR="00B45ED1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0BEA58A4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8574DAA" w14:textId="716BCAB6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084B548B" w14:textId="7777777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4CF70D8B" w14:textId="2BEC7342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80" w:right="-34" w:firstLine="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3CCF7E6A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7F317814" w14:textId="7CB4DFE3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27D893B9" w14:textId="77777777" w:rsidR="002B1BFD" w:rsidRPr="005F570A" w:rsidRDefault="002B1BFD" w:rsidP="002B1BFD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302" w:type="pct"/>
            <w:vAlign w:val="bottom"/>
          </w:tcPr>
          <w:p w14:paraId="3AA7EECF" w14:textId="757B5647" w:rsidR="002B1BFD" w:rsidRPr="005F570A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80" w:right="-34" w:firstLine="80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2B1BFD" w:rsidRPr="001F398E" w14:paraId="37AE0676" w14:textId="77777777" w:rsidTr="003C3B2F">
        <w:trPr>
          <w:cantSplit/>
          <w:trHeight w:val="291"/>
        </w:trPr>
        <w:tc>
          <w:tcPr>
            <w:tcW w:w="878" w:type="pct"/>
            <w:shd w:val="clear" w:color="auto" w:fill="auto"/>
          </w:tcPr>
          <w:p w14:paraId="1F8D2C45" w14:textId="77777777" w:rsidR="002B1BFD" w:rsidRPr="001F398E" w:rsidRDefault="002B1BFD" w:rsidP="002B1BFD">
            <w:pPr>
              <w:ind w:left="10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5" w:type="pct"/>
          </w:tcPr>
          <w:p w14:paraId="05E81BC0" w14:textId="77777777" w:rsidR="002B1BFD" w:rsidRPr="001F398E" w:rsidRDefault="002B1BFD" w:rsidP="002B1BFD">
            <w:pPr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pct"/>
            <w:shd w:val="clear" w:color="auto" w:fill="auto"/>
          </w:tcPr>
          <w:p w14:paraId="347D4F92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pct"/>
            <w:shd w:val="clear" w:color="auto" w:fill="auto"/>
          </w:tcPr>
          <w:p w14:paraId="46625E11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9" w:type="pct"/>
            <w:shd w:val="clear" w:color="auto" w:fill="auto"/>
          </w:tcPr>
          <w:p w14:paraId="46BF9DB3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pct"/>
          </w:tcPr>
          <w:p w14:paraId="4011A89B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007E0E37" w14:textId="08F708B9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2B1B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143</w:t>
            </w:r>
            <w:r w:rsidR="002B1B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73" w:type="pct"/>
          </w:tcPr>
          <w:p w14:paraId="7EF40787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72D1C50B" w14:textId="5E760FD1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5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715</w:t>
            </w:r>
            <w:r w:rsidR="002B1BFD" w:rsidRPr="001F398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593</w:t>
            </w:r>
          </w:p>
        </w:tc>
        <w:tc>
          <w:tcPr>
            <w:tcW w:w="63" w:type="pct"/>
          </w:tcPr>
          <w:p w14:paraId="74813E3D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DA51F" w14:textId="73DF68BC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2B1B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063</w:t>
            </w:r>
            <w:r w:rsidR="002B1B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2" w:type="pct"/>
            <w:shd w:val="clear" w:color="auto" w:fill="auto"/>
          </w:tcPr>
          <w:p w14:paraId="60F44C95" w14:textId="77777777" w:rsidR="002B1BFD" w:rsidRPr="001F398E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AE46C" w14:textId="611A9AC8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  <w:r w:rsidR="00876A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58</w:t>
            </w:r>
            <w:r w:rsidR="002B1BFD" w:rsidRPr="001F398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="00876A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63" w:type="pct"/>
            <w:shd w:val="clear" w:color="auto" w:fill="auto"/>
          </w:tcPr>
          <w:p w14:paraId="6389B31D" w14:textId="77777777" w:rsidR="002B1BFD" w:rsidRPr="001F398E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93BFF" w14:textId="1ABC8FE1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362</w:t>
            </w:r>
            <w:r w:rsidR="002B1B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63" w:type="pct"/>
            <w:shd w:val="clear" w:color="auto" w:fill="auto"/>
          </w:tcPr>
          <w:p w14:paraId="5B6F8505" w14:textId="77777777" w:rsidR="002B1BFD" w:rsidRPr="001F398E" w:rsidRDefault="002B1BFD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F36C" w14:textId="1272BC4B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34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516</w:t>
            </w:r>
            <w:r w:rsidR="002B1BFD" w:rsidRPr="001F398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63" w:type="pct"/>
          </w:tcPr>
          <w:p w14:paraId="4FDD5192" w14:textId="77777777" w:rsidR="002B1BFD" w:rsidRPr="001F398E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37FC" w14:textId="154CA104" w:rsidR="002B1BFD" w:rsidRPr="001F398E" w:rsidRDefault="00A301CB" w:rsidP="002B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75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290</w:t>
            </w:r>
            <w:r w:rsidR="002B1B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" w:type="pct"/>
          </w:tcPr>
          <w:p w14:paraId="2963B89B" w14:textId="77777777" w:rsidR="002B1BFD" w:rsidRPr="001F398E" w:rsidRDefault="002B1BFD" w:rsidP="002B1BF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</w:tcPr>
          <w:p w14:paraId="71ADE819" w14:textId="41625A72" w:rsidR="002B1BFD" w:rsidRPr="001F398E" w:rsidRDefault="00A301CB" w:rsidP="002B1BF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40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5</w:t>
            </w:r>
            <w:r w:rsidR="002B1BFD" w:rsidRPr="001F398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</w:tbl>
    <w:p w14:paraId="60167D67" w14:textId="77777777" w:rsidR="00EF0DFA" w:rsidRPr="001F398E" w:rsidRDefault="00EF0DFA" w:rsidP="00EF0DFA">
      <w:pPr>
        <w:pStyle w:val="BodyText2"/>
        <w:ind w:left="450"/>
        <w:rPr>
          <w:rFonts w:asciiTheme="minorHAnsi" w:hAnsiTheme="minorHAnsi"/>
          <w:lang w:val="en-US"/>
        </w:rPr>
      </w:pPr>
    </w:p>
    <w:p w14:paraId="3CE002FE" w14:textId="48A7E9E4" w:rsidR="00D534F2" w:rsidRDefault="00EF0DFA" w:rsidP="00406A54">
      <w:pPr>
        <w:pStyle w:val="BodyText2"/>
        <w:ind w:left="540"/>
        <w:rPr>
          <w:rFonts w:asciiTheme="minorHAnsi" w:hAnsiTheme="minorHAnsi"/>
          <w:lang w:val="en-US"/>
        </w:rPr>
      </w:pPr>
      <w:r w:rsidRPr="00E96FC5">
        <w:rPr>
          <w:rFonts w:asciiTheme="minorHAnsi" w:hAnsiTheme="minorHAnsi"/>
          <w:cs/>
          <w:lang w:val="en-US"/>
        </w:rPr>
        <w:t xml:space="preserve">ณ วันที่ </w:t>
      </w:r>
      <w:r w:rsidR="00A301CB" w:rsidRPr="00A301CB">
        <w:rPr>
          <w:rFonts w:asciiTheme="minorHAnsi" w:hAnsiTheme="minorHAnsi"/>
          <w:lang w:val="en-US"/>
        </w:rPr>
        <w:t>31</w:t>
      </w:r>
      <w:r w:rsidRPr="00E96FC5">
        <w:rPr>
          <w:rFonts w:asciiTheme="minorHAnsi" w:hAnsiTheme="minorHAnsi"/>
          <w:cs/>
          <w:lang w:val="en-US"/>
        </w:rPr>
        <w:t xml:space="preserve"> </w:t>
      </w:r>
      <w:r w:rsidRPr="00E96FC5">
        <w:rPr>
          <w:rFonts w:asciiTheme="minorHAnsi" w:hAnsiTheme="minorHAnsi" w:hint="cs"/>
          <w:cs/>
          <w:lang w:val="en-US"/>
        </w:rPr>
        <w:t>ธันวาคม</w:t>
      </w:r>
      <w:r w:rsidRPr="00E96FC5">
        <w:rPr>
          <w:rFonts w:asciiTheme="minorHAnsi" w:hAnsiTheme="minorHAnsi"/>
          <w:cs/>
          <w:lang w:val="en-US"/>
        </w:rPr>
        <w:t xml:space="preserve"> </w:t>
      </w:r>
      <w:r w:rsidR="00A301CB" w:rsidRPr="00A301CB">
        <w:rPr>
          <w:rFonts w:asciiTheme="minorHAnsi" w:hAnsiTheme="minorHAnsi" w:hint="cs"/>
          <w:lang w:val="en-US"/>
        </w:rPr>
        <w:t>2567</w:t>
      </w:r>
      <w:r w:rsidRPr="00E96FC5">
        <w:rPr>
          <w:rFonts w:asciiTheme="minorHAnsi" w:hAnsiTheme="minorHAnsi"/>
          <w:cs/>
          <w:lang w:val="en-US"/>
        </w:rPr>
        <w:t xml:space="preserve"> ตราสารทุนที่วัดมูลค่าด้วยมูลค่ายุติธรรมผ่านกำไรหรือขาดทุนของบริษัท</w:t>
      </w:r>
      <w:r w:rsidRPr="00BD775F">
        <w:rPr>
          <w:rFonts w:asciiTheme="minorHAnsi" w:hAnsiTheme="minorHAnsi"/>
          <w:cs/>
          <w:lang w:val="en-US"/>
        </w:rPr>
        <w:t>จำนวน</w:t>
      </w:r>
      <w:r w:rsidR="00A5474F" w:rsidRPr="00BD775F">
        <w:rPr>
          <w:rFonts w:asciiTheme="minorHAnsi" w:hAnsiTheme="minorHAnsi" w:hint="cs"/>
          <w:cs/>
          <w:lang w:val="en-US"/>
        </w:rPr>
        <w:t xml:space="preserve"> </w:t>
      </w:r>
      <w:r w:rsidR="00A301CB" w:rsidRPr="00A301CB">
        <w:rPr>
          <w:rFonts w:asciiTheme="minorHAnsi" w:hAnsiTheme="minorHAnsi"/>
          <w:lang w:val="en-US"/>
        </w:rPr>
        <w:t>194</w:t>
      </w:r>
      <w:r w:rsidR="00A5474F" w:rsidRPr="00BD775F">
        <w:rPr>
          <w:rFonts w:asciiTheme="minorHAnsi" w:hAnsiTheme="minorHAnsi"/>
          <w:lang w:val="en-US"/>
        </w:rPr>
        <w:t>.</w:t>
      </w:r>
      <w:r w:rsidR="00A301CB" w:rsidRPr="00A301CB">
        <w:rPr>
          <w:rFonts w:asciiTheme="minorHAnsi" w:hAnsiTheme="minorHAnsi"/>
          <w:lang w:val="en-US"/>
        </w:rPr>
        <w:t>1</w:t>
      </w:r>
      <w:r w:rsidRPr="00BD775F">
        <w:rPr>
          <w:rFonts w:asciiTheme="minorHAnsi" w:hAnsiTheme="minorHAnsi"/>
          <w:cs/>
          <w:lang w:val="en-US"/>
        </w:rPr>
        <w:t xml:space="preserve"> </w:t>
      </w:r>
      <w:r w:rsidR="00A5474F" w:rsidRPr="00BD775F">
        <w:rPr>
          <w:rFonts w:asciiTheme="minorHAnsi" w:hAnsiTheme="minorHAnsi" w:hint="cs"/>
          <w:cs/>
          <w:lang w:val="en-US"/>
        </w:rPr>
        <w:t xml:space="preserve">ล้านบาท </w:t>
      </w:r>
      <w:r w:rsidRPr="00BD775F">
        <w:rPr>
          <w:rFonts w:asciiTheme="minorHAnsi" w:hAnsiTheme="minorHAnsi"/>
          <w:cs/>
          <w:lang w:val="en-US"/>
        </w:rPr>
        <w:t xml:space="preserve">และ </w:t>
      </w:r>
      <w:r w:rsidR="00A301CB" w:rsidRPr="00A301CB">
        <w:rPr>
          <w:rFonts w:asciiTheme="minorHAnsi" w:hAnsiTheme="minorHAnsi"/>
          <w:lang w:val="en-US"/>
        </w:rPr>
        <w:t>3</w:t>
      </w:r>
      <w:r w:rsidR="00A5474F" w:rsidRPr="00BD775F">
        <w:rPr>
          <w:rFonts w:asciiTheme="minorHAnsi" w:hAnsiTheme="minorHAnsi"/>
          <w:lang w:val="en-US"/>
        </w:rPr>
        <w:t>.</w:t>
      </w:r>
      <w:r w:rsidR="00A301CB" w:rsidRPr="00A301CB">
        <w:rPr>
          <w:rFonts w:asciiTheme="minorHAnsi" w:hAnsiTheme="minorHAnsi"/>
          <w:lang w:val="en-US"/>
        </w:rPr>
        <w:t>6</w:t>
      </w:r>
      <w:r w:rsidRPr="00BD775F">
        <w:rPr>
          <w:rFonts w:asciiTheme="minorHAnsi" w:hAnsiTheme="minorHAnsi"/>
          <w:cs/>
          <w:lang w:val="en-US"/>
        </w:rPr>
        <w:t xml:space="preserve"> ล้านบาท ถูกใช้เป็นสินทรัพย์เพื่อเป็นหลักประกันหุ้นกู้ครั้งที่ </w:t>
      </w:r>
      <w:r w:rsidR="00A301CB" w:rsidRPr="00A301CB">
        <w:rPr>
          <w:rFonts w:asciiTheme="minorHAnsi" w:hAnsiTheme="minorHAnsi"/>
          <w:lang w:val="en-US"/>
        </w:rPr>
        <w:t>2</w:t>
      </w:r>
      <w:r w:rsidRPr="00BD775F">
        <w:rPr>
          <w:rFonts w:asciiTheme="minorHAnsi" w:hAnsiTheme="minorHAnsi"/>
          <w:cs/>
          <w:lang w:val="en-US"/>
        </w:rPr>
        <w:t>/</w:t>
      </w:r>
      <w:r w:rsidR="00A301CB" w:rsidRPr="00A301CB">
        <w:rPr>
          <w:rFonts w:asciiTheme="minorHAnsi" w:hAnsiTheme="minorHAnsi"/>
          <w:lang w:val="en-US"/>
        </w:rPr>
        <w:t>2566</w:t>
      </w:r>
      <w:r w:rsidRPr="00BD775F">
        <w:rPr>
          <w:rFonts w:asciiTheme="minorHAnsi" w:hAnsiTheme="minorHAnsi"/>
          <w:cs/>
          <w:lang w:val="en-US"/>
        </w:rPr>
        <w:t xml:space="preserve"> ซึ่งจะครบกำหนดชำระในเดือนมีนาคม </w:t>
      </w:r>
      <w:r w:rsidR="00A301CB" w:rsidRPr="00A301CB">
        <w:rPr>
          <w:rFonts w:asciiTheme="minorHAnsi" w:hAnsiTheme="minorHAnsi" w:hint="cs"/>
          <w:lang w:val="en-US"/>
        </w:rPr>
        <w:t>2569</w:t>
      </w:r>
      <w:r w:rsidRPr="00BD775F">
        <w:rPr>
          <w:rFonts w:asciiTheme="minorHAnsi" w:hAnsiTheme="minorHAnsi"/>
          <w:cs/>
          <w:lang w:val="en-US"/>
        </w:rPr>
        <w:t xml:space="preserve"> และเงินกู้ยืมระยะสั้นจากสถาบันการเงิน ตามลำดับ</w:t>
      </w:r>
    </w:p>
    <w:p w14:paraId="46FA4F94" w14:textId="5F804AFD" w:rsidR="00D34C39" w:rsidRDefault="00D34C39" w:rsidP="00406A54">
      <w:pPr>
        <w:pStyle w:val="BodyText2"/>
        <w:ind w:left="540"/>
        <w:rPr>
          <w:rFonts w:asciiTheme="minorHAnsi" w:hAnsiTheme="minorHAnsi"/>
          <w:i/>
          <w:iCs/>
          <w:lang w:val="en-US"/>
        </w:rPr>
      </w:pPr>
      <w:r w:rsidRPr="00D34C39">
        <w:rPr>
          <w:rFonts w:asciiTheme="minorHAnsi" w:hAnsiTheme="minorHAnsi"/>
          <w:i/>
          <w:iCs/>
          <w:lang w:val="en-US"/>
        </w:rPr>
        <w:lastRenderedPageBreak/>
        <w:t xml:space="preserve">10.1) </w:t>
      </w:r>
      <w:r w:rsidRPr="00D34C39">
        <w:rPr>
          <w:rFonts w:asciiTheme="minorHAnsi" w:hAnsiTheme="minorHAnsi"/>
          <w:i/>
          <w:iCs/>
          <w:cs/>
          <w:lang w:val="en-US"/>
        </w:rPr>
        <w:t>การจำหน่ายเงินลงทุนในบริษัท คาร์ฟิน อินเตอร์ กรุ๊ป จำกัด</w:t>
      </w:r>
    </w:p>
    <w:p w14:paraId="3EBE7B1B" w14:textId="77777777" w:rsidR="00D34C39" w:rsidRPr="00D34C39" w:rsidRDefault="00D34C39" w:rsidP="00406A54">
      <w:pPr>
        <w:pStyle w:val="BodyText2"/>
        <w:ind w:left="540"/>
        <w:rPr>
          <w:rFonts w:asciiTheme="minorHAnsi" w:hAnsiTheme="minorHAnsi"/>
          <w:lang w:val="en-US"/>
        </w:rPr>
      </w:pPr>
    </w:p>
    <w:p w14:paraId="1B59B957" w14:textId="6D42689C" w:rsidR="00D34C39" w:rsidRPr="003E33EF" w:rsidRDefault="00D34C39" w:rsidP="00406A54">
      <w:pPr>
        <w:pStyle w:val="BodyText2"/>
        <w:ind w:left="540"/>
        <w:rPr>
          <w:rFonts w:asciiTheme="minorBidi" w:hAnsiTheme="minorBidi" w:cstheme="minorBidi"/>
          <w:lang w:val="en-US"/>
        </w:rPr>
      </w:pPr>
      <w:r w:rsidRPr="003E33EF">
        <w:rPr>
          <w:rFonts w:asciiTheme="minorBidi" w:hAnsiTheme="minorBidi" w:cstheme="minorBidi"/>
          <w:cs/>
          <w:lang w:val="en-US"/>
        </w:rPr>
        <w:t xml:space="preserve">ในการประชุมคณะกรรมการบริษัท เมื่อวันที่ </w:t>
      </w:r>
      <w:r w:rsidRPr="003E33EF">
        <w:rPr>
          <w:rFonts w:asciiTheme="minorBidi" w:hAnsiTheme="minorBidi" w:cstheme="minorBidi"/>
          <w:lang w:val="en-US"/>
        </w:rPr>
        <w:t xml:space="preserve">31 </w:t>
      </w:r>
      <w:r w:rsidRPr="003E33EF">
        <w:rPr>
          <w:rFonts w:asciiTheme="minorBidi" w:hAnsiTheme="minorBidi" w:cstheme="minorBidi"/>
          <w:cs/>
          <w:lang w:val="en-US"/>
        </w:rPr>
        <w:t xml:space="preserve">กรกฎาคม </w:t>
      </w:r>
      <w:r w:rsidRPr="003E33EF">
        <w:rPr>
          <w:rFonts w:asciiTheme="minorBidi" w:hAnsiTheme="minorBidi" w:cstheme="minorBidi"/>
          <w:lang w:val="en-US"/>
        </w:rPr>
        <w:t xml:space="preserve">2567 </w:t>
      </w:r>
      <w:r w:rsidRPr="003E33EF">
        <w:rPr>
          <w:rFonts w:asciiTheme="minorBidi" w:hAnsiTheme="minorBidi" w:cstheme="minorBidi"/>
          <w:cs/>
          <w:lang w:val="en-US"/>
        </w:rPr>
        <w:t xml:space="preserve">คณะกรรมการบริษัทมีมติอนุมัติการจำหน่ายหุ้นสามัญทั้งหมดของบริษัท คาร์ฟินน์ อินเตอร์ กรุ๊ป จำกัด จำนวน </w:t>
      </w:r>
      <w:r w:rsidRPr="003E33EF">
        <w:rPr>
          <w:rFonts w:asciiTheme="minorBidi" w:hAnsiTheme="minorBidi" w:cstheme="minorBidi"/>
          <w:lang w:val="en-US"/>
        </w:rPr>
        <w:t xml:space="preserve">125,000 </w:t>
      </w:r>
      <w:r w:rsidRPr="003E33EF">
        <w:rPr>
          <w:rFonts w:asciiTheme="minorBidi" w:hAnsiTheme="minorBidi" w:cstheme="minorBidi"/>
          <w:cs/>
          <w:lang w:val="en-US"/>
        </w:rPr>
        <w:t xml:space="preserve">หุ้น คิดเป็นร้อยละ </w:t>
      </w:r>
      <w:r w:rsidRPr="003E33EF">
        <w:rPr>
          <w:rFonts w:asciiTheme="minorBidi" w:hAnsiTheme="minorBidi" w:cstheme="minorBidi"/>
          <w:lang w:val="en-US"/>
        </w:rPr>
        <w:t xml:space="preserve">20.0 </w:t>
      </w:r>
      <w:r w:rsidRPr="003E33EF">
        <w:rPr>
          <w:rFonts w:asciiTheme="minorBidi" w:hAnsiTheme="minorBidi" w:cstheme="minorBidi"/>
          <w:cs/>
          <w:lang w:val="en-US"/>
        </w:rPr>
        <w:t>ของทุนจดทะเบียนให้แก่ผู้ถือหุ้นของบริษัท คาร์ฟินน์ อินเตอร์ กรุ๊ป จำกัด โดยบริษัทอยู่ระหว่างการดำเนินการในการเข้าเจรจา ทำความตกลง และดำเนินการอื่นใดอันจำเป็นและเกี่ยวกับข้องกับการขายดังกล่าว</w:t>
      </w:r>
    </w:p>
    <w:p w14:paraId="795721B7" w14:textId="2067F600" w:rsidR="001001FB" w:rsidRDefault="001001FB" w:rsidP="001001FB">
      <w:pPr>
        <w:pStyle w:val="BodyText2"/>
        <w:rPr>
          <w:rFonts w:asciiTheme="minorHAnsi" w:hAnsiTheme="minorHAnsi"/>
          <w:lang w:val="en-US"/>
        </w:rPr>
      </w:pPr>
    </w:p>
    <w:p w14:paraId="47A23C29" w14:textId="0902F0F1" w:rsidR="001001FB" w:rsidRDefault="001001FB" w:rsidP="002F7E05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t>เงินลงทุนในบริษัทย่อย</w:t>
      </w:r>
    </w:p>
    <w:p w14:paraId="01B0BC38" w14:textId="77777777" w:rsidR="00C45D1E" w:rsidRDefault="00C45D1E" w:rsidP="00C45D1E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530AA750" w14:textId="61109C83" w:rsidR="005B0DDC" w:rsidRPr="0031550B" w:rsidRDefault="005B0DDC" w:rsidP="005C739D">
      <w:pPr>
        <w:pStyle w:val="BodyText2"/>
        <w:ind w:left="108" w:firstLine="432"/>
        <w:rPr>
          <w:rFonts w:asciiTheme="minorHAnsi" w:hAnsiTheme="minorHAnsi" w:cstheme="minorHAnsi"/>
          <w:cs/>
          <w:lang w:val="en-US"/>
        </w:rPr>
      </w:pPr>
      <w:r>
        <w:rPr>
          <w:rFonts w:asciiTheme="minorHAnsi" w:hAnsiTheme="minorHAnsi" w:cstheme="minorHAnsi" w:hint="cs"/>
          <w:cs/>
          <w:lang w:val="en-US"/>
        </w:rPr>
        <w:t xml:space="preserve">รายการเคลื่อนไหวที่มีสาระสำคัญสำหรับปีสิ้นสุดวันที่ </w:t>
      </w:r>
      <w:r w:rsidR="00A301CB" w:rsidRPr="00A301CB">
        <w:rPr>
          <w:rFonts w:asciiTheme="minorHAnsi" w:hAnsiTheme="minorHAnsi" w:cstheme="minorHAnsi"/>
          <w:lang w:val="en-US"/>
        </w:rPr>
        <w:t>31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 w:rsidR="00A301CB" w:rsidRPr="00A301CB">
        <w:rPr>
          <w:rFonts w:asciiTheme="minorHAnsi" w:hAnsiTheme="minorHAnsi" w:cstheme="minorHAnsi"/>
          <w:lang w:val="en-US"/>
        </w:rPr>
        <w:t>2567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 w:hint="cs"/>
          <w:cs/>
          <w:lang w:val="en-US"/>
        </w:rPr>
        <w:t>มีดังต่อไปนี้</w:t>
      </w:r>
    </w:p>
    <w:p w14:paraId="0CC0946C" w14:textId="77777777" w:rsidR="005B0DDC" w:rsidRDefault="005B0DDC" w:rsidP="005B0DDC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tbl>
      <w:tblPr>
        <w:tblW w:w="495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1624"/>
        <w:gridCol w:w="720"/>
        <w:gridCol w:w="181"/>
        <w:gridCol w:w="729"/>
        <w:gridCol w:w="179"/>
        <w:gridCol w:w="818"/>
        <w:gridCol w:w="181"/>
        <w:gridCol w:w="809"/>
        <w:gridCol w:w="181"/>
        <w:gridCol w:w="898"/>
        <w:gridCol w:w="184"/>
        <w:gridCol w:w="890"/>
        <w:gridCol w:w="184"/>
        <w:gridCol w:w="973"/>
        <w:gridCol w:w="179"/>
        <w:gridCol w:w="815"/>
        <w:gridCol w:w="193"/>
        <w:gridCol w:w="1250"/>
        <w:gridCol w:w="193"/>
        <w:gridCol w:w="968"/>
      </w:tblGrid>
      <w:tr w:rsidR="00CB77E1" w:rsidRPr="001F398E" w14:paraId="058FADD2" w14:textId="77777777" w:rsidTr="009B2015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E1812" w14:textId="77777777" w:rsidR="00E42B60" w:rsidRPr="001F398E" w:rsidRDefault="00E42B60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352E4487" w14:textId="77777777" w:rsidR="00E42B60" w:rsidRPr="001F398E" w:rsidRDefault="00E42B6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3655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C00D35C" w14:textId="6D1ED39C" w:rsidR="00E42B60" w:rsidRPr="001F398E" w:rsidRDefault="00E42B6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B2015" w:rsidRPr="001F398E" w14:paraId="61CDE45E" w14:textId="77777777" w:rsidTr="009B2015">
        <w:trPr>
          <w:cantSplit/>
          <w:trHeight w:val="189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F9E6" w14:textId="77777777" w:rsidR="00A4139F" w:rsidRPr="001F398E" w:rsidRDefault="00A4139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0A7ED7A1" w14:textId="77777777" w:rsidR="00A4139F" w:rsidRPr="001F398E" w:rsidRDefault="00A413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D5CB" w14:textId="77777777" w:rsidR="00A4139F" w:rsidRPr="001F398E" w:rsidDel="00685444" w:rsidRDefault="00A413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DB739" w14:textId="77777777" w:rsidR="00A4139F" w:rsidRPr="001F398E" w:rsidDel="00685444" w:rsidRDefault="00A413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04B2" w14:textId="6B555892" w:rsidR="00A4139F" w:rsidRPr="001F398E" w:rsidDel="00685444" w:rsidRDefault="00A413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7290947" w14:textId="77777777" w:rsidR="00A4139F" w:rsidRPr="001F398E" w:rsidRDefault="00A4139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8D5A258" w14:textId="77DA923C" w:rsidR="00A4139F" w:rsidRPr="001F398E" w:rsidRDefault="00A4139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6C4A8E" w14:textId="77777777" w:rsidR="00A4139F" w:rsidRPr="001F398E" w:rsidRDefault="00A4139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742E265" w14:textId="5B96BA0C" w:rsidR="00A4139F" w:rsidRPr="001F398E" w:rsidRDefault="00A4139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D77E5E6" w14:textId="0B7D76CA" w:rsidR="00A4139F" w:rsidRPr="001F398E" w:rsidRDefault="00A4139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B7C1A" w14:textId="77777777" w:rsidR="00A4139F" w:rsidRPr="001F398E" w:rsidRDefault="00A4139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294B93B" w14:textId="77777777" w:rsidR="00A4139F" w:rsidRPr="001F398E" w:rsidRDefault="00A4139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155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2C05C" w14:textId="77777777" w:rsidR="00A4139F" w:rsidRPr="001F398E" w:rsidRDefault="00A4139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  <w:lang w:val="en-US"/>
              </w:rPr>
              <w:t>รายการเคลื่อนไหวที่มีสาระสำคัญระหว่าง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EEA5E8B" w14:textId="77777777" w:rsidR="00A4139F" w:rsidRPr="001F398E" w:rsidRDefault="00A4139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B29" w14:textId="77777777" w:rsidR="00A4139F" w:rsidRPr="001F398E" w:rsidRDefault="00A4139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</w:tr>
      <w:tr w:rsidR="009B2015" w:rsidRPr="001F398E" w14:paraId="5A50CB2D" w14:textId="77777777" w:rsidTr="009B2015">
        <w:trPr>
          <w:cantSplit/>
          <w:trHeight w:val="370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C723" w14:textId="77777777" w:rsidR="00314759" w:rsidRPr="001F398E" w:rsidRDefault="0031475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5BEA4D26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E96ED" w14:textId="07138300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4AAF" w14:textId="3233969E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5EC5" w14:textId="03857704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10E00F" w14:textId="0BF433AE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B5021" w14:textId="77777777" w:rsidR="00314759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6"/>
                <w:szCs w:val="26"/>
                <w:lang w:val="en-US"/>
              </w:rPr>
            </w:pPr>
            <w:r w:rsidRPr="001F398E">
              <w:rPr>
                <w:rFonts w:asciiTheme="minorHAnsi" w:hAnsiTheme="minorHAnsi"/>
                <w:sz w:val="26"/>
                <w:szCs w:val="26"/>
                <w:cs/>
                <w:lang w:val="en-US"/>
              </w:rPr>
              <w:t xml:space="preserve">ราคาทุน </w:t>
            </w:r>
          </w:p>
          <w:p w14:paraId="1B7070C0" w14:textId="5A119BA4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6"/>
                <w:szCs w:val="26"/>
                <w:cs/>
                <w:lang w:val="en-US"/>
              </w:rPr>
            </w:pPr>
            <w:r w:rsidRPr="001F398E">
              <w:rPr>
                <w:rFonts w:asciiTheme="minorHAnsi" w:hAnsiTheme="minorHAns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3A22C4C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F8071" w14:textId="6C64CED6" w:rsidR="00314759" w:rsidRPr="001F398E" w:rsidRDefault="00314759" w:rsidP="00B51E30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ซื้อ</w:t>
            </w:r>
          </w:p>
        </w:tc>
        <w:tc>
          <w:tcPr>
            <w:tcW w:w="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F467E" w14:textId="77777777" w:rsidR="00314759" w:rsidRPr="001F398E" w:rsidRDefault="00314759" w:rsidP="00B51E3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74A4D" w14:textId="77777777" w:rsidR="00314759" w:rsidRPr="001F398E" w:rsidRDefault="00314759" w:rsidP="00B51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ขาดทุนจาก</w:t>
            </w:r>
          </w:p>
          <w:p w14:paraId="627028A3" w14:textId="1D4A4823" w:rsidR="00314759" w:rsidRPr="001F398E" w:rsidRDefault="00314759" w:rsidP="00B51E30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3DF64" w14:textId="77777777" w:rsidR="00314759" w:rsidRPr="001F398E" w:rsidRDefault="00314759" w:rsidP="00B51E3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DC190" w14:textId="63BB63C3" w:rsidR="00314759" w:rsidRPr="001F398E" w:rsidRDefault="00314759" w:rsidP="00B51E30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7A107" w14:textId="77777777" w:rsidR="00314759" w:rsidRPr="001F398E" w:rsidRDefault="00314759" w:rsidP="00B51E3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A41BC" w14:textId="77777777" w:rsidR="00314759" w:rsidRPr="001F398E" w:rsidRDefault="00314759" w:rsidP="00B51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โอนเปลี่ยนแปลง</w:t>
            </w:r>
          </w:p>
          <w:p w14:paraId="3F8A4271" w14:textId="43089281" w:rsidR="00314759" w:rsidRPr="001F398E" w:rsidRDefault="00314759" w:rsidP="00B51E30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สถานะเงินลงทุน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623B2EE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2E333" w14:textId="77777777" w:rsidR="00314759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ราคาทุน</w:t>
            </w:r>
          </w:p>
          <w:p w14:paraId="1294320D" w14:textId="7E714283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สุทธิ</w:t>
            </w:r>
          </w:p>
        </w:tc>
      </w:tr>
      <w:tr w:rsidR="009B2015" w:rsidRPr="001F398E" w14:paraId="5B81289C" w14:textId="77777777" w:rsidTr="009B2015">
        <w:trPr>
          <w:cantSplit/>
          <w:trHeight w:val="20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6EDD" w14:textId="77777777" w:rsidR="00314759" w:rsidRPr="001F398E" w:rsidRDefault="00314759" w:rsidP="00997EC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F53E" w14:textId="77777777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ลักษณะธุรกิ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  <w:lang w:val="en-US" w:bidi="th-TH"/>
              </w:rPr>
              <w:t>จ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92702" w14:textId="6D49257C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A6F9E" w14:textId="77777777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A57D" w14:textId="6F010272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2566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BEFAF" w14:textId="400468BD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332E3" w14:textId="3A328AD2" w:rsidR="00314759" w:rsidRPr="001F398E" w:rsidRDefault="00314759" w:rsidP="00A26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8" w:hanging="19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2567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8D2BE" w14:textId="77777777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9CB22" w14:textId="6306A84F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2566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BCBE" w14:textId="77777777" w:rsidR="00314759" w:rsidRPr="001F398E" w:rsidRDefault="00314759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980C" w14:textId="643E1D16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2566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C1BA" w14:textId="77777777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E40CD57" w14:textId="09110120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127B77" w14:textId="77777777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3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F6AFD" w14:textId="4979419F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837A9" w14:textId="77777777" w:rsidR="00314759" w:rsidRPr="001F398E" w:rsidRDefault="00314759" w:rsidP="00997E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C40BC" w14:textId="600610B2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C4D2F" w14:textId="77777777" w:rsidR="00314759" w:rsidRPr="001F398E" w:rsidRDefault="00314759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bidi="th-TH"/>
              </w:rPr>
            </w:pPr>
          </w:p>
        </w:tc>
        <w:tc>
          <w:tcPr>
            <w:tcW w:w="43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675714" w14:textId="5D76C5AC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1846558" w14:textId="77777777" w:rsidR="00314759" w:rsidRPr="001F398E" w:rsidRDefault="00314759" w:rsidP="00997E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0BAF6" w14:textId="0CA0D747" w:rsidR="00314759" w:rsidRPr="001F398E" w:rsidRDefault="00314759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</w:tr>
      <w:tr w:rsidR="009B2015" w:rsidRPr="001F398E" w14:paraId="4734BB3B" w14:textId="77777777" w:rsidTr="009B2015">
        <w:trPr>
          <w:cantSplit/>
          <w:trHeight w:val="28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FE030" w14:textId="77777777" w:rsidR="00A4139F" w:rsidRPr="001F398E" w:rsidRDefault="00A4139F" w:rsidP="00997EC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7483A0C" w14:textId="77777777" w:rsidR="00A4139F" w:rsidRPr="001F398E" w:rsidRDefault="00A4139F" w:rsidP="00997E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bidi="th-TH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7C96E" w14:textId="77777777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ร้อยละ)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3BC5F04" w14:textId="77777777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0E0C2477" w14:textId="280C1CDF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68F212" w14:textId="77777777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0AB73B64" w14:textId="6A59784C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277074" w14:textId="7F12AE57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336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11F6C5" w14:textId="77777777" w:rsidR="00A4139F" w:rsidRPr="001F398E" w:rsidRDefault="00A4139F" w:rsidP="00997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B2015" w:rsidRPr="001F398E" w14:paraId="4B7D1969" w14:textId="77777777" w:rsidTr="009B2015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B434" w14:textId="77777777" w:rsidR="00A4139F" w:rsidRPr="001F398E" w:rsidRDefault="00A4139F" w:rsidP="00997EC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08B10CB4" w14:textId="77777777" w:rsidR="00A4139F" w:rsidRPr="001F398E" w:rsidRDefault="00A4139F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18C1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62E7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219FF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EA27954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AAAB979" w14:textId="14B13DF4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0B41CCF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60811DA" w14:textId="261B4F0B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8C42EC" w14:textId="326E2181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382B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9AB1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CE666AC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DFD9D50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F52F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CDEF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33D11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76BD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A0807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C22C671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D23A4FC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9B2015" w:rsidRPr="001F398E" w14:paraId="0B0677A1" w14:textId="77777777" w:rsidTr="009B2015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9E06" w14:textId="77777777" w:rsidR="00A4139F" w:rsidRPr="001F398E" w:rsidRDefault="00A4139F" w:rsidP="00997EC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มันนี่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786F0D97" w14:textId="77777777" w:rsidR="00A4139F" w:rsidRPr="001F398E" w:rsidRDefault="00A4139F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บริการทางการเงิน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949A6" w14:textId="3A649624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3F71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BF98" w14:textId="3381E4B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EC9487D" w14:textId="5D151765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106E282" w14:textId="7AEEA7D1" w:rsidR="00A4139F" w:rsidRPr="001F398E" w:rsidRDefault="00A4139F" w:rsidP="00A4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 w:hanging="56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3A4D90B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CEA0CEC" w14:textId="28C9E3EB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89" w:right="-521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AC19A2" w14:textId="3EA1B6AE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05FE0" w14:textId="0BE4080D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AF051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7F20208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A44C5FF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A05A" w14:textId="62667061" w:rsidR="00A4139F" w:rsidRPr="001F398E" w:rsidRDefault="00A4139F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39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751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078F0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334F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FFF2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FA644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62A5B80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2052919" w14:textId="5C19FA41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293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749</w:t>
            </w:r>
          </w:p>
        </w:tc>
      </w:tr>
      <w:tr w:rsidR="009B2015" w:rsidRPr="001F398E" w14:paraId="747898FF" w14:textId="77777777" w:rsidTr="009B2015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82346" w14:textId="77777777" w:rsidR="00A4139F" w:rsidRPr="001F398E" w:rsidRDefault="00A4139F" w:rsidP="00997EC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มาร์เก็ต พลัส </w:t>
            </w:r>
          </w:p>
          <w:p w14:paraId="28DDE85B" w14:textId="77777777" w:rsidR="00A4139F" w:rsidRPr="001F398E" w:rsidRDefault="00A4139F" w:rsidP="00997EC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427C02D" w14:textId="77777777" w:rsidR="00A4139F" w:rsidRPr="001F398E" w:rsidRDefault="00A4139F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655F" w14:textId="27E5B4AE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E45A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0752" w14:textId="252A33DB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E5F4DDB" w14:textId="2FE99421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521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2F89900" w14:textId="5CBFA016" w:rsidR="00A4139F" w:rsidRPr="001F398E" w:rsidRDefault="00A4139F" w:rsidP="00A4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 w:firstLine="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EA7CF08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8532A59" w14:textId="35C47E86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32F9839" w14:textId="19FEA02A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FAED4" w14:textId="6FB97669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2D8FB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71AC01F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8491BCF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B708" w14:textId="77777777" w:rsidR="00A4139F" w:rsidRPr="001F398E" w:rsidRDefault="00A4139F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77C9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E379B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0A21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95F24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B93C909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7F9439C1" w14:textId="64065E7E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</w:tr>
      <w:tr w:rsidR="009B2015" w:rsidRPr="001F398E" w14:paraId="78FA0535" w14:textId="77777777" w:rsidTr="00876A74">
        <w:trPr>
          <w:cantSplit/>
          <w:trHeight w:val="36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6074" w14:textId="77777777" w:rsidR="00A4139F" w:rsidRPr="001F398E" w:rsidRDefault="00A4139F" w:rsidP="00997EC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 xml:space="preserve">บริษัท สบาย แคปปิตอล </w:t>
            </w:r>
          </w:p>
          <w:p w14:paraId="778B18AE" w14:textId="77777777" w:rsidR="00A4139F" w:rsidRPr="001F398E" w:rsidRDefault="00A4139F" w:rsidP="00997EC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E3EC38C" w14:textId="77777777" w:rsidR="00A4139F" w:rsidRPr="001F398E" w:rsidRDefault="00A4139F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บริการให้สินเชื่อ</w:t>
            </w:r>
          </w:p>
          <w:p w14:paraId="38E0A0E9" w14:textId="77777777" w:rsidR="00A4139F" w:rsidRPr="001F398E" w:rsidRDefault="00A4139F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เพื่อการค้าและการลงทุน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9D653" w14:textId="1ABE09AE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F329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050E7" w14:textId="54D8D375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EFB98B3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521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50BF228" w14:textId="4D95E6B5" w:rsidR="00A4139F" w:rsidRPr="001F398E" w:rsidRDefault="00A4139F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 w:firstLine="3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3213FD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BAE9789" w14:textId="73AF8EEE" w:rsidR="00A4139F" w:rsidRPr="001F398E" w:rsidRDefault="00A4139F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ind w:left="168" w:right="-342" w:hanging="9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23C5BB3" w14:textId="098C6FED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BB30" w14:textId="0CE99225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267C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5093B3D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E3264FB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D883" w14:textId="4A65075E" w:rsidR="00A4139F" w:rsidRPr="001F398E" w:rsidRDefault="00A4139F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3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6DFA6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EB6C6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6B11C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53738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D443417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C8F1A8A" w14:textId="3327DE0B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166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114</w:t>
            </w:r>
          </w:p>
        </w:tc>
      </w:tr>
      <w:tr w:rsidR="009B2015" w:rsidRPr="001F398E" w14:paraId="206E5D84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6C3BB" w14:textId="77777777" w:rsidR="00A4139F" w:rsidRPr="001F398E" w:rsidRDefault="00A4139F" w:rsidP="00997EC9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พลัส เทค อินโนเวชั่น</w:t>
            </w:r>
          </w:p>
          <w:p w14:paraId="5AAFB1FA" w14:textId="77777777" w:rsidR="00A4139F" w:rsidRPr="001F398E" w:rsidRDefault="00A4139F" w:rsidP="00997EC9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  <w:r w:rsidRPr="001F398E">
              <w:rPr>
                <w:rFonts w:asciiTheme="minorHAnsi" w:hAnsiTheme="minorHAnsi"/>
                <w:sz w:val="26"/>
                <w:szCs w:val="26"/>
                <w:cs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(มหาชน)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14BA3E1" w14:textId="77777777" w:rsidR="00A4139F" w:rsidRPr="001F398E" w:rsidRDefault="00A4139F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ผลิตบัตรพลาสติก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AC354" w14:textId="75B8BF1C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707D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58BA" w14:textId="4FF74B25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05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6BD664D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7572CCA2" w14:textId="21D69413" w:rsidR="00A4139F" w:rsidRPr="001F398E" w:rsidRDefault="00876A74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</w:tabs>
              <w:ind w:left="8" w:right="-232" w:hanging="8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A4139F"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="00A4139F"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="00A4139F"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="00A4139F"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="00A4139F" w:rsidRPr="00A301CB"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="00A4139F"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="00A4139F" w:rsidRPr="00A301CB">
              <w:rPr>
                <w:rFonts w:asciiTheme="minorHAnsi" w:hAnsiTheme="minorHAnsi" w:cstheme="minorHAnsi"/>
                <w:sz w:val="26"/>
                <w:szCs w:val="26"/>
              </w:rPr>
              <w:t>97</w:t>
            </w:r>
            <w:r w:rsidR="00A4139F"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4080CB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06707075" w14:textId="310B2D7C" w:rsidR="00A4139F" w:rsidRPr="001F398E" w:rsidRDefault="00A4139F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1" w:right="-348" w:hanging="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97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344D85F" w14:textId="23F844B4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97A4" w14:textId="4A53E95D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97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5455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7F30DFC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26C2C80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0DED" w14:textId="4EF78DE9" w:rsidR="00A4139F" w:rsidRPr="001F398E" w:rsidRDefault="00A4139F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="004D23CA">
              <w:rPr>
                <w:rFonts w:asciiTheme="minorHAnsi" w:hAnsiTheme="minorHAnsi" w:cstheme="minorHAnsi"/>
                <w:sz w:val="26"/>
                <w:szCs w:val="26"/>
              </w:rPr>
              <w:t>701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="004D23CA">
              <w:rPr>
                <w:rFonts w:asciiTheme="minorHAnsi" w:hAnsiTheme="minorHAnsi" w:cstheme="minorHAnsi"/>
                <w:sz w:val="26"/>
                <w:szCs w:val="26"/>
              </w:rPr>
              <w:t>47</w:t>
            </w:r>
            <w:r w:rsidR="003814F7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EBA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2257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22FE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5DBD" w14:textId="77777777" w:rsidR="00A4139F" w:rsidRPr="001F398E" w:rsidRDefault="00A4139F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84FF1FA" w14:textId="77777777" w:rsidR="00A4139F" w:rsidRPr="001F398E" w:rsidRDefault="00A4139F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0E02E741" w14:textId="085BD77B" w:rsidR="00A4139F" w:rsidRPr="001F398E" w:rsidRDefault="004D23CA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588</w:t>
            </w:r>
            <w:r w:rsidR="00A4139F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="003814F7">
              <w:rPr>
                <w:rFonts w:asciiTheme="minorHAnsi" w:hAnsiTheme="minorHAnsi" w:cstheme="minorHAnsi"/>
                <w:sz w:val="26"/>
                <w:szCs w:val="26"/>
              </w:rPr>
              <w:t>7</w:t>
            </w:r>
          </w:p>
        </w:tc>
      </w:tr>
      <w:tr w:rsidR="009B2015" w:rsidRPr="001F398E" w14:paraId="5CFF815E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4D92" w14:textId="77777777" w:rsidR="009B2015" w:rsidRPr="001F398E" w:rsidRDefault="009B2015" w:rsidP="00997EC9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ซิตี้ซอฟท์ อินโฟเทค</w:t>
            </w:r>
          </w:p>
          <w:p w14:paraId="1DDAB1DC" w14:textId="77777777" w:rsidR="009B2015" w:rsidRPr="001F398E" w:rsidRDefault="009B2015" w:rsidP="00997EC9">
            <w:pPr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9E5F3E6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บริการให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้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คำปรึกษา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และจัดหาซอฟต์แวร์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BA7D" w14:textId="2AAA7FBE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1118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F96D" w14:textId="38659A5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ED7325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34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C7FFACC" w14:textId="2588408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34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E1B5C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106C8A71" w14:textId="41B247C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left="-271" w:right="-26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E12A9D4" w14:textId="2296DB6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250D" w14:textId="66F9028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20F0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2C8806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F230B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4208" w14:textId="2BF44309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9022D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46F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A08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78F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5B65833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F626668" w14:textId="760D898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500</w:t>
            </w:r>
          </w:p>
        </w:tc>
      </w:tr>
      <w:tr w:rsidR="009B2015" w:rsidRPr="001F398E" w14:paraId="01ED5936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C7F7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ไอซอฟเทล</w:t>
            </w:r>
          </w:p>
          <w:p w14:paraId="588E403F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(ประเทศไทย)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44391D8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ให้บริการและพัฒนาระบบโอนสายอัตโนมัติ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E6F6" w14:textId="616A3CE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168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0047F" w14:textId="11D6078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620408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AB329CE" w14:textId="0890AFE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244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2E02F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67BB2B1" w14:textId="6F77B52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left="-271" w:right="-26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244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3952AE" w14:textId="2F07BA1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5AF2F" w14:textId="5C34121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244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6CF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067708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B56119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A5A4" w14:textId="214D3D2E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(116,750)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66BB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123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97D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521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F0D3CE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9E644E2" w14:textId="4433244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  <w:tab w:val="decimal" w:pos="626"/>
              </w:tabs>
              <w:ind w:right="9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128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050</w:t>
            </w:r>
          </w:p>
        </w:tc>
      </w:tr>
      <w:tr w:rsidR="009B2015" w:rsidRPr="001F398E" w14:paraId="53380345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2E8F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ดิจิตอล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EFAD16F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1639B" w14:textId="12CE2C4E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2F8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713BB" w14:textId="5EAF306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B87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FF90" w14:textId="6492597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D73ED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FE0D" w14:textId="5E6D13D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left="-271" w:right="-26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38C9D8F" w14:textId="6283071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72BC" w14:textId="7E07B05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4C7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A757DF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6D8B6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9A3C4" w14:textId="3E331716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C7CA1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11F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B222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A5E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94D8AAC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ECDAB7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28"/>
              </w:tabs>
              <w:ind w:right="36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028A6068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3E64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แอคเซลเลอ</w:t>
            </w:r>
          </w:p>
          <w:p w14:paraId="50805160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เ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ร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เตอร์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5BEC1EA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1961" w14:textId="551E0C2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833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B5AA" w14:textId="40D9B7C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BF5DEA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5C646A3" w14:textId="123DE89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BB0DA2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271BB5FE" w14:textId="199F49B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left="-271" w:right="-26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E953A48" w14:textId="08C921A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E234" w14:textId="7923CC3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BD15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83DA07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F41431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28CB" w14:textId="4DC7FA69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1C040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1C2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151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AB7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26EC07B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DDAEB8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28"/>
              </w:tabs>
              <w:ind w:right="36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552A5713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12F67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พอซ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FA4500B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ให้บริการระบบ 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POS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ADBC" w14:textId="1BD449E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8C2F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4404" w14:textId="4A50B7E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7A020A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3048BC42" w14:textId="3B7CA5D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317EA4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C36112B" w14:textId="0EDBE22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left="-271" w:right="-26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88A0F77" w14:textId="6D2193F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230B" w14:textId="07BEFEE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3C88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D97F79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A02089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4D31" w14:textId="450B1981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337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E1D73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CBE0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24EE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90D1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05909A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42D3DF4D" w14:textId="4B03401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  <w:tab w:val="decimal" w:pos="626"/>
              </w:tabs>
              <w:ind w:right="9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213</w:t>
            </w:r>
          </w:p>
        </w:tc>
      </w:tr>
      <w:tr w:rsidR="009B2015" w:rsidRPr="001F398E" w14:paraId="4121A6D8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B6664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ฟูลฟิลเมนท์ 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14:paraId="5173F925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929F314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ให้เช่าและการดำเนินการเกี่ยวกับอสังหาริมทรัพย์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F4306" w14:textId="479CEAF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013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A7220" w14:textId="33118CC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148AAB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E3718B5" w14:textId="4767C458" w:rsidR="009B2015" w:rsidRPr="001F398E" w:rsidRDefault="009B2015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 w:firstLine="210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970BC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2F514C62" w14:textId="2480930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349" w:right="-52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148F29F" w14:textId="013D7F8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6BB2" w14:textId="6CB51D4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4C6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DFFE2D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CAEEAC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0B31" w14:textId="46D50809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3F7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FBA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B7F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456F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F5893A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4252C4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5D3F879A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85A2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 สบาย เอาท์ซอร์สซิ่ง</w:t>
            </w:r>
          </w:p>
          <w:p w14:paraId="05B5778A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1DB79AE3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ผู้จัดหาทรัพยากรมนุษย์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DC152" w14:textId="4C08E92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E2BE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F5FB" w14:textId="25970DE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F163EFA" w14:textId="77777777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553E8FF" w14:textId="3A3B1C9A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585D54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9C44477" w14:textId="7394E2E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179" w:right="-61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4A9492" w14:textId="5CEC213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27E94" w14:textId="5459CA4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ECFED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EEBA0F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08B3D2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0DE9" w14:textId="2B735AF1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9BAE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A3B9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D512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D0B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C17AEA4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3938419" w14:textId="38C44EBE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</w:tr>
      <w:tr w:rsidR="009B2015" w:rsidRPr="001F398E" w14:paraId="572A80BB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F496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อินฟราสตรัค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</w:p>
          <w:p w14:paraId="22510FF0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เจอร์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1ADD1DD1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942C" w14:textId="2FE14D7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2D2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4054" w14:textId="111224A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253FB0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07B6EEB5" w14:textId="240791A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20AB2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2B2C1BC" w14:textId="31D1D20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179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D4A9B61" w14:textId="298371D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88F2" w14:textId="2F07033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61F0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5F30C9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8376DA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757E5" w14:textId="108E0405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C20F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8996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04F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1BF0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3399CBF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43F303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499A8C4C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6758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วอช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5C1E538A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pacing w:val="-4"/>
                <w:position w:val="-2"/>
                <w:sz w:val="26"/>
                <w:szCs w:val="26"/>
                <w:cs/>
              </w:rPr>
              <w:t>ให้บริการเครื่องซักผ้าอัตโนมัติ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7B44B" w14:textId="31FE810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6EF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219E" w14:textId="08AEBF6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DD2818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0F44B8F9" w14:textId="6F3B0BB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400470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4B3F2E5" w14:textId="1842E71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69" w:right="-52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09B6CDD" w14:textId="0EBF1C7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122E" w14:textId="0361124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25BE3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DCBC4F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D51209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EBF1" w14:textId="664C57CE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7411C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B0B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BC7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311F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695258A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2CE262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828"/>
              </w:tabs>
              <w:ind w:left="-342" w:right="306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7C441526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0930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มาสเตอร์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13E5E83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pacing w:val="-4"/>
                <w:position w:val="-2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จำหน่ายสินค้าอุปโภคบริโภค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CACE5" w14:textId="7DC5F00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196D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CB83" w14:textId="77B0BC9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8F6381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9AB70B8" w14:textId="3650030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4054AB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7AD613C" w14:textId="59A8160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69" w:right="-52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64041C5" w14:textId="167A2A1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812F5" w14:textId="79563ED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2C8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6F503B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969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B6F" w14:textId="46043FFD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C663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A447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1661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760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2BA2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C2CC31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828"/>
              </w:tabs>
              <w:ind w:left="-342" w:right="306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64BAEDA0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58ED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เอ็นเตอร์ไพรซ์ </w:t>
            </w:r>
          </w:p>
          <w:p w14:paraId="381C5B55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โฮลดิ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้ง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32E8A08D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3FE71" w14:textId="03DF143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4F7E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9A33" w14:textId="1343938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5946FD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423207D" w14:textId="2D130D4E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176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FFD4A2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B59EDBB" w14:textId="2060FB2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89" w:right="-52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176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969574" w14:textId="0178337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77CE" w14:textId="173DE12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176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EC8F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AEFF1C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21C4D1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662DD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AD9F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97D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DB5F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9F09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02F8502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0A0E6164" w14:textId="0C2EBE3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  <w:tab w:val="decimal" w:pos="524"/>
              </w:tabs>
              <w:ind w:right="97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176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200</w:t>
            </w:r>
          </w:p>
        </w:tc>
      </w:tr>
      <w:tr w:rsidR="009B2015" w:rsidRPr="001F398E" w14:paraId="31765A06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B0B15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สปีด โฮลดิ้ง </w:t>
            </w:r>
          </w:p>
          <w:p w14:paraId="5E251D69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50E63DDA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FC5F0" w14:textId="11B3028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57B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5CA0F" w14:textId="33521C8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B27EDC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3EA06672" w14:textId="26756FA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E3543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1F82C9A9" w14:textId="438F07D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89" w:right="-52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059A75" w14:textId="440218E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61C1" w14:textId="76BD2CA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0EA5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7A0882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493896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AC9FF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217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A64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AA2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176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404885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CEF3FFA" w14:textId="3B74303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333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</w:tr>
      <w:tr w:rsidR="009B2015" w:rsidRPr="001F398E" w14:paraId="5DD06BF9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69EE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เลิฟ ลีสซิ่ง จำกัด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54B48974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จำหน่ายเครื่องใช้ไฟฟ้า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179C" w14:textId="38A8778D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87C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E8BEE" w14:textId="09B7E42D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F6443B7" w14:textId="77777777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92FA6F5" w14:textId="5B881BB7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7DFD3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501E19D" w14:textId="35CB6B7C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89" w:right="-52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0AF5CF" w14:textId="777F2D8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509EC" w14:textId="28083BB3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892A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ECCCF58" w14:textId="77777777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23B60E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2249C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5D93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98F44" w14:textId="77777777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0CC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814EA" w14:textId="77777777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60735E4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DAB4058" w14:textId="5DAA246E" w:rsidR="009B2015" w:rsidRPr="001F398E" w:rsidRDefault="009B2015" w:rsidP="000F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</w:tr>
      <w:tr w:rsidR="009B2015" w:rsidRPr="001F398E" w14:paraId="46249625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20FA" w14:textId="647871BC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เอสพีวี 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  <w:p w14:paraId="4EBCD16A" w14:textId="72488BDA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3CBAAAFF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CA28" w14:textId="15DC849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525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9F6CC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1DB79A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32FF10B" w14:textId="54BA083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1,582,449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16754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29739DE" w14:textId="3D96900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4DE17B" w14:textId="14393AF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D85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655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05B6504" w14:textId="3F15220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449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D3F1CF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66F97" w14:textId="58BF39C2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776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E17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DD53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8AAE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1C55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20CC83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F69BA7F" w14:textId="118F67F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710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673</w:t>
            </w:r>
          </w:p>
        </w:tc>
      </w:tr>
      <w:tr w:rsidR="009B2015" w:rsidRPr="001F398E" w14:paraId="78DD4729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D499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ทีเอสอาร์ ลิฟวิ่ง โซลูชั่น</w:t>
            </w:r>
          </w:p>
          <w:p w14:paraId="2908AC2D" w14:textId="77777777" w:rsidR="009B2015" w:rsidRPr="003B541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จำกัด (มหาชน) </w:t>
            </w:r>
            <w:r w:rsidRPr="003B541E">
              <w:rPr>
                <w:rFonts w:asciiTheme="minorHAnsi" w:hAnsiTheme="minorHAnsi" w:cstheme="minorHAnsi" w:hint="cs"/>
                <w:i/>
                <w:iCs/>
                <w:sz w:val="26"/>
                <w:szCs w:val="26"/>
                <w:cs/>
              </w:rPr>
              <w:t xml:space="preserve">(เดิมชื่อ   </w:t>
            </w:r>
          </w:p>
          <w:p w14:paraId="4CC215D6" w14:textId="77777777" w:rsidR="009B2015" w:rsidRPr="003B541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3B541E">
              <w:rPr>
                <w:rFonts w:asciiTheme="minorHAnsi" w:hAnsiTheme="minorHAnsi" w:cstheme="minorHAnsi" w:hint="cs"/>
                <w:i/>
                <w:iCs/>
                <w:sz w:val="26"/>
                <w:szCs w:val="26"/>
                <w:cs/>
              </w:rPr>
              <w:t xml:space="preserve">   บริษัท สบาย คอนเน็กซ์ เทค</w:t>
            </w:r>
          </w:p>
          <w:p w14:paraId="4CCC8444" w14:textId="77777777" w:rsidR="009B2015" w:rsidRPr="003B541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3B541E">
              <w:rPr>
                <w:rFonts w:asciiTheme="minorHAnsi" w:hAnsiTheme="minorHAnsi" w:cstheme="minorHAnsi" w:hint="cs"/>
                <w:i/>
                <w:iCs/>
                <w:sz w:val="26"/>
                <w:szCs w:val="26"/>
                <w:cs/>
              </w:rPr>
              <w:t xml:space="preserve">   จำกัด (มหาชน))</w:t>
            </w:r>
            <w:r w:rsidRPr="003B541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 </w:t>
            </w:r>
          </w:p>
          <w:p w14:paraId="5CFAF028" w14:textId="464DEDF9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   (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>รายละเอียด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</w:rPr>
              <w:t xml:space="preserve">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1DC0500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ผลิตและจัดจำหน่าย</w:t>
            </w:r>
          </w:p>
          <w:p w14:paraId="10B89C02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เครื่องกรองน้ำ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A563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8455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F81A7" w14:textId="3929413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24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92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3E562E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7052BA4" w14:textId="2AF545FA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86ED2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9EB5FB8" w14:textId="06660B2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34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937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765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CDB62A" w14:textId="2E93DF5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4293" w14:textId="5311A64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937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765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0C8A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22ECB4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838E1A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64188" w14:textId="13D0FAE5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B1CE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1CE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7A76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EF4D1" w14:textId="7F33812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765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9529ED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1A4585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811"/>
              </w:tabs>
              <w:ind w:left="-342" w:right="306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5A745393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FD605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อุ๊ปส์ เน็ตเวิรค์ จำกัด</w:t>
            </w:r>
          </w:p>
          <w:p w14:paraId="00C26DD7" w14:textId="1DA34576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3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3DFC736C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4D76C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8F95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484B" w14:textId="6BD0FA7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D229FC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2DE91E6" w14:textId="64C4F92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8B9BEA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FB0EEF8" w14:textId="3BBF451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43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429211E" w14:textId="55C41D9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3465" w14:textId="3617255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DEE1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242955E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260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AF9CB" w14:textId="55285C65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62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DD39D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F30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D20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1E25" w14:textId="589FBDB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272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A914A9B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42E8077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811"/>
              </w:tabs>
              <w:ind w:left="-342" w:right="306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16CBFE5C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71056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เรดเฮ้าส์ ดิจิทัล จำกัด</w:t>
            </w:r>
          </w:p>
          <w:p w14:paraId="78FA763A" w14:textId="698EF812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4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3B9677BF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ให้บริการวางแผน ออกแบบ และจัดทำ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      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AACA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B70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C230" w14:textId="637D0E2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B97B10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113E665" w14:textId="7396AED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FBB769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D3AAE50" w14:textId="698123F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3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7A8972F" w14:textId="21CC7F4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CC78D" w14:textId="41396F7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787D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765B2E7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311BFD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9F285" w14:textId="6798035A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292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9E0D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49C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67E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F8A2" w14:textId="2EFE7948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70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AC75875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C99793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811"/>
              </w:tabs>
              <w:ind w:left="-342" w:right="306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0628B635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9DEEC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เอสเควี ยูนิตี้ ซัพ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พ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ลาย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</w:p>
          <w:p w14:paraId="6919D2DB" w14:textId="039CA5D2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(รายละเอียด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5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1EBB1492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ผู้จัดหาทรัพยากรมนุษย์ และการให้บริการจ้างงานชั่วคราว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0E5EE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19A7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0AF1" w14:textId="7E48E0E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5F3F71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941F8B7" w14:textId="76BD98D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180CB9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C9593AA" w14:textId="0F55177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179" w:right="-61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251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4D0AA7A" w14:textId="0F3E1AC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C583" w14:textId="1F2139D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251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1F7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379C8D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21B755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16725" w14:textId="1B2C9146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B66E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787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E892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770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BF7132D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0A7886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811"/>
              </w:tabs>
              <w:ind w:left="-342" w:right="306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018A1A00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2BA1C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 สบาย อลิอันซ์ จำกัด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14:paraId="2F0AC07B" w14:textId="07EE2072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(รายละเอียด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5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4A86EF45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ผู้จัดหาทรัพยากรณ์มนุษย์ และการให้บริการจ้างงานชั่วคราว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619EF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DC6E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81E3" w14:textId="16463D4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FA579B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34FC5636" w14:textId="629D2EF8" w:rsidR="009B2015" w:rsidRPr="001F398E" w:rsidRDefault="009B2015" w:rsidP="00876A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D130C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502E99F" w14:textId="1A55A51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179" w:right="-61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04AABE" w14:textId="714EBF0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2D9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36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549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C95A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0C05773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8BA18B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33219" w14:textId="2A5BA809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5A818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97B5" w14:textId="0450D3F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31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 w:hint="cs"/>
                <w:sz w:val="26"/>
                <w:szCs w:val="26"/>
              </w:rPr>
              <w:t>549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BF5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E419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4B83744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0A2D28F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181E696C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42C4C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เอส.เค.ฮิวเมน รีซอร์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ส </w:t>
            </w:r>
          </w:p>
          <w:p w14:paraId="62F41F39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เซสเซอร์วิส จำกัด</w:t>
            </w:r>
          </w:p>
          <w:p w14:paraId="4A5EBB37" w14:textId="18D4DBB2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6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F41058C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ผู้จัดหาทรัพยากรมนุษย์ และการให้บริการจ้างงานชั่วคราว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E9A28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E99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B1A41" w14:textId="6B5F0AF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3CB0F1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B0F7BD9" w14:textId="65150BE9" w:rsidR="009B2015" w:rsidRPr="001F398E" w:rsidRDefault="009B2015" w:rsidP="00876A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A7EC0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932C47F" w14:textId="29B4110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179" w:right="-438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0BB10DE" w14:textId="0BC96BA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30C0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557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9020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A560EF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287FBE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8C523" w14:textId="2234E3A8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7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557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83DE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9F4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745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E562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50EB30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FF6BF8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1DD42196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23BB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บัซซี่บีส์ จำกัด</w:t>
            </w:r>
          </w:p>
          <w:p w14:paraId="7CCAB26B" w14:textId="0EBA19B5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รายละเอียด </w:t>
            </w:r>
            <w:r w:rsidRPr="00A301CB">
              <w:rPr>
                <w:rFonts w:asciiTheme="minorHAnsi" w:hAnsiTheme="minorHAnsi"/>
                <w:i/>
                <w:iCs/>
                <w:sz w:val="26"/>
                <w:szCs w:val="26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7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072BABE2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ให้บริการพาณิชย์อิเล็คทรอนิคส์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BE11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1582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E965" w14:textId="62B09D9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27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83E95E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5283837" w14:textId="18F4094A" w:rsidR="009B2015" w:rsidRPr="001F398E" w:rsidRDefault="009B2015" w:rsidP="00876A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6D2B8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2693639" w14:textId="531F33F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29"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AE9B2FD" w14:textId="3BA9212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471F3" w14:textId="3E1D8FE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449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292E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67CA28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7302B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BBD6A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2EF3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F6E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882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4B21" w14:textId="344F436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11525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449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329159E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A2F261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0E780E2B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2EF0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เอ็กเชนจ์ จำกัด</w:t>
            </w:r>
          </w:p>
          <w:p w14:paraId="572A96E9" w14:textId="77777777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17EC4DE0" w14:textId="77777777" w:rsidR="009B2015" w:rsidRPr="00C65C40" w:rsidRDefault="009B2015" w:rsidP="00997EC9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C65C40">
              <w:rPr>
                <w:rFonts w:asciiTheme="minorHAnsi" w:hAnsiTheme="minorHAnsi"/>
                <w:sz w:val="26"/>
                <w:szCs w:val="26"/>
                <w:cs/>
              </w:rPr>
              <w:t>บริการทางการเงิน</w:t>
            </w:r>
          </w:p>
          <w:p w14:paraId="5F744D0F" w14:textId="77777777" w:rsidR="009B2015" w:rsidRPr="00C65C40" w:rsidRDefault="009B2015" w:rsidP="00997EC9">
            <w:pPr>
              <w:jc w:val="center"/>
              <w:rPr>
                <w:rFonts w:asciiTheme="minorHAnsi" w:hAnsiTheme="minorHAnsi"/>
                <w:sz w:val="26"/>
                <w:szCs w:val="26"/>
                <w:cs/>
              </w:rPr>
            </w:pPr>
            <w:r w:rsidRPr="00C65C40">
              <w:rPr>
                <w:rFonts w:asciiTheme="minorHAnsi" w:hAnsiTheme="minorHAnsi"/>
                <w:sz w:val="26"/>
                <w:szCs w:val="26"/>
                <w:cs/>
              </w:rPr>
              <w:t>และแต้มสิทธิประโยชน์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D2B9E" w14:textId="77777777" w:rsidR="009B2015" w:rsidRPr="001F398E" w:rsidRDefault="009B2015" w:rsidP="00F1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06D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5A05" w14:textId="1504F08D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53D427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35E442BA" w14:textId="7376D40A" w:rsidR="009B2015" w:rsidRPr="001F398E" w:rsidRDefault="009B2015" w:rsidP="00876A7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A708AD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A1EA7B2" w14:textId="226EFC8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74" w:right="-438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E84BA8" w14:textId="795201DE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3DB3" w14:textId="3632E81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FBC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6D49F5E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96AAAD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5F9D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5CB85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A413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695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2BCF2" w14:textId="7D3EB71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  <w:r w:rsidRPr="001F398E">
              <w:rPr>
                <w:rFonts w:asciiTheme="minorHAnsi" w:hAnsiTheme="minorHAnsi" w:cstheme="minorHAnsi" w:hint="cs"/>
                <w:sz w:val="26"/>
                <w:szCs w:val="26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227778B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F21CB11" w14:textId="77777777" w:rsidR="009B2015" w:rsidRPr="001F398E" w:rsidRDefault="009B2015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9B2015" w:rsidRPr="001F398E" w14:paraId="090259A5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5C89A" w14:textId="77777777" w:rsidR="009B2015" w:rsidRDefault="009B2015" w:rsidP="00997EC9">
            <w:pPr>
              <w:ind w:left="10" w:right="-80"/>
              <w:rPr>
                <w:rFonts w:asciiTheme="minorHAnsi" w:hAnsiTheme="minorHAnsi"/>
                <w:sz w:val="26"/>
                <w:szCs w:val="26"/>
              </w:rPr>
            </w:pPr>
            <w:r w:rsidRPr="00A57EDF">
              <w:rPr>
                <w:rFonts w:asciiTheme="minorHAnsi" w:hAnsiTheme="minorHAnsi"/>
                <w:sz w:val="26"/>
                <w:szCs w:val="26"/>
                <w:cs/>
              </w:rPr>
              <w:t>บริษัท ลอคบอกซ์ กรุ๊ป จำกัด</w:t>
            </w:r>
          </w:p>
          <w:p w14:paraId="2EC43A93" w14:textId="2A2E7780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  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>
              <w:rPr>
                <w:rFonts w:asciiTheme="minorHAnsi" w:hAnsiTheme="minorHAnsi" w:hint="cs"/>
                <w:i/>
                <w:iCs/>
                <w:sz w:val="26"/>
                <w:szCs w:val="26"/>
                <w:cs/>
              </w:rPr>
              <w:t>หมายเหตุข้อ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26"/>
                <w:szCs w:val="26"/>
              </w:rPr>
              <w:t>5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3907E0A9" w14:textId="77777777" w:rsidR="009B2015" w:rsidRPr="00C65C40" w:rsidRDefault="009B2015" w:rsidP="00997EC9">
            <w:pPr>
              <w:jc w:val="center"/>
              <w:rPr>
                <w:rFonts w:asciiTheme="minorHAnsi" w:hAnsiTheme="minorHAnsi"/>
                <w:sz w:val="26"/>
                <w:szCs w:val="26"/>
                <w:cs/>
              </w:rPr>
            </w:pPr>
            <w:r w:rsidRPr="00C65C40">
              <w:rPr>
                <w:rFonts w:asciiTheme="minorHAnsi" w:hAnsiTheme="minorHAnsi"/>
                <w:sz w:val="26"/>
                <w:szCs w:val="26"/>
                <w:cs/>
              </w:rPr>
              <w:t>ให้บริการเช่าตู้ล็อคเกอร์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28344" w14:textId="31D97D2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80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2B9A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9B999" w14:textId="3CDD742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5ED11A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39AFF7F" w14:textId="0B9B768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131</w:t>
            </w:r>
            <w:r w:rsidRPr="00B9351F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F53206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27CB661" w14:textId="6953C353" w:rsidR="009B2015" w:rsidRPr="001F398E" w:rsidRDefault="009C2C61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108" w:right="-622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A212AD" w14:textId="65142FDA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467F" w14:textId="77777777" w:rsidR="009B2015" w:rsidRPr="001F398E" w:rsidRDefault="009B2015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811"/>
              </w:tabs>
              <w:ind w:right="2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5333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581895EE" w14:textId="2B4D21B5" w:rsidR="009B2015" w:rsidRPr="00B9351F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131</w:t>
            </w:r>
            <w:r w:rsidRPr="00B9351F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23CB37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9434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5CAA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ED46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3E4E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EE9C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56099F6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5FF2A30" w14:textId="75ED0983" w:rsidR="009B2015" w:rsidRPr="00474D39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131</w:t>
            </w:r>
            <w:r w:rsidRPr="00474D3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</w:p>
        </w:tc>
      </w:tr>
      <w:tr w:rsidR="009B2015" w:rsidRPr="001F398E" w14:paraId="592DA29C" w14:textId="77777777" w:rsidTr="009B2015">
        <w:trPr>
          <w:cantSplit/>
          <w:trHeight w:val="54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5B920" w14:textId="77777777" w:rsidR="009B2015" w:rsidRDefault="009B2015" w:rsidP="00997EC9">
            <w:pPr>
              <w:ind w:left="10" w:right="-80"/>
              <w:rPr>
                <w:rFonts w:asciiTheme="minorHAnsi" w:hAnsiTheme="minorHAnsi"/>
                <w:sz w:val="26"/>
                <w:szCs w:val="26"/>
              </w:rPr>
            </w:pPr>
            <w:r w:rsidRPr="00A57EDF">
              <w:rPr>
                <w:rFonts w:asciiTheme="minorHAnsi" w:hAnsiTheme="minorHAnsi"/>
                <w:sz w:val="26"/>
                <w:szCs w:val="26"/>
                <w:cs/>
              </w:rPr>
              <w:lastRenderedPageBreak/>
              <w:t>บริษัท ลอคบอกซ์ เวนเจอร์ส</w:t>
            </w:r>
          </w:p>
          <w:p w14:paraId="3A0BE494" w14:textId="7409F368" w:rsidR="009B2015" w:rsidRPr="001F398E" w:rsidRDefault="009B2015" w:rsidP="00997EC9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hint="cs"/>
                <w:sz w:val="26"/>
                <w:szCs w:val="26"/>
                <w:cs/>
              </w:rPr>
              <w:t xml:space="preserve">   </w:t>
            </w:r>
            <w:r w:rsidRPr="00A57EDF">
              <w:rPr>
                <w:rFonts w:asciiTheme="minorHAnsi" w:hAnsiTheme="minorHAnsi"/>
                <w:sz w:val="26"/>
                <w:szCs w:val="26"/>
                <w:cs/>
              </w:rPr>
              <w:t>จำกัด</w:t>
            </w:r>
            <w:r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>
              <w:rPr>
                <w:rFonts w:asciiTheme="minorHAnsi" w:hAnsiTheme="minorHAnsi" w:hint="cs"/>
                <w:i/>
                <w:iCs/>
                <w:sz w:val="26"/>
                <w:szCs w:val="26"/>
                <w:cs/>
              </w:rPr>
              <w:t>หมายเหตุข้อ</w:t>
            </w:r>
            <w:r w:rsidRPr="001F398E">
              <w:rPr>
                <w:rFonts w:asciiTheme="minorHAnsi" w:hAnsiTheme="minorHAnsi"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26"/>
                <w:szCs w:val="26"/>
              </w:rPr>
              <w:t>5</w:t>
            </w:r>
            <w:r w:rsidRPr="001F398E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754CE771" w14:textId="77777777" w:rsidR="009B2015" w:rsidRPr="00C65C40" w:rsidRDefault="009B2015" w:rsidP="00997EC9">
            <w:pPr>
              <w:jc w:val="center"/>
              <w:rPr>
                <w:rFonts w:asciiTheme="minorHAnsi" w:hAnsiTheme="minorHAnsi"/>
                <w:sz w:val="26"/>
                <w:szCs w:val="26"/>
                <w:cs/>
              </w:rPr>
            </w:pPr>
            <w:r w:rsidRPr="00C65C40">
              <w:rPr>
                <w:rFonts w:asciiTheme="minorHAnsi" w:hAnsiTheme="minorHAnsi"/>
                <w:sz w:val="26"/>
                <w:szCs w:val="26"/>
                <w:cs/>
              </w:rPr>
              <w:t>ให้บริการเช่าตู้ล็อคเกอร์ ให้เช่าพื้นที่ขายของ และพื้นที่โฆษณา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C68D" w14:textId="7FB711DC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80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8C34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91DA9" w14:textId="36E30BEB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20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52B0B71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1E661BD" w14:textId="62BA1CE9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131</w:t>
            </w:r>
            <w:r w:rsidRPr="00B9351F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C048C7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270316A9" w14:textId="40E6FD67" w:rsidR="009B2015" w:rsidRPr="001F398E" w:rsidRDefault="009C2C61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108" w:right="-622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093E18B" w14:textId="156D8E9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62C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E2A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137629DD" w14:textId="188DAF73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131</w:t>
            </w:r>
            <w:r w:rsidRPr="00B9351F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30CD2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BA1D7" w14:textId="77777777" w:rsidR="009B2015" w:rsidRPr="001F398E" w:rsidRDefault="009B2015" w:rsidP="009B2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11"/>
              </w:tabs>
              <w:ind w:right="2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CB04A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3D20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843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6809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C9EBF79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1245069" w14:textId="5912A716" w:rsidR="009B2015" w:rsidRPr="00474D39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131</w:t>
            </w:r>
            <w:r w:rsidRPr="00474D39"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400</w:t>
            </w:r>
          </w:p>
        </w:tc>
      </w:tr>
      <w:tr w:rsidR="009B2015" w:rsidRPr="001F398E" w14:paraId="6C3A9C35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BDC3" w14:textId="77777777" w:rsidR="009B2015" w:rsidRDefault="009B2015" w:rsidP="00997EC9">
            <w:pPr>
              <w:ind w:left="10" w:right="-80"/>
              <w:rPr>
                <w:rFonts w:asciiTheme="minorHAnsi" w:hAnsiTheme="minorHAnsi"/>
                <w:sz w:val="26"/>
                <w:szCs w:val="26"/>
              </w:rPr>
            </w:pPr>
            <w:r w:rsidRPr="00A57EDF">
              <w:rPr>
                <w:rFonts w:asciiTheme="minorHAnsi" w:hAnsiTheme="minorHAnsi"/>
                <w:sz w:val="26"/>
                <w:szCs w:val="26"/>
                <w:cs/>
              </w:rPr>
              <w:t>บริษัท ลอค สบาย จำกัด</w:t>
            </w:r>
          </w:p>
          <w:p w14:paraId="46C42C0A" w14:textId="6448F2F0" w:rsidR="009B2015" w:rsidRPr="00314759" w:rsidRDefault="009B2015" w:rsidP="00997EC9">
            <w:pPr>
              <w:ind w:left="10" w:right="-80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   </w:t>
            </w:r>
            <w:r w:rsidRPr="00314759">
              <w:rPr>
                <w:rFonts w:asciiTheme="minorHAnsi" w:hAnsiTheme="minorHAnsi" w:hint="cs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inorHAnsi" w:hAnsiTheme="minorHAnsi" w:hint="cs"/>
                <w:i/>
                <w:iCs/>
                <w:sz w:val="26"/>
                <w:szCs w:val="26"/>
                <w:cs/>
              </w:rPr>
              <w:t xml:space="preserve">หมายเหตุข้อ </w:t>
            </w:r>
            <w:r>
              <w:rPr>
                <w:rFonts w:asciiTheme="minorHAnsi" w:hAnsiTheme="minorHAnsi"/>
                <w:i/>
                <w:iCs/>
                <w:sz w:val="26"/>
                <w:szCs w:val="26"/>
              </w:rPr>
              <w:t>5</w:t>
            </w:r>
            <w:r w:rsidRPr="00314759">
              <w:rPr>
                <w:rFonts w:asciiTheme="minorHAnsi" w:hAnsiTheme="minorHAns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EDA4EA7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C65C40">
              <w:rPr>
                <w:rFonts w:asciiTheme="minorHAnsi" w:hAnsiTheme="minorHAnsi"/>
                <w:sz w:val="26"/>
                <w:szCs w:val="26"/>
                <w:cs/>
              </w:rPr>
              <w:t>ผลิตและจำหน่ายตู้ล็อคเกอร์ เครื่องจำหน่ายสินค้าอัตโนมัติ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84066" w14:textId="432BA1A4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B59E6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CC63" w14:textId="75D1A805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BDE468A" w14:textId="0F0D0E2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7AEEA16" w14:textId="0944E8F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34,970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7D0B0D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34CC57C" w14:textId="720AD0C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B1A0F2" w14:textId="3C891DE6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97B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20E28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5F2B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DD3CA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DD620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4737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4EEA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1F398E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8F9A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5E86C" w14:textId="7C110A9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34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970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7F28380" w14:textId="77777777" w:rsidR="009B2015" w:rsidRPr="001F398E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BA089" w14:textId="18C52972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34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,</w:t>
            </w:r>
            <w:r w:rsidRPr="00A301CB">
              <w:rPr>
                <w:rFonts w:asciiTheme="minorHAnsi" w:hAnsiTheme="minorHAnsi" w:cstheme="minorHAnsi"/>
                <w:sz w:val="26"/>
                <w:szCs w:val="26"/>
              </w:rPr>
              <w:t>970</w:t>
            </w:r>
          </w:p>
        </w:tc>
      </w:tr>
      <w:tr w:rsidR="009B2015" w:rsidRPr="001F398E" w14:paraId="3BA56D6D" w14:textId="77777777" w:rsidTr="009B2015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78196" w14:textId="77777777" w:rsidR="009B2015" w:rsidRPr="001F398E" w:rsidRDefault="009B2015" w:rsidP="00997EC9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C83135D" w14:textId="77777777" w:rsidR="009B2015" w:rsidRPr="001F398E" w:rsidRDefault="009B2015" w:rsidP="00997EC9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A8F4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9559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94928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D205924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7076365" w14:textId="27CBB660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5124EF" w14:textId="77777777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56062FC1" w14:textId="041DB90F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18447F" w14:textId="63412A71" w:rsidR="009B2015" w:rsidRPr="001F398E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8821E" w14:textId="3050291C" w:rsidR="009B2015" w:rsidRPr="00F56279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6,835,849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ABC4" w14:textId="77777777" w:rsidR="009B2015" w:rsidRPr="00F56279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E4322" w14:textId="28D4D8F3" w:rsidR="009B2015" w:rsidRPr="00F56279" w:rsidRDefault="009B2015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1,845,249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E9273BF" w14:textId="77777777" w:rsidR="009B2015" w:rsidRPr="00F56279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6F6517" w14:textId="5DC342DB" w:rsidR="009B2015" w:rsidRPr="00F56279" w:rsidRDefault="009B2015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F56279">
              <w:rPr>
                <w:rFonts w:asciiTheme="minorHAnsi" w:hAnsiTheme="minorHAnsi" w:cstheme="minorHAnsi" w:hint="cs"/>
                <w:b/>
                <w:bCs/>
                <w:sz w:val="26"/>
                <w:szCs w:val="26"/>
                <w:cs/>
              </w:rPr>
              <w:t>(</w:t>
            </w: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3,</w:t>
            </w:r>
            <w:r w:rsidR="004D23C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680</w:t>
            </w: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,</w:t>
            </w:r>
            <w:r w:rsidR="004D23C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29</w:t>
            </w:r>
            <w:r w:rsidR="003814F7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9</w:t>
            </w:r>
            <w:r w:rsidRPr="00F56279">
              <w:rPr>
                <w:rFonts w:asciiTheme="minorHAnsi" w:hAnsiTheme="minorHAnsi" w:cstheme="minorHAns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60330" w14:textId="77777777" w:rsidR="009B2015" w:rsidRPr="00F56279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52E7D" w14:textId="4B25D3E1" w:rsidR="009B2015" w:rsidRPr="00F56279" w:rsidRDefault="009B2015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(31,549)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5A89" w14:textId="77777777" w:rsidR="009B2015" w:rsidRPr="00F56279" w:rsidRDefault="009B2015" w:rsidP="0099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AF0D9D" w14:textId="23FB5B39" w:rsidR="009B2015" w:rsidRPr="00F56279" w:rsidRDefault="009B2015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(1,815,474)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7AA23B1" w14:textId="77777777" w:rsidR="009B2015" w:rsidRPr="00F56279" w:rsidRDefault="009B2015" w:rsidP="00997EC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8071C" w14:textId="0BDBA61D" w:rsidR="009B2015" w:rsidRPr="00F56279" w:rsidRDefault="009B2015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F5627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3,</w:t>
            </w:r>
            <w:r w:rsidR="004D23C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153,776</w:t>
            </w:r>
          </w:p>
        </w:tc>
      </w:tr>
    </w:tbl>
    <w:p w14:paraId="4A832B28" w14:textId="77777777" w:rsidR="00871FC5" w:rsidRDefault="00871FC5" w:rsidP="00871FC5">
      <w:pPr>
        <w:pStyle w:val="BodyText2"/>
        <w:tabs>
          <w:tab w:val="left" w:pos="12330"/>
        </w:tabs>
        <w:rPr>
          <w:rFonts w:asciiTheme="minorHAnsi" w:hAnsiTheme="minorHAnsi" w:cstheme="minorHAnsi"/>
          <w:b/>
          <w:bCs/>
          <w:lang w:val="en-US"/>
        </w:rPr>
      </w:pPr>
    </w:p>
    <w:p w14:paraId="77A3E809" w14:textId="77777777" w:rsidR="00871FC5" w:rsidRDefault="00871FC5" w:rsidP="00594333">
      <w:pPr>
        <w:pStyle w:val="BodyText2"/>
        <w:tabs>
          <w:tab w:val="left" w:pos="12330"/>
        </w:tabs>
        <w:rPr>
          <w:rFonts w:asciiTheme="minorHAnsi" w:hAnsiTheme="minorHAnsi" w:cstheme="minorHAnsi"/>
          <w:b/>
          <w:bCs/>
          <w:lang w:val="en-US"/>
        </w:rPr>
      </w:pPr>
    </w:p>
    <w:p w14:paraId="08077A15" w14:textId="77777777" w:rsidR="00871FC5" w:rsidRDefault="00871FC5" w:rsidP="00594333">
      <w:pPr>
        <w:pStyle w:val="BodyText2"/>
        <w:tabs>
          <w:tab w:val="left" w:pos="12330"/>
        </w:tabs>
        <w:rPr>
          <w:rFonts w:asciiTheme="minorHAnsi" w:hAnsiTheme="minorHAnsi" w:cstheme="minorHAnsi"/>
          <w:b/>
          <w:bCs/>
          <w:lang w:val="en-US"/>
        </w:rPr>
        <w:sectPr w:rsidR="00871FC5" w:rsidSect="006819FE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9270" w:type="dxa"/>
        <w:tblInd w:w="636" w:type="dxa"/>
        <w:tblLayout w:type="fixed"/>
        <w:tblLook w:val="01E0" w:firstRow="1" w:lastRow="1" w:firstColumn="1" w:lastColumn="1" w:noHBand="0" w:noVBand="0"/>
      </w:tblPr>
      <w:tblGrid>
        <w:gridCol w:w="6480"/>
        <w:gridCol w:w="534"/>
        <w:gridCol w:w="2256"/>
      </w:tblGrid>
      <w:tr w:rsidR="00C45D1E" w:rsidRPr="00742796" w14:paraId="78A4600D" w14:textId="77777777" w:rsidTr="00780FCA">
        <w:trPr>
          <w:tblHeader/>
        </w:trPr>
        <w:tc>
          <w:tcPr>
            <w:tcW w:w="6480" w:type="dxa"/>
            <w:vAlign w:val="bottom"/>
          </w:tcPr>
          <w:p w14:paraId="08F817E7" w14:textId="08A3303C" w:rsidR="00F56279" w:rsidRDefault="00C45D1E" w:rsidP="00F5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7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lastRenderedPageBreak/>
              <w:t xml:space="preserve"> </w:t>
            </w:r>
            <w:r w:rsidRPr="00C45D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A57BEEB" w14:textId="7ABE7070" w:rsidR="00C45D1E" w:rsidRPr="00C45D1E" w:rsidRDefault="00C45D1E" w:rsidP="00F5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 w:firstLine="29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yellow"/>
              </w:rPr>
            </w:pPr>
            <w:r w:rsidRPr="00C45D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45D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C45D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C45D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45D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C45D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34" w:type="dxa"/>
            <w:vAlign w:val="bottom"/>
          </w:tcPr>
          <w:p w14:paraId="20BE325A" w14:textId="77777777" w:rsidR="00C45D1E" w:rsidRPr="00742796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6" w:type="dxa"/>
          </w:tcPr>
          <w:p w14:paraId="3B9E62CA" w14:textId="77777777" w:rsidR="00C45D1E" w:rsidRPr="00CB77E1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640ACC9" w14:textId="766DE430" w:rsidR="00C45D1E" w:rsidRPr="00CB77E1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B77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BE244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45D1E" w:rsidRPr="00742796" w14:paraId="213953FF" w14:textId="77777777" w:rsidTr="00780FCA">
        <w:trPr>
          <w:tblHeader/>
        </w:trPr>
        <w:tc>
          <w:tcPr>
            <w:tcW w:w="6480" w:type="dxa"/>
            <w:vAlign w:val="bottom"/>
          </w:tcPr>
          <w:p w14:paraId="5505CDFB" w14:textId="77777777" w:rsidR="00C45D1E" w:rsidRPr="00742796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4" w:type="dxa"/>
            <w:vAlign w:val="bottom"/>
          </w:tcPr>
          <w:p w14:paraId="75CEB50A" w14:textId="77777777" w:rsidR="00C45D1E" w:rsidRPr="00742796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6" w:type="dxa"/>
          </w:tcPr>
          <w:p w14:paraId="16043EBD" w14:textId="77777777" w:rsidR="00C45D1E" w:rsidRPr="00CB77E1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77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D1E" w:rsidRPr="00742796" w14:paraId="413B14FD" w14:textId="77777777" w:rsidTr="00780FCA">
        <w:trPr>
          <w:trHeight w:val="290"/>
        </w:trPr>
        <w:tc>
          <w:tcPr>
            <w:tcW w:w="6480" w:type="dxa"/>
            <w:vAlign w:val="bottom"/>
          </w:tcPr>
          <w:p w14:paraId="2F581948" w14:textId="68A05967" w:rsidR="00C45D1E" w:rsidRPr="00780FCA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F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0FC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80F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80FC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780FC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34" w:type="dxa"/>
          </w:tcPr>
          <w:p w14:paraId="503A7BBA" w14:textId="77777777" w:rsidR="00C45D1E" w:rsidRPr="00780FCA" w:rsidRDefault="00C45D1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6" w:type="dxa"/>
          </w:tcPr>
          <w:p w14:paraId="6EA95F44" w14:textId="03F88BF5" w:rsidR="00C45D1E" w:rsidRPr="00780FCA" w:rsidRDefault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80F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6,353,249</w:t>
            </w:r>
          </w:p>
        </w:tc>
      </w:tr>
      <w:tr w:rsidR="00C45D1E" w:rsidRPr="00742796" w14:paraId="382FCAD2" w14:textId="77777777" w:rsidTr="00780FCA">
        <w:tc>
          <w:tcPr>
            <w:tcW w:w="6480" w:type="dxa"/>
            <w:vAlign w:val="bottom"/>
          </w:tcPr>
          <w:p w14:paraId="12A10847" w14:textId="75FFA0B0" w:rsidR="00C45D1E" w:rsidRPr="00CB77E1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ลดทุนในบริษัท วีดีพี โฮลดิ้ง จำกัด</w:t>
            </w:r>
          </w:p>
        </w:tc>
        <w:tc>
          <w:tcPr>
            <w:tcW w:w="534" w:type="dxa"/>
          </w:tcPr>
          <w:p w14:paraId="652947DB" w14:textId="77777777" w:rsidR="00C45D1E" w:rsidRPr="00742796" w:rsidRDefault="00C45D1E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256" w:type="dxa"/>
          </w:tcPr>
          <w:p w14:paraId="7BB693C4" w14:textId="3DE9CE0A" w:rsidR="00C45D1E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24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3,700</w:t>
            </w:r>
            <w:r w:rsidRPr="00BE24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45D1E" w:rsidRPr="00742796" w14:paraId="3AC6C2AD" w14:textId="77777777" w:rsidTr="00780FCA">
        <w:tc>
          <w:tcPr>
            <w:tcW w:w="6480" w:type="dxa"/>
            <w:vAlign w:val="bottom"/>
          </w:tcPr>
          <w:p w14:paraId="1C849E67" w14:textId="3358EA8D" w:rsidR="00C45D1E" w:rsidRPr="00CB77E1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สบาย เอ็นเทอร์ไพรซ์ โฮลดิ้ง จำกัด</w:t>
            </w:r>
          </w:p>
        </w:tc>
        <w:tc>
          <w:tcPr>
            <w:tcW w:w="534" w:type="dxa"/>
          </w:tcPr>
          <w:p w14:paraId="50DD637E" w14:textId="77777777" w:rsidR="00C45D1E" w:rsidRPr="00742796" w:rsidRDefault="00C45D1E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256" w:type="dxa"/>
          </w:tcPr>
          <w:p w14:paraId="583EAD71" w14:textId="46D3EE15" w:rsidR="00C45D1E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176,200</w:t>
            </w:r>
          </w:p>
        </w:tc>
      </w:tr>
      <w:tr w:rsidR="00C45D1E" w:rsidRPr="00742796" w14:paraId="4FE76E2D" w14:textId="77777777" w:rsidTr="00780FCA">
        <w:tc>
          <w:tcPr>
            <w:tcW w:w="6480" w:type="dxa"/>
            <w:vAlign w:val="bottom"/>
          </w:tcPr>
          <w:p w14:paraId="76273F69" w14:textId="439C5D51" w:rsidR="00C45D1E" w:rsidRPr="00CB77E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สบาย สปีด โฮลดิ้ง จำกัด</w:t>
            </w:r>
          </w:p>
        </w:tc>
        <w:tc>
          <w:tcPr>
            <w:tcW w:w="534" w:type="dxa"/>
          </w:tcPr>
          <w:p w14:paraId="760B3EFE" w14:textId="77777777" w:rsidR="00C45D1E" w:rsidRPr="00742796" w:rsidRDefault="00C45D1E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287C8B77" w14:textId="17ABFB85" w:rsidR="00C45D1E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333,000</w:t>
            </w:r>
          </w:p>
        </w:tc>
      </w:tr>
      <w:tr w:rsidR="00C45D1E" w:rsidRPr="00742796" w14:paraId="43534157" w14:textId="77777777" w:rsidTr="00780FCA">
        <w:tc>
          <w:tcPr>
            <w:tcW w:w="6480" w:type="dxa"/>
            <w:vAlign w:val="bottom"/>
          </w:tcPr>
          <w:p w14:paraId="7C7A9321" w14:textId="2ECD1464" w:rsidR="00C45D1E" w:rsidRPr="00BE244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สบาย พอซ จำกัด</w:t>
            </w:r>
          </w:p>
        </w:tc>
        <w:tc>
          <w:tcPr>
            <w:tcW w:w="534" w:type="dxa"/>
          </w:tcPr>
          <w:p w14:paraId="00FEED59" w14:textId="77777777" w:rsidR="00C45D1E" w:rsidRPr="00742796" w:rsidRDefault="00C45D1E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4EE42FEB" w14:textId="22B63AD7" w:rsidR="00C45D1E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28,300</w:t>
            </w:r>
          </w:p>
        </w:tc>
      </w:tr>
      <w:tr w:rsidR="00C45D1E" w:rsidRPr="00742796" w14:paraId="5208EC9E" w14:textId="77777777" w:rsidTr="00780FCA">
        <w:tc>
          <w:tcPr>
            <w:tcW w:w="6480" w:type="dxa"/>
            <w:vAlign w:val="bottom"/>
          </w:tcPr>
          <w:p w14:paraId="6BFE858A" w14:textId="5A2BD522" w:rsidR="00C45D1E" w:rsidRPr="00CB77E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สบาย เอาท์ซอร์สซิ่ง จำกัด</w:t>
            </w:r>
          </w:p>
        </w:tc>
        <w:tc>
          <w:tcPr>
            <w:tcW w:w="534" w:type="dxa"/>
          </w:tcPr>
          <w:p w14:paraId="5F3DB118" w14:textId="77777777" w:rsidR="00C45D1E" w:rsidRPr="00742796" w:rsidRDefault="00C45D1E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5CBFDB5B" w14:textId="0D28C902" w:rsidR="00C45D1E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10,750</w:t>
            </w:r>
          </w:p>
        </w:tc>
      </w:tr>
      <w:tr w:rsidR="00BE2441" w:rsidRPr="00742796" w14:paraId="0A5A1CE7" w14:textId="77777777" w:rsidTr="00780FCA">
        <w:tc>
          <w:tcPr>
            <w:tcW w:w="6480" w:type="dxa"/>
            <w:vAlign w:val="bottom"/>
          </w:tcPr>
          <w:p w14:paraId="32D9945F" w14:textId="17C16C9B" w:rsidR="00BE244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สบาย อลิอันซ์ จำกัด</w:t>
            </w:r>
          </w:p>
        </w:tc>
        <w:tc>
          <w:tcPr>
            <w:tcW w:w="534" w:type="dxa"/>
          </w:tcPr>
          <w:p w14:paraId="601DE045" w14:textId="77777777" w:rsidR="00BE2441" w:rsidRPr="00742796" w:rsidRDefault="00BE2441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75319626" w14:textId="5CCCBD38" w:rsidR="00BE2441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14,800</w:t>
            </w:r>
          </w:p>
        </w:tc>
      </w:tr>
      <w:tr w:rsidR="00BE2441" w:rsidRPr="00742796" w14:paraId="181777CA" w14:textId="77777777" w:rsidTr="00780FCA">
        <w:tc>
          <w:tcPr>
            <w:tcW w:w="6480" w:type="dxa"/>
            <w:vAlign w:val="bottom"/>
          </w:tcPr>
          <w:p w14:paraId="0D92CBC8" w14:textId="574E941E" w:rsidR="00BE2441" w:rsidRPr="00BE244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โอนเงินลงทุนในบริษัท สบาย โซลูชั่นส์ จำกัด</w:t>
            </w:r>
          </w:p>
        </w:tc>
        <w:tc>
          <w:tcPr>
            <w:tcW w:w="534" w:type="dxa"/>
          </w:tcPr>
          <w:p w14:paraId="53A06630" w14:textId="77777777" w:rsidR="00BE2441" w:rsidRPr="00742796" w:rsidRDefault="00BE2441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4B7D118F" w14:textId="17C374DE" w:rsidR="00BE2441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144,500</w:t>
            </w:r>
            <w:r w:rsidRPr="00BE24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E2441" w:rsidRPr="00742796" w14:paraId="29818A33" w14:textId="77777777" w:rsidTr="00780FCA">
        <w:tc>
          <w:tcPr>
            <w:tcW w:w="6480" w:type="dxa"/>
            <w:vAlign w:val="bottom"/>
          </w:tcPr>
          <w:p w14:paraId="09FFE7FB" w14:textId="08555EB5" w:rsidR="00BE244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โอนเงินลงทุนในบริษัท สบาย สปีด จำกัด</w:t>
            </w:r>
          </w:p>
        </w:tc>
        <w:tc>
          <w:tcPr>
            <w:tcW w:w="534" w:type="dxa"/>
          </w:tcPr>
          <w:p w14:paraId="39732C26" w14:textId="77777777" w:rsidR="00BE2441" w:rsidRPr="00742796" w:rsidRDefault="00BE2441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12718ED7" w14:textId="52A993FB" w:rsidR="00BE2441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333,000</w:t>
            </w:r>
            <w:r w:rsidRPr="00BE24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E2441" w:rsidRPr="00742796" w14:paraId="47338837" w14:textId="77777777" w:rsidTr="00780FCA">
        <w:tc>
          <w:tcPr>
            <w:tcW w:w="6480" w:type="dxa"/>
            <w:vAlign w:val="bottom"/>
          </w:tcPr>
          <w:p w14:paraId="05633357" w14:textId="6D232E63" w:rsidR="00BE2441" w:rsidRPr="00BE2441" w:rsidRDefault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สบาย วอช จำกัด</w:t>
            </w:r>
          </w:p>
        </w:tc>
        <w:tc>
          <w:tcPr>
            <w:tcW w:w="534" w:type="dxa"/>
          </w:tcPr>
          <w:p w14:paraId="49B53937" w14:textId="77777777" w:rsidR="00BE2441" w:rsidRPr="00742796" w:rsidRDefault="00BE2441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</w:tcPr>
          <w:p w14:paraId="4860DE0E" w14:textId="55AB9CA8" w:rsidR="00BE2441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</w:tr>
      <w:tr w:rsidR="00BE2441" w:rsidRPr="00742796" w14:paraId="554077A8" w14:textId="77777777" w:rsidTr="00780FCA">
        <w:tc>
          <w:tcPr>
            <w:tcW w:w="6480" w:type="dxa"/>
            <w:vAlign w:val="bottom"/>
          </w:tcPr>
          <w:p w14:paraId="5B2216C1" w14:textId="3D7F70DB" w:rsidR="00BE2441" w:rsidRDefault="0031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="00BE2441">
              <w:rPr>
                <w:rFonts w:asciiTheme="majorBidi" w:hAnsiTheme="majorBidi" w:hint="cs"/>
                <w:sz w:val="30"/>
                <w:szCs w:val="30"/>
                <w:cs/>
              </w:rPr>
              <w:t>ในบริษัท เลิฟ ลีฟซิ่ง จำกัด</w:t>
            </w:r>
          </w:p>
        </w:tc>
        <w:tc>
          <w:tcPr>
            <w:tcW w:w="534" w:type="dxa"/>
          </w:tcPr>
          <w:p w14:paraId="45CFC7EC" w14:textId="77777777" w:rsidR="00BE2441" w:rsidRPr="00742796" w:rsidRDefault="00BE2441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14:paraId="4F359275" w14:textId="40A10A68" w:rsidR="00BE2441" w:rsidRPr="00BE2441" w:rsidRDefault="00BE2441" w:rsidP="00BE2441">
            <w:pPr>
              <w:pStyle w:val="acctfourfigures"/>
              <w:tabs>
                <w:tab w:val="clear" w:pos="765"/>
                <w:tab w:val="left" w:pos="19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400,000</w:t>
            </w:r>
          </w:p>
        </w:tc>
      </w:tr>
      <w:tr w:rsidR="00C45D1E" w:rsidRPr="001F398E" w14:paraId="2F6F96C5" w14:textId="77777777" w:rsidTr="00780FCA">
        <w:tc>
          <w:tcPr>
            <w:tcW w:w="6480" w:type="dxa"/>
            <w:vAlign w:val="bottom"/>
          </w:tcPr>
          <w:p w14:paraId="3B6A5958" w14:textId="0194C286" w:rsidR="00C45D1E" w:rsidRPr="00CB77E1" w:rsidRDefault="00C4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7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B7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B77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B7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34" w:type="dxa"/>
          </w:tcPr>
          <w:p w14:paraId="5E8E6683" w14:textId="77777777" w:rsidR="00C45D1E" w:rsidRPr="00742796" w:rsidRDefault="00C45D1E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</w:tcPr>
          <w:p w14:paraId="17FF9F9C" w14:textId="37241D00" w:rsidR="00C45D1E" w:rsidRPr="00BE2441" w:rsidRDefault="00BE2441" w:rsidP="00780FC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E24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6,835,849</w:t>
            </w:r>
          </w:p>
        </w:tc>
      </w:tr>
    </w:tbl>
    <w:p w14:paraId="53F85450" w14:textId="77777777" w:rsidR="005C739D" w:rsidRDefault="005C739D" w:rsidP="001001FB">
      <w:pPr>
        <w:pStyle w:val="BodyText2"/>
        <w:rPr>
          <w:rFonts w:asciiTheme="minorHAnsi" w:hAnsiTheme="minorHAnsi" w:cstheme="minorHAnsi"/>
          <w:b/>
          <w:bCs/>
          <w:lang w:val="en-US"/>
        </w:rPr>
        <w:sectPr w:rsidR="005C739D" w:rsidSect="00C45D1E">
          <w:pgSz w:w="11909" w:h="16834" w:code="9"/>
          <w:pgMar w:top="1152" w:right="576" w:bottom="1152" w:left="691" w:header="720" w:footer="720" w:gutter="0"/>
          <w:paperSrc w:first="7" w:other="7"/>
          <w:cols w:space="720"/>
          <w:docGrid w:linePitch="245"/>
        </w:sectPr>
      </w:pPr>
    </w:p>
    <w:tbl>
      <w:tblPr>
        <w:tblW w:w="4603" w:type="pct"/>
        <w:tblInd w:w="91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3591"/>
        <w:gridCol w:w="3239"/>
        <w:gridCol w:w="1179"/>
        <w:gridCol w:w="193"/>
        <w:gridCol w:w="1187"/>
      </w:tblGrid>
      <w:tr w:rsidR="00594333" w:rsidRPr="00594333" w14:paraId="345DDE55" w14:textId="77777777" w:rsidTr="00594333">
        <w:trPr>
          <w:cantSplit/>
          <w:trHeight w:hRule="exact" w:val="340"/>
          <w:tblHeader/>
        </w:trPr>
        <w:tc>
          <w:tcPr>
            <w:tcW w:w="1912" w:type="pct"/>
            <w:shd w:val="clear" w:color="auto" w:fill="auto"/>
          </w:tcPr>
          <w:p w14:paraId="62199D23" w14:textId="77777777" w:rsidR="00594333" w:rsidRPr="001F398E" w:rsidRDefault="00594333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88" w:type="pct"/>
            <w:gridSpan w:val="4"/>
            <w:shd w:val="clear" w:color="auto" w:fill="auto"/>
          </w:tcPr>
          <w:p w14:paraId="0BAE2F6B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1E32" w:rsidRPr="00594333" w14:paraId="3C9FA728" w14:textId="77777777" w:rsidTr="00F402F3">
        <w:trPr>
          <w:cantSplit/>
          <w:trHeight w:hRule="exact" w:val="340"/>
          <w:tblHeader/>
        </w:trPr>
        <w:tc>
          <w:tcPr>
            <w:tcW w:w="1912" w:type="pct"/>
            <w:shd w:val="clear" w:color="auto" w:fill="auto"/>
          </w:tcPr>
          <w:p w14:paraId="10274124" w14:textId="77777777" w:rsidR="00594333" w:rsidRPr="00594333" w:rsidRDefault="00594333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25" w:type="pct"/>
            <w:shd w:val="clear" w:color="auto" w:fill="auto"/>
          </w:tcPr>
          <w:p w14:paraId="4CFAC8E3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63" w:type="pct"/>
            <w:gridSpan w:val="3"/>
            <w:shd w:val="clear" w:color="auto" w:fill="auto"/>
          </w:tcPr>
          <w:p w14:paraId="4BF978E4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594333" w:rsidRPr="00594333" w14:paraId="3EE45A92" w14:textId="77777777" w:rsidTr="00F402F3">
        <w:trPr>
          <w:cantSplit/>
          <w:trHeight w:hRule="exact" w:val="340"/>
          <w:tblHeader/>
        </w:trPr>
        <w:tc>
          <w:tcPr>
            <w:tcW w:w="1912" w:type="pct"/>
            <w:shd w:val="clear" w:color="auto" w:fill="auto"/>
          </w:tcPr>
          <w:p w14:paraId="53DC8BB0" w14:textId="77777777" w:rsidR="00594333" w:rsidRPr="00594333" w:rsidRDefault="00594333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25" w:type="pct"/>
            <w:shd w:val="clear" w:color="auto" w:fill="auto"/>
          </w:tcPr>
          <w:p w14:paraId="4EE7B6D4" w14:textId="77777777" w:rsidR="00594333" w:rsidRPr="00594333" w:rsidRDefault="00594333" w:rsidP="00594333">
            <w:pPr>
              <w:tabs>
                <w:tab w:val="clear" w:pos="4678"/>
                <w:tab w:val="left" w:pos="3042"/>
              </w:tabs>
              <w:ind w:left="-334" w:firstLine="3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A5DBF54" w14:textId="6A3C34EF" w:rsidR="00594333" w:rsidRPr="00594333" w:rsidRDefault="00A301CB" w:rsidP="00F4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1C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3" w:type="pct"/>
            <w:shd w:val="clear" w:color="auto" w:fill="auto"/>
          </w:tcPr>
          <w:p w14:paraId="6981CAF6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3542A37" w14:textId="488F5417" w:rsidR="00594333" w:rsidRPr="00594333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1C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51E32" w:rsidRPr="00594333" w14:paraId="6E6D8AD5" w14:textId="77777777" w:rsidTr="00F402F3">
        <w:trPr>
          <w:cantSplit/>
          <w:trHeight w:hRule="exact" w:val="340"/>
          <w:tblHeader/>
        </w:trPr>
        <w:tc>
          <w:tcPr>
            <w:tcW w:w="1912" w:type="pct"/>
            <w:shd w:val="clear" w:color="auto" w:fill="auto"/>
          </w:tcPr>
          <w:p w14:paraId="59735DAB" w14:textId="77777777" w:rsidR="00594333" w:rsidRPr="00594333" w:rsidRDefault="00594333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25" w:type="pct"/>
            <w:shd w:val="clear" w:color="auto" w:fill="auto"/>
          </w:tcPr>
          <w:p w14:paraId="39DD3FAA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77E02EBA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594333" w:rsidRPr="00594333" w14:paraId="36935C83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7B73F18E" w14:textId="77777777" w:rsidR="00594333" w:rsidRPr="00594333" w:rsidRDefault="00594333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725" w:type="pct"/>
            <w:shd w:val="clear" w:color="auto" w:fill="auto"/>
          </w:tcPr>
          <w:p w14:paraId="2A06CF3F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624964B3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pct"/>
            <w:shd w:val="clear" w:color="auto" w:fill="auto"/>
          </w:tcPr>
          <w:p w14:paraId="34A90570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53426E6E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2441" w:rsidRPr="00594333" w14:paraId="40A55895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7C656676" w14:textId="63E7D159" w:rsidR="00BE2441" w:rsidRPr="00BE2441" w:rsidRDefault="00BE2441" w:rsidP="00BE2441">
            <w:pPr>
              <w:spacing w:line="220" w:lineRule="atLeast"/>
              <w:ind w:left="10"/>
              <w:jc w:val="thaiDistribute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บริษัท วีดีพีโฮลดิ้ง </w:t>
            </w:r>
            <w:r>
              <w:rPr>
                <w:rFonts w:ascii="Angsana New" w:hAnsi="Angsana New"/>
                <w:position w:val="4"/>
                <w:sz w:val="26"/>
                <w:szCs w:val="26"/>
              </w:rPr>
              <w:t xml:space="preserve">2 </w:t>
            </w:r>
            <w:r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725" w:type="pct"/>
            <w:shd w:val="clear" w:color="auto" w:fill="auto"/>
          </w:tcPr>
          <w:p w14:paraId="5918B1AE" w14:textId="55C2C6A2" w:rsidR="00BE2441" w:rsidRPr="00BE2441" w:rsidRDefault="00BE2441" w:rsidP="00BE2441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628" w:type="pct"/>
            <w:shd w:val="clear" w:color="auto" w:fill="auto"/>
          </w:tcPr>
          <w:p w14:paraId="236540F2" w14:textId="5EBF51C4" w:rsidR="00BE2441" w:rsidRPr="00BE2441" w:rsidRDefault="00BE2441" w:rsidP="00F4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100.0</w:t>
            </w:r>
            <w:r w:rsidR="00F402F3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14:paraId="7E794A7E" w14:textId="77777777" w:rsidR="00BE2441" w:rsidRPr="00BE2441" w:rsidRDefault="00BE2441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0E2BC806" w14:textId="4EBD1772" w:rsidR="00BE2441" w:rsidRPr="00BE2441" w:rsidRDefault="00BE2441" w:rsidP="00F4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100.00</w:t>
            </w:r>
          </w:p>
        </w:tc>
      </w:tr>
      <w:tr w:rsidR="00594333" w:rsidRPr="00594333" w14:paraId="431E1DDB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4E50CC4E" w14:textId="77777777" w:rsidR="00594333" w:rsidRPr="00594333" w:rsidRDefault="00594333">
            <w:pPr>
              <w:spacing w:line="220" w:lineRule="atLeast"/>
              <w:ind w:left="10"/>
              <w:jc w:val="thaiDistribute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บริษัท เวนดิ้ง พลัส จำกัด</w:t>
            </w:r>
          </w:p>
        </w:tc>
        <w:tc>
          <w:tcPr>
            <w:tcW w:w="1725" w:type="pct"/>
          </w:tcPr>
          <w:p w14:paraId="0CBAA774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จำหน่ายอาหารและ</w:t>
            </w:r>
          </w:p>
          <w:p w14:paraId="6FB6BBD2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เครื่องดื่มผ่านเครื่องอัตโนมัติ</w:t>
            </w:r>
          </w:p>
        </w:tc>
        <w:tc>
          <w:tcPr>
            <w:tcW w:w="628" w:type="pct"/>
            <w:shd w:val="clear" w:color="auto" w:fill="auto"/>
          </w:tcPr>
          <w:p w14:paraId="50504759" w14:textId="1BDE35E0" w:rsidR="00594333" w:rsidRPr="00BE2441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8</w:t>
            </w:r>
            <w:r w:rsidR="00BE2441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6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12</w:t>
            </w:r>
          </w:p>
        </w:tc>
        <w:tc>
          <w:tcPr>
            <w:tcW w:w="103" w:type="pct"/>
            <w:shd w:val="clear" w:color="auto" w:fill="auto"/>
          </w:tcPr>
          <w:p w14:paraId="32CDF614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2662174" w14:textId="400213D3" w:rsidR="00594333" w:rsidRPr="00BE2441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8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6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12</w:t>
            </w:r>
          </w:p>
        </w:tc>
      </w:tr>
      <w:tr w:rsidR="00594333" w:rsidRPr="00594333" w14:paraId="5E6E210C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756C35AB" w14:textId="77777777" w:rsidR="00594333" w:rsidRPr="00594333" w:rsidRDefault="00594333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เอ.ที.พี.เฟรนด์ เซอร์วิส</w:t>
            </w: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 </w:t>
            </w: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725" w:type="pct"/>
          </w:tcPr>
          <w:p w14:paraId="5353DC87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  <w:shd w:val="clear" w:color="auto" w:fill="auto"/>
          </w:tcPr>
          <w:p w14:paraId="5340072D" w14:textId="0D4EF2F5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5A6024E9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574D723" w14:textId="17E6FA58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</w:tr>
      <w:tr w:rsidR="00594333" w:rsidRPr="00594333" w14:paraId="33C36233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41F6A034" w14:textId="77777777" w:rsidR="00594333" w:rsidRPr="00594333" w:rsidRDefault="00594333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 xml:space="preserve">บริษัท เดอะ เลตเตอร์ โพสต์ </w:t>
            </w:r>
          </w:p>
          <w:p w14:paraId="2D6CB260" w14:textId="77777777" w:rsidR="00594333" w:rsidRPr="00594333" w:rsidRDefault="00594333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</w:rPr>
              <w:t xml:space="preserve">   </w:t>
            </w: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725" w:type="pct"/>
          </w:tcPr>
          <w:p w14:paraId="3E03CB4A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  <w:shd w:val="clear" w:color="auto" w:fill="auto"/>
          </w:tcPr>
          <w:p w14:paraId="329ABB7D" w14:textId="5EE68857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70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75176992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1E3A0AF7" w14:textId="797A9C41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70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</w:tr>
      <w:tr w:rsidR="00594333" w:rsidRPr="00594333" w14:paraId="38A4E0F5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699B0868" w14:textId="77777777" w:rsidR="00594333" w:rsidRPr="00594333" w:rsidRDefault="00594333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เอ็มพ้อยท์เอ็กซ์เพรส จำกัด</w:t>
            </w:r>
          </w:p>
        </w:tc>
        <w:tc>
          <w:tcPr>
            <w:tcW w:w="1725" w:type="pct"/>
          </w:tcPr>
          <w:p w14:paraId="7B9E5B5D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  <w:shd w:val="clear" w:color="auto" w:fill="auto"/>
          </w:tcPr>
          <w:p w14:paraId="0523F9F9" w14:textId="440C258A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60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50396A3F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5ADD3D8" w14:textId="705B3917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60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</w:tr>
      <w:tr w:rsidR="00594333" w:rsidRPr="00594333" w14:paraId="35308A5C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2856E887" w14:textId="77777777" w:rsidR="00594333" w:rsidRPr="00594333" w:rsidRDefault="00594333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เพย์โพสต์ เซอร์วิส จำกัด</w:t>
            </w:r>
          </w:p>
        </w:tc>
        <w:tc>
          <w:tcPr>
            <w:tcW w:w="1725" w:type="pct"/>
          </w:tcPr>
          <w:p w14:paraId="29234E7F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  <w:shd w:val="clear" w:color="auto" w:fill="auto"/>
          </w:tcPr>
          <w:p w14:paraId="4A87349B" w14:textId="07E5174C" w:rsidR="00594333" w:rsidRPr="00BE2441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8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3FF9E950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1787515" w14:textId="05A6F590" w:rsidR="00594333" w:rsidRPr="00BE2441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8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="00A301CB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</w:tr>
      <w:tr w:rsidR="00594333" w:rsidRPr="00594333" w14:paraId="51A8D526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2238BC46" w14:textId="77777777" w:rsidR="00594333" w:rsidRPr="00594333" w:rsidRDefault="00594333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สปีดดี้ เอ็กซ์เพรส เซอร์วิส จำกัด</w:t>
            </w:r>
          </w:p>
        </w:tc>
        <w:tc>
          <w:tcPr>
            <w:tcW w:w="1725" w:type="pct"/>
          </w:tcPr>
          <w:p w14:paraId="759B7C87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  <w:shd w:val="clear" w:color="auto" w:fill="auto"/>
          </w:tcPr>
          <w:p w14:paraId="69054299" w14:textId="3EBFB818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50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09D8D5A8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5E893AFD" w14:textId="78530DFD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50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</w:tr>
      <w:tr w:rsidR="00594333" w:rsidRPr="00594333" w14:paraId="0715E6C4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5505F975" w14:textId="77777777" w:rsidR="00594333" w:rsidRPr="00594333" w:rsidRDefault="00594333">
            <w:pPr>
              <w:spacing w:line="220" w:lineRule="atLeast"/>
              <w:ind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 แคปปิตอล จำกัด</w:t>
            </w:r>
          </w:p>
        </w:tc>
        <w:tc>
          <w:tcPr>
            <w:tcW w:w="1725" w:type="pct"/>
          </w:tcPr>
          <w:p w14:paraId="613FD17F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28" w:type="pct"/>
            <w:shd w:val="clear" w:color="auto" w:fill="auto"/>
          </w:tcPr>
          <w:p w14:paraId="6854E6BA" w14:textId="797A2228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60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1C245580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8F0C081" w14:textId="2D3AB09D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60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00</w:t>
            </w:r>
          </w:p>
        </w:tc>
      </w:tr>
      <w:tr w:rsidR="00594333" w:rsidRPr="00594333" w14:paraId="2F281766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6E428EC5" w14:textId="77777777" w:rsidR="00594333" w:rsidRPr="00594333" w:rsidRDefault="00594333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 กรุงเทพ จำกัด</w:t>
            </w:r>
          </w:p>
        </w:tc>
        <w:tc>
          <w:tcPr>
            <w:tcW w:w="1725" w:type="pct"/>
          </w:tcPr>
          <w:p w14:paraId="0A6C03CC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28" w:type="pct"/>
            <w:shd w:val="clear" w:color="auto" w:fill="auto"/>
          </w:tcPr>
          <w:p w14:paraId="6CDA4FB2" w14:textId="423FB662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0E304E69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E3CD79A" w14:textId="749ECAE0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</w:tr>
      <w:tr w:rsidR="00594333" w:rsidRPr="00594333" w14:paraId="5BE717CE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30165FA0" w14:textId="77777777" w:rsidR="00594333" w:rsidRPr="00594333" w:rsidRDefault="00594333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 ปทุมธานี จำกัด</w:t>
            </w:r>
          </w:p>
        </w:tc>
        <w:tc>
          <w:tcPr>
            <w:tcW w:w="1725" w:type="pct"/>
          </w:tcPr>
          <w:p w14:paraId="655F401C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28" w:type="pct"/>
            <w:shd w:val="clear" w:color="auto" w:fill="auto"/>
          </w:tcPr>
          <w:p w14:paraId="122B5ADA" w14:textId="23EB3FC5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24490728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0A45895" w14:textId="0EFA43B7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</w:tr>
      <w:tr w:rsidR="00594333" w:rsidRPr="00594333" w14:paraId="6FC56045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4B892535" w14:textId="77777777" w:rsidR="00594333" w:rsidRPr="00594333" w:rsidRDefault="00594333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</w:t>
            </w: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 สมุทรสาคร</w:t>
            </w:r>
            <w:r w:rsidRPr="00594333">
              <w:rPr>
                <w:rFonts w:ascii="Angsana New" w:hAnsi="Angsana New"/>
                <w:position w:val="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25" w:type="pct"/>
          </w:tcPr>
          <w:p w14:paraId="67654741" w14:textId="77777777" w:rsidR="00594333" w:rsidRPr="00594333" w:rsidRDefault="00594333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628" w:type="pct"/>
            <w:shd w:val="clear" w:color="auto" w:fill="auto"/>
          </w:tcPr>
          <w:p w14:paraId="336B831F" w14:textId="523EEF6A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3E92156D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054CD649" w14:textId="59B84C75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-34"/>
              <w:jc w:val="center"/>
              <w:rPr>
                <w:rFonts w:asciiTheme="minorHAnsi" w:hAnsiTheme="minorHAnsi" w:cstheme="minorHAnsi"/>
                <w:position w:val="4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position w:val="4"/>
                <w:sz w:val="26"/>
                <w:szCs w:val="26"/>
              </w:rPr>
              <w:t>99</w:t>
            </w:r>
          </w:p>
        </w:tc>
      </w:tr>
      <w:tr w:rsidR="00594333" w:rsidRPr="00594333" w14:paraId="40CA2D9E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020B284A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เอ็กเพรส โซลูชั่นส์ จำกัด</w:t>
            </w:r>
          </w:p>
        </w:tc>
        <w:tc>
          <w:tcPr>
            <w:tcW w:w="1725" w:type="pct"/>
          </w:tcPr>
          <w:p w14:paraId="01153DAF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  <w:shd w:val="clear" w:color="auto" w:fill="auto"/>
          </w:tcPr>
          <w:p w14:paraId="26EC08CB" w14:textId="7922AB4F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481A1048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AEF7E39" w14:textId="6BDC8E38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</w:tr>
      <w:tr w:rsidR="00594333" w:rsidRPr="00594333" w14:paraId="452990BD" w14:textId="77777777" w:rsidTr="00F402F3">
        <w:trPr>
          <w:cantSplit/>
          <w:trHeight w:hRule="exact" w:val="624"/>
        </w:trPr>
        <w:tc>
          <w:tcPr>
            <w:tcW w:w="1912" w:type="pct"/>
            <w:shd w:val="clear" w:color="auto" w:fill="auto"/>
          </w:tcPr>
          <w:p w14:paraId="2744E93B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สบาย ฟู</w:t>
            </w: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594333">
              <w:rPr>
                <w:rFonts w:ascii="Angsana New" w:hAnsi="Angsana New"/>
                <w:sz w:val="26"/>
                <w:szCs w:val="26"/>
                <w:cs/>
              </w:rPr>
              <w:t>ด พลัส จำกัด</w:t>
            </w:r>
          </w:p>
        </w:tc>
        <w:tc>
          <w:tcPr>
            <w:tcW w:w="1725" w:type="pct"/>
          </w:tcPr>
          <w:p w14:paraId="19B44651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จำหน่ายวัตถุดิบ อาหารสด</w:t>
            </w:r>
          </w:p>
          <w:p w14:paraId="33FA48A6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และอาหารแห้ง</w:t>
            </w:r>
          </w:p>
        </w:tc>
        <w:tc>
          <w:tcPr>
            <w:tcW w:w="628" w:type="pct"/>
            <w:shd w:val="clear" w:color="auto" w:fill="auto"/>
          </w:tcPr>
          <w:p w14:paraId="23C1DD20" w14:textId="05688053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5F4CDFC7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331B641" w14:textId="13BD4C65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50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</w:tr>
      <w:tr w:rsidR="00594333" w:rsidRPr="00594333" w14:paraId="719DC0EB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66A2742E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725" w:type="pct"/>
          </w:tcPr>
          <w:p w14:paraId="014FFA88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จำหน่ายเครื่องกรองน้ำ</w:t>
            </w:r>
          </w:p>
        </w:tc>
        <w:tc>
          <w:tcPr>
            <w:tcW w:w="628" w:type="pct"/>
            <w:shd w:val="clear" w:color="auto" w:fill="auto"/>
          </w:tcPr>
          <w:p w14:paraId="744AE382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7806E397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B561CDB" w14:textId="713D8531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</w:tr>
      <w:tr w:rsidR="00594333" w:rsidRPr="00594333" w14:paraId="042E719D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4BFEDC86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เซฟ เทรด อินเตอร์เนชั่นแนล</w:t>
            </w: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433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25" w:type="pct"/>
          </w:tcPr>
          <w:p w14:paraId="0B5EE2EA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จำหน่ายเครื่องกรองน้ำ</w:t>
            </w:r>
          </w:p>
        </w:tc>
        <w:tc>
          <w:tcPr>
            <w:tcW w:w="628" w:type="pct"/>
            <w:shd w:val="clear" w:color="auto" w:fill="auto"/>
          </w:tcPr>
          <w:p w14:paraId="5233E381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2BABA40E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2C17EE8" w14:textId="0ADB4229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="00115258" w:rsidRPr="00BE2441"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</w:tr>
      <w:tr w:rsidR="00594333" w:rsidRPr="00594333" w14:paraId="0FE72EF3" w14:textId="77777777" w:rsidTr="00F402F3">
        <w:trPr>
          <w:cantSplit/>
          <w:trHeight w:hRule="exact" w:val="639"/>
        </w:trPr>
        <w:tc>
          <w:tcPr>
            <w:tcW w:w="1912" w:type="pct"/>
            <w:shd w:val="clear" w:color="auto" w:fill="auto"/>
          </w:tcPr>
          <w:p w14:paraId="04C933BC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1725" w:type="pct"/>
          </w:tcPr>
          <w:p w14:paraId="35D26068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จำหน่ายอาหารและเครื่องดื่ม</w:t>
            </w:r>
          </w:p>
          <w:p w14:paraId="62C93698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ผ่านเครื่องอัตโนมัติ</w:t>
            </w:r>
          </w:p>
          <w:p w14:paraId="5C4043A1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6F4C3C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CC5DFB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3E4B43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ผ่านเครื่องอัตโนมัติ</w:t>
            </w:r>
          </w:p>
        </w:tc>
        <w:tc>
          <w:tcPr>
            <w:tcW w:w="628" w:type="pct"/>
            <w:shd w:val="clear" w:color="auto" w:fill="auto"/>
          </w:tcPr>
          <w:p w14:paraId="2FDA2474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5EB54B2F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C122A21" w14:textId="0389D36C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</w:tr>
      <w:tr w:rsidR="00594333" w:rsidRPr="00594333" w14:paraId="5DFDA920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3300D69A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อัลไพน์ วอเตอร์ จำกัด</w:t>
            </w:r>
          </w:p>
        </w:tc>
        <w:tc>
          <w:tcPr>
            <w:tcW w:w="1725" w:type="pct"/>
          </w:tcPr>
          <w:p w14:paraId="42359FDF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จำหน่ายเครื่องทำน้ำแข็ง</w:t>
            </w:r>
          </w:p>
        </w:tc>
        <w:tc>
          <w:tcPr>
            <w:tcW w:w="628" w:type="pct"/>
            <w:shd w:val="clear" w:color="auto" w:fill="auto"/>
          </w:tcPr>
          <w:p w14:paraId="1E430442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0C070E14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05B3CE4A" w14:textId="2189863D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</w:tr>
      <w:tr w:rsidR="00594333" w:rsidRPr="00594333" w14:paraId="4C2A434D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674E0BF6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1725" w:type="pct"/>
            <w:shd w:val="clear" w:color="auto" w:fill="auto"/>
          </w:tcPr>
          <w:p w14:paraId="382DC651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ให้บริการขนส่งพัสดุ</w:t>
            </w:r>
          </w:p>
        </w:tc>
        <w:tc>
          <w:tcPr>
            <w:tcW w:w="628" w:type="pct"/>
            <w:shd w:val="clear" w:color="auto" w:fill="auto"/>
          </w:tcPr>
          <w:p w14:paraId="4F1DE51F" w14:textId="642BB26B" w:rsidR="00594333" w:rsidRPr="00BE2441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="00A301CB" w:rsidRPr="00BE2441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="00A301CB" w:rsidRPr="00BE2441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  <w:tc>
          <w:tcPr>
            <w:tcW w:w="103" w:type="pct"/>
            <w:shd w:val="clear" w:color="auto" w:fill="auto"/>
          </w:tcPr>
          <w:p w14:paraId="48EBABFB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14318E3C" w14:textId="787D0AA9" w:rsidR="00594333" w:rsidRPr="00BE2441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="00A301CB" w:rsidRPr="00BE2441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="00A301CB" w:rsidRPr="00BE2441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</w:tr>
      <w:tr w:rsidR="00594333" w:rsidRPr="00594333" w14:paraId="49EF15E5" w14:textId="77777777" w:rsidTr="00F402F3">
        <w:trPr>
          <w:cantSplit/>
          <w:trHeight w:hRule="exact" w:val="340"/>
        </w:trPr>
        <w:tc>
          <w:tcPr>
            <w:tcW w:w="1912" w:type="pct"/>
            <w:shd w:val="clear" w:color="auto" w:fill="auto"/>
          </w:tcPr>
          <w:p w14:paraId="0C64C0F6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บริษัท สบาย โซลูชั่นส์ จำกัด</w:t>
            </w:r>
          </w:p>
        </w:tc>
        <w:tc>
          <w:tcPr>
            <w:tcW w:w="1725" w:type="pct"/>
            <w:shd w:val="clear" w:color="auto" w:fill="auto"/>
          </w:tcPr>
          <w:p w14:paraId="104B44A2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บริหารจัดการศูนย์อาหาร</w:t>
            </w:r>
          </w:p>
        </w:tc>
        <w:tc>
          <w:tcPr>
            <w:tcW w:w="628" w:type="pct"/>
            <w:shd w:val="clear" w:color="auto" w:fill="auto"/>
          </w:tcPr>
          <w:p w14:paraId="3294B539" w14:textId="5F5EB653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0DF9124B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73F7EC5" w14:textId="12B5B07B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</w:tr>
      <w:tr w:rsidR="00594333" w:rsidRPr="00594333" w14:paraId="026B6FEA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7427D338" w14:textId="77777777" w:rsidR="00594333" w:rsidRPr="00594333" w:rsidRDefault="00594333">
            <w:pPr>
              <w:ind w:left="10" w:right="-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ซอฟต์เทล คอมมูนิเคชั่น (ไทยแลนด์) จำกัด</w:t>
            </w:r>
          </w:p>
        </w:tc>
        <w:tc>
          <w:tcPr>
            <w:tcW w:w="1725" w:type="pct"/>
            <w:shd w:val="clear" w:color="auto" w:fill="auto"/>
          </w:tcPr>
          <w:p w14:paraId="36DF142A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ให้บริการด้านคอนแทคเซ็นเตอร์</w:t>
            </w:r>
          </w:p>
        </w:tc>
        <w:tc>
          <w:tcPr>
            <w:tcW w:w="628" w:type="pct"/>
            <w:shd w:val="clear" w:color="auto" w:fill="auto"/>
          </w:tcPr>
          <w:p w14:paraId="27155CCF" w14:textId="6E672B28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  <w:tc>
          <w:tcPr>
            <w:tcW w:w="103" w:type="pct"/>
            <w:shd w:val="clear" w:color="auto" w:fill="auto"/>
          </w:tcPr>
          <w:p w14:paraId="79964AF6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15C6B070" w14:textId="7F449A21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</w:p>
        </w:tc>
      </w:tr>
      <w:tr w:rsidR="00594333" w:rsidRPr="00594333" w14:paraId="58966E51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6EB11276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บัซซี่บีส์ จำกัด</w:t>
            </w:r>
          </w:p>
        </w:tc>
        <w:tc>
          <w:tcPr>
            <w:tcW w:w="1725" w:type="pct"/>
            <w:shd w:val="clear" w:color="auto" w:fill="auto"/>
          </w:tcPr>
          <w:p w14:paraId="1A1E2A63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ให้บริการพาณิชย์อิเล็คทรอนิคส์</w:t>
            </w:r>
          </w:p>
        </w:tc>
        <w:tc>
          <w:tcPr>
            <w:tcW w:w="628" w:type="pct"/>
            <w:shd w:val="clear" w:color="auto" w:fill="auto"/>
          </w:tcPr>
          <w:p w14:paraId="124CE991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2BA90BBC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0F33FDA5" w14:textId="287FAC32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27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07</w:t>
            </w:r>
          </w:p>
        </w:tc>
      </w:tr>
      <w:tr w:rsidR="00594333" w:rsidRPr="00594333" w14:paraId="012AD9F9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1E130F4A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D033E6">
              <w:rPr>
                <w:rFonts w:ascii="Angsana New" w:hAnsi="Angsana New"/>
                <w:sz w:val="26"/>
                <w:szCs w:val="26"/>
              </w:rPr>
              <w:t>Buzzebees</w:t>
            </w:r>
            <w:proofErr w:type="spellEnd"/>
            <w:r w:rsidRPr="00D033E6">
              <w:rPr>
                <w:rFonts w:ascii="Angsana New" w:hAnsi="Angsana New"/>
                <w:sz w:val="26"/>
                <w:szCs w:val="26"/>
              </w:rPr>
              <w:t xml:space="preserve"> Headquarter Limited</w:t>
            </w:r>
          </w:p>
        </w:tc>
        <w:tc>
          <w:tcPr>
            <w:tcW w:w="1725" w:type="pct"/>
            <w:shd w:val="clear" w:color="auto" w:fill="auto"/>
          </w:tcPr>
          <w:p w14:paraId="5C3E5901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ลงทุนในธุรกิจให้บริการพัฒนาซอฟท์แวร์และออกแบบโปรแกรม</w:t>
            </w:r>
          </w:p>
        </w:tc>
        <w:tc>
          <w:tcPr>
            <w:tcW w:w="628" w:type="pct"/>
            <w:shd w:val="clear" w:color="auto" w:fill="auto"/>
          </w:tcPr>
          <w:p w14:paraId="5EE9745F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3D2247C3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727E937" w14:textId="6A63B310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100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00</w:t>
            </w:r>
          </w:p>
        </w:tc>
      </w:tr>
      <w:tr w:rsidR="00594333" w:rsidRPr="00594333" w14:paraId="72A803DC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63F8C3A7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เอ็กซ์เพรส บีส์ จำกัด</w:t>
            </w:r>
          </w:p>
        </w:tc>
        <w:tc>
          <w:tcPr>
            <w:tcW w:w="1725" w:type="pct"/>
            <w:shd w:val="clear" w:color="auto" w:fill="auto"/>
          </w:tcPr>
          <w:p w14:paraId="5976BF39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ขนส่ง</w:t>
            </w:r>
          </w:p>
        </w:tc>
        <w:tc>
          <w:tcPr>
            <w:tcW w:w="628" w:type="pct"/>
            <w:shd w:val="clear" w:color="auto" w:fill="auto"/>
          </w:tcPr>
          <w:p w14:paraId="3B92E60B" w14:textId="77777777" w:rsidR="00594333" w:rsidRPr="00BE2441" w:rsidRDefault="00594333" w:rsidP="00BE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0D9002E6" w14:textId="77777777" w:rsidR="00594333" w:rsidRPr="00BE2441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8CBEF4B" w14:textId="231C80AB" w:rsidR="00594333" w:rsidRPr="00BE2441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99</w:t>
            </w:r>
            <w:r w:rsidR="00594333" w:rsidRPr="00BE2441">
              <w:rPr>
                <w:rFonts w:asciiTheme="minorHAnsi" w:hAnsiTheme="minorHAnsi" w:cstheme="minorHAnsi"/>
                <w:sz w:val="26"/>
                <w:szCs w:val="26"/>
              </w:rPr>
              <w:t>.</w:t>
            </w:r>
            <w:r w:rsidRPr="00BE2441">
              <w:rPr>
                <w:rFonts w:asciiTheme="minorHAnsi" w:hAnsiTheme="minorHAnsi" w:cstheme="minorHAnsi"/>
                <w:sz w:val="26"/>
                <w:szCs w:val="26"/>
              </w:rPr>
              <w:t>97</w:t>
            </w:r>
          </w:p>
        </w:tc>
      </w:tr>
      <w:tr w:rsidR="00594333" w:rsidRPr="00594333" w14:paraId="62FCA843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32A8F32D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ไนน์วัน ดิจิตอล จำกัด</w:t>
            </w:r>
          </w:p>
        </w:tc>
        <w:tc>
          <w:tcPr>
            <w:tcW w:w="1725" w:type="pct"/>
            <w:shd w:val="clear" w:color="auto" w:fill="auto"/>
          </w:tcPr>
          <w:p w14:paraId="1685E0B0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กิจกรรมการจัดทำโปรแกรมคอมพิวเตอร์ตามวัตถุประสงค์ของผู้ใช้</w:t>
            </w:r>
          </w:p>
        </w:tc>
        <w:tc>
          <w:tcPr>
            <w:tcW w:w="628" w:type="pct"/>
            <w:shd w:val="clear" w:color="auto" w:fill="auto"/>
          </w:tcPr>
          <w:p w14:paraId="29098386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D077F5F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53AE5B98" w14:textId="0E9060AE" w:rsidR="00594333" w:rsidRPr="00594333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1CB">
              <w:rPr>
                <w:rFonts w:ascii="Angsana New" w:hAnsi="Angsana New"/>
                <w:sz w:val="26"/>
                <w:szCs w:val="26"/>
              </w:rPr>
              <w:t>51</w:t>
            </w:r>
            <w:r w:rsidR="00594333" w:rsidRPr="00594333">
              <w:rPr>
                <w:rFonts w:ascii="Angsana New" w:hAnsi="Angsana New"/>
                <w:sz w:val="26"/>
                <w:szCs w:val="26"/>
              </w:rPr>
              <w:t>.</w:t>
            </w:r>
            <w:r w:rsidRPr="00A301C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94333" w:rsidRPr="00594333" w14:paraId="10E959A6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11D00E93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อินไซต์เอ้าท์ เซอร์วิส จำกัด</w:t>
            </w:r>
          </w:p>
        </w:tc>
        <w:tc>
          <w:tcPr>
            <w:tcW w:w="1725" w:type="pct"/>
            <w:shd w:val="clear" w:color="auto" w:fill="auto"/>
          </w:tcPr>
          <w:p w14:paraId="75CBD705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โฆษณา</w:t>
            </w:r>
          </w:p>
        </w:tc>
        <w:tc>
          <w:tcPr>
            <w:tcW w:w="628" w:type="pct"/>
            <w:shd w:val="clear" w:color="auto" w:fill="auto"/>
          </w:tcPr>
          <w:p w14:paraId="2804CECF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5B7E9591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23CC8A0" w14:textId="5F722465" w:rsidR="00594333" w:rsidRPr="00594333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1CB">
              <w:rPr>
                <w:rFonts w:ascii="Angsana New" w:hAnsi="Angsana New"/>
                <w:sz w:val="26"/>
                <w:szCs w:val="26"/>
              </w:rPr>
              <w:t>51</w:t>
            </w:r>
            <w:r w:rsidR="00594333" w:rsidRPr="00594333">
              <w:rPr>
                <w:rFonts w:ascii="Angsana New" w:hAnsi="Angsana New"/>
                <w:sz w:val="26"/>
                <w:szCs w:val="26"/>
              </w:rPr>
              <w:t>.</w:t>
            </w:r>
            <w:r w:rsidRPr="00A301C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94333" w:rsidRPr="00594333" w14:paraId="0F8EEC80" w14:textId="77777777" w:rsidTr="00F402F3">
        <w:trPr>
          <w:cantSplit/>
        </w:trPr>
        <w:tc>
          <w:tcPr>
            <w:tcW w:w="1912" w:type="pct"/>
            <w:shd w:val="clear" w:color="auto" w:fill="auto"/>
          </w:tcPr>
          <w:p w14:paraId="6320FFA2" w14:textId="77777777" w:rsidR="00594333" w:rsidRPr="00594333" w:rsidRDefault="00594333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บริษัท ติดโปร บัซซ์ จำกัด</w:t>
            </w:r>
          </w:p>
        </w:tc>
        <w:tc>
          <w:tcPr>
            <w:tcW w:w="1725" w:type="pct"/>
            <w:shd w:val="clear" w:color="auto" w:fill="auto"/>
          </w:tcPr>
          <w:p w14:paraId="03FBCAE3" w14:textId="77777777" w:rsidR="00594333" w:rsidRPr="00594333" w:rsidRDefault="005943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4333">
              <w:rPr>
                <w:rFonts w:ascii="Angsana New" w:hAnsi="Angsana New"/>
                <w:sz w:val="26"/>
                <w:szCs w:val="26"/>
                <w:cs/>
              </w:rPr>
              <w:t>โฆษณา</w:t>
            </w:r>
          </w:p>
        </w:tc>
        <w:tc>
          <w:tcPr>
            <w:tcW w:w="628" w:type="pct"/>
            <w:shd w:val="clear" w:color="auto" w:fill="auto"/>
          </w:tcPr>
          <w:p w14:paraId="6DA3228E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43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2671955A" w14:textId="77777777" w:rsidR="00594333" w:rsidRPr="00594333" w:rsidRDefault="0059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E7B6998" w14:textId="2CAF6589" w:rsidR="00594333" w:rsidRPr="00594333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01CB">
              <w:rPr>
                <w:rFonts w:ascii="Angsana New" w:hAnsi="Angsana New"/>
                <w:sz w:val="26"/>
                <w:szCs w:val="26"/>
              </w:rPr>
              <w:t>51</w:t>
            </w:r>
            <w:r w:rsidR="00594333" w:rsidRPr="00594333">
              <w:rPr>
                <w:rFonts w:ascii="Angsana New" w:hAnsi="Angsana New"/>
                <w:sz w:val="26"/>
                <w:szCs w:val="26"/>
              </w:rPr>
              <w:t>.</w:t>
            </w:r>
            <w:r w:rsidRPr="00A301C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4DDA0C1A" w14:textId="77777777" w:rsidR="00D033E6" w:rsidRDefault="00D033E6" w:rsidP="00594333">
      <w:pPr>
        <w:pStyle w:val="BodyText2"/>
        <w:tabs>
          <w:tab w:val="left" w:pos="4410"/>
          <w:tab w:val="left" w:pos="4680"/>
          <w:tab w:val="left" w:pos="4860"/>
        </w:tabs>
        <w:rPr>
          <w:rFonts w:asciiTheme="minorHAnsi" w:hAnsiTheme="minorHAnsi" w:cstheme="minorHAnsi"/>
          <w:b/>
          <w:bCs/>
          <w:lang w:val="en-US"/>
        </w:rPr>
      </w:pPr>
    </w:p>
    <w:p w14:paraId="3F1B8200" w14:textId="01FD2B54" w:rsidR="005B0DDC" w:rsidRPr="006A07DF" w:rsidRDefault="007E27A8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sz w:val="30"/>
          <w:szCs w:val="30"/>
        </w:rPr>
      </w:pPr>
      <w:r w:rsidRPr="007E27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7E27A8">
        <w:rPr>
          <w:rFonts w:ascii="Angsana New" w:hAnsi="Angsana New"/>
          <w:sz w:val="30"/>
          <w:szCs w:val="30"/>
          <w:cs/>
        </w:rPr>
        <w:t>ทั้งหมดจดทะเบียนจัดตั้งและดำเนินธุรกิจในประเทศไทย ยกเว้น</w:t>
      </w:r>
      <w:r w:rsidRPr="007E27A8">
        <w:t xml:space="preserve"> </w:t>
      </w:r>
      <w:proofErr w:type="spellStart"/>
      <w:r w:rsidRPr="007E27A8">
        <w:rPr>
          <w:rFonts w:ascii="Angsana New" w:hAnsi="Angsana New"/>
          <w:sz w:val="30"/>
          <w:szCs w:val="30"/>
        </w:rPr>
        <w:t>Buzzebees</w:t>
      </w:r>
      <w:proofErr w:type="spellEnd"/>
      <w:r w:rsidRPr="007E27A8">
        <w:rPr>
          <w:rFonts w:ascii="Angsana New" w:hAnsi="Angsana New"/>
          <w:sz w:val="30"/>
          <w:szCs w:val="30"/>
        </w:rPr>
        <w:t xml:space="preserve"> Headquarter Limited</w:t>
      </w:r>
      <w:r w:rsidRPr="007E27A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7E27A8">
        <w:rPr>
          <w:rFonts w:ascii="Angsana New" w:hAnsi="Angsana New"/>
          <w:sz w:val="30"/>
          <w:szCs w:val="30"/>
          <w:cs/>
        </w:rPr>
        <w:t>ซึ่งจดทะเบียนจัดตั้งใน</w:t>
      </w:r>
      <w:r w:rsidR="009B5056">
        <w:rPr>
          <w:rFonts w:ascii="Angsana New" w:hAnsi="Angsana New" w:hint="cs"/>
          <w:sz w:val="30"/>
          <w:szCs w:val="30"/>
          <w:cs/>
        </w:rPr>
        <w:t>สาธารณรัฐ</w:t>
      </w:r>
      <w:r>
        <w:rPr>
          <w:rFonts w:ascii="Angsana New" w:hAnsi="Angsana New" w:hint="cs"/>
          <w:sz w:val="30"/>
          <w:szCs w:val="30"/>
          <w:cs/>
        </w:rPr>
        <w:t>สิงค์โปร</w:t>
      </w:r>
      <w:r w:rsidR="00B85B6B">
        <w:rPr>
          <w:rFonts w:ascii="Angsana New" w:hAnsi="Angsana New" w:hint="cs"/>
          <w:sz w:val="30"/>
          <w:szCs w:val="30"/>
          <w:cs/>
        </w:rPr>
        <w:t>์</w:t>
      </w:r>
    </w:p>
    <w:p w14:paraId="1D56FE56" w14:textId="77777777" w:rsidR="005B0DDC" w:rsidRPr="006A07DF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sz w:val="30"/>
          <w:szCs w:val="30"/>
        </w:rPr>
      </w:pPr>
    </w:p>
    <w:p w14:paraId="2D67F5E5" w14:textId="0166DC0B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/>
          <w:sz w:val="30"/>
          <w:szCs w:val="30"/>
          <w:cs/>
        </w:rPr>
        <w:t>เมื่อวันที่</w:t>
      </w:r>
      <w:r w:rsidR="0032310F" w:rsidRPr="0032310F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="0032310F" w:rsidRPr="0032310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มิถุนายน</w:t>
      </w:r>
      <w:r w:rsidR="0032310F" w:rsidRPr="0032310F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="0032310F" w:rsidRPr="0032310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32310F"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</w:rPr>
        <w:t>(“SET”)</w:t>
      </w:r>
      <w:r w:rsidR="0032310F" w:rsidRPr="0032310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ประกาศขึ้นเครื่องหมาย</w:t>
      </w:r>
      <w:r w:rsidRPr="0032310F">
        <w:rPr>
          <w:rFonts w:ascii="Angsana New" w:hAnsi="Angsana New"/>
          <w:sz w:val="30"/>
          <w:szCs w:val="30"/>
        </w:rPr>
        <w:t xml:space="preserve"> “CF” (Caution - Free Float) </w:t>
      </w:r>
      <w:r w:rsidRPr="006A07DF">
        <w:rPr>
          <w:rFonts w:ascii="Angsana New" w:hAnsi="Angsana New"/>
          <w:sz w:val="30"/>
          <w:szCs w:val="30"/>
          <w:cs/>
        </w:rPr>
        <w:t xml:space="preserve">ให้หลักทรัพย์ของบริษัทย่อยแห่งหนึ่งที่จดทะเบียนในตลาดหลักทรัพย์ เนื่องจากบริษัทย่อยดังกล่าว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บริษัทย่อยได้เผยแพร่แผนการแก้ไขเหตุดังกล่าวแล้วเมื่อวันที่ </w:t>
      </w:r>
      <w:r w:rsidR="00A301CB" w:rsidRPr="00A301CB">
        <w:rPr>
          <w:rFonts w:ascii="Angsana New" w:hAnsi="Angsana New"/>
          <w:sz w:val="30"/>
          <w:szCs w:val="30"/>
        </w:rPr>
        <w:t>14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6A07DF">
        <w:rPr>
          <w:rFonts w:ascii="Angsana New" w:hAnsi="Angsana New" w:hint="cs"/>
          <w:sz w:val="30"/>
          <w:szCs w:val="30"/>
          <w:cs/>
        </w:rPr>
        <w:t xml:space="preserve"> ซึ่งยังดำเนินการไม่แล้วเสร็จ ณ วันที่ </w:t>
      </w:r>
      <w:r w:rsidRPr="006A07DF">
        <w:rPr>
          <w:rFonts w:ascii="Angsana New" w:hAnsi="Angsana New"/>
          <w:sz w:val="30"/>
          <w:szCs w:val="30"/>
        </w:rPr>
        <w:t xml:space="preserve">     </w:t>
      </w:r>
      <w:r w:rsidR="00251E32" w:rsidRPr="006A07DF">
        <w:rPr>
          <w:rFonts w:ascii="Angsana New" w:hAnsi="Angsana New"/>
          <w:sz w:val="30"/>
          <w:szCs w:val="30"/>
        </w:rPr>
        <w:t xml:space="preserve">                   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6A07DF">
        <w:rPr>
          <w:rFonts w:ascii="Angsana New" w:hAnsi="Angsana New"/>
          <w:sz w:val="30"/>
          <w:szCs w:val="30"/>
        </w:rPr>
        <w:t xml:space="preserve"> </w:t>
      </w:r>
    </w:p>
    <w:p w14:paraId="08512511" w14:textId="77777777" w:rsidR="005B0DDC" w:rsidRPr="00594333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2C07AC9B" w14:textId="625C875E" w:rsidR="005B0DDC" w:rsidRPr="00594333" w:rsidRDefault="00A301CB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01CB">
        <w:rPr>
          <w:rFonts w:ascii="Angsana New" w:hAnsi="Angsana New"/>
          <w:b/>
          <w:i/>
          <w:iCs/>
          <w:sz w:val="30"/>
          <w:szCs w:val="30"/>
        </w:rPr>
        <w:t>2567</w:t>
      </w:r>
    </w:p>
    <w:p w14:paraId="3D758F53" w14:textId="77777777" w:rsidR="005B0DDC" w:rsidRPr="00594333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620834E6" w14:textId="77777777" w:rsidR="005B0DDC" w:rsidRPr="00594333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pacing w:val="-12"/>
          <w:sz w:val="30"/>
          <w:szCs w:val="30"/>
        </w:rPr>
      </w:pPr>
      <w:r w:rsidRPr="00594333">
        <w:rPr>
          <w:rFonts w:ascii="Angsana New" w:hAnsi="Angsana New" w:hint="cs"/>
          <w:b/>
          <w:i/>
          <w:iCs/>
          <w:spacing w:val="-12"/>
          <w:sz w:val="30"/>
          <w:szCs w:val="30"/>
          <w:cs/>
        </w:rPr>
        <w:t>การ</w:t>
      </w:r>
      <w:r w:rsidRPr="00594333">
        <w:rPr>
          <w:rFonts w:ascii="Angsana New" w:hAnsi="Angsana New" w:hint="cs"/>
          <w:b/>
          <w:i/>
          <w:iCs/>
          <w:sz w:val="30"/>
          <w:szCs w:val="30"/>
          <w:cs/>
        </w:rPr>
        <w:t>เปลี่ยนแปลง</w:t>
      </w:r>
    </w:p>
    <w:p w14:paraId="090170E3" w14:textId="77777777" w:rsidR="001F32F4" w:rsidRDefault="001F32F4" w:rsidP="001F32F4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55214A1C" w14:textId="35BE371E" w:rsidR="005B0DDC" w:rsidRPr="00594333" w:rsidRDefault="001F32F4" w:rsidP="001F32F4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</w:rPr>
        <w:tab/>
      </w:r>
      <w:r>
        <w:rPr>
          <w:rFonts w:ascii="Angsana New" w:hAnsi="Angsana New"/>
          <w:b/>
          <w:i/>
          <w:iCs/>
          <w:sz w:val="30"/>
          <w:szCs w:val="30"/>
        </w:rPr>
        <w:tab/>
      </w:r>
      <w:r w:rsidR="00A301CB" w:rsidRPr="00A301CB">
        <w:rPr>
          <w:rFonts w:ascii="Angsana New" w:hAnsi="Angsana New"/>
          <w:bCs/>
          <w:i/>
          <w:iCs/>
          <w:sz w:val="30"/>
          <w:szCs w:val="30"/>
        </w:rPr>
        <w:t>11</w:t>
      </w:r>
      <w:r>
        <w:rPr>
          <w:rFonts w:ascii="Angsana New" w:hAnsi="Angsana New"/>
          <w:bCs/>
          <w:i/>
          <w:iCs/>
          <w:sz w:val="30"/>
          <w:szCs w:val="30"/>
        </w:rPr>
        <w:t>.</w:t>
      </w:r>
      <w:r w:rsidR="00A301CB" w:rsidRPr="00A301CB">
        <w:rPr>
          <w:rFonts w:ascii="Angsana New" w:hAnsi="Angsana New"/>
          <w:bCs/>
          <w:i/>
          <w:iCs/>
          <w:sz w:val="30"/>
          <w:szCs w:val="30"/>
        </w:rPr>
        <w:t>1</w:t>
      </w:r>
      <w:r>
        <w:rPr>
          <w:rFonts w:ascii="Angsana New" w:hAnsi="Angsana New"/>
          <w:bCs/>
          <w:i/>
          <w:iCs/>
          <w:sz w:val="30"/>
          <w:szCs w:val="30"/>
        </w:rPr>
        <w:t xml:space="preserve">) </w:t>
      </w:r>
      <w:r w:rsidR="005B0DDC" w:rsidRPr="001F32F4">
        <w:rPr>
          <w:rFonts w:ascii="Angsana New" w:hAnsi="Angsana New"/>
          <w:b/>
          <w:i/>
          <w:iCs/>
          <w:sz w:val="30"/>
          <w:szCs w:val="30"/>
          <w:cs/>
        </w:rPr>
        <w:t xml:space="preserve">การจัดตั้งบริษัท บริษัท สบาย เอสพีวี </w:t>
      </w:r>
      <w:r w:rsidR="00A301CB" w:rsidRPr="00BE2441">
        <w:rPr>
          <w:rFonts w:ascii="Angsana New" w:hAnsi="Angsana New"/>
          <w:bCs/>
          <w:i/>
          <w:iCs/>
          <w:sz w:val="30"/>
          <w:szCs w:val="30"/>
        </w:rPr>
        <w:t>1</w:t>
      </w:r>
      <w:r w:rsidR="005B0DDC" w:rsidRPr="001F32F4">
        <w:rPr>
          <w:rFonts w:ascii="Angsana New" w:hAnsi="Angsana New"/>
          <w:b/>
          <w:i/>
          <w:iCs/>
          <w:sz w:val="30"/>
          <w:szCs w:val="30"/>
          <w:cs/>
        </w:rPr>
        <w:t xml:space="preserve"> จำกัด และการโอนหุ้นใน บริษัท บัซซี่บีส์ จำกัด</w:t>
      </w:r>
    </w:p>
    <w:p w14:paraId="792506BC" w14:textId="77777777" w:rsidR="005B0DDC" w:rsidRPr="00594333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1C805016" w14:textId="07C77B77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A301CB" w:rsidRPr="0032310F">
        <w:rPr>
          <w:rFonts w:ascii="Angsana New" w:hAnsi="Angsana New"/>
          <w:sz w:val="30"/>
          <w:szCs w:val="30"/>
        </w:rPr>
        <w:t>2</w:t>
      </w:r>
      <w:r w:rsidR="00115258" w:rsidRPr="0032310F">
        <w:rPr>
          <w:rFonts w:ascii="Angsana New" w:hAnsi="Angsana New"/>
          <w:sz w:val="30"/>
          <w:szCs w:val="30"/>
        </w:rPr>
        <w:t>8</w:t>
      </w:r>
      <w:r w:rsidRPr="0032310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คณะกรรมการบริษัทมีมติอนุมัติการจัดตั้ง</w:t>
      </w:r>
      <w:r w:rsidR="00B92A40">
        <w:rPr>
          <w:rFonts w:ascii="Angsana New" w:hAnsi="Angsana New"/>
          <w:sz w:val="30"/>
          <w:szCs w:val="30"/>
        </w:rPr>
        <w:t xml:space="preserve">       </w:t>
      </w:r>
      <w:r w:rsidRPr="0032310F">
        <w:rPr>
          <w:rFonts w:ascii="Angsana New" w:hAnsi="Angsana New"/>
          <w:sz w:val="30"/>
          <w:szCs w:val="30"/>
          <w:cs/>
        </w:rPr>
        <w:t xml:space="preserve">บริษัท สบาย เอสพีวี </w:t>
      </w:r>
      <w:r w:rsidR="00A301CB" w:rsidRPr="0032310F">
        <w:rPr>
          <w:rFonts w:ascii="Angsana New" w:hAnsi="Angsana New"/>
          <w:sz w:val="30"/>
          <w:szCs w:val="30"/>
        </w:rPr>
        <w:t>1</w:t>
      </w:r>
      <w:r w:rsidRPr="0032310F">
        <w:rPr>
          <w:rFonts w:ascii="Angsana New" w:hAnsi="Angsana New"/>
          <w:sz w:val="30"/>
          <w:szCs w:val="30"/>
          <w:cs/>
        </w:rPr>
        <w:t xml:space="preserve"> จำกัด เพื่อรองรับแผนการปรับโครงสร้างกลุ่มบริษัท สบาย เทคโนโลยี จำกัด (มหาชน) โดยบริษัทถือหุ้นในบริษัท สบาย เอสพีวี </w:t>
      </w:r>
      <w:r w:rsidR="00A301CB" w:rsidRPr="0032310F">
        <w:rPr>
          <w:rFonts w:ascii="Angsana New" w:hAnsi="Angsana New"/>
          <w:sz w:val="30"/>
          <w:szCs w:val="30"/>
        </w:rPr>
        <w:t>1</w:t>
      </w:r>
      <w:r w:rsidRPr="0032310F">
        <w:rPr>
          <w:rFonts w:ascii="Angsana New" w:hAnsi="Angsana New"/>
          <w:sz w:val="30"/>
          <w:szCs w:val="30"/>
          <w:cs/>
        </w:rPr>
        <w:t xml:space="preserve"> จำกัด ในสัดส่วนร้อยละ </w:t>
      </w:r>
      <w:r w:rsidR="00A301CB" w:rsidRPr="0032310F">
        <w:rPr>
          <w:rFonts w:ascii="Angsana New" w:hAnsi="Angsana New"/>
          <w:sz w:val="30"/>
          <w:szCs w:val="30"/>
        </w:rPr>
        <w:t>100</w:t>
      </w:r>
      <w:r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0</w:t>
      </w:r>
      <w:r w:rsidRPr="0032310F">
        <w:rPr>
          <w:rFonts w:ascii="Angsana New" w:hAnsi="Angsana New"/>
          <w:sz w:val="30"/>
          <w:szCs w:val="30"/>
          <w:cs/>
        </w:rPr>
        <w:t xml:space="preserve"> ทั้งนี้บริษัทชำระเงินลงทุนโดยการโอนหุ้นทั้งหมดของบริษัทใน บริษัท บัซซี่บีส์ จำกัด ให้แก่ บริษัท สบาย เอสพีวี </w:t>
      </w:r>
      <w:r w:rsidR="00A301CB" w:rsidRPr="0032310F">
        <w:rPr>
          <w:rFonts w:ascii="Angsana New" w:hAnsi="Angsana New"/>
          <w:sz w:val="30"/>
          <w:szCs w:val="30"/>
        </w:rPr>
        <w:t>1</w:t>
      </w:r>
      <w:r w:rsidRPr="0032310F">
        <w:rPr>
          <w:rFonts w:ascii="Angsana New" w:hAnsi="Angsana New"/>
          <w:sz w:val="30"/>
          <w:szCs w:val="30"/>
          <w:cs/>
        </w:rPr>
        <w:t xml:space="preserve"> จำกัด </w:t>
      </w:r>
    </w:p>
    <w:p w14:paraId="018D2427" w14:textId="77777777" w:rsidR="005B0DDC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sz w:val="30"/>
          <w:szCs w:val="30"/>
        </w:rPr>
      </w:pPr>
    </w:p>
    <w:p w14:paraId="16DD8C3D" w14:textId="77777777" w:rsidR="00BE2441" w:rsidRDefault="00BE2441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sz w:val="30"/>
          <w:szCs w:val="30"/>
        </w:rPr>
      </w:pPr>
    </w:p>
    <w:p w14:paraId="2ACB692E" w14:textId="77777777" w:rsidR="00BE2441" w:rsidRDefault="00BE2441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sz w:val="30"/>
          <w:szCs w:val="30"/>
        </w:rPr>
      </w:pPr>
    </w:p>
    <w:p w14:paraId="77CBA2CB" w14:textId="77777777" w:rsidR="00BE2441" w:rsidRDefault="00BE2441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sz w:val="30"/>
          <w:szCs w:val="30"/>
        </w:rPr>
      </w:pPr>
    </w:p>
    <w:p w14:paraId="30CAFC37" w14:textId="77777777" w:rsidR="00BE2441" w:rsidRPr="00594333" w:rsidRDefault="00BE2441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sz w:val="30"/>
          <w:szCs w:val="30"/>
        </w:rPr>
      </w:pPr>
    </w:p>
    <w:p w14:paraId="1EB09C93" w14:textId="53A76963" w:rsidR="005B0DDC" w:rsidRPr="00594333" w:rsidRDefault="00A301CB" w:rsidP="00BE2441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  <w:tab w:val="left" w:pos="9810"/>
        </w:tabs>
        <w:spacing w:line="240" w:lineRule="auto"/>
        <w:ind w:left="990" w:right="2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01CB">
        <w:rPr>
          <w:rFonts w:ascii="Angsana New" w:hAnsi="Angsana New"/>
          <w:bCs/>
          <w:i/>
          <w:iCs/>
          <w:sz w:val="30"/>
          <w:szCs w:val="30"/>
        </w:rPr>
        <w:lastRenderedPageBreak/>
        <w:t>11</w:t>
      </w:r>
      <w:r w:rsidR="001F32F4" w:rsidRPr="001F32F4">
        <w:rPr>
          <w:rFonts w:ascii="Angsana New" w:hAnsi="Angsana New"/>
          <w:bCs/>
          <w:i/>
          <w:iCs/>
          <w:sz w:val="30"/>
          <w:szCs w:val="30"/>
        </w:rPr>
        <w:t>.</w:t>
      </w:r>
      <w:r w:rsidRPr="00A301CB">
        <w:rPr>
          <w:rFonts w:ascii="Angsana New" w:hAnsi="Angsana New"/>
          <w:bCs/>
          <w:i/>
          <w:iCs/>
          <w:sz w:val="30"/>
          <w:szCs w:val="30"/>
        </w:rPr>
        <w:t>2</w:t>
      </w:r>
      <w:r w:rsidR="001F32F4" w:rsidRPr="001F32F4">
        <w:rPr>
          <w:rFonts w:ascii="Angsana New" w:hAnsi="Angsana New"/>
          <w:bCs/>
          <w:i/>
          <w:iCs/>
          <w:sz w:val="30"/>
          <w:szCs w:val="30"/>
        </w:rPr>
        <w:t>)</w:t>
      </w:r>
      <w:r w:rsidR="005B0DDC" w:rsidRPr="00594333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5B0DDC" w:rsidRPr="00594333">
        <w:rPr>
          <w:rFonts w:ascii="Angsana New" w:hAnsi="Angsana New"/>
          <w:b/>
          <w:i/>
          <w:iCs/>
          <w:sz w:val="30"/>
          <w:szCs w:val="30"/>
          <w:cs/>
        </w:rPr>
        <w:t xml:space="preserve">การสูญเสียอำนาจการควบคุมในบริษัท ทีเอสอาร์ ลิฟวิ่ง โซลูชั่น จำกัด (มหาชน) (เดิมชื่อ บริษัท สบาย คอนเน็กซ์ เทค จำกัด (มหาชน)) </w:t>
      </w:r>
    </w:p>
    <w:p w14:paraId="787373EA" w14:textId="77777777" w:rsidR="005B0DDC" w:rsidRPr="00594333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032CC6A" w14:textId="7F684DDA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>สืบเนื่องจากที่ประชุมสามัญผู้ถือหุ้นของบริษัท ทีเอสอาร์ ลิฟวิ่ง โซลูชั่น จำกัด (มหาชน) ซึ่งเป็นบริษัทย่อยของ</w:t>
      </w:r>
      <w:r w:rsidR="00B92A40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="00A301CB" w:rsidRPr="0032310F">
        <w:rPr>
          <w:rFonts w:ascii="Angsana New" w:hAnsi="Angsana New"/>
          <w:sz w:val="30"/>
          <w:szCs w:val="30"/>
        </w:rPr>
        <w:t>26</w:t>
      </w:r>
      <w:r w:rsidRPr="0032310F">
        <w:rPr>
          <w:rFonts w:ascii="Angsana New" w:hAnsi="Angsana New"/>
          <w:sz w:val="30"/>
          <w:szCs w:val="30"/>
          <w:cs/>
        </w:rPr>
        <w:t xml:space="preserve"> เมษายน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  <w:cs/>
        </w:rPr>
        <w:t xml:space="preserve"> ลงมติไม่เห็นชอบในหลายวาระ จึงมีข้อบ่งชี้ว่ากลุ่มบริษัทได้สูญเสียอำนาจการควบคุมในบริษัทย่อยเนื่องจากการละเมิดสิทธิที่เกิดจากข้อตกลงตามสัญญา</w:t>
      </w:r>
    </w:p>
    <w:p w14:paraId="37D8A5B2" w14:textId="77777777" w:rsidR="005B0DDC" w:rsidRPr="00594333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D59776F" w14:textId="0F452B2A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>บริษัทมีสัดส่วนการถือหุ้นในบริษัท ทีเอสอาร์ ลิฟวิ่ง โซลูชั่น จำกัด (มหาชน) ณ วันที่สูญเสียการควบคุม</w:t>
      </w:r>
      <w:r w:rsid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ร้อยละ</w:t>
      </w:r>
      <w:r w:rsidR="0032310F">
        <w:rPr>
          <w:rFonts w:ascii="Angsana New" w:hAnsi="Angsana New"/>
          <w:sz w:val="30"/>
          <w:szCs w:val="30"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24</w:t>
      </w:r>
      <w:r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9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กลุ่มบริษัทรับรู้ขาดทุนจากการสูญเสียอำนาจการควบคุมในบริษัทย่อยจำนวน </w:t>
      </w:r>
      <w:r w:rsidR="00A301CB" w:rsidRPr="0032310F">
        <w:rPr>
          <w:rFonts w:ascii="Angsana New" w:hAnsi="Angsana New"/>
          <w:sz w:val="30"/>
          <w:szCs w:val="30"/>
        </w:rPr>
        <w:t>324</w:t>
      </w:r>
      <w:r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2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 สำหรับปีสิ้นสุดวันที่ </w:t>
      </w:r>
      <w:r w:rsidR="00A301CB" w:rsidRPr="0032310F">
        <w:rPr>
          <w:rFonts w:ascii="Angsana New" w:hAnsi="Angsana New"/>
          <w:sz w:val="30"/>
          <w:szCs w:val="30"/>
        </w:rPr>
        <w:t>31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 w:hint="cs"/>
          <w:sz w:val="30"/>
          <w:szCs w:val="30"/>
          <w:cs/>
        </w:rPr>
        <w:t>ธันวาคม</w:t>
      </w:r>
      <w:r w:rsidRPr="0032310F">
        <w:rPr>
          <w:rFonts w:ascii="Angsana New" w:hAnsi="Angsana New"/>
          <w:sz w:val="30"/>
          <w:szCs w:val="30"/>
          <w:cs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และ ณ วันที่สูญเสียการควบคุมบริษัทจัดประเภทเงินลงทุนในบริษัท ทีเอสอาร์ ลิฟวิ่ง โซลูชั่น จำกัด (มหาชน) เป็นเงินลงทุนในบริษัทร่วม</w:t>
      </w:r>
    </w:p>
    <w:p w14:paraId="3C47900D" w14:textId="77777777" w:rsidR="005B0DDC" w:rsidRPr="00594333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206E1B71" w14:textId="583CA80E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บริษัทถูกเรียกหลักประกันเพิ่มเติมจากบริษัทหลักทรัพย์ สำหรับสัญญาเงินกู้ยืมระยะสั้นที่ค้ำประกันโดยตราสารทุนของบริษัท ทีเอสอาร์ ลิฟวิ่ง โซลูชั่น จำกัด (มหาชน) ที่ถือโดยบริษัท เนื่องจากความผันผวนในตลาดหลักทรัพย์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Pr="0032310F">
        <w:rPr>
          <w:rFonts w:ascii="Angsana New" w:hAnsi="Angsana New"/>
          <w:sz w:val="30"/>
          <w:szCs w:val="30"/>
        </w:rPr>
        <w:t xml:space="preserve">Maintenance Margin Rate) </w:t>
      </w:r>
      <w:r w:rsidRPr="0032310F">
        <w:rPr>
          <w:rFonts w:ascii="Angsana New" w:hAnsi="Angsana New"/>
          <w:sz w:val="30"/>
          <w:szCs w:val="30"/>
          <w:cs/>
        </w:rPr>
        <w:t>โดยบริษัทไม่ได้มีการเพิ่มเติมหลักประกันใดๆ ส่งผลให้บริษัทถูกบังคับขาย (</w:t>
      </w:r>
      <w:r w:rsidRPr="0032310F">
        <w:rPr>
          <w:rFonts w:ascii="Angsana New" w:hAnsi="Angsana New"/>
          <w:sz w:val="30"/>
          <w:szCs w:val="30"/>
        </w:rPr>
        <w:t xml:space="preserve">Forced sell) </w:t>
      </w:r>
      <w:r w:rsidRPr="0032310F">
        <w:rPr>
          <w:rFonts w:ascii="Angsana New" w:hAnsi="Angsana New"/>
          <w:sz w:val="30"/>
          <w:szCs w:val="30"/>
          <w:cs/>
        </w:rPr>
        <w:t xml:space="preserve">หุ้นของบริษัท ทีเอสอาร์ ลิฟวิ่ง โซลูชั่น จำกัด (มหาชน) เพื่อเป็นการลดภาระหนี้ของบริษัท กลุ่มบริษัทและบริษัทรับรู้ขาดทุนจากการขายเงินลงทุนใน บริษัท ทีเอสอาร์ ลิฟวิ่ง โซลูชั่น จำกัด (มหาชน) จำนวน </w:t>
      </w:r>
      <w:r w:rsidR="00A301CB" w:rsidRPr="0032310F">
        <w:rPr>
          <w:rFonts w:ascii="Angsana New" w:hAnsi="Angsana New"/>
          <w:sz w:val="30"/>
          <w:szCs w:val="30"/>
        </w:rPr>
        <w:t>5</w:t>
      </w:r>
      <w:r w:rsidRPr="0032310F">
        <w:rPr>
          <w:rFonts w:ascii="Angsana New" w:hAnsi="Angsana New"/>
          <w:sz w:val="30"/>
          <w:szCs w:val="30"/>
        </w:rPr>
        <w:t>.</w:t>
      </w:r>
      <w:r w:rsidR="00115258" w:rsidRPr="0032310F">
        <w:rPr>
          <w:rFonts w:ascii="Angsana New" w:hAnsi="Angsana New"/>
          <w:sz w:val="30"/>
          <w:szCs w:val="30"/>
        </w:rPr>
        <w:t>8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301CB" w:rsidRPr="0032310F">
        <w:rPr>
          <w:rFonts w:ascii="Angsana New" w:hAnsi="Angsana New"/>
          <w:sz w:val="30"/>
          <w:szCs w:val="30"/>
        </w:rPr>
        <w:t>39</w:t>
      </w:r>
      <w:r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ล้านบาท แสดงเป็นรายการขาดทุนจากการจำหน่ายเงินลงทุนในบริษัทร่วม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31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 w:hint="cs"/>
          <w:sz w:val="30"/>
          <w:szCs w:val="30"/>
          <w:cs/>
        </w:rPr>
        <w:t>ธันวาคม</w:t>
      </w:r>
      <w:r w:rsidRPr="0032310F">
        <w:rPr>
          <w:rFonts w:ascii="Angsana New" w:hAnsi="Angsana New"/>
          <w:sz w:val="30"/>
          <w:szCs w:val="30"/>
          <w:cs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ตามลำดับ นอกจากนี้สัดส่วนการถือหุ้นของบริษัทในบริษัท ทีเอสอาร์ ลิฟวิ่ง โซลูชั่น จำกัด (มหาชน) ลดลงอย่างต่อเนื่อง จึงมีข้อบ่งชี้ว่าบริษัทได้สูญเสียอิทธิพลอย่างมีสาระสำคัญในบริษัทร่วม กลุ่มบริษัทและบริษัทรับรู้ขาดทุนจำนวน </w:t>
      </w:r>
      <w:r w:rsidR="00A301CB" w:rsidRPr="0032310F">
        <w:rPr>
          <w:rFonts w:ascii="Angsana New" w:hAnsi="Angsana New"/>
          <w:sz w:val="30"/>
          <w:szCs w:val="30"/>
        </w:rPr>
        <w:t>2</w:t>
      </w:r>
      <w:r w:rsidR="00115258" w:rsidRPr="0032310F">
        <w:rPr>
          <w:rFonts w:ascii="Angsana New" w:hAnsi="Angsana New"/>
          <w:sz w:val="30"/>
          <w:szCs w:val="30"/>
        </w:rPr>
        <w:t>8</w:t>
      </w:r>
      <w:r w:rsidRPr="0032310F">
        <w:rPr>
          <w:rFonts w:ascii="Angsana New" w:hAnsi="Angsana New"/>
          <w:sz w:val="30"/>
          <w:szCs w:val="30"/>
        </w:rPr>
        <w:t>.</w:t>
      </w:r>
      <w:r w:rsidR="00115258" w:rsidRPr="0032310F">
        <w:rPr>
          <w:rFonts w:ascii="Angsana New" w:hAnsi="Angsana New"/>
          <w:sz w:val="30"/>
          <w:szCs w:val="30"/>
        </w:rPr>
        <w:t>8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92A40">
        <w:rPr>
          <w:rFonts w:ascii="Angsana New" w:hAnsi="Angsana New"/>
          <w:sz w:val="30"/>
          <w:szCs w:val="30"/>
        </w:rPr>
        <w:t xml:space="preserve">     </w:t>
      </w:r>
      <w:r w:rsidR="00A301CB" w:rsidRPr="0032310F">
        <w:rPr>
          <w:rFonts w:ascii="Angsana New" w:hAnsi="Angsana New"/>
          <w:sz w:val="30"/>
          <w:szCs w:val="30"/>
        </w:rPr>
        <w:t>162</w:t>
      </w:r>
      <w:r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4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ล้านบาท โดยบันทึกในรายการขาดทุนจากการสูญเสียอำนาจการควบคุมในบริษัทย่อยและอิทธิพลอย่าง</w:t>
      </w:r>
      <w:r w:rsidR="00B92A40">
        <w:rPr>
          <w:rFonts w:ascii="Angsana New" w:hAnsi="Angsana New"/>
          <w:sz w:val="30"/>
          <w:szCs w:val="30"/>
        </w:rPr>
        <w:t xml:space="preserve">           </w:t>
      </w:r>
      <w:r w:rsidRPr="0032310F">
        <w:rPr>
          <w:rFonts w:ascii="Angsana New" w:hAnsi="Angsana New"/>
          <w:sz w:val="30"/>
          <w:szCs w:val="30"/>
          <w:cs/>
        </w:rPr>
        <w:t>มีสาระสำคัญในบริษัทร่วม 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="00B92A40">
        <w:rPr>
          <w:rFonts w:ascii="Angsana New" w:hAnsi="Angsana New"/>
          <w:sz w:val="30"/>
          <w:szCs w:val="30"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31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 w:hint="cs"/>
          <w:sz w:val="30"/>
          <w:szCs w:val="30"/>
          <w:cs/>
        </w:rPr>
        <w:t>ธั</w:t>
      </w:r>
      <w:r w:rsidRPr="0032310F">
        <w:rPr>
          <w:rFonts w:ascii="Angsana New" w:hAnsi="Angsana New"/>
          <w:sz w:val="30"/>
          <w:szCs w:val="30"/>
          <w:cs/>
        </w:rPr>
        <w:t>น</w:t>
      </w:r>
      <w:r w:rsidRPr="0032310F">
        <w:rPr>
          <w:rFonts w:ascii="Angsana New" w:hAnsi="Angsana New" w:hint="cs"/>
          <w:sz w:val="30"/>
          <w:szCs w:val="30"/>
          <w:cs/>
        </w:rPr>
        <w:t>ว</w:t>
      </w:r>
      <w:r w:rsidRPr="0032310F">
        <w:rPr>
          <w:rFonts w:ascii="Angsana New" w:hAnsi="Angsana New"/>
          <w:sz w:val="30"/>
          <w:szCs w:val="30"/>
          <w:cs/>
        </w:rPr>
        <w:t>า</w:t>
      </w:r>
      <w:r w:rsidRPr="0032310F">
        <w:rPr>
          <w:rFonts w:ascii="Angsana New" w:hAnsi="Angsana New" w:hint="cs"/>
          <w:sz w:val="30"/>
          <w:szCs w:val="30"/>
          <w:cs/>
        </w:rPr>
        <w:t>คม</w:t>
      </w:r>
      <w:r w:rsidRPr="0032310F">
        <w:rPr>
          <w:rFonts w:ascii="Angsana New" w:hAnsi="Angsana New"/>
          <w:sz w:val="30"/>
          <w:szCs w:val="30"/>
          <w:cs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ตามลำดับ</w:t>
      </w:r>
    </w:p>
    <w:p w14:paraId="3B1F73ED" w14:textId="77777777" w:rsidR="005B0DDC" w:rsidRPr="007956B0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40AF1594" w14:textId="3D864CB7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32310F">
        <w:rPr>
          <w:rFonts w:ascii="Angsana New" w:hAnsi="Angsana New"/>
          <w:sz w:val="30"/>
          <w:szCs w:val="30"/>
        </w:rPr>
        <w:t>31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 w:hint="cs"/>
          <w:sz w:val="30"/>
          <w:szCs w:val="30"/>
          <w:cs/>
        </w:rPr>
        <w:t>ธันวาคม</w:t>
      </w:r>
      <w:r w:rsidRPr="0032310F">
        <w:rPr>
          <w:rFonts w:ascii="Angsana New" w:hAnsi="Angsana New"/>
          <w:sz w:val="30"/>
          <w:szCs w:val="30"/>
          <w:cs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 xml:space="preserve">บริษัทมีสัดส่วนการถือหุ้นในบริษัท ทีเอสอาร์ ลิฟวิ่ง โซลูชั่น จำกัด (มหาชน) ร้อยละ </w:t>
      </w:r>
      <w:r w:rsidR="00314759">
        <w:rPr>
          <w:rFonts w:ascii="Angsana New" w:hAnsi="Angsana New"/>
          <w:sz w:val="30"/>
          <w:szCs w:val="30"/>
        </w:rPr>
        <w:t>5</w:t>
      </w:r>
      <w:r w:rsidRPr="0032310F">
        <w:rPr>
          <w:rFonts w:ascii="Angsana New" w:hAnsi="Angsana New"/>
          <w:sz w:val="30"/>
          <w:szCs w:val="30"/>
        </w:rPr>
        <w:t>.</w:t>
      </w:r>
      <w:r w:rsidR="00314759">
        <w:rPr>
          <w:rFonts w:ascii="Angsana New" w:hAnsi="Angsana New"/>
          <w:sz w:val="30"/>
          <w:szCs w:val="30"/>
        </w:rPr>
        <w:t>77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และจัดประเภทเงินลงทุนเป็นเงินลงทุนในตราสารทุนที่วัดด้วยมูลค่ายุติธรรมผ่านกำไรหรือขาดทุน</w:t>
      </w:r>
    </w:p>
    <w:p w14:paraId="17DB9760" w14:textId="77777777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5E4AF1B9" w14:textId="504FE7CF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32310F">
        <w:rPr>
          <w:rFonts w:ascii="Angsana New" w:hAnsi="Angsana New"/>
          <w:sz w:val="30"/>
          <w:szCs w:val="30"/>
        </w:rPr>
        <w:t>31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 w:hint="cs"/>
          <w:sz w:val="30"/>
          <w:szCs w:val="30"/>
          <w:cs/>
        </w:rPr>
        <w:t>ธันวาคม</w:t>
      </w:r>
      <w:r w:rsidRPr="0032310F">
        <w:rPr>
          <w:rFonts w:ascii="Angsana New" w:hAnsi="Angsana New"/>
          <w:sz w:val="30"/>
          <w:szCs w:val="30"/>
          <w:cs/>
        </w:rPr>
        <w:t xml:space="preserve">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</w:rPr>
        <w:t xml:space="preserve"> </w:t>
      </w:r>
      <w:r w:rsidRPr="0032310F">
        <w:rPr>
          <w:rFonts w:ascii="Angsana New" w:hAnsi="Angsana New"/>
          <w:sz w:val="30"/>
          <w:szCs w:val="30"/>
          <w:cs/>
        </w:rPr>
        <w:t>บริษัทอยู่ระหว่างการเจรจาเงื่อนไขในเรื่องการผ่อนชำระคืนเงินให้กู้ยืม ลูกหนี้การค้าและลูกหนี้อื่น อย่างไรก็ตามบริษัทยังไม่ได้ข้อยุติการปลดสินทรัพย์ค้ำประกันระหว่างกัน</w:t>
      </w:r>
    </w:p>
    <w:p w14:paraId="2C0883C3" w14:textId="74FE4C41" w:rsidR="005B0DDC" w:rsidRPr="001F398E" w:rsidRDefault="00A301CB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01CB">
        <w:rPr>
          <w:rFonts w:ascii="Angsana New" w:hAnsi="Angsana New"/>
          <w:bCs/>
          <w:i/>
          <w:iCs/>
          <w:sz w:val="30"/>
          <w:szCs w:val="30"/>
        </w:rPr>
        <w:lastRenderedPageBreak/>
        <w:t>11</w:t>
      </w:r>
      <w:r w:rsidR="001F32F4">
        <w:rPr>
          <w:rFonts w:ascii="Angsana New" w:hAnsi="Angsana New"/>
          <w:bCs/>
          <w:i/>
          <w:iCs/>
          <w:sz w:val="30"/>
          <w:szCs w:val="30"/>
        </w:rPr>
        <w:t>.</w:t>
      </w:r>
      <w:r w:rsidRPr="00A301CB">
        <w:rPr>
          <w:rFonts w:ascii="Angsana New" w:hAnsi="Angsana New"/>
          <w:bCs/>
          <w:i/>
          <w:iCs/>
          <w:sz w:val="30"/>
          <w:szCs w:val="30"/>
        </w:rPr>
        <w:t>3</w:t>
      </w:r>
      <w:r w:rsidR="001F32F4">
        <w:rPr>
          <w:rFonts w:ascii="Angsana New" w:hAnsi="Angsana New"/>
          <w:bCs/>
          <w:i/>
          <w:iCs/>
          <w:sz w:val="30"/>
          <w:szCs w:val="30"/>
        </w:rPr>
        <w:t>)</w:t>
      </w:r>
      <w:r w:rsidR="005B0DDC" w:rsidRPr="001F398E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5B0DDC" w:rsidRPr="001F398E">
        <w:rPr>
          <w:rFonts w:ascii="Angsana New" w:hAnsi="Angsana New"/>
          <w:b/>
          <w:i/>
          <w:iCs/>
          <w:sz w:val="30"/>
          <w:szCs w:val="30"/>
          <w:cs/>
        </w:rPr>
        <w:t>การสูญเสียอำนาจการควบคุมในบริษัท อุ๊ปส์ เน็ตเวิรค์ จำกัด</w:t>
      </w:r>
    </w:p>
    <w:p w14:paraId="5DB39FC9" w14:textId="77777777" w:rsidR="005B0DDC" w:rsidRPr="001F398E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4F05DAF4" w14:textId="557D9E2C" w:rsidR="005B0DDC" w:rsidRPr="007C516D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7C51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7C516D">
        <w:rPr>
          <w:rFonts w:ascii="Angsana New" w:hAnsi="Angsana New"/>
          <w:sz w:val="30"/>
          <w:szCs w:val="30"/>
          <w:cs/>
        </w:rPr>
        <w:t xml:space="preserve"> ตุลาคม </w:t>
      </w:r>
      <w:r w:rsidR="00A301CB" w:rsidRPr="00A301CB">
        <w:rPr>
          <w:rFonts w:ascii="Angsana New" w:hAnsi="Angsana New"/>
          <w:sz w:val="30"/>
          <w:szCs w:val="30"/>
        </w:rPr>
        <w:t>2565</w:t>
      </w:r>
      <w:r w:rsidRPr="007C516D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บริษัทได้มาซึ่งอำนาจควบคุมโดยสิทธิในการออกเสียงและสิทธิที่เกิดจากข้อตกลงตามสัญญาในบริษัท อุ๊ปส์ เน็ตเวิรค์ จำกัด ซึ่งเป็นผู้ให้บริการโฆษณาออนไลน์ โดยการมีอำนาจควบคุมกิจกรรมที่ส่งผลกระทบอย่างมีนัยสำคัญต่อผลตอบแทนของบริษัท อุ๊ปส์ เน็ตเวิรค์ จำกัด ทั้งนี้ บริษัทมีสัดส่วนการถือหุ้นใน</w:t>
      </w:r>
      <w:r w:rsidR="00B92A40">
        <w:rPr>
          <w:rFonts w:ascii="Angsana New" w:hAnsi="Angsana New"/>
          <w:sz w:val="30"/>
          <w:szCs w:val="30"/>
        </w:rPr>
        <w:t xml:space="preserve">        </w:t>
      </w:r>
      <w:r w:rsidRPr="007C516D">
        <w:rPr>
          <w:rFonts w:ascii="Angsana New" w:hAnsi="Angsana New"/>
          <w:sz w:val="30"/>
          <w:szCs w:val="30"/>
          <w:cs/>
        </w:rPr>
        <w:t xml:space="preserve">บริษัท อุ๊ปส์ เน็ตเวิรค์ จำกัด ร้อยละ </w:t>
      </w:r>
      <w:r w:rsidR="00A301CB" w:rsidRPr="00A301CB">
        <w:rPr>
          <w:rFonts w:ascii="Angsana New" w:hAnsi="Angsana New"/>
          <w:sz w:val="30"/>
          <w:szCs w:val="30"/>
        </w:rPr>
        <w:t>50</w:t>
      </w:r>
      <w:r w:rsidR="00A32BEB"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</w:p>
    <w:p w14:paraId="2EADA2ED" w14:textId="77777777" w:rsidR="005B0DDC" w:rsidRPr="007C516D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B17CB0B" w14:textId="247CD62E" w:rsidR="005B0DDC" w:rsidRPr="007C516D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7C51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30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บริษัทและคู่สัญญาได้ลงนามยกเลิกข้อตกลงดังกล่าว ส่งผลให้บริษัทสูญเสียอำนาจ</w:t>
      </w:r>
      <w:r w:rsidR="00B92A40">
        <w:rPr>
          <w:rFonts w:ascii="Angsana New" w:hAnsi="Angsana New"/>
          <w:sz w:val="30"/>
          <w:szCs w:val="30"/>
        </w:rPr>
        <w:t xml:space="preserve">      </w:t>
      </w:r>
      <w:r w:rsidRPr="007C516D">
        <w:rPr>
          <w:rFonts w:ascii="Angsana New" w:hAnsi="Angsana New"/>
          <w:sz w:val="30"/>
          <w:szCs w:val="30"/>
          <w:cs/>
        </w:rPr>
        <w:t xml:space="preserve">การควบคุมในบริษัทย่อย กลุ่มบริษัทรับรู้กำไรจากการสูญเสียอำนาจการควบคุมในบริษัทย่อยจำนวน 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="00A32BEB" w:rsidRPr="007C516D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</w:t>
      </w:r>
      <w:r w:rsidR="00E37EDF">
        <w:rPr>
          <w:rFonts w:ascii="Angsana New" w:hAnsi="Angsana New"/>
          <w:sz w:val="30"/>
          <w:szCs w:val="30"/>
        </w:rPr>
        <w:t xml:space="preserve">     </w:t>
      </w:r>
      <w:r w:rsidRPr="007C516D">
        <w:rPr>
          <w:rFonts w:ascii="Angsana New" w:hAnsi="Angsana New"/>
          <w:sz w:val="30"/>
          <w:szCs w:val="30"/>
          <w:cs/>
        </w:rPr>
        <w:t>โดยบันทึกในรายการขาดทุนจากการสูญเสียอำนาจการควบคุมในบริษัทย่อยและอิทธิพลอย่างมีสาระสำคัญใน</w:t>
      </w:r>
      <w:r w:rsidR="00B92A40">
        <w:rPr>
          <w:rFonts w:ascii="Angsana New" w:hAnsi="Angsana New"/>
          <w:sz w:val="30"/>
          <w:szCs w:val="30"/>
        </w:rPr>
        <w:t xml:space="preserve">   </w:t>
      </w:r>
      <w:r w:rsidRPr="007C516D">
        <w:rPr>
          <w:rFonts w:ascii="Angsana New" w:hAnsi="Angsana New"/>
          <w:sz w:val="30"/>
          <w:szCs w:val="30"/>
          <w:cs/>
        </w:rPr>
        <w:t xml:space="preserve">บริษัทร่วมในงบกำไรขาดทุนเบ็ดเสร็จรวมสำหรับปีสิ้นสุดวันที่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 w:hint="cs"/>
          <w:sz w:val="30"/>
          <w:szCs w:val="30"/>
          <w:cs/>
        </w:rPr>
        <w:t>ธันวาคม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และจัดประเภทเงินลงทุนใน</w:t>
      </w:r>
      <w:r w:rsidR="00B92A40">
        <w:rPr>
          <w:rFonts w:ascii="Angsana New" w:hAnsi="Angsana New"/>
          <w:sz w:val="30"/>
          <w:szCs w:val="30"/>
        </w:rPr>
        <w:t xml:space="preserve">             </w:t>
      </w:r>
      <w:r w:rsidRPr="007C516D">
        <w:rPr>
          <w:rFonts w:ascii="Angsana New" w:hAnsi="Angsana New"/>
          <w:sz w:val="30"/>
          <w:szCs w:val="30"/>
          <w:cs/>
        </w:rPr>
        <w:t>บริษัท อุ๊ปส์ เน็ตเวิรค์ จำกัด เป็นเงินลงทุนในการร่วมค้า</w:t>
      </w:r>
    </w:p>
    <w:p w14:paraId="02B6EEAC" w14:textId="77777777" w:rsidR="00251E32" w:rsidRPr="007C516D" w:rsidRDefault="00251E32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3AD55371" w14:textId="082DB696" w:rsidR="005B0DDC" w:rsidRPr="007C516D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sz w:val="30"/>
          <w:szCs w:val="30"/>
        </w:rPr>
      </w:pPr>
      <w:r w:rsidRPr="007C516D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A301CB" w:rsidRPr="00A301CB">
        <w:rPr>
          <w:rFonts w:asciiTheme="minorBidi" w:hAnsiTheme="minorBidi" w:cstheme="minorBidi"/>
          <w:sz w:val="30"/>
          <w:szCs w:val="30"/>
        </w:rPr>
        <w:t>31</w:t>
      </w:r>
      <w:r w:rsidRPr="007C516D">
        <w:rPr>
          <w:rFonts w:asciiTheme="minorBidi" w:hAnsiTheme="minorBidi" w:cstheme="minorBidi"/>
          <w:sz w:val="30"/>
          <w:szCs w:val="30"/>
        </w:rPr>
        <w:t xml:space="preserve"> </w:t>
      </w:r>
      <w:r w:rsidRPr="007C516D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="00A301CB" w:rsidRPr="00A301CB">
        <w:rPr>
          <w:rFonts w:asciiTheme="minorBidi" w:hAnsiTheme="minorBidi" w:cstheme="minorBidi"/>
          <w:sz w:val="30"/>
          <w:szCs w:val="30"/>
        </w:rPr>
        <w:t>2567</w:t>
      </w:r>
      <w:r w:rsidRPr="007C516D">
        <w:rPr>
          <w:rFonts w:asciiTheme="minorBidi" w:hAnsiTheme="minorBidi" w:cstheme="minorBidi"/>
          <w:sz w:val="30"/>
          <w:szCs w:val="30"/>
        </w:rPr>
        <w:t xml:space="preserve"> </w:t>
      </w:r>
      <w:r w:rsidRPr="007C516D">
        <w:rPr>
          <w:rFonts w:asciiTheme="minorBidi" w:hAnsiTheme="minorBidi" w:cstheme="minorBidi"/>
          <w:sz w:val="30"/>
          <w:szCs w:val="30"/>
          <w:cs/>
        </w:rPr>
        <w:t xml:space="preserve">บริษัทมีสัดส่วนการถือหุ้นในบริษัท อุ๊ปส์ เน็ตเวิรค์ จำกัด ร้อยละ </w:t>
      </w:r>
      <w:r w:rsidR="00A301CB" w:rsidRPr="00A301CB">
        <w:rPr>
          <w:rFonts w:asciiTheme="minorBidi" w:hAnsiTheme="minorBidi" w:cstheme="minorBidi"/>
          <w:sz w:val="30"/>
          <w:szCs w:val="30"/>
        </w:rPr>
        <w:t>50</w:t>
      </w:r>
      <w:r w:rsidR="00A32BEB" w:rsidRPr="007C516D">
        <w:rPr>
          <w:rFonts w:asciiTheme="minorBidi" w:hAnsiTheme="minorBidi" w:cstheme="minorBidi"/>
          <w:sz w:val="30"/>
          <w:szCs w:val="30"/>
        </w:rPr>
        <w:t>.</w:t>
      </w:r>
      <w:r w:rsidR="00A301CB" w:rsidRPr="00A301CB">
        <w:rPr>
          <w:rFonts w:asciiTheme="minorBidi" w:hAnsiTheme="minorBidi" w:cstheme="minorBidi"/>
          <w:sz w:val="30"/>
          <w:szCs w:val="30"/>
        </w:rPr>
        <w:t>0</w:t>
      </w:r>
    </w:p>
    <w:p w14:paraId="24EEE5DA" w14:textId="77777777" w:rsidR="005B0DDC" w:rsidRPr="008C6F62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b/>
          <w:i/>
          <w:iCs/>
          <w:sz w:val="30"/>
          <w:szCs w:val="30"/>
        </w:rPr>
      </w:pPr>
    </w:p>
    <w:p w14:paraId="7BF4A0D4" w14:textId="39608E17" w:rsidR="005B0DDC" w:rsidRPr="008C6F62" w:rsidRDefault="00A301CB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b/>
          <w:i/>
          <w:iCs/>
          <w:sz w:val="30"/>
          <w:szCs w:val="30"/>
        </w:rPr>
      </w:pPr>
      <w:r w:rsidRPr="00A301CB">
        <w:rPr>
          <w:rFonts w:asciiTheme="minorBidi" w:hAnsiTheme="minorBidi" w:cstheme="minorBidi"/>
          <w:bCs/>
          <w:i/>
          <w:iCs/>
          <w:sz w:val="30"/>
          <w:szCs w:val="30"/>
        </w:rPr>
        <w:t>11</w:t>
      </w:r>
      <w:r w:rsidR="007C516D" w:rsidRPr="007C516D">
        <w:rPr>
          <w:rFonts w:asciiTheme="minorBidi" w:hAnsiTheme="minorBidi" w:cstheme="minorBidi"/>
          <w:bCs/>
          <w:i/>
          <w:iCs/>
          <w:sz w:val="30"/>
          <w:szCs w:val="30"/>
        </w:rPr>
        <w:t>.</w:t>
      </w:r>
      <w:r w:rsidRPr="00A301CB">
        <w:rPr>
          <w:rFonts w:asciiTheme="minorBidi" w:hAnsiTheme="minorBidi" w:cstheme="minorBidi"/>
          <w:bCs/>
          <w:i/>
          <w:iCs/>
          <w:sz w:val="30"/>
          <w:szCs w:val="30"/>
        </w:rPr>
        <w:t>4</w:t>
      </w:r>
      <w:r w:rsidR="007C516D" w:rsidRPr="007C516D">
        <w:rPr>
          <w:rFonts w:asciiTheme="minorBidi" w:hAnsiTheme="minorBidi" w:cstheme="minorBidi"/>
          <w:bCs/>
          <w:i/>
          <w:iCs/>
          <w:sz w:val="30"/>
          <w:szCs w:val="30"/>
        </w:rPr>
        <w:t>)</w:t>
      </w:r>
      <w:r w:rsidR="001F32F4" w:rsidRPr="008C6F62">
        <w:rPr>
          <w:rFonts w:asciiTheme="minorBidi" w:hAnsiTheme="minorBidi" w:cstheme="minorBidi"/>
          <w:b/>
          <w:i/>
          <w:iCs/>
          <w:sz w:val="30"/>
          <w:szCs w:val="30"/>
        </w:rPr>
        <w:t xml:space="preserve"> </w:t>
      </w:r>
      <w:r w:rsidR="005B0DDC" w:rsidRPr="008C6F62">
        <w:rPr>
          <w:rFonts w:asciiTheme="minorBidi" w:hAnsiTheme="minorBidi" w:cstheme="minorBidi"/>
          <w:b/>
          <w:i/>
          <w:iCs/>
          <w:sz w:val="30"/>
          <w:szCs w:val="30"/>
          <w:cs/>
        </w:rPr>
        <w:t>การสูญเสียอำนาจการควบคุมในบริษัท เรดเฮ้าส์ ดิจิทัล จำกัด</w:t>
      </w:r>
    </w:p>
    <w:p w14:paraId="72CACD8A" w14:textId="77777777" w:rsidR="005B0DDC" w:rsidRPr="008C6F62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b/>
          <w:i/>
          <w:iCs/>
          <w:sz w:val="30"/>
          <w:szCs w:val="30"/>
        </w:rPr>
      </w:pPr>
    </w:p>
    <w:p w14:paraId="693C0FF5" w14:textId="79ABE9DA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32310F">
        <w:rPr>
          <w:rFonts w:ascii="Angsana New" w:hAnsi="Angsana New"/>
          <w:sz w:val="30"/>
          <w:szCs w:val="30"/>
        </w:rPr>
        <w:t>1</w:t>
      </w:r>
      <w:r w:rsidRPr="0032310F">
        <w:rPr>
          <w:rFonts w:ascii="Angsana New" w:hAnsi="Angsana New"/>
          <w:sz w:val="30"/>
          <w:szCs w:val="30"/>
          <w:cs/>
        </w:rPr>
        <w:t xml:space="preserve"> ตุลาคม </w:t>
      </w:r>
      <w:r w:rsidR="00A301CB" w:rsidRPr="0032310F">
        <w:rPr>
          <w:rFonts w:ascii="Angsana New" w:hAnsi="Angsana New"/>
          <w:sz w:val="30"/>
          <w:szCs w:val="30"/>
        </w:rPr>
        <w:t>2565</w:t>
      </w:r>
      <w:r w:rsidRPr="0032310F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บริษัทได้มาซึ่งอำนาจควบคุมโดยสิทธิในการออกเสียงและสิทธิที่เกิดจากข้อตกลงตามสัญญาในบริษัท เรดเฮ้าส์ ดิจิทัล จำกัด ซึ่งเป็นผู้ให้บริการวางแผน ออกแบบ และจัดทำสื่อโฆษณา โดยการมีอำนาจควบคุมกิจกรรมที่ส่งผลกระทบอย่างมีนัยสำคัญต่อผลตอบแทนของบริษัท เรดเฮ้าส์ ดิจิทัล จำกัด ทั้งนี้ บริษัท</w:t>
      </w:r>
      <w:r w:rsidR="00E37EDF">
        <w:rPr>
          <w:rFonts w:ascii="Angsana New" w:hAnsi="Angsana New"/>
          <w:sz w:val="30"/>
          <w:szCs w:val="30"/>
        </w:rPr>
        <w:t xml:space="preserve">              </w:t>
      </w:r>
      <w:r w:rsidRPr="0032310F">
        <w:rPr>
          <w:rFonts w:ascii="Angsana New" w:hAnsi="Angsana New"/>
          <w:sz w:val="30"/>
          <w:szCs w:val="30"/>
          <w:cs/>
        </w:rPr>
        <w:t xml:space="preserve">มีสัดส่วนการถือหุ้นในบริษัท เรดเฮ้าส์ ดิจิทัล จำกัด ร้อยละ </w:t>
      </w:r>
      <w:r w:rsidR="00A301CB" w:rsidRPr="0032310F">
        <w:rPr>
          <w:rFonts w:ascii="Angsana New" w:hAnsi="Angsana New"/>
          <w:sz w:val="30"/>
          <w:szCs w:val="30"/>
        </w:rPr>
        <w:t>50</w:t>
      </w:r>
      <w:r w:rsidR="00A32BEB"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0</w:t>
      </w:r>
    </w:p>
    <w:p w14:paraId="403D0857" w14:textId="77777777" w:rsidR="005B0DDC" w:rsidRPr="007C516D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sz w:val="30"/>
          <w:szCs w:val="30"/>
        </w:rPr>
      </w:pPr>
    </w:p>
    <w:p w14:paraId="0075BF63" w14:textId="05CC12CC" w:rsidR="005B0DDC" w:rsidRPr="0032310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32310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32310F">
        <w:rPr>
          <w:rFonts w:ascii="Angsana New" w:hAnsi="Angsana New"/>
          <w:sz w:val="30"/>
          <w:szCs w:val="30"/>
        </w:rPr>
        <w:t>30</w:t>
      </w:r>
      <w:r w:rsidRPr="0032310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  <w:cs/>
        </w:rPr>
        <w:t xml:space="preserve"> บริษัทและคู่สัญญาได้ลงนามยกเลิกข้อตกลงดังกล่าว ส่งผลให้บริษัทสูญเสียอำนาจ</w:t>
      </w:r>
      <w:r w:rsidR="00E37EDF">
        <w:rPr>
          <w:rFonts w:ascii="Angsana New" w:hAnsi="Angsana New"/>
          <w:sz w:val="30"/>
          <w:szCs w:val="30"/>
        </w:rPr>
        <w:t xml:space="preserve">       </w:t>
      </w:r>
      <w:r w:rsidRPr="0032310F">
        <w:rPr>
          <w:rFonts w:ascii="Angsana New" w:hAnsi="Angsana New"/>
          <w:sz w:val="30"/>
          <w:szCs w:val="30"/>
          <w:cs/>
        </w:rPr>
        <w:t xml:space="preserve">การควบคุมในบริษัทย่อยที่เกิดจากข้อตกลงตามสัญญา กลุ่มกิจการรับรู้กำไรจากการสูญเสียอำนาจการควบคุมในบริษัทย่อยจำนวน </w:t>
      </w:r>
      <w:r w:rsidR="00A301CB" w:rsidRPr="0032310F">
        <w:rPr>
          <w:rFonts w:ascii="Angsana New" w:hAnsi="Angsana New"/>
          <w:sz w:val="30"/>
          <w:szCs w:val="30"/>
        </w:rPr>
        <w:t>2</w:t>
      </w:r>
      <w:r w:rsidRPr="0032310F">
        <w:rPr>
          <w:rFonts w:ascii="Angsana New" w:hAnsi="Angsana New"/>
          <w:sz w:val="30"/>
          <w:szCs w:val="30"/>
        </w:rPr>
        <w:t>.</w:t>
      </w:r>
      <w:r w:rsidR="00A301CB" w:rsidRPr="0032310F">
        <w:rPr>
          <w:rFonts w:ascii="Angsana New" w:hAnsi="Angsana New"/>
          <w:sz w:val="30"/>
          <w:szCs w:val="30"/>
        </w:rPr>
        <w:t>5</w:t>
      </w:r>
      <w:r w:rsidRPr="0032310F">
        <w:rPr>
          <w:rFonts w:ascii="Angsana New" w:hAnsi="Angsana New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 </w:t>
      </w:r>
      <w:r w:rsidR="00A301CB" w:rsidRPr="0032310F">
        <w:rPr>
          <w:rFonts w:ascii="Angsana New" w:hAnsi="Angsana New"/>
          <w:sz w:val="30"/>
          <w:szCs w:val="30"/>
        </w:rPr>
        <w:t>31</w:t>
      </w:r>
      <w:r w:rsidRPr="0032310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01CB" w:rsidRPr="0032310F">
        <w:rPr>
          <w:rFonts w:ascii="Angsana New" w:hAnsi="Angsana New"/>
          <w:sz w:val="30"/>
          <w:szCs w:val="30"/>
        </w:rPr>
        <w:t>2567</w:t>
      </w:r>
      <w:r w:rsidRPr="0032310F">
        <w:rPr>
          <w:rFonts w:ascii="Angsana New" w:hAnsi="Angsana New"/>
          <w:sz w:val="30"/>
          <w:szCs w:val="30"/>
          <w:cs/>
        </w:rPr>
        <w:t xml:space="preserve"> และ</w:t>
      </w:r>
      <w:r w:rsidR="00E37EDF">
        <w:rPr>
          <w:rFonts w:ascii="Angsana New" w:hAnsi="Angsana New"/>
          <w:sz w:val="30"/>
          <w:szCs w:val="30"/>
        </w:rPr>
        <w:t xml:space="preserve">            </w:t>
      </w:r>
      <w:r w:rsidRPr="0032310F">
        <w:rPr>
          <w:rFonts w:ascii="Angsana New" w:hAnsi="Angsana New"/>
          <w:sz w:val="30"/>
          <w:szCs w:val="30"/>
          <w:cs/>
        </w:rPr>
        <w:t xml:space="preserve">จัดประเภทเงินลงทุนในบริษัท เรดเฮ้าส์ ดิจิทัล จำกัด เป็นเงินลงทุนในการร่วมค้า </w:t>
      </w:r>
    </w:p>
    <w:p w14:paraId="403BDAE8" w14:textId="77777777" w:rsidR="005B0DDC" w:rsidRPr="007C516D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123AE0" w14:textId="24E38A19" w:rsidR="005B0DDC" w:rsidRPr="007C516D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7C51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7C51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  <w:cs/>
        </w:rPr>
        <w:t xml:space="preserve"> บริษัทมีสัดส่วนการถือหุ้นในบริษัท เรดเฮ้าส์ ดิจิทัล จำกัด ร้อยละ </w:t>
      </w:r>
      <w:r w:rsidR="00A301CB" w:rsidRPr="00A301CB">
        <w:rPr>
          <w:rFonts w:ascii="Angsana New" w:hAnsi="Angsana New"/>
          <w:sz w:val="30"/>
          <w:szCs w:val="30"/>
        </w:rPr>
        <w:t>50</w:t>
      </w:r>
      <w:r w:rsidR="00A32BEB"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</w:p>
    <w:p w14:paraId="361FBD42" w14:textId="77777777" w:rsidR="00BF1F8E" w:rsidRDefault="00BF1F8E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7170FB58" w14:textId="77777777" w:rsidR="00251E32" w:rsidRDefault="00251E32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2BE55FA3" w14:textId="77777777" w:rsidR="00A32BEB" w:rsidRDefault="00A32BEB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07699C8A" w14:textId="4E99E48B" w:rsidR="005B0DDC" w:rsidRPr="001F398E" w:rsidRDefault="00A301CB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01CB">
        <w:rPr>
          <w:rFonts w:ascii="Angsana New" w:hAnsi="Angsana New"/>
          <w:bCs/>
          <w:i/>
          <w:iCs/>
          <w:sz w:val="30"/>
          <w:szCs w:val="30"/>
        </w:rPr>
        <w:lastRenderedPageBreak/>
        <w:t>11</w:t>
      </w:r>
      <w:r w:rsidR="001F32F4">
        <w:rPr>
          <w:rFonts w:ascii="Angsana New" w:hAnsi="Angsana New"/>
          <w:bCs/>
          <w:i/>
          <w:iCs/>
          <w:sz w:val="30"/>
          <w:szCs w:val="30"/>
        </w:rPr>
        <w:t>.</w:t>
      </w:r>
      <w:r w:rsidRPr="00A301CB">
        <w:rPr>
          <w:rFonts w:ascii="Angsana New" w:hAnsi="Angsana New"/>
          <w:bCs/>
          <w:i/>
          <w:iCs/>
          <w:sz w:val="30"/>
          <w:szCs w:val="30"/>
        </w:rPr>
        <w:t>5</w:t>
      </w:r>
      <w:r w:rsidR="001F32F4">
        <w:rPr>
          <w:rFonts w:ascii="Angsana New" w:hAnsi="Angsana New"/>
          <w:bCs/>
          <w:i/>
          <w:iCs/>
          <w:sz w:val="30"/>
          <w:szCs w:val="30"/>
        </w:rPr>
        <w:t>)</w:t>
      </w:r>
      <w:r w:rsidR="005B0DDC" w:rsidRPr="001F398E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5B0DDC" w:rsidRPr="001F398E">
        <w:rPr>
          <w:rFonts w:ascii="Angsana New" w:hAnsi="Angsana New"/>
          <w:b/>
          <w:i/>
          <w:iCs/>
          <w:sz w:val="30"/>
          <w:szCs w:val="30"/>
          <w:cs/>
        </w:rPr>
        <w:t>การสูญเสียอำนาจการควบคุมในบริษัท สบาย อลิอันซ์ จำกัด และ บริษัท เอสเควี ยูนิตี้ ซัพพลาย จํากัด</w:t>
      </w:r>
    </w:p>
    <w:p w14:paraId="79A70297" w14:textId="77777777" w:rsidR="005B0DDC" w:rsidRPr="001F398E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3CBEA955" w14:textId="673038F7" w:rsidR="00411F52" w:rsidRPr="007C516D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7C51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34389">
        <w:rPr>
          <w:rFonts w:ascii="Angsana New" w:hAnsi="Angsana New"/>
          <w:sz w:val="30"/>
          <w:szCs w:val="30"/>
        </w:rPr>
        <w:t>6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สิงหาคม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บริษัทเข้าทำสัญญาซื้อขายหุ้นเพื่อขายเงินลงทุนทั้งหมดที่ถือโดยบริษัทใน</w:t>
      </w:r>
      <w:r w:rsidR="00E37EDF">
        <w:rPr>
          <w:rFonts w:ascii="Angsana New" w:hAnsi="Angsana New"/>
          <w:sz w:val="30"/>
          <w:szCs w:val="30"/>
        </w:rPr>
        <w:t xml:space="preserve">                       </w:t>
      </w:r>
      <w:r w:rsidRPr="007C516D">
        <w:rPr>
          <w:rFonts w:ascii="Angsana New" w:hAnsi="Angsana New"/>
          <w:sz w:val="30"/>
          <w:szCs w:val="30"/>
          <w:cs/>
        </w:rPr>
        <w:t xml:space="preserve">บริษัท สบาย อลิอันซ์ จำกัด จำนวน </w:t>
      </w:r>
      <w:r w:rsidR="00A301CB" w:rsidRPr="00A301CB">
        <w:rPr>
          <w:rFonts w:ascii="Angsana New" w:hAnsi="Angsana New"/>
          <w:sz w:val="30"/>
          <w:szCs w:val="30"/>
        </w:rPr>
        <w:t>320</w:t>
      </w:r>
      <w:r w:rsidRPr="007C516D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000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หุ้น หรือคิดเป็นร้อยละ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ของทุนจด</w:t>
      </w:r>
      <w:r w:rsidR="009B5056">
        <w:rPr>
          <w:rFonts w:ascii="Angsana New" w:hAnsi="Angsana New" w:hint="cs"/>
          <w:sz w:val="30"/>
          <w:szCs w:val="30"/>
          <w:cs/>
        </w:rPr>
        <w:t>ทะ</w:t>
      </w:r>
      <w:r w:rsidRPr="007C516D">
        <w:rPr>
          <w:rFonts w:ascii="Angsana New" w:hAnsi="Angsana New"/>
          <w:sz w:val="30"/>
          <w:szCs w:val="30"/>
          <w:cs/>
        </w:rPr>
        <w:t xml:space="preserve">เบียน และบริษัท เอสเควี ยูนิตี้ ซัพพลาย จํากัด จำนวน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7C516D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000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หุ้น หรือคิดเป็นร้อยละ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ของทุนจด</w:t>
      </w:r>
      <w:r w:rsidR="009B5056">
        <w:rPr>
          <w:rFonts w:ascii="Angsana New" w:hAnsi="Angsana New" w:hint="cs"/>
          <w:sz w:val="30"/>
          <w:szCs w:val="30"/>
          <w:cs/>
        </w:rPr>
        <w:t>ทะ</w:t>
      </w:r>
      <w:r w:rsidRPr="007C516D">
        <w:rPr>
          <w:rFonts w:ascii="Angsana New" w:hAnsi="Angsana New"/>
          <w:sz w:val="30"/>
          <w:szCs w:val="30"/>
          <w:cs/>
        </w:rPr>
        <w:t>เบียน โดยกลุ่มบริษัทและบริษัทจะได้รับชำระสิ่งตอบแทนจากการขายจำนวน</w:t>
      </w:r>
      <w:r w:rsidR="005B3482" w:rsidRPr="007C516D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24</w:t>
      </w:r>
      <w:r w:rsidR="005B3482"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="005B3482"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ตามลำดับ กลุ่มบริษัทรับรู้ขาดทุนจากการสูญเสียอำนาจการควบคุมในบริษัท สบาย อลิอันซ์ จำกัด จำนวน </w:t>
      </w:r>
      <w:r w:rsidR="00A301CB" w:rsidRPr="00A301CB">
        <w:rPr>
          <w:rFonts w:ascii="Angsana New" w:hAnsi="Angsana New"/>
          <w:sz w:val="30"/>
          <w:szCs w:val="30"/>
        </w:rPr>
        <w:t>19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4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สุทธิจากขาดทุนจากการด้อยค่าค่าความนิยมจำนวน </w:t>
      </w:r>
      <w:r w:rsidR="00A301CB" w:rsidRPr="00A301CB">
        <w:rPr>
          <w:rFonts w:ascii="Angsana New" w:hAnsi="Angsana New"/>
          <w:sz w:val="30"/>
          <w:szCs w:val="30"/>
        </w:rPr>
        <w:t>11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ล้านบาท และกำไรจากการสูญเสียอำนาจการควบคุมใน บริษัท เอสเควี ยูนิตี้ ซัพพลาย จํากัด</w:t>
      </w:r>
      <w:r w:rsidR="00E37EDF">
        <w:rPr>
          <w:rFonts w:ascii="Angsana New" w:hAnsi="Angsana New"/>
          <w:sz w:val="30"/>
          <w:szCs w:val="30"/>
        </w:rPr>
        <w:t xml:space="preserve"> </w:t>
      </w:r>
      <w:r w:rsidR="00D0075D">
        <w:rPr>
          <w:rFonts w:ascii="Angsana New" w:hAnsi="Angsana New"/>
          <w:sz w:val="30"/>
          <w:szCs w:val="30"/>
          <w:cs/>
        </w:rPr>
        <w:br/>
      </w:r>
      <w:r w:rsidRPr="007C516D">
        <w:rPr>
          <w:rFonts w:ascii="Angsana New" w:hAnsi="Angsana New"/>
          <w:sz w:val="30"/>
          <w:szCs w:val="30"/>
          <w:cs/>
        </w:rPr>
        <w:t xml:space="preserve">จำนวน </w:t>
      </w:r>
      <w:r w:rsidR="00A301CB" w:rsidRPr="00A301CB">
        <w:rPr>
          <w:rFonts w:ascii="Angsana New" w:hAnsi="Angsana New"/>
          <w:sz w:val="30"/>
          <w:szCs w:val="30"/>
        </w:rPr>
        <w:t>15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7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สุทธิจากขาดทุนจากการด้อยค่าค่าความนิยมจำนวน </w:t>
      </w:r>
      <w:r w:rsidR="00A301CB" w:rsidRPr="00A301CB">
        <w:rPr>
          <w:rFonts w:ascii="Angsana New" w:hAnsi="Angsana New"/>
          <w:sz w:val="30"/>
          <w:szCs w:val="30"/>
        </w:rPr>
        <w:t>20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4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 w:hint="cs"/>
          <w:sz w:val="30"/>
          <w:szCs w:val="30"/>
          <w:cs/>
        </w:rPr>
        <w:t>ธันวาคม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และบริษัทบันทึกรับรู้ขาดทุนจากการขายเงินลงทุนใน</w:t>
      </w:r>
      <w:r w:rsidR="00D0075D">
        <w:rPr>
          <w:rFonts w:ascii="Angsana New" w:hAnsi="Angsana New"/>
          <w:sz w:val="30"/>
          <w:szCs w:val="30"/>
          <w:cs/>
        </w:rPr>
        <w:br/>
      </w:r>
      <w:r w:rsidRPr="007C516D">
        <w:rPr>
          <w:rFonts w:ascii="Angsana New" w:hAnsi="Angsana New"/>
          <w:sz w:val="30"/>
          <w:szCs w:val="30"/>
          <w:cs/>
        </w:rPr>
        <w:t xml:space="preserve">บริษัท สบาย อลิอันซ์ จำกัด จำนวน </w:t>
      </w:r>
      <w:r w:rsidR="00A301CB" w:rsidRPr="00A301CB">
        <w:rPr>
          <w:rFonts w:ascii="Angsana New" w:hAnsi="Angsana New"/>
          <w:sz w:val="30"/>
          <w:szCs w:val="30"/>
        </w:rPr>
        <w:t>7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4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สุทธิจากขาดทุนจากการด้อยค่าเงินลงทุน จำนวน 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และกำไรจากการขายเงินลงทุนในบริษัท เอสเควี ยูนิตี้ ซัพพลาย จํากัด จำนวน 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สุทธิจากขาดทุนจากการด้อยค่าเงินลงทุน </w:t>
      </w:r>
      <w:r w:rsidR="00A301CB" w:rsidRPr="00A301CB">
        <w:rPr>
          <w:rFonts w:ascii="Angsana New" w:hAnsi="Angsana New"/>
          <w:sz w:val="30"/>
          <w:szCs w:val="30"/>
        </w:rPr>
        <w:t>26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/>
          <w:sz w:val="30"/>
          <w:szCs w:val="30"/>
          <w:cs/>
        </w:rPr>
        <w:t>ล้านบาท ในงบกำไรขาดทุนเบ็ดเสร็จเฉพาะกิจการ สำหรับปีสิ้นสุดวันที่</w:t>
      </w:r>
      <w:r w:rsidR="005B3482" w:rsidRPr="007C516D">
        <w:rPr>
          <w:rFonts w:ascii="Angsana New" w:hAnsi="Angsana New" w:hint="cs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7C516D">
        <w:rPr>
          <w:rFonts w:ascii="Angsana New" w:hAnsi="Angsana New"/>
          <w:sz w:val="30"/>
          <w:szCs w:val="30"/>
        </w:rPr>
        <w:t xml:space="preserve"> </w:t>
      </w:r>
      <w:r w:rsidRPr="007C516D">
        <w:rPr>
          <w:rFonts w:ascii="Angsana New" w:hAnsi="Angsana New" w:hint="cs"/>
          <w:sz w:val="30"/>
          <w:szCs w:val="30"/>
          <w:cs/>
        </w:rPr>
        <w:t>ธันวาคม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</w:p>
    <w:p w14:paraId="4CB961CC" w14:textId="77777777" w:rsidR="00411F52" w:rsidRPr="007C516D" w:rsidRDefault="00411F52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BD731B6" w14:textId="4EF289D1" w:rsidR="005B0DDC" w:rsidRPr="007C516D" w:rsidRDefault="00A301CB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  <w:r w:rsidRPr="00A301CB">
        <w:rPr>
          <w:rFonts w:ascii="Angsana New" w:hAnsi="Angsana New"/>
          <w:i/>
          <w:iCs/>
          <w:sz w:val="30"/>
          <w:szCs w:val="30"/>
        </w:rPr>
        <w:t>11</w:t>
      </w:r>
      <w:r w:rsidR="001F32F4" w:rsidRPr="007C516D">
        <w:rPr>
          <w:rFonts w:ascii="Angsana New" w:hAnsi="Angsana New"/>
          <w:i/>
          <w:iCs/>
          <w:sz w:val="30"/>
          <w:szCs w:val="30"/>
        </w:rPr>
        <w:t>.</w:t>
      </w:r>
      <w:r w:rsidRPr="00A301CB">
        <w:rPr>
          <w:rFonts w:ascii="Angsana New" w:hAnsi="Angsana New"/>
          <w:i/>
          <w:iCs/>
          <w:sz w:val="30"/>
          <w:szCs w:val="30"/>
        </w:rPr>
        <w:t>6</w:t>
      </w:r>
      <w:r w:rsidR="001F32F4" w:rsidRPr="007C516D">
        <w:rPr>
          <w:rFonts w:ascii="Angsana New" w:hAnsi="Angsana New"/>
          <w:i/>
          <w:iCs/>
          <w:sz w:val="30"/>
          <w:szCs w:val="30"/>
        </w:rPr>
        <w:t>)</w:t>
      </w:r>
      <w:r w:rsidR="005B0DDC" w:rsidRPr="007C516D">
        <w:rPr>
          <w:rFonts w:ascii="Angsana New" w:hAnsi="Angsana New"/>
          <w:i/>
          <w:iCs/>
          <w:sz w:val="30"/>
          <w:szCs w:val="30"/>
        </w:rPr>
        <w:t xml:space="preserve"> </w:t>
      </w:r>
      <w:r w:rsidR="005B0DDC" w:rsidRPr="007C516D">
        <w:rPr>
          <w:rFonts w:ascii="Angsana New" w:hAnsi="Angsana New"/>
          <w:i/>
          <w:iCs/>
          <w:sz w:val="30"/>
          <w:szCs w:val="30"/>
          <w:cs/>
        </w:rPr>
        <w:t>การสูญเสียอำนาจการควบคุมในบริษัท เอส.เค.ฮิวเมน รีซอร์เซส เซอร์วิส จำกัด</w:t>
      </w:r>
    </w:p>
    <w:p w14:paraId="699AEDB4" w14:textId="77777777" w:rsidR="005B0DDC" w:rsidRPr="007C516D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779E0361" w14:textId="5E00274F" w:rsidR="005B0DDC" w:rsidRPr="007C516D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7C51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6</w:t>
      </w:r>
      <w:r w:rsidRPr="007C516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  <w:cs/>
        </w:rPr>
        <w:t xml:space="preserve"> บริษัทเข้าทำสัญญาซื้อขายหุ้นเพื่อขายเงินลงทุนทั้งหมดที่ถือโดยบริษัทในบริษัท เอส.เค.ฮิวเมน รีซอร์เซสเซอร์วิส จำกัด จำนวน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7C516D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000</w:t>
      </w:r>
      <w:r w:rsidRPr="007C516D">
        <w:rPr>
          <w:rFonts w:ascii="Angsana New" w:hAnsi="Angsana New"/>
          <w:sz w:val="30"/>
          <w:szCs w:val="30"/>
          <w:cs/>
        </w:rPr>
        <w:t xml:space="preserve"> หุ้น หรือคิดเป็นร้อยละ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  <w:cs/>
        </w:rPr>
        <w:t xml:space="preserve"> ของทุนจดทะเบียน โดยกลุ่มบริษัทและบริษัทได้รับชำระสิ่งตอบแทนจากการขายจำนวน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กลุ่มบริษัทรับรู้กำไรจากการสูญเสียอำนาจการควบคุมในบริษัทย่อย จำนวน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  <w:cs/>
        </w:rPr>
        <w:t xml:space="preserve"> ล้านบาท สุทธิจากขาดทุนจากการด้อยค่าค่าความนิยมจำนวน </w:t>
      </w:r>
      <w:r w:rsidR="00A301CB" w:rsidRPr="00A301CB">
        <w:rPr>
          <w:rFonts w:ascii="Angsana New" w:hAnsi="Angsana New"/>
          <w:sz w:val="30"/>
          <w:szCs w:val="30"/>
        </w:rPr>
        <w:t>20</w:t>
      </w:r>
      <w:r w:rsidRPr="007C516D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7C516D">
        <w:rPr>
          <w:rFonts w:ascii="Angsana New" w:hAnsi="Angsana New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Pr="007C516D">
        <w:rPr>
          <w:rFonts w:ascii="Angsana New" w:hAnsi="Angsana New" w:hint="cs"/>
          <w:sz w:val="30"/>
          <w:szCs w:val="30"/>
          <w:cs/>
        </w:rPr>
        <w:t>ธันวาคม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7C516D">
        <w:rPr>
          <w:rFonts w:ascii="Angsana New" w:hAnsi="Angsana New"/>
          <w:sz w:val="30"/>
          <w:szCs w:val="30"/>
          <w:cs/>
        </w:rPr>
        <w:t xml:space="preserve"> และบริษัทบันทึกรับรู้กำไรจากการขายเงินลงทุนในบริษัทย่อยจำนวน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7C516D">
        <w:rPr>
          <w:rFonts w:ascii="Angsana New" w:hAnsi="Angsana New"/>
          <w:sz w:val="30"/>
          <w:szCs w:val="30"/>
          <w:cs/>
        </w:rPr>
        <w:t xml:space="preserve"> ล้านบาท สุทธิจากขาดทุนจากการด้อยค่าเงินลงทุนจำนวน </w:t>
      </w:r>
      <w:r w:rsidR="00A301CB" w:rsidRPr="00A301CB">
        <w:rPr>
          <w:rFonts w:ascii="Angsana New" w:hAnsi="Angsana New"/>
          <w:sz w:val="30"/>
          <w:szCs w:val="30"/>
        </w:rPr>
        <w:t>29</w:t>
      </w:r>
      <w:r w:rsidRPr="007C516D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6</w:t>
      </w:r>
      <w:r w:rsidRPr="007C516D">
        <w:rPr>
          <w:rFonts w:ascii="Angsana New" w:hAnsi="Angsana New"/>
          <w:sz w:val="30"/>
          <w:szCs w:val="30"/>
          <w:cs/>
        </w:rPr>
        <w:t xml:space="preserve"> ล้านบาท ในงบกำไรขาดทุนเบ็ดเสร็จเฉพาะกิจการ สำหรับปีสิ้นสุดวันที่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Pr="007C516D">
        <w:rPr>
          <w:rFonts w:ascii="Angsana New" w:hAnsi="Angsana New" w:hint="cs"/>
          <w:sz w:val="30"/>
          <w:szCs w:val="30"/>
          <w:cs/>
        </w:rPr>
        <w:t>ธันวาคม</w:t>
      </w:r>
      <w:r w:rsidRPr="007C516D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</w:p>
    <w:p w14:paraId="2647F09F" w14:textId="77777777" w:rsidR="00B92A40" w:rsidRDefault="00B92A40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2347BAD4" w14:textId="77777777" w:rsidR="00F402F3" w:rsidRDefault="00F402F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020DB1B3" w14:textId="77777777" w:rsidR="00F402F3" w:rsidRDefault="00F402F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1D11F5F2" w14:textId="77777777" w:rsidR="00F402F3" w:rsidRDefault="00F402F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23D1403D" w14:textId="77777777" w:rsidR="00F402F3" w:rsidRDefault="00F402F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0F1BB0C4" w14:textId="77777777" w:rsidR="00F402F3" w:rsidRDefault="00F402F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4CBAA43" w14:textId="77777777" w:rsidR="00F402F3" w:rsidRPr="001F398E" w:rsidRDefault="00F402F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27C56B44" w14:textId="126C7239" w:rsidR="00496C3A" w:rsidRPr="007C516D" w:rsidRDefault="00A301CB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  <w:r w:rsidRPr="00A301CB">
        <w:rPr>
          <w:rFonts w:ascii="Angsana New" w:hAnsi="Angsana New"/>
          <w:i/>
          <w:iCs/>
          <w:sz w:val="30"/>
          <w:szCs w:val="30"/>
        </w:rPr>
        <w:lastRenderedPageBreak/>
        <w:t>11</w:t>
      </w:r>
      <w:r w:rsidR="001F32F4" w:rsidRPr="007C516D">
        <w:rPr>
          <w:rFonts w:ascii="Angsana New" w:hAnsi="Angsana New"/>
          <w:i/>
          <w:iCs/>
          <w:sz w:val="30"/>
          <w:szCs w:val="30"/>
        </w:rPr>
        <w:t>.</w:t>
      </w:r>
      <w:r w:rsidRPr="00A301CB">
        <w:rPr>
          <w:rFonts w:ascii="Angsana New" w:hAnsi="Angsana New"/>
          <w:i/>
          <w:iCs/>
          <w:sz w:val="30"/>
          <w:szCs w:val="30"/>
        </w:rPr>
        <w:t>7</w:t>
      </w:r>
      <w:r w:rsidR="001F32F4" w:rsidRPr="007C516D">
        <w:rPr>
          <w:rFonts w:ascii="Angsana New" w:hAnsi="Angsana New"/>
          <w:i/>
          <w:iCs/>
          <w:sz w:val="30"/>
          <w:szCs w:val="30"/>
        </w:rPr>
        <w:t xml:space="preserve">) </w:t>
      </w:r>
      <w:r w:rsidR="005B0DDC" w:rsidRPr="007C516D">
        <w:rPr>
          <w:rFonts w:ascii="Angsana New" w:hAnsi="Angsana New"/>
          <w:i/>
          <w:iCs/>
          <w:sz w:val="30"/>
          <w:szCs w:val="30"/>
          <w:cs/>
        </w:rPr>
        <w:t>การสูญเสียอำนาจการควบคุมในบริษัท บัซซี่บีส์ จำกัด</w:t>
      </w:r>
    </w:p>
    <w:p w14:paraId="6F84D98F" w14:textId="77777777" w:rsidR="00496C3A" w:rsidRPr="00C41E1E" w:rsidRDefault="00496C3A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69B35F7" w14:textId="0030BD84" w:rsidR="00496C3A" w:rsidRPr="00C41E1E" w:rsidRDefault="00496C3A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C41E1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6</w:t>
      </w:r>
      <w:r w:rsidRPr="00C41E1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C41E1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ที่ประชุมคณะกรรมการบริษัทมีมติอนุมัติการจำหน่ายเงินลงทุนในบริษัท บัซซี่บีส์ จำกัด จำนวน </w:t>
      </w:r>
      <w:r w:rsidR="00A301CB" w:rsidRPr="00A301CB">
        <w:rPr>
          <w:rFonts w:ascii="Angsana New" w:hAnsi="Angsana New"/>
          <w:sz w:val="30"/>
          <w:szCs w:val="30"/>
        </w:rPr>
        <w:t>212</w:t>
      </w:r>
      <w:r w:rsidRPr="00C41E1E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246</w:t>
      </w:r>
      <w:r w:rsidRPr="00C41E1E">
        <w:rPr>
          <w:rFonts w:ascii="Angsana New" w:hAnsi="Angsana New"/>
          <w:sz w:val="30"/>
          <w:szCs w:val="30"/>
          <w:cs/>
        </w:rPr>
        <w:t xml:space="preserve"> หุ้น หรือคิดเป็นร้อยละ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="00C41E1E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C41E1E">
        <w:rPr>
          <w:rFonts w:ascii="Angsana New" w:hAnsi="Angsana New"/>
          <w:sz w:val="30"/>
          <w:szCs w:val="30"/>
          <w:cs/>
        </w:rPr>
        <w:t xml:space="preserve"> ของทุนจดทะเบียน ที่ถือโดยบริษัทย่อยของบริษัท โดยกลุ่มบริษัทได้รับชำระสิ่งตอบแทนจากการขายจำนวน </w:t>
      </w:r>
      <w:r w:rsidR="00A301CB" w:rsidRPr="00A301CB">
        <w:rPr>
          <w:rFonts w:ascii="Angsana New" w:hAnsi="Angsana New"/>
          <w:sz w:val="30"/>
          <w:szCs w:val="30"/>
        </w:rPr>
        <w:t>300</w:t>
      </w:r>
      <w:r w:rsidRPr="00C41E1E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C41E1E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กลุ่มบริษัทรับรู้ขาดทุนจากการสูญเสียอำนาจการควบคุมในบริษัท บัซซี่บีส์ จำกัด จำนวน 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C41E1E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7</w:t>
      </w:r>
      <w:r w:rsidRPr="00C41E1E">
        <w:rPr>
          <w:rFonts w:ascii="Angsana New" w:hAnsi="Angsana New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</w:t>
      </w:r>
      <w:r w:rsidRPr="00C41E1E">
        <w:rPr>
          <w:rFonts w:ascii="Angsana New" w:hAnsi="Angsana New" w:hint="cs"/>
          <w:sz w:val="30"/>
          <w:szCs w:val="30"/>
          <w:cs/>
        </w:rPr>
        <w:t xml:space="preserve"> </w:t>
      </w:r>
      <w:r w:rsidR="00B92A40">
        <w:rPr>
          <w:rFonts w:ascii="Angsana New" w:hAnsi="Angsana New"/>
          <w:sz w:val="30"/>
          <w:szCs w:val="30"/>
        </w:rPr>
        <w:t xml:space="preserve">           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C41E1E">
        <w:rPr>
          <w:rFonts w:ascii="Angsana New" w:hAnsi="Angsana New"/>
          <w:sz w:val="30"/>
          <w:szCs w:val="30"/>
          <w:cs/>
        </w:rPr>
        <w:t xml:space="preserve"> </w:t>
      </w:r>
      <w:r w:rsidRPr="00C41E1E">
        <w:rPr>
          <w:rFonts w:ascii="Angsana New" w:hAnsi="Angsana New" w:hint="cs"/>
          <w:sz w:val="30"/>
          <w:szCs w:val="30"/>
          <w:cs/>
        </w:rPr>
        <w:t>ธันวาคม</w:t>
      </w:r>
      <w:r w:rsidRPr="00C41E1E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</w:p>
    <w:p w14:paraId="1B7217AE" w14:textId="77777777" w:rsidR="00496C3A" w:rsidRPr="00C41E1E" w:rsidRDefault="00496C3A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sz w:val="30"/>
          <w:szCs w:val="30"/>
        </w:rPr>
      </w:pPr>
    </w:p>
    <w:p w14:paraId="0303249D" w14:textId="043AF0B7" w:rsidR="00496C3A" w:rsidRPr="00C41E1E" w:rsidRDefault="00496C3A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C41E1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A301CB">
        <w:rPr>
          <w:rFonts w:ascii="Angsana New" w:hAnsi="Angsana New"/>
          <w:sz w:val="30"/>
          <w:szCs w:val="30"/>
        </w:rPr>
        <w:t>31</w:t>
      </w:r>
      <w:r w:rsidRPr="00C41E1E">
        <w:rPr>
          <w:rFonts w:ascii="Angsana New" w:hAnsi="Angsana New"/>
          <w:sz w:val="30"/>
          <w:szCs w:val="30"/>
        </w:rPr>
        <w:t xml:space="preserve"> </w:t>
      </w:r>
      <w:r w:rsidRPr="00C41E1E">
        <w:rPr>
          <w:rFonts w:ascii="Angsana New" w:hAnsi="Angsana New" w:hint="cs"/>
          <w:sz w:val="30"/>
          <w:szCs w:val="30"/>
          <w:cs/>
        </w:rPr>
        <w:t>ธันวาคม</w:t>
      </w:r>
      <w:r w:rsidRPr="00C41E1E">
        <w:rPr>
          <w:rFonts w:ascii="Angsana New" w:hAnsi="Angsana New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2567</w:t>
      </w:r>
      <w:r w:rsidRPr="00C41E1E">
        <w:rPr>
          <w:rFonts w:ascii="Angsana New" w:hAnsi="Angsana New"/>
          <w:sz w:val="30"/>
          <w:szCs w:val="30"/>
        </w:rPr>
        <w:t xml:space="preserve"> </w:t>
      </w:r>
      <w:r w:rsidRPr="00C41E1E">
        <w:rPr>
          <w:rFonts w:ascii="Angsana New" w:hAnsi="Angsana New"/>
          <w:sz w:val="30"/>
          <w:szCs w:val="30"/>
          <w:cs/>
        </w:rPr>
        <w:t xml:space="preserve">บริษัทมีสัดส่วนการถือหุ้นในบริษัท บัซซี่บีส์ จำกัด ร้อยละ </w:t>
      </w:r>
      <w:r w:rsidR="00A301CB" w:rsidRPr="00A301CB">
        <w:rPr>
          <w:rFonts w:ascii="Angsana New" w:hAnsi="Angsana New"/>
          <w:sz w:val="30"/>
          <w:szCs w:val="30"/>
        </w:rPr>
        <w:t>17</w:t>
      </w:r>
      <w:r w:rsidRPr="00C41E1E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07</w:t>
      </w:r>
      <w:r w:rsidRPr="00C41E1E">
        <w:rPr>
          <w:rFonts w:ascii="Angsana New" w:hAnsi="Angsana New"/>
          <w:sz w:val="30"/>
          <w:szCs w:val="30"/>
        </w:rPr>
        <w:t xml:space="preserve"> </w:t>
      </w:r>
      <w:r w:rsidRPr="00C41E1E">
        <w:rPr>
          <w:rFonts w:ascii="Angsana New" w:hAnsi="Angsana New"/>
          <w:sz w:val="30"/>
          <w:szCs w:val="30"/>
          <w:cs/>
        </w:rPr>
        <w:t>และจัดประเภทเป็นเงินลงทุนในตราสารทุนที่วัดด้วยมูลค่ายุติธรรมผ่านกำไรหรือขาดทุน</w:t>
      </w:r>
    </w:p>
    <w:p w14:paraId="2AA04991" w14:textId="77777777" w:rsidR="00496C3A" w:rsidRPr="001F32F4" w:rsidRDefault="00496C3A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sz w:val="30"/>
          <w:szCs w:val="30"/>
        </w:rPr>
      </w:pPr>
    </w:p>
    <w:p w14:paraId="623311CC" w14:textId="02DCC5B3" w:rsidR="00496C3A" w:rsidRPr="001F32F4" w:rsidRDefault="00A301CB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A301CB">
        <w:rPr>
          <w:rFonts w:ascii="Angsana New" w:hAnsi="Angsana New"/>
          <w:b/>
          <w:i/>
          <w:iCs/>
          <w:sz w:val="30"/>
          <w:szCs w:val="30"/>
        </w:rPr>
        <w:t>2566</w:t>
      </w:r>
    </w:p>
    <w:p w14:paraId="5C3EB2F2" w14:textId="77777777" w:rsidR="00496C3A" w:rsidRPr="001F32F4" w:rsidRDefault="00496C3A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6C63E712" w14:textId="77777777" w:rsidR="00496C3A" w:rsidRPr="006A07DF" w:rsidRDefault="00496C3A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iCs/>
          <w:spacing w:val="-12"/>
          <w:sz w:val="30"/>
          <w:szCs w:val="30"/>
        </w:rPr>
      </w:pPr>
      <w:r w:rsidRPr="006A07DF">
        <w:rPr>
          <w:rFonts w:ascii="Angsana New" w:hAnsi="Angsana New" w:hint="cs"/>
          <w:iCs/>
          <w:spacing w:val="-12"/>
          <w:sz w:val="30"/>
          <w:szCs w:val="30"/>
          <w:cs/>
        </w:rPr>
        <w:t>การ</w:t>
      </w:r>
      <w:r w:rsidRPr="006A07DF">
        <w:rPr>
          <w:rFonts w:ascii="Angsana New" w:hAnsi="Angsana New" w:hint="cs"/>
          <w:iCs/>
          <w:sz w:val="30"/>
          <w:szCs w:val="30"/>
          <w:cs/>
        </w:rPr>
        <w:t>เปลี่ยนแปลง</w:t>
      </w:r>
    </w:p>
    <w:p w14:paraId="77396281" w14:textId="77777777" w:rsidR="00496C3A" w:rsidRPr="006A07DF" w:rsidRDefault="00496C3A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iCs/>
          <w:sz w:val="30"/>
          <w:szCs w:val="30"/>
        </w:rPr>
      </w:pPr>
    </w:p>
    <w:p w14:paraId="51858CD7" w14:textId="7A234A98" w:rsidR="00496C3A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21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บริษัท สบาย พอซ จำกัด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ได้เพิ่มทุนจดทะเบียนจากจำนวน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ล้านบาท (หุ้นสามัญจำนวน 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Pr="006A07DF">
        <w:rPr>
          <w:rFonts w:ascii="Angsana New" w:hAnsi="Angsana New"/>
          <w:sz w:val="30"/>
          <w:szCs w:val="30"/>
        </w:rPr>
        <w:t>,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55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="002B1B42">
        <w:rPr>
          <w:rFonts w:ascii="Angsana New" w:hAnsi="Angsana New" w:hint="cs"/>
          <w:sz w:val="30"/>
          <w:szCs w:val="30"/>
          <w:cs/>
        </w:rPr>
        <w:t>ล้าน</w:t>
      </w:r>
      <w:r w:rsidRPr="006A07DF">
        <w:rPr>
          <w:rFonts w:ascii="Angsana New" w:hAnsi="Angsana New"/>
          <w:sz w:val="30"/>
          <w:szCs w:val="30"/>
          <w:cs/>
        </w:rPr>
        <w:t xml:space="preserve">หุ้น มูลค่าหุ้นที่ตราไว้หุ้นละ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บาท) บริษัทได้ชำระค่าหุ้นส่วนที่เหลือและค่าหุ้น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เพิ่มทุนแล้ว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ล้านบาท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โดยบริษัทยังคงมีส่วนได้เสียในบริษัทย่อยดังกล่าวร้อยละ 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ของทุนจดทะเบียนและชำระแล้ว บริษัทย่อยดังกล่าวได้จดทะเบียนเพิ่มทุนกับกระทรวงพาณิชย์เมื่อวันที่</w:t>
      </w:r>
      <w:r w:rsidR="002B1B42">
        <w:rPr>
          <w:rFonts w:ascii="Angsana New" w:hAnsi="Angsana New" w:hint="cs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มีนาคม </w:t>
      </w:r>
      <w:r w:rsidR="00A301CB" w:rsidRPr="00A301CB">
        <w:rPr>
          <w:rFonts w:ascii="Angsana New" w:hAnsi="Angsana New"/>
          <w:sz w:val="30"/>
          <w:szCs w:val="30"/>
        </w:rPr>
        <w:t>2566</w:t>
      </w:r>
    </w:p>
    <w:p w14:paraId="3A5D1C2B" w14:textId="77777777" w:rsidR="00496C3A" w:rsidRPr="006A07DF" w:rsidRDefault="00496C3A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6D139DFE" w14:textId="211663E6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21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บริษัท สบาย เอาท์ซอร์สซิ่ง จำกัด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ได้เพิ่มทุนจดทะเบียนจากจำนวน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ล้านบาท เป็น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11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ล้านบาท (หุ้นสามัญจำนวน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ล้านหุ้น มูลค่าหุ้นที่ตราไว้หุ้นละ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บาท) บริษัทได้ชำระค่าหุ้นส่วนที่เหลือและค่าหุ้นเพิ่มทุนแล้ว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6A07DF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ล้านบาท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โดยบริษัทยังคงมีส่วนได้เสียในบริษัทย่อยดังกล่าวร้อยละ 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ของทุนจดทะเบียนและชำระแล้ว บริษัทย่อยดังกล่าวได้จดทะเบียนเพิ่มทุนกับกระทรวงพาณิชย์เมื่อ</w:t>
      </w:r>
      <w:r w:rsidR="000F4CDF">
        <w:rPr>
          <w:rFonts w:ascii="Angsana New" w:hAnsi="Angsana New"/>
          <w:sz w:val="30"/>
          <w:szCs w:val="30"/>
        </w:rPr>
        <w:br/>
      </w:r>
      <w:r w:rsidRPr="006A07DF">
        <w:rPr>
          <w:rFonts w:ascii="Angsana New" w:hAnsi="Angsana New"/>
          <w:sz w:val="30"/>
          <w:szCs w:val="30"/>
          <w:cs/>
        </w:rPr>
        <w:t xml:space="preserve">วันที่ 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มีนาคม </w:t>
      </w:r>
      <w:r w:rsidR="00A301CB" w:rsidRPr="00A301CB">
        <w:rPr>
          <w:rFonts w:ascii="Angsana New" w:hAnsi="Angsana New"/>
          <w:sz w:val="30"/>
          <w:szCs w:val="30"/>
        </w:rPr>
        <w:t>2566</w:t>
      </w:r>
    </w:p>
    <w:p w14:paraId="1D96E0C8" w14:textId="77777777" w:rsidR="007956B0" w:rsidRPr="006A07DF" w:rsidRDefault="007956B0" w:rsidP="00F06B7D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24A1047F" w14:textId="73032C85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/>
          <w:sz w:val="30"/>
          <w:szCs w:val="30"/>
          <w:cs/>
        </w:rPr>
        <w:t>บริษัท วีดีพี โฮลดิ้ง จำกัด</w:t>
      </w:r>
      <w:r w:rsidRPr="006A07DF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ซึ่งเป็นบริษัทย่อยได้คืนทุนส่วนที่เหลือแก่บริษัทเป็นจำนวนเงิน 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7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และจดทะเบียนการชำระบัญชี เมื่อวันที่ </w:t>
      </w:r>
      <w:r w:rsidR="00A301CB" w:rsidRPr="00A301CB">
        <w:rPr>
          <w:rFonts w:ascii="Angsana New" w:hAnsi="Angsana New"/>
          <w:sz w:val="30"/>
          <w:szCs w:val="30"/>
        </w:rPr>
        <w:t>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301CB" w:rsidRPr="00A301CB">
        <w:rPr>
          <w:rFonts w:ascii="Angsana New" w:hAnsi="Angsana New"/>
          <w:sz w:val="30"/>
          <w:szCs w:val="30"/>
        </w:rPr>
        <w:t>2566</w:t>
      </w:r>
    </w:p>
    <w:p w14:paraId="763EF0A2" w14:textId="77777777" w:rsidR="007956B0" w:rsidRDefault="007956B0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06FD7D4C" w14:textId="77777777" w:rsidR="000F4CDF" w:rsidRPr="001F32F4" w:rsidRDefault="000F4CDF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4F25AE26" w14:textId="68E15C50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ในการประชุมวิสามัญผู้ถือหุ้นของบริษัท บัซซี่บีส์ จำกัด ซึ่งเป็นบริษัทย่อย เมื่อวันที่ </w:t>
      </w:r>
      <w:r w:rsidR="00A301CB" w:rsidRPr="00A301CB">
        <w:rPr>
          <w:rFonts w:ascii="Angsana New" w:hAnsi="Angsana New"/>
          <w:sz w:val="30"/>
          <w:szCs w:val="30"/>
        </w:rPr>
        <w:t>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ที่ประชุมมีมติอนุมัติการเพิ่มทุนจดทะเบียนของบริษัทย่อยจาก </w:t>
      </w:r>
      <w:r w:rsidR="00A301CB" w:rsidRPr="00A301CB">
        <w:rPr>
          <w:rFonts w:ascii="Angsana New" w:hAnsi="Angsana New"/>
          <w:sz w:val="30"/>
          <w:szCs w:val="30"/>
        </w:rPr>
        <w:t>191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A301CB" w:rsidRPr="00A301CB">
        <w:rPr>
          <w:rFonts w:ascii="Angsana New" w:hAnsi="Angsana New"/>
          <w:sz w:val="30"/>
          <w:szCs w:val="30"/>
        </w:rPr>
        <w:t>212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โดยเพิ่มทุนหุ้นบุริมสิทธิ จำนวน </w:t>
      </w:r>
      <w:r w:rsidR="00A301CB" w:rsidRPr="00A301CB">
        <w:rPr>
          <w:rFonts w:ascii="Angsana New" w:hAnsi="Angsana New"/>
          <w:sz w:val="30"/>
          <w:szCs w:val="30"/>
        </w:rPr>
        <w:t>207</w:t>
      </w:r>
      <w:r w:rsidRPr="006A07DF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461</w:t>
      </w:r>
      <w:r w:rsidRPr="006A07DF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A301CB" w:rsidRPr="00A301CB">
        <w:rPr>
          <w:rFonts w:ascii="Angsana New" w:hAnsi="Angsana New"/>
          <w:sz w:val="30"/>
          <w:szCs w:val="30"/>
        </w:rPr>
        <w:t>100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A301CB" w:rsidRPr="00A301CB">
        <w:rPr>
          <w:rFonts w:ascii="Angsana New" w:hAnsi="Angsana New"/>
          <w:sz w:val="30"/>
          <w:szCs w:val="30"/>
        </w:rPr>
        <w:t>20</w:t>
      </w:r>
      <w:r w:rsidRPr="006A07DF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ในราคา </w:t>
      </w:r>
      <w:r w:rsidR="00A301CB" w:rsidRPr="00A301CB">
        <w:rPr>
          <w:rFonts w:ascii="Angsana New" w:hAnsi="Angsana New"/>
          <w:sz w:val="30"/>
          <w:szCs w:val="30"/>
        </w:rPr>
        <w:t>436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4</w:t>
      </w:r>
      <w:r w:rsidR="000F4C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ทั้งนี้ บริษัทไม่เพิ่มเงินลงทุนในบริษัทย่อยดังกล่าว ส่งผลให้บริษัทมีสัดส่วนการถือหุ้นลดลงจากร้อยละ </w:t>
      </w:r>
      <w:r w:rsidR="00A301CB" w:rsidRPr="00A301CB">
        <w:rPr>
          <w:rFonts w:ascii="Angsana New" w:hAnsi="Angsana New"/>
          <w:sz w:val="30"/>
          <w:szCs w:val="30"/>
        </w:rPr>
        <w:t>30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A301CB" w:rsidRPr="00A301CB">
        <w:rPr>
          <w:rFonts w:ascii="Angsana New" w:hAnsi="Angsana New"/>
          <w:sz w:val="30"/>
          <w:szCs w:val="30"/>
        </w:rPr>
        <w:t>27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</w:p>
    <w:p w14:paraId="0587E024" w14:textId="77777777" w:rsidR="007956B0" w:rsidRPr="006A07DF" w:rsidRDefault="007956B0" w:rsidP="00251E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864" w:right="29"/>
        <w:jc w:val="thaiDistribute"/>
        <w:rPr>
          <w:rFonts w:ascii="Angsana New" w:hAnsi="Angsana New"/>
          <w:sz w:val="30"/>
          <w:szCs w:val="30"/>
        </w:rPr>
      </w:pPr>
    </w:p>
    <w:p w14:paraId="7396BC19" w14:textId="289F5410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  <w:cs/>
        </w:rPr>
        <w:t xml:space="preserve"> เมษายน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Pr="006A07DF">
        <w:rPr>
          <w:rFonts w:ascii="Angsana New" w:hAnsi="Angsana New"/>
          <w:sz w:val="30"/>
          <w:szCs w:val="30"/>
          <w:cs/>
        </w:rPr>
        <w:t xml:space="preserve"> บริษัท สบาย อลิอันซ์ จำกัด ได้เพิ่มทุนจดทะเบียนจากจำนวน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Pr="006A07DF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A301CB" w:rsidRPr="00A301CB">
        <w:rPr>
          <w:rFonts w:ascii="Angsana New" w:hAnsi="Angsana New"/>
          <w:sz w:val="30"/>
          <w:szCs w:val="30"/>
        </w:rPr>
        <w:t>20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  <w:cs/>
        </w:rPr>
        <w:t xml:space="preserve"> ล้านบาท (หุ้นสามัญจำนวน </w:t>
      </w:r>
      <w:r w:rsidR="00A301CB" w:rsidRPr="00A301CB">
        <w:rPr>
          <w:rFonts w:ascii="Angsana New" w:hAnsi="Angsana New"/>
          <w:sz w:val="30"/>
          <w:szCs w:val="30"/>
        </w:rPr>
        <w:t>400</w:t>
      </w:r>
      <w:r w:rsidRPr="006A07DF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000</w:t>
      </w:r>
      <w:r w:rsidRPr="006A07DF">
        <w:rPr>
          <w:rFonts w:ascii="Angsana New" w:hAnsi="Angsana New"/>
          <w:sz w:val="30"/>
          <w:szCs w:val="30"/>
          <w:cs/>
        </w:rPr>
        <w:t xml:space="preserve"> หุ้น มูลค่าหุ้นที่ตราไว้หุ้นละ </w:t>
      </w:r>
      <w:r w:rsidR="00A301CB" w:rsidRPr="00A301CB">
        <w:rPr>
          <w:rFonts w:ascii="Angsana New" w:hAnsi="Angsana New"/>
          <w:sz w:val="30"/>
          <w:szCs w:val="30"/>
        </w:rPr>
        <w:t>50</w:t>
      </w:r>
      <w:r w:rsidRPr="006A07DF">
        <w:rPr>
          <w:rFonts w:ascii="Angsana New" w:hAnsi="Angsana New"/>
          <w:sz w:val="30"/>
          <w:szCs w:val="30"/>
          <w:cs/>
        </w:rPr>
        <w:t xml:space="preserve"> บาท)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บริษัทได้ชำระค่าหุ้นเพิ่มทุนแล้ว เป็นจำนวนเงิน </w:t>
      </w:r>
      <w:r w:rsidR="00A301CB" w:rsidRPr="00A301CB">
        <w:rPr>
          <w:rFonts w:ascii="Angsana New" w:hAnsi="Angsana New"/>
          <w:sz w:val="30"/>
          <w:szCs w:val="30"/>
        </w:rPr>
        <w:t>14</w:t>
      </w:r>
      <w:r w:rsidRPr="006A07DF">
        <w:rPr>
          <w:rFonts w:ascii="Angsana New" w:hAnsi="Angsana New"/>
          <w:sz w:val="30"/>
          <w:szCs w:val="30"/>
        </w:rPr>
        <w:t>.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Pr="006A07DF">
        <w:rPr>
          <w:rFonts w:ascii="Angsana New" w:hAnsi="Angsana New"/>
          <w:sz w:val="30"/>
          <w:szCs w:val="30"/>
          <w:cs/>
        </w:rPr>
        <w:t xml:space="preserve"> ล้านบาท โดยบริษัทยังคงมีส่วนได้เสียในบริษัทย่อยดังกล่าวร้อยละ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  <w:cs/>
        </w:rPr>
        <w:t xml:space="preserve"> ของทุนจดทะเบียนและชำระแล้ว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 xml:space="preserve">เมษายน </w:t>
      </w:r>
      <w:r w:rsidR="00A301CB" w:rsidRPr="00A301CB">
        <w:rPr>
          <w:rFonts w:ascii="Angsana New" w:hAnsi="Angsana New"/>
          <w:sz w:val="30"/>
          <w:szCs w:val="30"/>
        </w:rPr>
        <w:t>2566</w:t>
      </w:r>
    </w:p>
    <w:p w14:paraId="4257BCE5" w14:textId="77777777" w:rsidR="005B0DDC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571D61FB" w14:textId="6FA5ED9B" w:rsidR="002B1B42" w:rsidRPr="002B1B42" w:rsidRDefault="002B1B42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42">
        <w:rPr>
          <w:rFonts w:ascii="Angsana New" w:hAnsi="Angsana New" w:hint="cs"/>
          <w:i/>
          <w:iCs/>
          <w:sz w:val="30"/>
          <w:szCs w:val="30"/>
          <w:cs/>
        </w:rPr>
        <w:t>การจัดตั้งบริษัท</w:t>
      </w:r>
    </w:p>
    <w:p w14:paraId="6F92DDA9" w14:textId="77777777" w:rsidR="002B1B42" w:rsidRPr="006A07DF" w:rsidRDefault="002B1B42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3AF667F8" w14:textId="0368ABFA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6A07DF">
        <w:rPr>
          <w:rFonts w:ascii="Angsana New" w:hAnsi="Angsana New"/>
          <w:sz w:val="30"/>
          <w:szCs w:val="30"/>
          <w:cs/>
        </w:rPr>
        <w:t>สบาย เอ็นเทอร์ไพรซ์ โฮลดิ้ง จำกัด</w:t>
      </w:r>
      <w:r w:rsidRPr="006A07DF">
        <w:rPr>
          <w:rFonts w:ascii="Angsana New" w:hAnsi="Angsana New" w:hint="cs"/>
          <w:sz w:val="30"/>
          <w:szCs w:val="30"/>
          <w:cs/>
        </w:rPr>
        <w:t xml:space="preserve"> ซึ่งมีทุนจำนวน </w:t>
      </w:r>
      <w:r w:rsidR="00A301CB" w:rsidRPr="00A301CB">
        <w:rPr>
          <w:rFonts w:ascii="Angsana New" w:hAnsi="Angsana New"/>
          <w:sz w:val="30"/>
          <w:szCs w:val="30"/>
        </w:rPr>
        <w:t>176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(หุ้นสามัญจำนวน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76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>ล้านหุ้น มู</w:t>
      </w:r>
      <w:r w:rsidR="00125F5A" w:rsidRPr="006A07DF">
        <w:rPr>
          <w:rFonts w:ascii="Angsana New" w:hAnsi="Angsana New" w:hint="cs"/>
          <w:sz w:val="30"/>
          <w:szCs w:val="30"/>
          <w:cs/>
        </w:rPr>
        <w:t>ล</w:t>
      </w:r>
      <w:r w:rsidRPr="006A07DF">
        <w:rPr>
          <w:rFonts w:ascii="Angsana New" w:hAnsi="Angsana New" w:hint="cs"/>
          <w:sz w:val="30"/>
          <w:szCs w:val="30"/>
          <w:cs/>
        </w:rPr>
        <w:t xml:space="preserve">ค่าที่ตราไว้หุ้นละ </w:t>
      </w:r>
      <w:r w:rsidR="00A301CB" w:rsidRPr="00A301CB">
        <w:rPr>
          <w:rFonts w:ascii="Angsana New" w:hAnsi="Angsana New"/>
          <w:sz w:val="30"/>
          <w:szCs w:val="30"/>
        </w:rPr>
        <w:t>100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>บาท</w:t>
      </w:r>
      <w:r w:rsidRPr="006A07DF">
        <w:rPr>
          <w:rFonts w:ascii="Angsana New" w:hAnsi="Angsana New"/>
          <w:sz w:val="30"/>
          <w:szCs w:val="30"/>
        </w:rPr>
        <w:t>)</w:t>
      </w:r>
      <w:r w:rsidRPr="006A07DF">
        <w:rPr>
          <w:rFonts w:ascii="Angsana New" w:hAnsi="Angsana New" w:hint="cs"/>
          <w:sz w:val="30"/>
          <w:szCs w:val="30"/>
          <w:cs/>
        </w:rPr>
        <w:t xml:space="preserve"> ได้จดทะเบียนกับกระทรวงพาณิชย์เมื่อวันที่ </w:t>
      </w:r>
      <w:r w:rsidR="00A301CB" w:rsidRPr="00A301CB">
        <w:rPr>
          <w:rFonts w:ascii="Angsana New" w:hAnsi="Angsana New"/>
          <w:sz w:val="30"/>
          <w:szCs w:val="30"/>
        </w:rPr>
        <w:t>29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="Angsana New" w:hAnsi="Angsana New"/>
          <w:sz w:val="30"/>
          <w:szCs w:val="30"/>
        </w:rPr>
        <w:t>2565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>บริษัทได้ชำระค่าหุ้นโดยการโอนหุ้นสามัญทั้งหมดของบริษัท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/>
          <w:sz w:val="30"/>
          <w:szCs w:val="30"/>
          <w:cs/>
        </w:rPr>
        <w:t>สบาย โซลูชั่นส์ จำกัด</w:t>
      </w:r>
      <w:r w:rsidRPr="006A07DF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301CB" w:rsidRPr="00A301CB">
        <w:rPr>
          <w:rFonts w:ascii="Angsana New" w:hAnsi="Angsana New"/>
          <w:sz w:val="30"/>
          <w:szCs w:val="30"/>
        </w:rPr>
        <w:t>144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ทำให้บริษัทมีส่วนได้เสียในบริษัทย่อยดังกล่าวร้อยละ 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ของทุนจดทะเบียนและชำระแล้ว </w:t>
      </w:r>
    </w:p>
    <w:p w14:paraId="19FF7993" w14:textId="77777777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78E7C621" w14:textId="619A5834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A07D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6A07DF">
        <w:rPr>
          <w:rFonts w:ascii="Angsana New" w:hAnsi="Angsana New"/>
          <w:sz w:val="30"/>
          <w:szCs w:val="30"/>
          <w:cs/>
        </w:rPr>
        <w:t>สบาย สปีด โฮลดิ้ง จำกัด</w:t>
      </w:r>
      <w:r w:rsidRPr="006A07DF">
        <w:rPr>
          <w:rFonts w:ascii="Angsana New" w:hAnsi="Angsana New" w:hint="cs"/>
          <w:sz w:val="30"/>
          <w:szCs w:val="30"/>
          <w:cs/>
        </w:rPr>
        <w:t xml:space="preserve"> ซึ่งมีทุนจำนวน </w:t>
      </w:r>
      <w:r w:rsidR="00A301CB" w:rsidRPr="00A301CB">
        <w:rPr>
          <w:rFonts w:ascii="Angsana New" w:hAnsi="Angsana New"/>
          <w:sz w:val="30"/>
          <w:szCs w:val="30"/>
        </w:rPr>
        <w:t>333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(หุ้นสามัญจำนวน </w:t>
      </w:r>
      <w:r w:rsidR="00A301CB" w:rsidRPr="00A301CB">
        <w:rPr>
          <w:rFonts w:ascii="Angsana New" w:hAnsi="Angsana New"/>
          <w:sz w:val="30"/>
          <w:szCs w:val="30"/>
        </w:rPr>
        <w:t>33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="00A301CB" w:rsidRPr="00A301CB">
        <w:rPr>
          <w:rFonts w:ascii="Angsana New" w:hAnsi="Angsana New"/>
          <w:sz w:val="30"/>
          <w:szCs w:val="30"/>
        </w:rPr>
        <w:t>10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>บาท</w:t>
      </w:r>
      <w:r w:rsidRPr="006A07DF">
        <w:rPr>
          <w:rFonts w:ascii="Angsana New" w:hAnsi="Angsana New"/>
          <w:sz w:val="30"/>
          <w:szCs w:val="30"/>
        </w:rPr>
        <w:t>)</w:t>
      </w:r>
      <w:r w:rsidRPr="006A07DF">
        <w:rPr>
          <w:rFonts w:ascii="Angsana New" w:hAnsi="Angsana New" w:hint="cs"/>
          <w:sz w:val="30"/>
          <w:szCs w:val="30"/>
          <w:cs/>
        </w:rPr>
        <w:t xml:space="preserve"> ได้จดทะเบียนกับกระทรวงพาณิชย์เมื่อวันที่ </w:t>
      </w:r>
      <w:r w:rsidR="00A301CB" w:rsidRPr="00A301CB">
        <w:rPr>
          <w:rFonts w:ascii="Angsana New" w:hAnsi="Angsana New"/>
          <w:sz w:val="30"/>
          <w:szCs w:val="30"/>
        </w:rPr>
        <w:t>29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="Angsana New" w:hAnsi="Angsana New"/>
          <w:sz w:val="30"/>
          <w:szCs w:val="30"/>
        </w:rPr>
        <w:t>2565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โดยเมื่อวันที่ 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301CB" w:rsidRPr="00A301CB">
        <w:rPr>
          <w:rFonts w:ascii="Angsana New" w:hAnsi="Angsana New"/>
          <w:sz w:val="30"/>
          <w:szCs w:val="30"/>
        </w:rPr>
        <w:t>2566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บริษัทได้ชำระค่าหุ้นโดยการโอนหุ้นสามัญทั้งหมดของบริษัท สบาย สปีด จำกัด ร้อยละ </w:t>
      </w:r>
      <w:r w:rsidR="00115258" w:rsidRPr="00115258">
        <w:rPr>
          <w:rFonts w:ascii="Angsana New" w:hAnsi="Angsana New"/>
          <w:sz w:val="30"/>
          <w:szCs w:val="30"/>
        </w:rPr>
        <w:t>8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301CB" w:rsidRPr="00A301CB">
        <w:rPr>
          <w:rFonts w:ascii="Angsana New" w:hAnsi="Angsana New"/>
          <w:sz w:val="30"/>
          <w:szCs w:val="30"/>
        </w:rPr>
        <w:t>333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 xml:space="preserve">ล้านบาท ทำให้บริษัทมีส่วนได้เสียในบริษัทย่อยดังกล่าวร้อยละ 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99</w:t>
      </w:r>
      <w:r w:rsidRPr="006A07DF">
        <w:rPr>
          <w:rFonts w:ascii="Angsana New" w:hAnsi="Angsana New"/>
          <w:sz w:val="30"/>
          <w:szCs w:val="30"/>
        </w:rPr>
        <w:t xml:space="preserve"> </w:t>
      </w:r>
      <w:r w:rsidRPr="006A07DF">
        <w:rPr>
          <w:rFonts w:ascii="Angsana New" w:hAnsi="Angsana New" w:hint="cs"/>
          <w:sz w:val="30"/>
          <w:szCs w:val="30"/>
          <w:cs/>
        </w:rPr>
        <w:t>ของทุนจดทะเบียนและชำระแล้ว</w:t>
      </w:r>
    </w:p>
    <w:p w14:paraId="6EA8D5FF" w14:textId="77777777" w:rsidR="005B0DDC" w:rsidRPr="006A07DF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02FA4200" w14:textId="0DF20EE2" w:rsidR="005B0DDC" w:rsidRPr="006A07DF" w:rsidRDefault="006B43E5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6B43E5">
        <w:rPr>
          <w:rFonts w:ascii="Angsana New" w:hAnsi="Angsana New"/>
          <w:sz w:val="30"/>
          <w:szCs w:val="30"/>
          <w:cs/>
        </w:rPr>
        <w:t>บริษัท ทีเอสอาร์ ลิฟวิ่ง โซลูชั่น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026E1">
        <w:rPr>
          <w:rFonts w:ascii="Angsana New" w:hAnsi="Angsana New" w:hint="cs"/>
          <w:i/>
          <w:iCs/>
          <w:sz w:val="30"/>
          <w:szCs w:val="30"/>
          <w:cs/>
        </w:rPr>
        <w:t xml:space="preserve">(เดิมชื่อ </w:t>
      </w:r>
      <w:r w:rsidR="005B0DDC" w:rsidRPr="00A026E1">
        <w:rPr>
          <w:rFonts w:ascii="Angsana New" w:hAnsi="Angsana New" w:hint="cs"/>
          <w:i/>
          <w:iCs/>
          <w:sz w:val="30"/>
          <w:szCs w:val="30"/>
          <w:cs/>
        </w:rPr>
        <w:t>บริษัท สบาย คอนเน็กซ์ เทค จำกัด</w:t>
      </w:r>
      <w:r w:rsidR="005B0DDC" w:rsidRPr="00A026E1">
        <w:rPr>
          <w:rFonts w:ascii="Angsana New" w:hAnsi="Angsana New"/>
          <w:i/>
          <w:iCs/>
          <w:sz w:val="30"/>
          <w:szCs w:val="30"/>
        </w:rPr>
        <w:t xml:space="preserve"> </w:t>
      </w:r>
      <w:r w:rsidR="005B0DDC" w:rsidRPr="00A026E1">
        <w:rPr>
          <w:rFonts w:ascii="Angsana New" w:hAnsi="Angsana New" w:hint="cs"/>
          <w:i/>
          <w:iCs/>
          <w:sz w:val="30"/>
          <w:szCs w:val="30"/>
          <w:cs/>
        </w:rPr>
        <w:t>(มหาชน)</w:t>
      </w:r>
      <w:r w:rsidRPr="00A026E1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B0DDC" w:rsidRPr="006A07DF">
        <w:rPr>
          <w:rFonts w:ascii="Angsana New" w:hAnsi="Angsana New" w:hint="cs"/>
          <w:sz w:val="30"/>
          <w:szCs w:val="30"/>
          <w:cs/>
        </w:rPr>
        <w:t xml:space="preserve"> ได้จัดตั้ง</w:t>
      </w:r>
      <w:r w:rsidR="005B0DDC" w:rsidRPr="006A07DF">
        <w:rPr>
          <w:rFonts w:ascii="Angsana New" w:hAnsi="Angsana New"/>
          <w:sz w:val="30"/>
          <w:szCs w:val="30"/>
          <w:cs/>
        </w:rPr>
        <w:t xml:space="preserve">บริษัท เวนดิ้ง คอนเน็กซ์ เทค จำกัด </w:t>
      </w:r>
      <w:r w:rsidR="005B0DDC" w:rsidRPr="006A07DF">
        <w:rPr>
          <w:rFonts w:ascii="Angsana New" w:hAnsi="Angsana New" w:hint="cs"/>
          <w:sz w:val="30"/>
          <w:szCs w:val="30"/>
          <w:cs/>
        </w:rPr>
        <w:t>ซึ่งมี</w:t>
      </w:r>
      <w:r w:rsidR="005B0DDC" w:rsidRPr="006A07DF">
        <w:rPr>
          <w:rFonts w:ascii="Angsana New" w:hAnsi="Angsana New"/>
          <w:sz w:val="30"/>
          <w:szCs w:val="30"/>
          <w:cs/>
        </w:rPr>
        <w:t>ทุน</w:t>
      </w:r>
      <w:r w:rsidR="005B0DDC" w:rsidRPr="006A07DF">
        <w:rPr>
          <w:rFonts w:ascii="Angsana New" w:hAnsi="Angsana New" w:hint="cs"/>
          <w:sz w:val="30"/>
          <w:szCs w:val="30"/>
          <w:cs/>
        </w:rPr>
        <w:t>จำนวน</w:t>
      </w:r>
      <w:r w:rsidR="000F4CDF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="005B0DDC" w:rsidRPr="006A07DF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0</w:t>
      </w:r>
      <w:r w:rsidR="005B0DDC" w:rsidRPr="006A07DF">
        <w:rPr>
          <w:rFonts w:ascii="Angsana New" w:hAnsi="Angsana New"/>
          <w:sz w:val="30"/>
          <w:szCs w:val="30"/>
        </w:rPr>
        <w:t xml:space="preserve"> </w:t>
      </w:r>
      <w:r w:rsidR="005B0DDC" w:rsidRPr="006A07DF">
        <w:rPr>
          <w:rFonts w:ascii="Angsana New" w:hAnsi="Angsana New"/>
          <w:sz w:val="30"/>
          <w:szCs w:val="30"/>
          <w:cs/>
        </w:rPr>
        <w:t>ล้านบาท</w:t>
      </w:r>
      <w:r w:rsidR="005B0DDC" w:rsidRPr="006A07DF">
        <w:rPr>
          <w:rFonts w:ascii="Angsana New" w:hAnsi="Angsana New" w:hint="cs"/>
          <w:sz w:val="30"/>
          <w:szCs w:val="30"/>
          <w:cs/>
        </w:rPr>
        <w:t xml:space="preserve"> </w:t>
      </w:r>
      <w:r w:rsidR="005B0DDC" w:rsidRPr="006A07DF">
        <w:rPr>
          <w:rFonts w:ascii="Angsana New" w:hAnsi="Angsana New"/>
          <w:sz w:val="30"/>
          <w:szCs w:val="30"/>
        </w:rPr>
        <w:t>(</w:t>
      </w:r>
      <w:r w:rsidR="005B0DDC" w:rsidRPr="006A07DF">
        <w:rPr>
          <w:rFonts w:ascii="Angsana New" w:hAnsi="Angsana New" w:hint="cs"/>
          <w:sz w:val="30"/>
          <w:szCs w:val="30"/>
          <w:cs/>
        </w:rPr>
        <w:t xml:space="preserve">หุ้นสามัญจำนวน </w:t>
      </w:r>
      <w:r w:rsidR="00A301CB" w:rsidRPr="00A301CB">
        <w:rPr>
          <w:rFonts w:ascii="Angsana New" w:hAnsi="Angsana New"/>
          <w:sz w:val="30"/>
          <w:szCs w:val="30"/>
        </w:rPr>
        <w:t>400</w:t>
      </w:r>
      <w:r w:rsidR="005B0DDC" w:rsidRPr="006A07DF">
        <w:rPr>
          <w:rFonts w:ascii="Angsana New" w:hAnsi="Angsana New"/>
          <w:sz w:val="30"/>
          <w:szCs w:val="30"/>
        </w:rPr>
        <w:t>,</w:t>
      </w:r>
      <w:r w:rsidR="00A301CB" w:rsidRPr="00A301CB">
        <w:rPr>
          <w:rFonts w:ascii="Angsana New" w:hAnsi="Angsana New"/>
          <w:sz w:val="30"/>
          <w:szCs w:val="30"/>
        </w:rPr>
        <w:t>000</w:t>
      </w:r>
      <w:r w:rsidR="005B0DDC" w:rsidRPr="006A07DF">
        <w:rPr>
          <w:rFonts w:ascii="Angsana New" w:hAnsi="Angsana New"/>
          <w:sz w:val="30"/>
          <w:szCs w:val="30"/>
        </w:rPr>
        <w:t xml:space="preserve"> </w:t>
      </w:r>
      <w:r w:rsidR="005B0DDC" w:rsidRPr="006A07DF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 หุ้นละ </w:t>
      </w:r>
      <w:r w:rsidR="00A301CB" w:rsidRPr="00A301CB">
        <w:rPr>
          <w:rFonts w:ascii="Angsana New" w:hAnsi="Angsana New"/>
          <w:sz w:val="30"/>
          <w:szCs w:val="30"/>
        </w:rPr>
        <w:t>5</w:t>
      </w:r>
      <w:r w:rsidR="005B0DDC" w:rsidRPr="006A07DF">
        <w:rPr>
          <w:rFonts w:ascii="Angsana New" w:hAnsi="Angsana New"/>
          <w:sz w:val="30"/>
          <w:szCs w:val="30"/>
        </w:rPr>
        <w:t xml:space="preserve"> </w:t>
      </w:r>
      <w:r w:rsidR="005B0DDC" w:rsidRPr="006A07DF">
        <w:rPr>
          <w:rFonts w:ascii="Angsana New" w:hAnsi="Angsana New" w:hint="cs"/>
          <w:sz w:val="30"/>
          <w:szCs w:val="30"/>
          <w:cs/>
        </w:rPr>
        <w:t xml:space="preserve">บาท) คิดเป็นร้อยละ </w:t>
      </w:r>
      <w:r w:rsidR="00A301CB" w:rsidRPr="00A301CB">
        <w:rPr>
          <w:rFonts w:ascii="Angsana New" w:hAnsi="Angsana New"/>
          <w:sz w:val="30"/>
          <w:szCs w:val="30"/>
        </w:rPr>
        <w:t>100</w:t>
      </w:r>
      <w:r w:rsidR="005B0DDC" w:rsidRPr="006A07DF">
        <w:rPr>
          <w:rFonts w:ascii="Angsana New" w:hAnsi="Angsana New"/>
          <w:sz w:val="30"/>
          <w:szCs w:val="30"/>
        </w:rPr>
        <w:t xml:space="preserve"> </w:t>
      </w:r>
      <w:r w:rsidR="005B0DDC" w:rsidRPr="006A07DF">
        <w:rPr>
          <w:rFonts w:ascii="Angsana New" w:hAnsi="Angsana New" w:hint="cs"/>
          <w:sz w:val="30"/>
          <w:szCs w:val="30"/>
          <w:cs/>
        </w:rPr>
        <w:t>ของทุนจดทะเบียนและชำระแล้ว บริษัทย่อยดังกล่าว</w:t>
      </w:r>
      <w:r w:rsidR="005B0DDC" w:rsidRPr="006A07DF">
        <w:rPr>
          <w:rFonts w:ascii="Angsana New" w:hAnsi="Angsana New"/>
          <w:sz w:val="30"/>
          <w:szCs w:val="30"/>
          <w:cs/>
        </w:rPr>
        <w:t xml:space="preserve">ได้จดทะเบียนกับกระทรวงพาณิชย์ เมื่อวันที่ </w:t>
      </w:r>
      <w:r w:rsidR="00A301CB" w:rsidRPr="00A301CB">
        <w:rPr>
          <w:rFonts w:ascii="Angsana New" w:hAnsi="Angsana New"/>
          <w:sz w:val="30"/>
          <w:szCs w:val="30"/>
        </w:rPr>
        <w:t>20</w:t>
      </w:r>
      <w:r w:rsidR="005B0DDC" w:rsidRPr="006A07D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301CB" w:rsidRPr="00A301CB">
        <w:rPr>
          <w:rFonts w:ascii="Angsana New" w:hAnsi="Angsana New"/>
          <w:sz w:val="30"/>
          <w:szCs w:val="30"/>
        </w:rPr>
        <w:t>2566</w:t>
      </w:r>
    </w:p>
    <w:p w14:paraId="0EEBEB52" w14:textId="77777777" w:rsidR="00411F52" w:rsidRDefault="00411F52" w:rsidP="00411F52">
      <w:pPr>
        <w:pStyle w:val="BodyText2"/>
        <w:ind w:left="990"/>
        <w:rPr>
          <w:lang w:val="en-US"/>
        </w:rPr>
      </w:pPr>
    </w:p>
    <w:p w14:paraId="195E80D4" w14:textId="1DD24968" w:rsidR="00411F52" w:rsidRPr="005B0DDC" w:rsidRDefault="00411F52" w:rsidP="00411F52">
      <w:pPr>
        <w:pStyle w:val="BodyText2"/>
        <w:ind w:left="990"/>
        <w:rPr>
          <w:rFonts w:asciiTheme="minorHAnsi" w:hAnsiTheme="minorHAnsi" w:cstheme="minorHAnsi"/>
          <w:b/>
          <w:bCs/>
          <w:cs/>
          <w:lang w:val="en-US"/>
        </w:rPr>
        <w:sectPr w:rsidR="00411F52" w:rsidRPr="005B0DDC" w:rsidSect="00251E32">
          <w:headerReference w:type="default" r:id="rId14"/>
          <w:pgSz w:w="11909" w:h="16834" w:code="9"/>
          <w:pgMar w:top="1152" w:right="1019" w:bottom="1152" w:left="691" w:header="720" w:footer="720" w:gutter="0"/>
          <w:paperSrc w:first="7" w:other="7"/>
          <w:cols w:space="720"/>
          <w:docGrid w:linePitch="245"/>
        </w:sectPr>
      </w:pPr>
    </w:p>
    <w:p w14:paraId="74B86040" w14:textId="005E95B7" w:rsidR="009C211E" w:rsidRPr="00D534F2" w:rsidRDefault="008A0ACB" w:rsidP="002F7E05">
      <w:pPr>
        <w:pStyle w:val="BodyText2"/>
        <w:numPr>
          <w:ilvl w:val="0"/>
          <w:numId w:val="29"/>
        </w:numPr>
        <w:ind w:left="540" w:hanging="9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D534F2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เ</w:t>
      </w:r>
      <w:r w:rsidR="009C211E" w:rsidRPr="00D534F2">
        <w:rPr>
          <w:rFonts w:asciiTheme="minorHAnsi" w:hAnsiTheme="minorHAnsi" w:cstheme="minorHAnsi"/>
          <w:b/>
          <w:bCs/>
          <w:cs/>
          <w:lang w:val="en-US"/>
        </w:rPr>
        <w:t>งินลงทุนใน</w:t>
      </w:r>
      <w:r w:rsidR="00131411" w:rsidRPr="00406A54">
        <w:rPr>
          <w:rFonts w:asciiTheme="minorHAnsi" w:hAnsiTheme="minorHAnsi" w:hint="cs"/>
          <w:b/>
          <w:bCs/>
          <w:cs/>
        </w:rPr>
        <w:t>บริษัท</w:t>
      </w:r>
      <w:r w:rsidR="00131411" w:rsidRPr="00D534F2">
        <w:rPr>
          <w:rFonts w:asciiTheme="minorHAnsi" w:hAnsiTheme="minorHAnsi" w:cstheme="minorHAnsi" w:hint="cs"/>
          <w:b/>
          <w:bCs/>
          <w:cs/>
          <w:lang w:val="en-US"/>
        </w:rPr>
        <w:t>ร่วมและ</w:t>
      </w:r>
      <w:r w:rsidR="00781911" w:rsidRPr="00D534F2">
        <w:rPr>
          <w:rFonts w:asciiTheme="minorHAnsi" w:hAnsiTheme="minorHAnsi" w:cstheme="minorHAnsi" w:hint="cs"/>
          <w:b/>
          <w:bCs/>
          <w:cs/>
          <w:lang w:val="en-US"/>
        </w:rPr>
        <w:t>การร่วมค้า</w:t>
      </w:r>
    </w:p>
    <w:p w14:paraId="60516804" w14:textId="653F5BBB" w:rsidR="009C211E" w:rsidRDefault="009C211E" w:rsidP="00CF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282DBCAB" w14:textId="7754120B" w:rsidR="00B80C3D" w:rsidRDefault="00B80C3D" w:rsidP="00F4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468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 w:hint="cs"/>
          <w:sz w:val="30"/>
          <w:szCs w:val="30"/>
          <w:cs/>
        </w:rPr>
        <w:t xml:space="preserve">รายการเคลื่อนไหวที่มีสาระสำคัญสำหรับปีสิ้นสุดวันที่ </w:t>
      </w:r>
      <w:r w:rsidR="00A301CB" w:rsidRPr="00A301CB">
        <w:rPr>
          <w:rFonts w:asciiTheme="majorHAnsi" w:hAnsiTheme="majorHAnsi" w:cstheme="majorHAnsi"/>
          <w:sz w:val="30"/>
          <w:szCs w:val="30"/>
        </w:rPr>
        <w:t>31</w:t>
      </w:r>
      <w:r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Theme="majorHAnsi" w:hAnsiTheme="majorHAnsi" w:cstheme="majorHAnsi"/>
          <w:sz w:val="30"/>
          <w:szCs w:val="30"/>
        </w:rPr>
        <w:t>2567</w:t>
      </w:r>
      <w:r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cstheme="majorHAnsi" w:hint="cs"/>
          <w:sz w:val="30"/>
          <w:szCs w:val="30"/>
          <w:cs/>
        </w:rPr>
        <w:t>มีดังต่อไปนี้</w:t>
      </w:r>
    </w:p>
    <w:p w14:paraId="14BFCF63" w14:textId="77777777" w:rsidR="0044506A" w:rsidRPr="001F398E" w:rsidRDefault="0044506A" w:rsidP="00B80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4893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336"/>
        <w:gridCol w:w="1712"/>
        <w:gridCol w:w="631"/>
        <w:gridCol w:w="179"/>
        <w:gridCol w:w="634"/>
        <w:gridCol w:w="182"/>
        <w:gridCol w:w="808"/>
        <w:gridCol w:w="182"/>
        <w:gridCol w:w="719"/>
        <w:gridCol w:w="182"/>
        <w:gridCol w:w="717"/>
        <w:gridCol w:w="182"/>
        <w:gridCol w:w="808"/>
        <w:gridCol w:w="182"/>
        <w:gridCol w:w="719"/>
        <w:gridCol w:w="185"/>
        <w:gridCol w:w="808"/>
        <w:gridCol w:w="179"/>
        <w:gridCol w:w="810"/>
        <w:gridCol w:w="182"/>
        <w:gridCol w:w="813"/>
        <w:gridCol w:w="182"/>
        <w:gridCol w:w="887"/>
      </w:tblGrid>
      <w:tr w:rsidR="0011343B" w:rsidRPr="001F398E" w14:paraId="7E707334" w14:textId="77777777" w:rsidTr="00A851B7">
        <w:trPr>
          <w:cantSplit/>
          <w:trHeight w:val="58"/>
          <w:tblHeader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669A0" w14:textId="77777777" w:rsidR="001F59DB" w:rsidRPr="001F398E" w:rsidRDefault="001F59DB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0EF09D4" w14:textId="77777777" w:rsidR="001F59DB" w:rsidRPr="001F398E" w:rsidRDefault="001F59D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577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6D58B04D" w14:textId="47AF6E22" w:rsidR="001F59DB" w:rsidRPr="001F398E" w:rsidRDefault="001F59D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1F398E">
              <w:rPr>
                <w:rFonts w:asciiTheme="minorHAnsi" w:hAnsiTheme="minorHAnsi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851B7" w:rsidRPr="001F398E" w14:paraId="1F64AFBC" w14:textId="77777777" w:rsidTr="009C2C61">
        <w:trPr>
          <w:cantSplit/>
          <w:trHeight w:val="216"/>
          <w:tblHeader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9996" w14:textId="77777777" w:rsidR="00B92A40" w:rsidRPr="001F398E" w:rsidRDefault="00B92A40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110E789" w14:textId="77777777" w:rsidR="00B92A40" w:rsidRPr="001F398E" w:rsidRDefault="00B92A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36A8" w14:textId="77777777" w:rsidR="00B92A40" w:rsidRPr="001F398E" w:rsidRDefault="00B92A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130943D" w14:textId="77777777" w:rsidR="00B92A40" w:rsidRPr="001F398E" w:rsidRDefault="00B92A40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AD65" w14:textId="77777777" w:rsidR="00B92A40" w:rsidRPr="001F398E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CF3D" w14:textId="77777777" w:rsidR="00B92A40" w:rsidRPr="001F398E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1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3E0AE" w14:textId="08D217C4" w:rsidR="00B92A40" w:rsidRPr="007424A1" w:rsidRDefault="00B92A4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98ADC1F" w14:textId="77777777" w:rsidR="00B92A40" w:rsidRPr="007424A1" w:rsidRDefault="00B92A4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563A" w14:textId="238C544D" w:rsidR="00B92A40" w:rsidRPr="007424A1" w:rsidRDefault="00B92A4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A851B7" w:rsidRPr="001F398E" w14:paraId="624CEED0" w14:textId="77777777" w:rsidTr="009C2C61">
        <w:trPr>
          <w:cantSplit/>
          <w:trHeight w:val="80"/>
          <w:tblHeader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5F8A4" w14:textId="77777777" w:rsidR="00314759" w:rsidRPr="001F398E" w:rsidRDefault="0031475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090ABB4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8099C" w14:textId="72B463EE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356AC2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BF95" w14:textId="77777777" w:rsidR="00314759" w:rsidRPr="001F398E" w:rsidRDefault="00314759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  <w:p w14:paraId="0E4D5A17" w14:textId="2273A95B" w:rsidR="00314759" w:rsidRPr="001F398E" w:rsidRDefault="00314759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CE04" w14:textId="77777777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B1B64" w14:textId="7B07552A" w:rsidR="00314759" w:rsidRPr="001F398E" w:rsidRDefault="00314759" w:rsidP="00B41296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6B548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5387E" w14:textId="6D03DE78" w:rsidR="00314759" w:rsidRPr="001F398E" w:rsidRDefault="00314759" w:rsidP="00B464A6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E921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690A" w14:textId="52D5C92A" w:rsidR="00314759" w:rsidRPr="001F398E" w:rsidRDefault="00314759" w:rsidP="00A27464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ส่วนแบ่งกำไร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(ขาดทุน)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A5424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6C52C" w14:textId="77777777" w:rsidR="00314759" w:rsidRDefault="00314759" w:rsidP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รายได้</w:t>
            </w:r>
          </w:p>
          <w:p w14:paraId="503D48FE" w14:textId="3A90A56B" w:rsidR="00314759" w:rsidRPr="001F398E" w:rsidRDefault="00314759" w:rsidP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เงินปันผล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146F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BA4E" w14:textId="77777777" w:rsidR="00314759" w:rsidRDefault="00314759" w:rsidP="0044506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01EAD034" w14:textId="06ADA828" w:rsidR="00314759" w:rsidRPr="001F398E" w:rsidRDefault="00314759" w:rsidP="0044506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สถานะเงิ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น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ลงทุน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8420141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A79EC" w14:textId="683B9C6B" w:rsidR="00314759" w:rsidRPr="007424A1" w:rsidRDefault="00314759" w:rsidP="0040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250983F" w14:textId="77777777" w:rsidR="00314759" w:rsidRPr="007424A1" w:rsidRDefault="00314759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30F7" w14:textId="3F2B7C69" w:rsidR="00314759" w:rsidRPr="00BF1F8E" w:rsidRDefault="00314759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  <w:p w14:paraId="0736F475" w14:textId="40F1507E" w:rsidR="00314759" w:rsidRPr="001F398E" w:rsidRDefault="00314759" w:rsidP="006E1DB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A851B7" w:rsidRPr="001F398E" w14:paraId="5053AA71" w14:textId="77777777" w:rsidTr="009C2C61">
        <w:trPr>
          <w:cantSplit/>
          <w:trHeight w:val="197"/>
          <w:tblHeader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840" w14:textId="77777777" w:rsidR="00314759" w:rsidRPr="001F398E" w:rsidRDefault="0031475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9E4D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BAAD" w14:textId="4AECB692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563DA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C0C5" w14:textId="5B60F988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E05E" w14:textId="77777777" w:rsidR="00314759" w:rsidRPr="001F398E" w:rsidRDefault="00314759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8873" w14:textId="679E7C68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E6964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5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CAFE" w14:textId="35077B06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D12573" w14:textId="77777777" w:rsidR="00314759" w:rsidRPr="001F398E" w:rsidRDefault="003147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49688F1" w14:textId="2C950C41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4910" w14:textId="77777777" w:rsidR="00314759" w:rsidRPr="001F398E" w:rsidRDefault="003147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FB789" w14:textId="490B5557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8C102F9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95B9741" w14:textId="7CBA0D61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63C5B" w14:textId="77777777" w:rsidR="00314759" w:rsidRPr="001F398E" w:rsidRDefault="003147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3B2F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968E5" w14:textId="77777777" w:rsidR="00314759" w:rsidRPr="001F398E" w:rsidRDefault="003147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9E578" w14:textId="77777777" w:rsidR="00314759" w:rsidRPr="001F398E" w:rsidRDefault="0031475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4502FD" w14:textId="77777777" w:rsidR="00314759" w:rsidRPr="001F398E" w:rsidRDefault="0031475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left w:val="nil"/>
              <w:bottom w:val="nil"/>
              <w:right w:val="nil"/>
            </w:tcBorders>
          </w:tcPr>
          <w:p w14:paraId="75F045F5" w14:textId="77777777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FD01F2" w14:textId="77777777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860F" w14:textId="7CF1D4CE" w:rsidR="00314759" w:rsidRPr="001F398E" w:rsidRDefault="0031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</w:tr>
      <w:tr w:rsidR="00A851B7" w:rsidRPr="001F398E" w14:paraId="7D2AA314" w14:textId="77777777" w:rsidTr="009C2C61">
        <w:trPr>
          <w:cantSplit/>
          <w:trHeight w:val="288"/>
          <w:tblHeader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8559" w14:textId="77777777" w:rsidR="00B92A40" w:rsidRPr="001F398E" w:rsidRDefault="00B92A40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C0E6813" w14:textId="77777777" w:rsidR="00B92A40" w:rsidRPr="001F398E" w:rsidRDefault="00B92A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51FC" w14:textId="77777777" w:rsidR="00B92A40" w:rsidRPr="001F398E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044E30C" w14:textId="77777777" w:rsidR="00B92A40" w:rsidRPr="001F398E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5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DC72D89" w14:textId="0640A22B" w:rsidR="00B92A40" w:rsidRPr="001F398E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A851B7" w:rsidRPr="001F398E" w14:paraId="1A505891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F2CF3" w14:textId="77777777" w:rsidR="00BF1F8E" w:rsidRPr="001F398E" w:rsidRDefault="00BF1F8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C2C5BB1" w14:textId="77777777" w:rsidR="00BF1F8E" w:rsidRPr="001F398E" w:rsidRDefault="00BF1F8E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660FB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4232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F36CE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83650FA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D865A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7E405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34591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DF0BCE4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178B6247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6038D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3162E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776DA60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75A44B7F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30F0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F2CF2" w14:textId="77777777" w:rsidR="00BF1F8E" w:rsidRPr="001F398E" w:rsidRDefault="00BF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F9C1DDF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332EBAD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3880265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0726CC5B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37C9DEA" w14:textId="77777777" w:rsidR="00BF1F8E" w:rsidRPr="001F398E" w:rsidRDefault="00BF1F8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3D0BF87" w14:textId="48C4DDC5" w:rsidR="00BF1F8E" w:rsidRPr="001F398E" w:rsidRDefault="00BF1F8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851B7" w:rsidRPr="001F398E" w14:paraId="36B7D070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60D6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ดับเบิ้ลเซเว่น จำกัด</w:t>
            </w:r>
          </w:p>
          <w:p w14:paraId="3429A106" w14:textId="4373E871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</w:t>
            </w:r>
            <w:r w:rsidR="007C51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6E273F7" w14:textId="1373A382" w:rsidR="00BF1F8E" w:rsidRPr="001F398E" w:rsidRDefault="00BF1F8E" w:rsidP="00B92A40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ให้บริการบริหารจัดการพื้นที่การพาณิชย์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7AA56" w14:textId="1BDF379B" w:rsidR="00BF1F8E" w:rsidRPr="001F398E" w:rsidRDefault="00BF1F8E" w:rsidP="00B9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9CC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6729" w14:textId="7F813DBB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3B281F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9959" w14:textId="4F7AD19A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115258" w:rsidRPr="00115258">
              <w:rPr>
                <w:rFonts w:asciiTheme="minorHAnsi" w:hAnsiTheme="minorHAnsi" w:cstheme="minorHAnsi" w:hint="cs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 w:hint="cs"/>
                <w:sz w:val="22"/>
                <w:szCs w:val="22"/>
              </w:rPr>
              <w:t>9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 w:hint="cs"/>
                <w:sz w:val="22"/>
                <w:szCs w:val="22"/>
              </w:rPr>
              <w:t>225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AB7E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318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68FA1C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F3E0191" w14:textId="6A70D5A1" w:rsidR="00BF1F8E" w:rsidRPr="001F398E" w:rsidRDefault="00BF1F8E" w:rsidP="007569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335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</w:t>
            </w:r>
            <w:r w:rsidR="00A301CB" w:rsidRPr="00A301CB">
              <w:rPr>
                <w:rFonts w:asciiTheme="minorHAnsi" w:hAnsiTheme="minorHAnsi" w:cstheme="minorHAnsi" w:hint="cs"/>
                <w:szCs w:val="22"/>
                <w:lang w:val="en-US" w:bidi="th-TH"/>
              </w:rPr>
              <w:t>2</w:t>
            </w:r>
            <w:r w:rsidR="00A301CB" w:rsidRPr="00A301CB">
              <w:rPr>
                <w:rFonts w:asciiTheme="minorHAnsi" w:hAnsiTheme="minorHAnsi" w:cstheme="minorHAnsi" w:hint="cs"/>
                <w:szCs w:val="22"/>
                <w:lang w:val="en-US"/>
              </w:rPr>
              <w:t>5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134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8C7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42CEDF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0AB13290" w14:textId="4417022A" w:rsidR="00BF1F8E" w:rsidRPr="001F398E" w:rsidRDefault="00BF1F8E" w:rsidP="0075695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21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53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600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630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DD8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2CB8A0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57A8C9B" w14:textId="77777777" w:rsidR="00BF1F8E" w:rsidRPr="0044506A" w:rsidRDefault="00BF1F8E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4506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970BEF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5104B4E6" w14:textId="71B09142" w:rsidR="00BF1F8E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1FA5D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55C0851" w14:textId="1EC30190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1395B1A6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41754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1BFC5A9" w14:textId="77777777" w:rsidR="00BF1F8E" w:rsidRPr="001F398E" w:rsidRDefault="00BF1F8E" w:rsidP="00756953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EBD90" w14:textId="1AB813F2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F6A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47CF9" w14:textId="4FB88181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1DB00F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02F5D" w14:textId="33620E39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C864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59AB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74D380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86AF3F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EA7B1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246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0C4EA2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D58454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68"/>
                <w:tab w:val="left" w:pos="34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727C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E262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ABB9C9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A72F337" w14:textId="77777777" w:rsidR="00BF1F8E" w:rsidRPr="0044506A" w:rsidRDefault="00BF1F8E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4506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6E9852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65BC14C5" w14:textId="1DC174A2" w:rsidR="00BF1F8E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1E5DBF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7A72DD2" w14:textId="4D069F0C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A851B7" w:rsidRPr="001F398E" w14:paraId="6890506E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CF768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23C4347" w14:textId="77777777" w:rsidR="00BF1F8E" w:rsidRPr="001F398E" w:rsidRDefault="00BF1F8E" w:rsidP="00756953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และคอมพิวเตอร์อื่นๆ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9CE2" w14:textId="1F7EFD09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87CB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726B" w14:textId="4466C81A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C20543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26DB" w14:textId="519F45FB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82D7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3F6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E244A2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13EC42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77577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2EA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8A456A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39DB91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481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CF6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934B67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6481713" w14:textId="77777777" w:rsidR="00BF1F8E" w:rsidRPr="0044506A" w:rsidRDefault="00BF1F8E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4506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6A9D75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7051A1AB" w14:textId="21A434CF" w:rsidR="00BF1F8E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85C4A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CB72197" w14:textId="21DA168B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A851B7" w:rsidRPr="001F398E" w14:paraId="1EB5C051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7D1B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แอสเฟียร์ อินโนเวชั่น </w:t>
            </w:r>
          </w:p>
          <w:p w14:paraId="274E32ED" w14:textId="262C70B1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E0477D3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ให้บริการเผยแพร่เกมส์ออนไลน์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CFAB" w14:textId="3768F038" w:rsidR="00BF1F8E" w:rsidRPr="001F398E" w:rsidRDefault="00BF1F8E" w:rsidP="00B9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89E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E790" w14:textId="7FEDC3E1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7EA633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C2D82" w14:textId="72592250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153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C4D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6C88" w14:textId="040189C6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232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91683FB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FD22793" w14:textId="5FE03C40" w:rsidR="00BF1F8E" w:rsidRPr="001F398E" w:rsidRDefault="00BF1F8E" w:rsidP="007569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41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01C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0A4E" w14:textId="6ED4EBC4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572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BD506D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76750C6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77A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D3B9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D63648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59152926" w14:textId="3FB42D37" w:rsidR="00BF1F8E" w:rsidRPr="001F398E" w:rsidRDefault="00BF1F8E" w:rsidP="00A851B7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39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7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BD86BED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3F5EC02" w14:textId="338AA764" w:rsidR="00BF1F8E" w:rsidRPr="001F398E" w:rsidRDefault="0044506A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22F125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8B123C2" w14:textId="18D5EE99" w:rsidR="00BF1F8E" w:rsidRPr="001F398E" w:rsidRDefault="00BF1F8E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6E263612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9A0D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2EE5A829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B70F2A7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9CEA0" w14:textId="601D9B7F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C7C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4702" w14:textId="2B44BCB0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71DB2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1A004" w14:textId="311DCC62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312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4976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18EC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5051C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745CEF3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013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5C571" w14:textId="238360CD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BF1F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57462C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CFF621C" w14:textId="7EE442BA" w:rsidR="00BF1F8E" w:rsidRPr="001F398E" w:rsidRDefault="00BF1F8E" w:rsidP="0075695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675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ADE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652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C08AD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09A96D1" w14:textId="77777777" w:rsidR="00BF1F8E" w:rsidRPr="001F398E" w:rsidRDefault="00BF1F8E" w:rsidP="00A8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98CBC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5FF9DC34" w14:textId="69447806" w:rsidR="00BF1F8E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CB0AB8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1CE9B3D" w14:textId="64554CE5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1343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313</w:t>
            </w:r>
            <w:r w:rsidR="0011343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102</w:t>
            </w:r>
          </w:p>
        </w:tc>
      </w:tr>
      <w:tr w:rsidR="00A851B7" w:rsidRPr="001F398E" w14:paraId="7E4C25E8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95EE" w14:textId="77777777" w:rsidR="00291312" w:rsidRPr="001F398E" w:rsidRDefault="00291312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5D4A108" w14:textId="77777777" w:rsidR="00291312" w:rsidRPr="001F398E" w:rsidRDefault="00291312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27404" w14:textId="77777777" w:rsidR="00291312" w:rsidRPr="00A301CB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9B90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1C28C" w14:textId="77777777" w:rsidR="00291312" w:rsidRPr="00A301CB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FC14986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EA3A0" w14:textId="77777777" w:rsidR="00291312" w:rsidRPr="00A301CB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7F409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DEFA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09BF144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09838C6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D3471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1864E" w14:textId="77777777" w:rsidR="00291312" w:rsidRPr="00A301CB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44A1B1A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39FE9A33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E63A0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DCE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5DFDB45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47EB9AF7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80" w:right="-34" w:firstLine="27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4A4D8B6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31A95EF" w14:textId="77777777" w:rsidR="00291312" w:rsidRDefault="00291312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F6C72C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F439231" w14:textId="77777777" w:rsidR="00291312" w:rsidRPr="00A301CB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07BDEE2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5323F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lastRenderedPageBreak/>
              <w:t>บริษัท ทีเอสอาร์ ลิฟวิ่ง โซลูชั่น</w:t>
            </w:r>
          </w:p>
          <w:p w14:paraId="7A9AC2C7" w14:textId="77777777" w:rsidR="00B92A40" w:rsidRPr="006B43E5" w:rsidRDefault="00B92A40" w:rsidP="00B92A40">
            <w:pPr>
              <w:tabs>
                <w:tab w:val="clear" w:pos="1644"/>
              </w:tabs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BF1F8E"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จำกัด (มหาชน) </w:t>
            </w:r>
            <w:r w:rsidR="00BF1F8E"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>(เดิมชื่อ บริษัท</w:t>
            </w:r>
          </w:p>
          <w:p w14:paraId="5EC2133D" w14:textId="77777777" w:rsidR="00B92A40" w:rsidRPr="006B43E5" w:rsidRDefault="00BF1F8E" w:rsidP="00B92A40">
            <w:pPr>
              <w:tabs>
                <w:tab w:val="clear" w:pos="1644"/>
              </w:tabs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 xml:space="preserve"> </w:t>
            </w:r>
            <w:r w:rsidRPr="006B43E5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 </w:t>
            </w:r>
            <w:r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>สบาย คอนเน็กซ์ เทคจำกัด</w:t>
            </w:r>
          </w:p>
          <w:p w14:paraId="3AF1C329" w14:textId="5668FC60" w:rsidR="00BF1F8E" w:rsidRPr="006E3DC6" w:rsidRDefault="00B92A40" w:rsidP="00B92A40">
            <w:pPr>
              <w:tabs>
                <w:tab w:val="clear" w:pos="1644"/>
              </w:tabs>
              <w:rPr>
                <w:rFonts w:asciiTheme="minorHAnsi" w:hAnsiTheme="minorHAnsi"/>
                <w:sz w:val="22"/>
                <w:szCs w:val="22"/>
                <w:cs/>
              </w:rPr>
            </w:pPr>
            <w:r w:rsidRPr="006B43E5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="00BF1F8E"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 xml:space="preserve"> </w:t>
            </w:r>
            <w:r w:rsidRPr="006B43E5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="00BF1F8E"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>(มหาชน))</w:t>
            </w:r>
            <w:r w:rsidR="00BF1F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F1F8E"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="00BF1F8E"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="00BF1F8E"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="00BF1F8E"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7D8DB80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ผลิตและจัดจำหน่าย</w:t>
            </w:r>
          </w:p>
          <w:p w14:paraId="0569B504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เครื่องกรองน้ำ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0310" w14:textId="7A3399FF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67E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A3898" w14:textId="1EEFE144" w:rsidR="00BF1F8E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9A03D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737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BCE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CEE1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316D214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62E6B" w14:textId="6D216C76" w:rsidR="00BF1F8E" w:rsidRPr="001F398E" w:rsidRDefault="00BF1F8E" w:rsidP="007569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256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FA0F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E819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51B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5DD7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11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BFD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6BD35" w14:textId="695A1922" w:rsidR="00BF1F8E" w:rsidRPr="001F398E" w:rsidRDefault="00A301CB" w:rsidP="00A851B7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90</w:t>
            </w:r>
            <w:r w:rsidR="00BF1F8E"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35</w:t>
            </w:r>
            <w:r w:rsidRPr="00A301CB">
              <w:rPr>
                <w:rFonts w:asciiTheme="minorHAnsi" w:hAnsiTheme="minorHAnsi" w:cstheme="minorHAnsi" w:hint="cs"/>
                <w:szCs w:val="22"/>
                <w:lang w:val="en-US" w:bidi="th-TH"/>
              </w:rPr>
              <w:t>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185630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42BE0" w14:textId="72E9BD0E" w:rsidR="00BF1F8E" w:rsidRPr="001F398E" w:rsidRDefault="00BF1F8E" w:rsidP="00A851B7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7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09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D841CA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BFE29" w14:textId="02BD7013" w:rsidR="00BF1F8E" w:rsidRPr="001F398E" w:rsidRDefault="0044506A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AD82AB2" w14:textId="77777777" w:rsidR="00BF1F8E" w:rsidRPr="001F398E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BD1D6" w14:textId="70B1AA1E" w:rsidR="00BF1F8E" w:rsidRPr="001F398E" w:rsidRDefault="00BF1F8E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5C8AD27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6788F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22BBB60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18E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5D9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280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617824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DEEC8" w14:textId="7B01FB12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957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345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AC498" w14:textId="65A8C32A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634F71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77769" w14:textId="31E9936A" w:rsidR="00BF1F8E" w:rsidRPr="001F398E" w:rsidRDefault="00BF1F8E" w:rsidP="007569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194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963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B30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C58F3" w14:textId="1BB44B40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31</w:t>
            </w:r>
            <w:r w:rsidR="00CB6F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5CD3A7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8DF6A" w14:textId="143A26F1" w:rsidR="00BF1F8E" w:rsidRPr="001F398E" w:rsidRDefault="00BF1F8E" w:rsidP="0075695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5</w:t>
            </w:r>
            <w:r w:rsidR="00115258" w:rsidRPr="00115258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275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CCD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1F3BA" w14:textId="04BA5D66" w:rsidR="00BF1F8E" w:rsidRPr="001F398E" w:rsidRDefault="00A301CB" w:rsidP="00A851B7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90</w:t>
            </w:r>
            <w:r w:rsidR="00BF1F8E"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354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0FFF33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2A494" w14:textId="4D05D4B0" w:rsidR="00BF1F8E" w:rsidRPr="001F398E" w:rsidRDefault="00BF1F8E" w:rsidP="00A851B7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4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7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0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90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5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A10979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B0634" w14:textId="0F0018B5" w:rsidR="00BF1F8E" w:rsidRPr="001F398E" w:rsidRDefault="0044506A" w:rsidP="00B77FA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79" w:right="-81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9D82F0E" w14:textId="77777777" w:rsidR="00BF1F8E" w:rsidRPr="00D447D1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321F7" w14:textId="3B7AFCFD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415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88</w:t>
            </w:r>
          </w:p>
        </w:tc>
      </w:tr>
      <w:tr w:rsidR="00A851B7" w:rsidRPr="001F398E" w14:paraId="3856E863" w14:textId="77777777" w:rsidTr="009C2C61">
        <w:trPr>
          <w:cantSplit/>
          <w:trHeight w:val="50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41B5" w14:textId="77777777" w:rsidR="00BF1F8E" w:rsidRPr="001F398E" w:rsidRDefault="00BF1F8E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E9E8402" w14:textId="77777777" w:rsidR="00BF1F8E" w:rsidRPr="001F398E" w:rsidRDefault="00BF1F8E" w:rsidP="00756953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36F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86D7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FA0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E20991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CCF5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AC58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870C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DDA9C7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160D7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CE941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D319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C94329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4ADCE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C9C7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B58E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04E36F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F592E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32CFD1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82E1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DBDE07D" w14:textId="77777777" w:rsidR="00BF1F8E" w:rsidRPr="00D447D1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580B1" w14:textId="6592045A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851B7" w:rsidRPr="001F398E" w14:paraId="61D83512" w14:textId="77777777" w:rsidTr="009C2C61">
        <w:trPr>
          <w:cantSplit/>
          <w:trHeight w:val="206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72AD" w14:textId="3452D183" w:rsidR="00BF1F8E" w:rsidRPr="001F398E" w:rsidRDefault="00BF1F8E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9714750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BA8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6A20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34C4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011EFD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A35B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781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884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C21228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5E361A4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6EC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F00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073D8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7D021D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C92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4A3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55FD54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884FE1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113E21D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6074BFD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E2DE967" w14:textId="77777777" w:rsidR="00BF1F8E" w:rsidRPr="001F398E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2D649C1" w14:textId="6859F58C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26D06031" w14:textId="77777777" w:rsidTr="009C2C61">
        <w:trPr>
          <w:cantSplit/>
          <w:trHeight w:val="252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BEA5" w14:textId="77777777" w:rsidR="0044506A" w:rsidRDefault="0044506A" w:rsidP="0044506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ลอคบอกซ์ กรุ๊ป จำกัด</w:t>
            </w:r>
          </w:p>
          <w:p w14:paraId="3E78EA13" w14:textId="319B0839" w:rsidR="009C2C61" w:rsidRPr="001F398E" w:rsidRDefault="009C2C61" w:rsidP="0044506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FB8C261" w14:textId="77777777" w:rsidR="0044506A" w:rsidRPr="001F398E" w:rsidRDefault="0044506A" w:rsidP="0044506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เช่า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ตู้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ล็อคเกอร์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D729" w14:textId="68B5EF69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C0428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83838" w14:textId="0EABB1A4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4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3F16CF8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E61E1" w14:textId="06008EC4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AAE9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92FF" w14:textId="77777777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3CE1F20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158CC3FA" w14:textId="77777777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0DE2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7C8E" w14:textId="3F287F42" w:rsidR="0044506A" w:rsidRPr="00627508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62750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974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F732B2D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04C4426" w14:textId="77777777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F47BC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E0A6" w14:textId="77777777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9EA029E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417337B9" w14:textId="2967D26B" w:rsidR="0044506A" w:rsidRPr="00A851B7" w:rsidRDefault="0044506A" w:rsidP="009C2C6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50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724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C2D8341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570D700" w14:textId="51F53455" w:rsidR="0044506A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87A46A9" w14:textId="77777777" w:rsidR="0044506A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91146A7" w14:textId="226003B0" w:rsidR="0044506A" w:rsidRPr="001F398E" w:rsidRDefault="0044506A" w:rsidP="009C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4315B286" w14:textId="77777777" w:rsidTr="009C2C61">
        <w:trPr>
          <w:cantSplit/>
          <w:trHeight w:val="441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C053" w14:textId="77777777" w:rsidR="0044506A" w:rsidRDefault="0044506A" w:rsidP="0044506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ลอคบอกซ์ เวนเจอร์ส จำกัด</w:t>
            </w:r>
          </w:p>
          <w:p w14:paraId="5F42A902" w14:textId="42D0ED9B" w:rsidR="009C2C61" w:rsidRPr="001F398E" w:rsidRDefault="009C2C61" w:rsidP="0044506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B5AADE3" w14:textId="77777777" w:rsidR="0044506A" w:rsidRPr="001F398E" w:rsidRDefault="0044506A" w:rsidP="0044506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เช่า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ตู้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ล็อคเกอร์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ให้เช่าพื้นที่ขายของ และพื้นที่โฆษณา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901F" w14:textId="0E824041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A0A5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BA4D" w14:textId="5442DE68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4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1C8F18B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7259B" w14:textId="32616F23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896C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AD1B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87BB97B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0E7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D40C1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A06DA" w14:textId="671BFE7D" w:rsidR="0044506A" w:rsidRPr="001F398E" w:rsidRDefault="0044506A" w:rsidP="00A851B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112</w:t>
            </w:r>
            <w:r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75B1C2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15423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5BBCC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26F55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65CAC6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0DEED" w14:textId="6381FE91" w:rsidR="0044506A" w:rsidRPr="00A851B7" w:rsidRDefault="0044506A" w:rsidP="00A851B7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138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9151180" w14:textId="77777777" w:rsidR="0044506A" w:rsidRPr="001F398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80B02" w14:textId="46E571E0" w:rsidR="0044506A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BD80CE2" w14:textId="77777777" w:rsidR="0044506A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D2873" w14:textId="65F5A56C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4F6CD730" w14:textId="77777777" w:rsidTr="009C2C61">
        <w:trPr>
          <w:cantSplit/>
          <w:trHeight w:val="269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8424" w14:textId="77777777" w:rsidR="0044506A" w:rsidRPr="001F398E" w:rsidRDefault="0044506A" w:rsidP="0044506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54D01B2A" w14:textId="77777777" w:rsidR="0044506A" w:rsidRPr="001F398E" w:rsidRDefault="0044506A" w:rsidP="0044506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EFC0A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E70C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781EB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87FBD95" w14:textId="77777777" w:rsidR="0044506A" w:rsidRPr="001F398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8D338" w14:textId="2EEA5F54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50</w:t>
            </w: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C003B" w14:textId="77777777" w:rsidR="0044506A" w:rsidRPr="00CE7F9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1BF0F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8461" w14:textId="77777777" w:rsidR="0044506A" w:rsidRPr="00CE7F9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326697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67151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60EB0" w14:textId="4A63A13E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53BF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FB01C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0766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CBD1C" w14:textId="77777777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81C2" w14:textId="77777777" w:rsidR="0044506A" w:rsidRPr="00CE7F9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1DE3A" w14:textId="0F976DCC" w:rsidR="0044506A" w:rsidRPr="00CE7F9E" w:rsidRDefault="0044506A" w:rsidP="00A851B7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Cs w:val="22"/>
              </w:rPr>
              <w:t>(</w:t>
            </w:r>
            <w:r w:rsidRPr="00A851B7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51</w:t>
            </w:r>
            <w:r w:rsidRPr="00CE7F9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862</w:t>
            </w:r>
            <w:r w:rsidRPr="00CE7F9E">
              <w:rPr>
                <w:rFonts w:asciiTheme="minorHAnsi" w:hAnsiTheme="minorHAnsi" w:cstheme="minorHAnsi"/>
                <w:b/>
                <w:bCs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1C70D05" w14:textId="77777777" w:rsidR="0044506A" w:rsidRPr="00CE7F9E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42DFA" w14:textId="6B4E85C6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83EBF59" w14:textId="77777777" w:rsidR="0044506A" w:rsidRPr="00D447D1" w:rsidRDefault="0044506A" w:rsidP="0044506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B4A43" w14:textId="4A72FC1D" w:rsidR="0044506A" w:rsidRPr="00CE7F9E" w:rsidRDefault="0044506A" w:rsidP="0044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E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</w:tr>
      <w:tr w:rsidR="00A851B7" w:rsidRPr="001F398E" w14:paraId="535D2FEB" w14:textId="77777777" w:rsidTr="009C2C61">
        <w:trPr>
          <w:cantSplit/>
          <w:trHeight w:val="341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2707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B4E022D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6288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950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A895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FC425C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F6B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7FB7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B93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E9D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6B0C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7E3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AFE3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5CE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4948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4A1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5E4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4CB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4E58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CC6CFE7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B733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4D846D4" w14:textId="77777777" w:rsidR="00BF1F8E" w:rsidRPr="001F398E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2928F" w14:textId="5A3F98DD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183104C2" w14:textId="77777777" w:rsidTr="009C2C61">
        <w:trPr>
          <w:cantSplit/>
          <w:trHeight w:val="225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3E83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รวมบริษัทร่วม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2DEEFE5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08E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17D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E36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B5BF0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E51A0" w14:textId="0CB22B6A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007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380B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F904CB" w14:textId="29DE77BF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A39B0E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44102B" w14:textId="6602DD21" w:rsidR="00BF1F8E" w:rsidRPr="001F398E" w:rsidRDefault="00BF1F8E" w:rsidP="007569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194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96</w:t>
            </w:r>
            <w:r w:rsidR="0044506A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3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D065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58B403" w14:textId="750A31DB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33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622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FFEAC5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26B802" w14:textId="4B6C212A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45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275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E113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79225" w14:textId="2A4B191D" w:rsidR="00BF1F8E" w:rsidRPr="001F398E" w:rsidRDefault="00A301CB" w:rsidP="00A851B7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90</w:t>
            </w:r>
            <w:r w:rsidR="00BF1F8E"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354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CE787E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F17EEB" w14:textId="5CB6F517" w:rsidR="00BF1F8E" w:rsidRPr="001F398E" w:rsidRDefault="00BF1F8E" w:rsidP="00A851B7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</w:t>
            </w:r>
            <w:r w:rsidR="00CB6F7D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44506A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522</w:t>
            </w:r>
            <w:r w:rsidR="00CB6F7D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44506A" w:rsidRPr="00A851B7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76</w:t>
            </w:r>
            <w:r w:rsidR="00A301CB" w:rsidRPr="00A851B7">
              <w:rPr>
                <w:rFonts w:asciiTheme="minorHAnsi" w:hAnsiTheme="minorHAnsi" w:cstheme="minorHAnsi"/>
                <w:b/>
                <w:bCs/>
                <w:szCs w:val="22"/>
              </w:rPr>
              <w:t>7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09EF507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3FF36C" w14:textId="3DFFC11C" w:rsidR="00BF1F8E" w:rsidRPr="001F398E" w:rsidRDefault="0044506A" w:rsidP="00B77FA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79" w:right="-43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C514ADF" w14:textId="77777777" w:rsidR="00BF1F8E" w:rsidRPr="00D447D1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2B10D2" w14:textId="5D6D2DBD" w:rsidR="00BF1F8E" w:rsidRPr="001F398E" w:rsidRDefault="00A301CB" w:rsidP="00A8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45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415</w:t>
            </w:r>
            <w:r w:rsidR="00CB6F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450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288</w:t>
            </w:r>
          </w:p>
        </w:tc>
      </w:tr>
      <w:tr w:rsidR="00A851B7" w:rsidRPr="001F398E" w14:paraId="2A7785F0" w14:textId="77777777" w:rsidTr="009C2C61">
        <w:trPr>
          <w:cantSplit/>
          <w:trHeight w:val="323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8D85" w14:textId="77777777" w:rsidR="00BF1F8E" w:rsidRPr="001F398E" w:rsidRDefault="00BF1F8E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608DBC3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3CDB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95E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C0C1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E7F51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4CE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EF7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0CFF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F97119D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18BC0E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23F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014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A5F5B0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37352CD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C8A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0C4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DDF16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48834A9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FD28ACE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88C063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8F61A1" w14:textId="77777777" w:rsidR="00BF1F8E" w:rsidRPr="001F398E" w:rsidRDefault="00BF1F8E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B23E0E4" w14:textId="75B219A9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1E8C1C43" w14:textId="77777777" w:rsidTr="009C2C61">
        <w:trPr>
          <w:cantSplit/>
          <w:trHeight w:val="323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4D81E" w14:textId="77777777" w:rsidR="00291312" w:rsidRPr="001F398E" w:rsidRDefault="00291312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163FCA5" w14:textId="77777777" w:rsidR="00291312" w:rsidRPr="001F398E" w:rsidRDefault="00291312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0289F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33E11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0F80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967126F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FE85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181F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3501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A5B35BC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8296D59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D96D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63297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66FBEC5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7F66555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3895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89A4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A2266E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DA9193C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39F362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93AAF5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B64C9E2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4A1CEED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2565321F" w14:textId="77777777" w:rsidTr="009C2C61">
        <w:trPr>
          <w:cantSplit/>
          <w:trHeight w:val="323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B41B" w14:textId="77777777" w:rsidR="00291312" w:rsidRPr="001F398E" w:rsidRDefault="00291312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524575B" w14:textId="77777777" w:rsidR="00291312" w:rsidRPr="001F398E" w:rsidRDefault="00291312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83F50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A047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90D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F9697A4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2FC3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94D18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51F0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2370ADA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24A81C8C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FF0C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678B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1526D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77F32A3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63DD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0E85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23DA43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D78FCEE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8BFFF7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6E787D6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B53062B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B2068E6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30A34AF3" w14:textId="77777777" w:rsidTr="009C2C61">
        <w:trPr>
          <w:cantSplit/>
          <w:trHeight w:val="323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12A9" w14:textId="77777777" w:rsidR="00291312" w:rsidRPr="001F398E" w:rsidRDefault="00291312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766B79C" w14:textId="77777777" w:rsidR="00291312" w:rsidRPr="001F398E" w:rsidRDefault="00291312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A9D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C870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740C9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58D3F88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AF616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F6DE2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719F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1EB1E26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3F0825A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59BED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B95C8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5AE0CD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12EB519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64DA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D199E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80C8D1A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48DFBF4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07B3DC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708BA7E8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8B556D5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FD1046B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72111D14" w14:textId="77777777" w:rsidTr="009C2C61">
        <w:trPr>
          <w:cantSplit/>
          <w:trHeight w:val="323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7089" w14:textId="77777777" w:rsidR="00291312" w:rsidRPr="001F398E" w:rsidRDefault="00291312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689459D" w14:textId="77777777" w:rsidR="00291312" w:rsidRPr="001F398E" w:rsidRDefault="00291312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45AA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7C59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4A4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9259D58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0ADD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AE95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4BFD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3D1C27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26DC5BB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6E4E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F51DF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ED49FF1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E08C8C7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B472B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2466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9F267D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F943D2F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FC219E" w14:textId="77777777" w:rsidR="00291312" w:rsidRPr="001F398E" w:rsidRDefault="0029131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07A299D2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3F3C4AA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9CC6A27" w14:textId="77777777" w:rsidR="00291312" w:rsidRPr="001F398E" w:rsidRDefault="0029131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484C2E05" w14:textId="77777777" w:rsidTr="009C2C61">
        <w:trPr>
          <w:cantSplit/>
          <w:trHeight w:val="288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039C" w14:textId="77777777" w:rsidR="00BF1F8E" w:rsidRPr="001F398E" w:rsidRDefault="00BF1F8E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E3B5B7A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12F1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7473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D62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7FD73B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D61D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429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20E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9EDFE6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A466104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CEA4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2A8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04DC7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568B272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217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F76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D96980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552AA9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F684F3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869B23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CD449F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FB4707B" w14:textId="00B9A3F9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751FFD7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E6217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4A55D1E3" w14:textId="6A2CC94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โบรกเกอร์ จำกัด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5961E0E2" w14:textId="77777777" w:rsidR="00BF1F8E" w:rsidRPr="001F398E" w:rsidRDefault="00BF1F8E" w:rsidP="00756953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1BC4" w14:textId="7E5D5401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E3A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F5E85" w14:textId="2C11F76C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A9F5A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1B958" w14:textId="53E2AEF9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74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4F3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E08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402467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5655CA0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51C81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5B26" w14:textId="75C45FD0" w:rsidR="00BF1F8E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635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41CBC4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6D70238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0825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D40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D266ED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6768F8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D6D506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B4C1A67" w14:textId="7664B986" w:rsidR="00BF1F8E" w:rsidRPr="001F398E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093752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5B2BD96" w14:textId="64080C69" w:rsidR="00BF1F8E" w:rsidRPr="001F398E" w:rsidRDefault="00A301C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sz w:val="22"/>
                <w:szCs w:val="22"/>
              </w:rPr>
              <w:t>383</w:t>
            </w:r>
          </w:p>
        </w:tc>
      </w:tr>
      <w:tr w:rsidR="00A851B7" w:rsidRPr="001F398E" w14:paraId="51BE00E3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C374A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1F20964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บริการเทคโนโลยีสารสนเทศ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36AA" w14:textId="7177FF6F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02F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C2E54" w14:textId="48ECCF11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5AA099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7465" w14:textId="5F667DAC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113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660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035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FC58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5492E4D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381EF2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7BD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80566" w14:textId="57C15BFF" w:rsidR="00BF1F8E" w:rsidRPr="001F398E" w:rsidRDefault="00BF1F8E" w:rsidP="00A851B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6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="000932FC">
              <w:rPr>
                <w:rFonts w:asciiTheme="minorHAnsi" w:hAnsiTheme="minorHAnsi" w:cstheme="minorHAnsi"/>
                <w:szCs w:val="22"/>
                <w:lang w:val="en-US" w:bidi="th-TH"/>
              </w:rPr>
              <w:t>11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</w:t>
            </w:r>
            <w:r w:rsidR="000932FC">
              <w:rPr>
                <w:rFonts w:asciiTheme="minorHAnsi" w:hAnsiTheme="minorHAnsi" w:cstheme="minorHAnsi"/>
                <w:szCs w:val="22"/>
                <w:lang w:val="en-US" w:bidi="th-TH"/>
              </w:rPr>
              <w:t>47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B3F94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C6F608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E4C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75A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BBC223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4B79BD4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5EF4B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7AA8CBD" w14:textId="2E5D3C09" w:rsidR="00BF1F8E" w:rsidRPr="001F398E" w:rsidRDefault="00D0075D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399CB0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DDF7CA8" w14:textId="52288C56" w:rsidR="00BF1F8E" w:rsidRPr="001F398E" w:rsidRDefault="00D0075D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1,102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013</w:t>
            </w:r>
          </w:p>
        </w:tc>
      </w:tr>
      <w:tr w:rsidR="00A851B7" w:rsidRPr="001F398E" w14:paraId="2016B24D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E5BA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55DBB34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57E3A14B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92A9" w14:textId="78F1632A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A441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343A" w14:textId="54AD13F6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C45C2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112A5" w14:textId="16C1E5C6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3E2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1B7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FE047A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A2A681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866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4EBF" w14:textId="4F9497F8" w:rsidR="00BF1F8E" w:rsidRPr="001F398E" w:rsidRDefault="00BF1F8E" w:rsidP="00A851B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6"/>
              <w:jc w:val="right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szCs w:val="22"/>
                <w:lang w:val="en-US" w:bidi="th-TH"/>
              </w:rPr>
              <w:t>359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871B3A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D05E55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BDBA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4D1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CA93B4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5353382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9D2C1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98A5508" w14:textId="112E37FA" w:rsidR="00BF1F8E" w:rsidRPr="001F398E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473ED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AB07F76" w14:textId="4582E18B" w:rsidR="00BF1F8E" w:rsidRPr="001F398E" w:rsidRDefault="00A301C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sz w:val="22"/>
                <w:szCs w:val="22"/>
              </w:rPr>
              <w:t>769</w:t>
            </w:r>
          </w:p>
        </w:tc>
      </w:tr>
      <w:tr w:rsidR="00A851B7" w:rsidRPr="001F398E" w14:paraId="53C660A6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050C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ฟอร์ทสมาร์ท สบาย เทค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1A5655D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512E8FFA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58F1" w14:textId="512FC1F4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ED75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7EA83" w14:textId="513A6650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FACA67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BEFD6" w14:textId="1FF930EA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CCA3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5B7C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AF74DE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0C74EBF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C3F8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E537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2840CD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5EEC5D9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E4B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F95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094A04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0D55CF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45C712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EF383DA" w14:textId="352633AF" w:rsidR="00BF1F8E" w:rsidRPr="001F398E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5D5420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96CF381" w14:textId="75F5E739" w:rsidR="00BF1F8E" w:rsidRPr="001F398E" w:rsidRDefault="00A301C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A851B7" w:rsidRPr="001F398E" w14:paraId="3D1DF31D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69066" w14:textId="77777777" w:rsidR="00BF1F8E" w:rsidRPr="001F398E" w:rsidRDefault="00BF1F8E" w:rsidP="00756953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B8E9FEC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ซอฟต์แวร์ เกี่ยวกับทรัพยากรบุคคล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A1F23" w14:textId="279D9780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6C0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8BCE" w14:textId="4E498A25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F1F8E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4DA455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E1FB" w14:textId="58FCB8DB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744C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77EE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5B7B1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598E1D2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A44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119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721F6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472C9AB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7EC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9FF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42384E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1AD68A8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494C26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2D472211" w14:textId="15998D74" w:rsidR="00BF1F8E" w:rsidRPr="001F398E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21858C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19F3E828" w14:textId="009560FA" w:rsidR="00BF1F8E" w:rsidRPr="001F398E" w:rsidRDefault="00A301C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A851B7" w:rsidRPr="001F398E" w14:paraId="1C8DED0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47C4C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 สบาย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4214480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ผลิตและจำหน่ายตู้ล็อคเกอร์ เครื่องจำหน่ายสินค้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า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DAFB" w14:textId="683A7CE3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0"/>
                <w:tab w:val="decimal" w:pos="722"/>
                <w:tab w:val="decimal" w:pos="811"/>
              </w:tabs>
              <w:ind w:right="10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D263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D589" w14:textId="66A84CB4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E79E41A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09288" w14:textId="41056A27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970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26A7D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F349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36101FF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B96829A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4E9A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18C6" w14:textId="7EDF2C1F" w:rsidR="00D447D1" w:rsidRPr="001F398E" w:rsidRDefault="00D447D1" w:rsidP="00A851B7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6"/>
              <w:jc w:val="righ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6B43E5">
              <w:rPr>
                <w:rFonts w:asciiTheme="minorHAnsi" w:hAnsiTheme="minorHAnsi" w:cstheme="minorHAnsi"/>
                <w:szCs w:val="22"/>
                <w:lang w:val="en-US" w:bidi="th-TH"/>
              </w:rPr>
              <w:t>9</w:t>
            </w:r>
            <w:r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98C51E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72FBD74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3C237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E7EDC" w14:textId="44723B1F" w:rsidR="00D447D1" w:rsidRPr="00B35BCC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932F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15B7AE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9346E6A" w14:textId="41653EE1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0932FC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="006B43E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B7CE166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234ADE57" w14:textId="3ED45C8E" w:rsidR="00D447D1" w:rsidRDefault="000932FC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E4A65B8" w14:textId="77777777" w:rsidR="00D447D1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0E000DD" w14:textId="0B120B5B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24DA4DDF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4871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10A6C62F" w14:textId="6CF030F3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90DB637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43E36" w14:textId="46B3DDD6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7C79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2C84" w14:textId="2351B234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0"/>
                <w:tab w:val="decimal" w:pos="738"/>
                <w:tab w:val="decimal" w:pos="811"/>
              </w:tabs>
              <w:ind w:right="10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176F7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D658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AFD4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14B4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6B0E489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2B3C598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5566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2F1FD" w14:textId="1F4A07CD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sz w:val="22"/>
                <w:szCs w:val="22"/>
              </w:rPr>
              <w:t>855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9A38C5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E80D0C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569D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8E77" w14:textId="2E2798EB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C0455F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93214B3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150B991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662E0B61" w14:textId="73EF7D03" w:rsidR="00D447D1" w:rsidRPr="001F398E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8F832D3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70EBE5C3" w14:textId="7ADF1868" w:rsidR="00D447D1" w:rsidRPr="001F398E" w:rsidRDefault="000932FC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A851B7" w:rsidRPr="001F398E" w14:paraId="629C93F6" w14:textId="77777777" w:rsidTr="009C2C61">
        <w:trPr>
          <w:cantSplit/>
          <w:trHeight w:val="191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2A5E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6368477D" w14:textId="7BB4F9EB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28B8377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2D3F4C24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C7BC" w14:textId="568F321B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35C27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30A86" w14:textId="59EB807C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0"/>
                <w:tab w:val="decimal" w:pos="738"/>
                <w:tab w:val="decimal" w:pos="811"/>
              </w:tabs>
              <w:ind w:right="10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57A607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0AE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ECEC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E064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668412F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8996E48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A18F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AF03F" w14:textId="70AB44EB" w:rsidR="00D447D1" w:rsidRPr="001F398E" w:rsidRDefault="000932FC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/>
                <w:szCs w:val="22"/>
              </w:rPr>
              <w:t>50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A6F802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7292F9EE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030B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7FE8" w14:textId="70113616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137C8FE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5426665A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0317FBC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77A329C1" w14:textId="459BDC98" w:rsidR="00D447D1" w:rsidRPr="001F398E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8C3FA3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5FE29F5" w14:textId="783E8D4C" w:rsidR="00D447D1" w:rsidRPr="001F398E" w:rsidRDefault="00A301C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sz w:val="22"/>
                <w:szCs w:val="22"/>
              </w:rPr>
              <w:t>758</w:t>
            </w:r>
          </w:p>
        </w:tc>
      </w:tr>
      <w:tr w:rsidR="00A851B7" w:rsidRPr="001F398E" w14:paraId="7A24D1FB" w14:textId="77777777" w:rsidTr="009C2C61">
        <w:trPr>
          <w:cantSplit/>
          <w:trHeight w:val="191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3171A" w14:textId="77777777" w:rsidR="00291312" w:rsidRPr="001F398E" w:rsidRDefault="00291312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209EFBA" w14:textId="77777777" w:rsidR="00291312" w:rsidRPr="001F398E" w:rsidRDefault="00291312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7DA7" w14:textId="77777777" w:rsidR="00291312" w:rsidRPr="00A301CB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7234C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D3DB" w14:textId="77777777" w:rsidR="00291312" w:rsidRPr="001F398E" w:rsidRDefault="00291312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0"/>
                <w:tab w:val="decimal" w:pos="738"/>
                <w:tab w:val="decimal" w:pos="811"/>
              </w:tabs>
              <w:ind w:right="10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BE949B6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8ABC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009F1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2C81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D5A356A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68C01AB7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DE4F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651E4" w14:textId="77777777" w:rsidR="00291312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91085D2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39EABC01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4FB8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527B" w14:textId="77777777" w:rsidR="00291312" w:rsidRPr="00A301CB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E5F36A4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5BFF203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FB46562" w14:textId="77777777" w:rsidR="00291312" w:rsidRPr="001F398E" w:rsidRDefault="00291312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26A24A07" w14:textId="77777777" w:rsidR="00291312" w:rsidRDefault="00291312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FEB7D3" w14:textId="77777777" w:rsidR="00291312" w:rsidRPr="001F398E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8DEE5DA" w14:textId="77777777" w:rsidR="00291312" w:rsidRPr="00A301CB" w:rsidRDefault="0029131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472815BF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D27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lastRenderedPageBreak/>
              <w:t>บริษัท สบาย เอ็กเชนจ์ จำกัด</w:t>
            </w:r>
          </w:p>
          <w:p w14:paraId="1467D384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E2A3A54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650C9E60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BE70" w14:textId="44916405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AA84E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7751B" w14:textId="52355995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244C32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0DA2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3AFCF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C5544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24FECF7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2A2B7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F7F0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C612A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828843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41010" w14:textId="77777777" w:rsidR="00D447D1" w:rsidRPr="000932FC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5"/>
                <w:tab w:val="decimal" w:pos="722"/>
                <w:tab w:val="decimal" w:pos="811"/>
              </w:tabs>
              <w:ind w:right="18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FB7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50E20" w14:textId="57FF8E08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EDBDD69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9BB51" w14:textId="77777777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281"/>
                <w:tab w:val="decimal" w:pos="371"/>
              </w:tabs>
              <w:ind w:right="18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23F8C8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BAC43" w14:textId="74C02BD0" w:rsidR="00D447D1" w:rsidRPr="001F398E" w:rsidRDefault="000932FC" w:rsidP="00B8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C43D3FD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BC8EE" w14:textId="3A3AAE8D" w:rsidR="00D447D1" w:rsidRPr="001F398E" w:rsidRDefault="00A301C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93</w:t>
            </w:r>
          </w:p>
        </w:tc>
      </w:tr>
      <w:tr w:rsidR="00A851B7" w:rsidRPr="001F398E" w14:paraId="2F4FBEA2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71E92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2BCAD3E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F41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3A7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ED97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B58FD5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C20BD" w14:textId="21C1A830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159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D19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5936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23BDF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A87E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BF84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10D26" w14:textId="7C859BD4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="000932FC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14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="000932FC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95</w:t>
            </w:r>
            <w:r w:rsidR="00A84E45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5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920B3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662AE" w14:textId="77777777" w:rsidR="00BF1F8E" w:rsidRPr="000932FC" w:rsidRDefault="00BF1F8E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5"/>
                <w:tab w:val="decimal" w:pos="722"/>
                <w:tab w:val="decimal" w:pos="811"/>
              </w:tabs>
              <w:ind w:right="18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824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5D7AC" w14:textId="0088D1CB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BEFB614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8F9E1" w14:textId="294EE3BC" w:rsidR="00BF1F8E" w:rsidRPr="00B35BCC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B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  <w:r w:rsidRPr="00B35B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48</w:t>
            </w:r>
            <w:r w:rsidR="00A84E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B35B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D06F3B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A9443" w14:textId="292E1D60" w:rsidR="00BF1F8E" w:rsidRPr="001F398E" w:rsidRDefault="00D0075D" w:rsidP="00B8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4FBEBC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FCE07" w14:textId="5429B771" w:rsidR="00BF1F8E" w:rsidRPr="001F398E" w:rsidRDefault="00D0075D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1,124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570</w:t>
            </w:r>
          </w:p>
        </w:tc>
      </w:tr>
      <w:tr w:rsidR="00A851B7" w:rsidRPr="001F398E" w14:paraId="0FFFB065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32D1" w14:textId="77777777" w:rsidR="000932FC" w:rsidRPr="001F398E" w:rsidRDefault="000932FC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B5663B4" w14:textId="77777777" w:rsidR="000932FC" w:rsidRPr="001F398E" w:rsidRDefault="000932FC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B9E5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7674C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2B80A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CFAFA9F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9F4C" w14:textId="77777777" w:rsidR="000932FC" w:rsidRPr="00A301CB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4F210" w14:textId="77777777" w:rsidR="000932FC" w:rsidRPr="001F398E" w:rsidRDefault="000932FC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2649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6946328" w14:textId="77777777" w:rsidR="000932FC" w:rsidRPr="001F398E" w:rsidRDefault="000932FC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CEEEA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6ABD" w14:textId="77777777" w:rsidR="000932FC" w:rsidRPr="001F398E" w:rsidRDefault="000932FC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A56F" w14:textId="77777777" w:rsidR="000932FC" w:rsidRPr="001F398E" w:rsidRDefault="000932FC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05C65D3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B029B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BB92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798C" w14:textId="77777777" w:rsidR="000932FC" w:rsidRPr="00A301CB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62E1D3" w14:textId="77777777" w:rsidR="000932FC" w:rsidRPr="001F398E" w:rsidRDefault="000932FC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E400E" w14:textId="77777777" w:rsidR="000932FC" w:rsidRPr="00B35BCC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E6C4235" w14:textId="77777777" w:rsidR="000932FC" w:rsidRPr="001F398E" w:rsidRDefault="000932FC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4E564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A50E3CC" w14:textId="77777777" w:rsidR="000932FC" w:rsidRPr="001F398E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00B57" w14:textId="77777777" w:rsidR="000932FC" w:rsidRPr="00A301CB" w:rsidRDefault="000932FC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851B7" w:rsidRPr="001F398E" w14:paraId="76404D05" w14:textId="77777777" w:rsidTr="009C2C61">
        <w:trPr>
          <w:cantSplit/>
          <w:trHeight w:val="206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0965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CE2388A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FDF9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1C5C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2AE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704927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3232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DC2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5368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0E9D6F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5E9DB70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399E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34BC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E2DC71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2D3A8123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EAC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2CE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6D9F1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217DDA2D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27C47D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017CC4A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748D48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4A9EEF0" w14:textId="0F91612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5166D1CB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79EDF" w14:textId="36CE2156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บัซซีบีส์ มาเลเซีย จำกัด</w:t>
            </w:r>
          </w:p>
          <w:p w14:paraId="39F693C6" w14:textId="3E896986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38FE6B3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ให้บริการพาณิชย์อิเล็คทรอนิคส์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23DB8" w14:textId="6BA8A4F1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6368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06306" w14:textId="3C9D0972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53D0A6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2056" w14:textId="248C9159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427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D4748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445E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9BC52E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3DE85578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BBAE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3C8F2" w14:textId="03E44D0F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737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BA0B16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EC171F7" w14:textId="77777777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18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DCC25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A938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3E193E6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FF3AE21" w14:textId="55D1129F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164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26BFE14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29C164A4" w14:textId="131E4378" w:rsidR="00D447D1" w:rsidRPr="001F398E" w:rsidRDefault="000932FC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3F2AC0B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63FF3A27" w14:textId="200F3F0D" w:rsidR="00D447D1" w:rsidRPr="001F398E" w:rsidRDefault="00D447D1" w:rsidP="000932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7951202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B3A9A" w14:textId="17DC8600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มาร์เก็ตบัซ จำกัด</w:t>
            </w:r>
          </w:p>
          <w:p w14:paraId="28540854" w14:textId="35AC5462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AD04506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บริการพาณิชย์อิเล็คทรอนิคส์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4CE18" w14:textId="28EEE054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388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3911" w14:textId="02EE088B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AC000CB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2765" w14:textId="7CF0A6B1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67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2F149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3BB7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4A29CD1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D66E6C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3202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E63E5" w14:textId="397E85DA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294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BEB3B0E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1A457376" w14:textId="295CAB5E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348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A335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4219CC0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8875866" w14:textId="708D50E3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B573B69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2CF8BC60" w14:textId="0B0F1E33" w:rsidR="00D447D1" w:rsidRPr="001F398E" w:rsidRDefault="000932FC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8804414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5C8F1CCF" w14:textId="0FBEDF11" w:rsidR="00D447D1" w:rsidRPr="001F398E" w:rsidRDefault="00D447D1" w:rsidP="000932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245FBE8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BD6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แคปเชอร์ วัน จำกัด</w:t>
            </w:r>
          </w:p>
          <w:p w14:paraId="53A33EE4" w14:textId="68BD3422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8B09BFA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บริการพาณิชย์อิเล็คทรอนิคส์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C95EB" w14:textId="58E8E49A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038E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E7C8" w14:textId="024405D3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E42A79E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2891" w14:textId="2030F508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770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25083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7ABF2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FC5494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</w:tcPr>
          <w:p w14:paraId="4945A0B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2697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1D9C" w14:textId="59BB9B25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EB1D0B2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</w:tcPr>
          <w:p w14:paraId="06A03381" w14:textId="77777777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18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92A3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A4896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1F865E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2672C939" w14:textId="6D398C5C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C9E59F7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316F0FCC" w14:textId="5E064891" w:rsidR="00D447D1" w:rsidRPr="001F398E" w:rsidRDefault="000932FC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09108E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01EE0C6F" w14:textId="5BC06FE2" w:rsidR="00D447D1" w:rsidRPr="001F398E" w:rsidRDefault="00D447D1" w:rsidP="000932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305A57F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812A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เอ็กเชนจ์ จำกัด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EF0E83E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2B0A975F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F34C" w14:textId="26E89574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980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3FB2" w14:textId="75E71C8A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7F67A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76EC4" w14:textId="4291B277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660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48E6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63E0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5B74FCB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CE05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0E11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67412" w14:textId="1802E94C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84E4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DDFC4D5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F079B" w14:textId="77777777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18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923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BFCDA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A1000A1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4D443" w14:textId="78A45CE9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64</w:t>
            </w:r>
            <w:r w:rsidR="00A84E4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57FFBE3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1FDE2" w14:textId="321ACBCD" w:rsidR="00D447D1" w:rsidRPr="001F398E" w:rsidRDefault="000932FC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2BE60D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EFC86" w14:textId="570FF4B7" w:rsidR="00D447D1" w:rsidRPr="001F398E" w:rsidRDefault="00D447D1" w:rsidP="000932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851B7" w:rsidRPr="001F398E" w14:paraId="56ACEA59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ED9C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6C140B5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1AB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A032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8924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6F00807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0DFC4" w14:textId="1003C0BF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535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3946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2E87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E8C828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97F5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1852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FF029" w14:textId="5EB07C58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7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  <w:r w:rsidR="00A84E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59D1DCD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8D1132" w14:textId="72922B26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200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8F3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7377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F6F8C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33832" w14:textId="4E4F28E2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88</w:t>
            </w:r>
            <w:r w:rsidR="00A84E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7FB5B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5C28C" w14:textId="49094B3E" w:rsidR="00BF1F8E" w:rsidRPr="000932FC" w:rsidRDefault="000932FC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F8649B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A5E35" w14:textId="2125504C" w:rsidR="00BF1F8E" w:rsidRPr="000932FC" w:rsidRDefault="00BF1F8E" w:rsidP="000932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64"/>
                <w:tab w:val="decimal" w:pos="454"/>
                <w:tab w:val="decimal" w:pos="828"/>
              </w:tabs>
              <w:ind w:right="22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</w:tr>
      <w:tr w:rsidR="00A851B7" w:rsidRPr="001F398E" w14:paraId="1652C7ED" w14:textId="77777777" w:rsidTr="009C2C61">
        <w:trPr>
          <w:cantSplit/>
          <w:trHeight w:val="69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74308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5C3568F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C7ED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1416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42A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2C685B0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3914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DAB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86A9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9EAB21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7DD45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05019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931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FE1BD0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E0BF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BD3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5AF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B48B0B8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052A5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D5F4893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F5C2E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B8194A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017ED" w14:textId="4DC64CEA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51B7" w:rsidRPr="001F398E" w14:paraId="1C3AB75A" w14:textId="77777777" w:rsidTr="009C2C61">
        <w:trPr>
          <w:cantSplit/>
          <w:trHeight w:val="367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8713" w14:textId="77777777" w:rsidR="00BF1F8E" w:rsidRPr="001F398E" w:rsidRDefault="00BF1F8E" w:rsidP="00756953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รวมการร่วมค้า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1668B51" w14:textId="77777777" w:rsidR="00BF1F8E" w:rsidRPr="001F398E" w:rsidRDefault="00BF1F8E" w:rsidP="00756953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6ABC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7819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541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D8BC2C1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B30E5" w14:textId="73208DB1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169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66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964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63BBA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A6E1F0A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A9C5FB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180F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0C440" w14:textId="5FB839B5" w:rsidR="00BF1F8E" w:rsidRPr="001F398E" w:rsidRDefault="00BF1F8E" w:rsidP="0075695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="000932FC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16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407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1E5AC0F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068900" w14:textId="5B8F01D9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200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9EC4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518FE9" w14:textId="752193F4" w:rsidR="00BF1F8E" w:rsidRPr="001F398E" w:rsidRDefault="00A301CB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="00BF1F8E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10A94CC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FAFD9A" w14:textId="010F1BC9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38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364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0DFA5DB" w14:textId="77777777" w:rsidR="00BF1F8E" w:rsidRPr="001F398E" w:rsidRDefault="00BF1F8E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9C4CB2" w14:textId="516783E5" w:rsidR="00BF1F8E" w:rsidRPr="001F398E" w:rsidRDefault="00B85B6B" w:rsidP="00B85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A98BE22" w14:textId="77777777" w:rsidR="00BF1F8E" w:rsidRPr="001F398E" w:rsidRDefault="00BF1F8E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EAAEA4" w14:textId="5EB0FD8E" w:rsidR="00BF1F8E" w:rsidRPr="001F398E" w:rsidRDefault="00B85B6B" w:rsidP="00D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1,124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570</w:t>
            </w:r>
          </w:p>
        </w:tc>
      </w:tr>
    </w:tbl>
    <w:p w14:paraId="6F0E7110" w14:textId="53BB341B" w:rsidR="00291312" w:rsidRDefault="00291312" w:rsidP="00CF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4FCADCFA" w14:textId="77777777" w:rsidR="00291312" w:rsidRDefault="00291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W w:w="4937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338"/>
        <w:gridCol w:w="2249"/>
        <w:gridCol w:w="633"/>
        <w:gridCol w:w="178"/>
        <w:gridCol w:w="600"/>
        <w:gridCol w:w="181"/>
        <w:gridCol w:w="924"/>
        <w:gridCol w:w="181"/>
        <w:gridCol w:w="907"/>
        <w:gridCol w:w="344"/>
        <w:gridCol w:w="1076"/>
        <w:gridCol w:w="181"/>
        <w:gridCol w:w="1007"/>
        <w:gridCol w:w="181"/>
        <w:gridCol w:w="930"/>
        <w:gridCol w:w="181"/>
        <w:gridCol w:w="1013"/>
        <w:gridCol w:w="181"/>
        <w:gridCol w:w="1062"/>
      </w:tblGrid>
      <w:tr w:rsidR="00D447D1" w:rsidRPr="001F398E" w14:paraId="48ECB3F7" w14:textId="77777777" w:rsidTr="002B1B42">
        <w:trPr>
          <w:cantSplit/>
          <w:trHeight w:val="58"/>
          <w:tblHeader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33999" w14:textId="77777777" w:rsidR="00D447D1" w:rsidRPr="001F398E" w:rsidRDefault="00D447D1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8E559F4" w14:textId="77777777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401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1B8C866" w14:textId="07ADC6A1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B261E1" w:rsidRPr="001F398E" w14:paraId="501AFE31" w14:textId="77777777" w:rsidTr="002B1B42">
        <w:trPr>
          <w:cantSplit/>
          <w:trHeight w:val="377"/>
          <w:tblHeader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EC70" w14:textId="77777777" w:rsidR="00D447D1" w:rsidRPr="001F398E" w:rsidRDefault="00D447D1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5921" w14:textId="77777777" w:rsidR="00D447D1" w:rsidRPr="001F398E" w:rsidRDefault="00D447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73C07" w14:textId="77777777" w:rsidR="00D447D1" w:rsidRPr="001F398E" w:rsidRDefault="00D447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A26A7E4" w14:textId="77777777" w:rsidR="00D447D1" w:rsidRPr="001F398E" w:rsidRDefault="00D447D1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3BD61" w14:textId="77777777" w:rsidR="00D447D1" w:rsidRPr="001F398E" w:rsidRDefault="00D44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50D20" w14:textId="77777777" w:rsidR="00D447D1" w:rsidRPr="001F398E" w:rsidRDefault="00D44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B20" w14:textId="2D77F834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C435CE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ปี</w:t>
            </w:r>
          </w:p>
        </w:tc>
        <w:tc>
          <w:tcPr>
            <w:tcW w:w="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B970C" w14:textId="77777777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6A939" w14:textId="77777777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ECA604" w14:textId="77777777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7AD4" w14:textId="1768BB78" w:rsidR="00D447D1" w:rsidRPr="001F398E" w:rsidRDefault="00D447D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9D78EC" w:rsidRPr="001F398E" w14:paraId="3B3687E9" w14:textId="77777777" w:rsidTr="009D78EC">
        <w:trPr>
          <w:cantSplit/>
          <w:trHeight w:val="216"/>
          <w:tblHeader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C687" w14:textId="77777777" w:rsidR="009D78EC" w:rsidRPr="001F398E" w:rsidRDefault="009D78EC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533E1B62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4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D5F7D" w14:textId="06057599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34EC90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44C52" w14:textId="69348B65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0B0DD" w14:textId="77777777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EA3" w14:textId="77777777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62E5" w14:textId="77777777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0BD86" w14:textId="77777777" w:rsidR="009D78EC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54F2E9AB" w14:textId="4FE75124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B3657" w14:textId="77777777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75C56" w14:textId="526C6F91" w:rsidR="009D78EC" w:rsidRPr="00B261E1" w:rsidRDefault="009D78EC" w:rsidP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E5CB6B" w14:textId="77777777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0D8BF1E" w14:textId="77777777" w:rsidR="009D78EC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606CB1" w14:textId="61554F86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</w:tr>
      <w:tr w:rsidR="009D78EC" w:rsidRPr="001F398E" w14:paraId="5437A8E3" w14:textId="77777777" w:rsidTr="00A851B7">
        <w:trPr>
          <w:cantSplit/>
          <w:trHeight w:val="262"/>
          <w:tblHeader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8C5AB" w14:textId="77777777" w:rsidR="009D78EC" w:rsidRPr="001F398E" w:rsidRDefault="009D78EC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0AAA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1E75" w14:textId="2AA93537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26198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1B71F" w14:textId="22900076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49E6" w14:textId="77777777" w:rsidR="009D78EC" w:rsidRPr="001F398E" w:rsidRDefault="009D78EC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C8CE5" w14:textId="16AEC8B0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7B7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05A3" w14:textId="77777777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5C013DC" w14:textId="77777777" w:rsidR="009D78EC" w:rsidRPr="001F398E" w:rsidRDefault="009D78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6AA01" w14:textId="77777777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9BFC" w14:textId="77777777" w:rsidR="009D78EC" w:rsidRPr="001F398E" w:rsidRDefault="009D78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1885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7777" w14:textId="77777777" w:rsidR="009D78EC" w:rsidRPr="001F398E" w:rsidRDefault="009D78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1DF34" w14:textId="77777777" w:rsidR="009D78EC" w:rsidRPr="001F398E" w:rsidRDefault="009D78EC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9DCB8F7" w14:textId="77777777" w:rsidR="009D78EC" w:rsidRPr="001F398E" w:rsidRDefault="009D78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vMerge/>
            <w:tcBorders>
              <w:left w:val="nil"/>
              <w:bottom w:val="nil"/>
              <w:right w:val="nil"/>
            </w:tcBorders>
          </w:tcPr>
          <w:p w14:paraId="617FB816" w14:textId="77777777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5F3C682" w14:textId="77777777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1708E" w14:textId="08C84723" w:rsidR="009D78EC" w:rsidRPr="001F398E" w:rsidRDefault="009D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</w:tr>
      <w:tr w:rsidR="00832A22" w:rsidRPr="001F398E" w14:paraId="51A870A0" w14:textId="77777777" w:rsidTr="002B1B42">
        <w:trPr>
          <w:cantSplit/>
          <w:trHeight w:val="288"/>
          <w:tblHeader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6FA3B" w14:textId="77777777" w:rsidR="00832A22" w:rsidRPr="001F398E" w:rsidRDefault="00832A2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01CAAD9C" w14:textId="77777777" w:rsidR="00832A22" w:rsidRPr="001F398E" w:rsidRDefault="00832A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4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2FD08" w14:textId="77777777" w:rsidR="00832A22" w:rsidRPr="001F398E" w:rsidRDefault="0083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162010F" w14:textId="77777777" w:rsidR="00832A22" w:rsidRPr="001F398E" w:rsidRDefault="0083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7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7CF9588" w14:textId="141337D4" w:rsidR="00832A22" w:rsidRPr="001F398E" w:rsidRDefault="00832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261E1" w:rsidRPr="001F398E" w14:paraId="77435168" w14:textId="77777777" w:rsidTr="00A851B7">
        <w:trPr>
          <w:cantSplit/>
          <w:trHeight w:val="281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58B62" w14:textId="77777777" w:rsidR="00D447D1" w:rsidRPr="001F398E" w:rsidRDefault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77F0FF99" w14:textId="77777777" w:rsidR="00D447D1" w:rsidRPr="001F398E" w:rsidRDefault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77FB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9CB80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0B5F5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7014448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5548C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96941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E01E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79DC254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2A34EBC8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61446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4993F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BF7DB3B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5EA23C00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4B67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22D29754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3ED484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E11" w14:textId="12E4B6A0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B42" w:rsidRPr="001F398E" w14:paraId="09A6E289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FDD0" w14:textId="77777777" w:rsidR="002B1B42" w:rsidRPr="001F398E" w:rsidRDefault="002B1B42" w:rsidP="002B1B4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ดับเบิ้ลเซเว่น จำกัด</w:t>
            </w:r>
          </w:p>
          <w:p w14:paraId="7793F84A" w14:textId="5F409B6A" w:rsidR="002B1B42" w:rsidRPr="001F398E" w:rsidRDefault="002B1B42" w:rsidP="002B1B4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02A92619" w14:textId="77777777" w:rsidR="002B1B42" w:rsidRPr="001F398E" w:rsidRDefault="002B1B42" w:rsidP="002B1B4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ให้บริการบริหารจัดการพื้นที่</w:t>
            </w:r>
          </w:p>
          <w:p w14:paraId="2E274042" w14:textId="77777777" w:rsidR="002B1B42" w:rsidRPr="001F398E" w:rsidRDefault="002B1B42" w:rsidP="002B1B4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การพาณิชย์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90024" w14:textId="4EEAB288" w:rsidR="002B1B42" w:rsidRPr="001F398E" w:rsidRDefault="009B5056" w:rsidP="009B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73F97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F6DE1" w14:textId="71DE8A71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EA72B66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E003" w14:textId="64AFBF3B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360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CBF4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02AB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CA22858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73F2AA15" w14:textId="7CBC8AE1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</w:t>
            </w:r>
            <w:r w:rsidRPr="00A301CB">
              <w:rPr>
                <w:rFonts w:asciiTheme="minorHAnsi" w:hAnsiTheme="minorHAnsi" w:cstheme="minorHAnsi"/>
                <w:szCs w:val="22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000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DA0B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0BFEC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84F981A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08AEF58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CCAE7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2E45735C" w14:textId="7DC6859F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31453DB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C1C7" w14:textId="646BB53A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2B1B42" w:rsidRPr="001F398E" w14:paraId="6C89018E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632E" w14:textId="77777777" w:rsidR="002B1B42" w:rsidRPr="001F398E" w:rsidRDefault="002B1B42" w:rsidP="002B1B4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DE2CB81" w14:textId="77777777" w:rsidR="002B1B42" w:rsidRPr="001F398E" w:rsidRDefault="002B1B42" w:rsidP="002B1B4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EE01" w14:textId="0E4C508A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8638C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FBAC3" w14:textId="2B3AEFA2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3ACC0EE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22821" w14:textId="2FAE6404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4046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7F70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625ECDD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37FCB9D2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17777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09B1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BDD8FB6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DDF0CBE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87D69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4E78A89E" w14:textId="36A2DFF6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5CE043A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FFB51" w14:textId="371E58D4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2B1B42" w:rsidRPr="001F398E" w14:paraId="26633246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8817" w14:textId="77777777" w:rsidR="002B1B42" w:rsidRPr="001F398E" w:rsidRDefault="002B1B42" w:rsidP="002B1B4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252ABC97" w14:textId="77777777" w:rsidR="002B1B42" w:rsidRPr="001F398E" w:rsidRDefault="002B1B42" w:rsidP="002B1B4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1F39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A559" w14:textId="327B5552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45E3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E75D" w14:textId="463292A6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52A2B7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2EB4" w14:textId="799CCE9B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A2A1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E244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A5D1421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5FDA367D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94708" w14:textId="77777777" w:rsidR="002B1B42" w:rsidRPr="001F398E" w:rsidRDefault="002B1B42" w:rsidP="002B1B4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6CDC7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A13D43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1B7F161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FF5D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6AFDF648" w14:textId="6AF26054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AA3408" w14:textId="77777777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668E" w14:textId="490B0F7E" w:rsidR="002B1B42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B261E1" w:rsidRPr="001F398E" w14:paraId="4D690ABB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C755B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บริษัท แอสเฟียร์ อินโนเวชั่น</w:t>
            </w:r>
          </w:p>
          <w:p w14:paraId="157EFA4E" w14:textId="405F9993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355386F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ให้บริการเผยแพร่เกมส์ออนไลน์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D9B5" w14:textId="257F6864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2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D75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0BFC2" w14:textId="039F0AD5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 w:hint="cs"/>
                <w:sz w:val="22"/>
                <w:szCs w:val="22"/>
              </w:rPr>
              <w:t>25</w:t>
            </w:r>
            <w:r w:rsidR="00D447D1"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.</w:t>
            </w:r>
            <w:r w:rsidRPr="00A301CB">
              <w:rPr>
                <w:rFonts w:asciiTheme="minorHAnsi" w:hAnsiTheme="minorHAnsi" w:cstheme="minorHAnsi" w:hint="cs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B895F6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EAC4C" w14:textId="6DB0D79A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149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48F0B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4BA6" w14:textId="06B59B8B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232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452F10D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0CF66015" w14:textId="61B8DCFD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5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7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12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CFBB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E2B6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D94BD0E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E258E71" w14:textId="12F51D53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6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656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3C0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7FEB1AC6" w14:textId="21F9BCEB" w:rsidR="00D447D1" w:rsidRPr="001F398E" w:rsidRDefault="002B1B4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923323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7EA3" w14:textId="2A9B0BDF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B261E1" w:rsidRPr="001F398E" w14:paraId="0987FA1F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D87C4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บริษัท นครหลวง แคปปิตอล</w:t>
            </w:r>
          </w:p>
          <w:p w14:paraId="54DE5041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6FB9B696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E84B0" w14:textId="6C24572E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38DD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69D4" w14:textId="0886E278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CAFA0F0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F680" w14:textId="5FACB872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41C5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62863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3B847B0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5FA31017" w14:textId="77777777" w:rsidR="00D447D1" w:rsidRPr="000932FC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32F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2471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BAD9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201A1B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58964EE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CFC1C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38F79819" w14:textId="44012BC8" w:rsidR="00D447D1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9F90BB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08701" w14:textId="51383689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B261E1" w:rsidRPr="001F398E" w14:paraId="6C3663CE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B6AE" w14:textId="77777777" w:rsidR="00D447D1" w:rsidRPr="001F398E" w:rsidRDefault="00D447D1" w:rsidP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ทีเอสอาร์ ลิฟวิ่ง โซลูชั่น</w:t>
            </w:r>
          </w:p>
          <w:p w14:paraId="6ECCED79" w14:textId="17DA0800" w:rsidR="00D447D1" w:rsidRPr="001F398E" w:rsidRDefault="00D447D1" w:rsidP="00D447D1">
            <w:pPr>
              <w:tabs>
                <w:tab w:val="clear" w:pos="1644"/>
              </w:tabs>
              <w:ind w:left="10" w:right="-17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จำกัด (มหาชน) </w:t>
            </w:r>
            <w:r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>(เดิมชื่อ บริษัท</w:t>
            </w:r>
            <w:r w:rsidRPr="006B43E5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6B43E5">
              <w:rPr>
                <w:rFonts w:asciiTheme="minorHAnsi" w:hAnsiTheme="minorHAnsi"/>
                <w:i/>
                <w:iCs/>
                <w:sz w:val="22"/>
                <w:szCs w:val="22"/>
                <w:cs/>
              </w:rPr>
              <w:t>สบาย คอนเน็กซ์ เทคจำกัด (มหาชน))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6BF3D1B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ผลิตและจัดจำหน่าย</w:t>
            </w:r>
          </w:p>
          <w:p w14:paraId="31982248" w14:textId="77777777" w:rsidR="00D447D1" w:rsidRPr="001F398E" w:rsidRDefault="00D447D1" w:rsidP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เครื่องกรองน้ำ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E618" w14:textId="49D4C72C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2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FA9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49F7" w14:textId="7CDC46AC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BB978E6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FE62C" w14:textId="77777777" w:rsidR="00D447D1" w:rsidRPr="001F398E" w:rsidRDefault="00D447D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FEEC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994E1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BD13A02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B1007" w14:textId="78F00C22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52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CA50" w14:textId="77777777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83CF2" w14:textId="42B7B4C6" w:rsidR="00D447D1" w:rsidRPr="001F398E" w:rsidRDefault="00A301CB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257</w:t>
            </w:r>
            <w:r w:rsidR="00D447D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765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F7009B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F1B58" w14:textId="40BA076C" w:rsidR="00D447D1" w:rsidRPr="001F398E" w:rsidRDefault="00D447D1" w:rsidP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20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5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/>
              </w:rPr>
              <w:t>6</w:t>
            </w:r>
            <w:r w:rsidR="00115258"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8BB0F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237A5" w14:textId="7BF97DC8" w:rsidR="00D447D1" w:rsidRPr="001F398E" w:rsidRDefault="002B1B42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90B75B4" w14:textId="77777777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D2238" w14:textId="7E803F5B" w:rsidR="00D447D1" w:rsidRPr="001F398E" w:rsidRDefault="00D447D1" w:rsidP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B261E1" w:rsidRPr="001F398E" w14:paraId="209D1EB0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FCF24" w14:textId="77777777" w:rsidR="00D447D1" w:rsidRPr="001F398E" w:rsidRDefault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76DA9B46" w14:textId="77777777" w:rsidR="00D447D1" w:rsidRPr="001F398E" w:rsidRDefault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3CEBB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B0F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846E1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C3FA56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76B7E" w14:textId="1953D784" w:rsidR="00D447D1" w:rsidRPr="001F398E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920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460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387BA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CAEB4C" w14:textId="724FAA94" w:rsidR="00D447D1" w:rsidRPr="001F398E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BB19EB2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21F592" w14:textId="7BF6D1E5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57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7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93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6B2E3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9987EF" w14:textId="3C1FBF53" w:rsidR="00D447D1" w:rsidRPr="001F398E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257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765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9008AA7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416AA" w14:textId="7B2D7419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569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340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441C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A7C60" w14:textId="2D5B519A" w:rsidR="00D447D1" w:rsidRPr="001F398E" w:rsidRDefault="002B1B42" w:rsidP="002B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A39C462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FC389" w14:textId="5B6AA756" w:rsidR="00D447D1" w:rsidRPr="001F398E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411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324</w:t>
            </w:r>
          </w:p>
        </w:tc>
      </w:tr>
      <w:tr w:rsidR="00B261E1" w:rsidRPr="001F398E" w14:paraId="3901EA3C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EF717" w14:textId="77777777" w:rsidR="00D447D1" w:rsidRPr="001F398E" w:rsidRDefault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14A0D30" w14:textId="77777777" w:rsidR="00D447D1" w:rsidRPr="001F398E" w:rsidRDefault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8D07D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3463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D7FCC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2C9A0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E3ECF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C68A3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6FC1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BA21E79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780E88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3393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162C5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070DA3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A2F98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D602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145DE1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5609441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DF162" w14:textId="252FC9E1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61E1" w:rsidRPr="001F398E" w14:paraId="7F535DEB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FF13" w14:textId="77777777" w:rsidR="00D447D1" w:rsidRPr="001F398E" w:rsidRDefault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3D937177" w14:textId="77777777" w:rsidR="00D447D1" w:rsidRPr="001F398E" w:rsidRDefault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4BBEB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A107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6AD3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BA0578C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68CE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839A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5597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1066F71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7EEE1EE2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3C655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52A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7C2EE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2204A61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4BBE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1F20AC27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FBB3877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B66D" w14:textId="55246172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61E1" w:rsidRPr="001F398E" w14:paraId="68CBA0C5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79A6C" w14:textId="77777777" w:rsidR="00D447D1" w:rsidRDefault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D72CE63" w14:textId="77777777" w:rsidR="00B261E1" w:rsidRPr="001F398E" w:rsidRDefault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18648CC6" w14:textId="77777777" w:rsidR="00D447D1" w:rsidRPr="001F398E" w:rsidRDefault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9557B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12973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FEB7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69AB31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6B04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B47BB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8B28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686362D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45D9427A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80BE7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5EA2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342BC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2880D467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13C2C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19826470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FCAB52A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4C23" w14:textId="7C721634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61E1" w:rsidRPr="001F398E" w14:paraId="045BF067" w14:textId="77777777" w:rsidTr="00A851B7">
        <w:trPr>
          <w:cantSplit/>
          <w:trHeight w:val="281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8454" w14:textId="77777777" w:rsidR="00D447D1" w:rsidRPr="001F398E" w:rsidRDefault="00D447D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5EFE573E" w14:textId="77777777" w:rsidR="00D447D1" w:rsidRPr="001F398E" w:rsidRDefault="00D447D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BF5C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2476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75E5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51A06B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4001F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A64A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936A1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3419EDA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0777B4F1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2752" w14:textId="77777777" w:rsidR="00D447D1" w:rsidRPr="001F398E" w:rsidRDefault="00D447D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22DE0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C6C4B4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3574F2C6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7769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08289C76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F7AB57" w14:textId="77777777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BDD0C" w14:textId="6200FD06" w:rsidR="00D447D1" w:rsidRPr="001F398E" w:rsidRDefault="00D44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61E1" w:rsidRPr="001F398E" w14:paraId="29AB985F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24721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7C0FA12A" w14:textId="2B5B75F3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โบรกเกอร์ จำกัด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(รายละเอียด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7EA6C2D6" w14:textId="77777777" w:rsidR="00B261E1" w:rsidRPr="001F398E" w:rsidRDefault="00B261E1" w:rsidP="00B261E1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D923D" w14:textId="1CFFABF3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009CB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B691" w14:textId="65EEB45F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0CC266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AA836" w14:textId="0C19971E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DB7D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802E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AC4567A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293631C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869F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47BF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A236E3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11208DC4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4FE0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3F7BCF1B" w14:textId="70FA9724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852C569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41CA3" w14:textId="09BDE00B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B261E1" w:rsidRPr="001F398E" w14:paraId="5C5A2A14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1315B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3CF366B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ี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สารสนเทศ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76FD9" w14:textId="0702B17C" w:rsidR="00B261E1" w:rsidRPr="001F398E" w:rsidRDefault="00A301CB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D4E3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5E872" w14:textId="25967743" w:rsidR="00B261E1" w:rsidRPr="001F398E" w:rsidRDefault="00A301CB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B35167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BD26" w14:textId="22B595D2" w:rsidR="00B261E1" w:rsidRPr="001F398E" w:rsidRDefault="00A301CB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347C0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46EA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EC52D8C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0E87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73380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F82E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9DA3BF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FA955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FFEA4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F0B4" w14:textId="14FD2D89" w:rsidR="00B261E1" w:rsidRPr="001F398E" w:rsidRDefault="00686364" w:rsidP="0068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4E4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2206337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8AE7A" w14:textId="0B06558C" w:rsidR="00B261E1" w:rsidRPr="001F398E" w:rsidRDefault="00686364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B261E1" w:rsidRPr="001F398E" w14:paraId="0674B44C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1E1B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3448B2C6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63FF1BE9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AC82" w14:textId="35A34E47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E287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0CB7" w14:textId="4E99A491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83A0BE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A982D" w14:textId="4C3C5B8E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98E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2E2F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02926E5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25C5F5E3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BF03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9CC0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AC303D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6CC380BB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675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799A1C4C" w14:textId="099B6BF1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72DE9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538A" w14:textId="34CD2F80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B261E1" w:rsidRPr="001F398E" w14:paraId="6B212DEF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E219E" w14:textId="45434CCC" w:rsidR="00B261E1" w:rsidRPr="001F398E" w:rsidRDefault="00B261E1" w:rsidP="002B1B4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ฟอร์ทสมาร์ท สบาย เทค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6C8C6CDC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122E" w14:textId="1A63B5DC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5C0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7946" w14:textId="233B8881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EE72827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C4313" w14:textId="4D0F7FE5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00C0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79F3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323D62C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70DC43FA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C089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2535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F32923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6C7DF71C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DCD61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32FC17A0" w14:textId="2A88C2D6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9AB8631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E4C4" w14:textId="3193F725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B261E1" w:rsidRPr="001F398E" w14:paraId="1BCE846A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180A" w14:textId="77777777" w:rsidR="00B261E1" w:rsidRPr="001F398E" w:rsidRDefault="00B261E1" w:rsidP="00B261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  <w:p w14:paraId="66633F53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0881518F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และพัฒนาระบบซอฟต์แวร์ เกี่ยวกับทรัพยากรบุคคล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9ED5" w14:textId="1CBCD951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440F3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6F83" w14:textId="0937AEC8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3EC823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AE7F" w14:textId="5BAF4C5B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186D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E2B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CA26D82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1E4FE4B4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58403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650E4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7A0096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2E755874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2B70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3BCDB6EA" w14:textId="5BA74DC1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77FB7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4499" w14:textId="0022A824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B261E1" w:rsidRPr="001F398E" w14:paraId="3869D83A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AFCF7" w14:textId="77777777" w:rsidR="00B261E1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 สบาย จำกัด</w:t>
            </w:r>
            <w:r w:rsidR="002B1B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BAA063" w14:textId="3B0B9AA4" w:rsidR="002B1B42" w:rsidRPr="001F398E" w:rsidRDefault="002B1B42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6B43E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7EA7D38C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ผลิตและจำหน่ายตู้ล็อคเกอร์ เครื่องจำหน่ายสินค้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า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9D0C" w14:textId="76C420FD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7A26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E4C2" w14:textId="773408EB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1AE855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FB01E" w14:textId="3A35035F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970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41AF6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FB5B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7713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5759E367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5CC8C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E070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310C4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67F6EE37" w14:textId="0E8FB5E9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2"/>
                <w:szCs w:val="22"/>
              </w:rPr>
              <w:t>970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DAAF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339B3C61" w14:textId="3C5EBFED" w:rsidR="00B261E1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CFBBDE0" w14:textId="77777777" w:rsidR="00B261E1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B0A8" w14:textId="16F62BD1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B261E1" w:rsidRPr="001F398E" w14:paraId="03882772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EF94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392BD7AF" w14:textId="572D4F00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="006B43E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61FE2306" w14:textId="77777777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27DD6" w14:textId="19FE2555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60B9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554ED" w14:textId="4889C42A" w:rsidR="00B261E1" w:rsidRPr="001F398E" w:rsidRDefault="00B261E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  <w:tab w:val="decimal" w:pos="170"/>
              </w:tabs>
              <w:ind w:right="13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47D905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D7540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7E953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DD2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736B9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0B6B4654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5C64E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643F" w14:textId="6C2B9923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8A6B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35821A4A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669E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67C090FF" w14:textId="19F5C6A2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264FB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89E27" w14:textId="056F716C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</w:tr>
      <w:tr w:rsidR="00B261E1" w:rsidRPr="001F398E" w14:paraId="7B961C90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FBD6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4592F5CB" w14:textId="0A6BA515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(รายละเอียด 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="006B43E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301CB" w:rsidRPr="00A301C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E12548C" w14:textId="4DCE5BD3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ให้บริการวางแผน ออกแบบ และจัดทำสื่อโฆษณา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254F4" w14:textId="604CC0C9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E32A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4A9E2" w14:textId="2E6D653D" w:rsidR="00B261E1" w:rsidRPr="001F398E" w:rsidRDefault="00B261E1" w:rsidP="0009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  <w:tab w:val="decimal" w:pos="170"/>
              </w:tabs>
              <w:ind w:right="13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662508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8D4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DF70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2A9F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E9617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14:paraId="52B0967E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A4B12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ECF92" w14:textId="23946C73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12AB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75BF02E8" w14:textId="77777777" w:rsidR="00B261E1" w:rsidRPr="001F398E" w:rsidRDefault="00B261E1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F87DA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265E2283" w14:textId="04D1FF09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B75D506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B7C8E" w14:textId="02529923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="00115258"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B261E1" w:rsidRPr="001F398E" w14:paraId="006602ED" w14:textId="77777777" w:rsidTr="00A851B7">
        <w:trPr>
          <w:cantSplit/>
          <w:trHeight w:val="367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BD5E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เอ็กเชนจ์ จำกัด</w:t>
            </w:r>
          </w:p>
          <w:p w14:paraId="57B79F21" w14:textId="77777777" w:rsidR="00B261E1" w:rsidRPr="001F398E" w:rsidRDefault="00B261E1" w:rsidP="00B261E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293F5F8E" w14:textId="69D93B8C" w:rsidR="00B261E1" w:rsidRPr="001F398E" w:rsidRDefault="00B261E1" w:rsidP="00B261E1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บริการทางการเงินและแต้มสิทธิประโยชน์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1912A" w14:textId="65E0C4F0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AFC8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D1A1" w14:textId="45A9C1E6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27F57C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19ABF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5F3D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47670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060E9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2834A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39403" w14:textId="77777777" w:rsidR="00B261E1" w:rsidRPr="001F398E" w:rsidRDefault="00B261E1" w:rsidP="00B261E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00AB" w14:textId="687E86DD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08832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5CB8C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E641E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1D4F8" w14:textId="15F73201" w:rsidR="00B261E1" w:rsidRPr="001F398E" w:rsidRDefault="00832A22" w:rsidP="00832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right="6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84DA98E" w14:textId="77777777" w:rsidR="00B261E1" w:rsidRPr="001F398E" w:rsidRDefault="00B261E1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3BDD3" w14:textId="3E974BBE" w:rsidR="00B261E1" w:rsidRPr="001F398E" w:rsidRDefault="00A301CB" w:rsidP="00B2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261E1"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</w:tr>
      <w:tr w:rsidR="00B261E1" w:rsidRPr="001F398E" w14:paraId="30C4AABB" w14:textId="77777777" w:rsidTr="00A851B7">
        <w:trPr>
          <w:cantSplit/>
          <w:trHeight w:val="325"/>
        </w:trPr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57C" w14:textId="79A9C97E" w:rsidR="00D447D1" w:rsidRPr="001F398E" w:rsidRDefault="00D447D1" w:rsidP="00C4380B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5FDC99F6" w14:textId="77777777" w:rsidR="00D447D1" w:rsidRPr="001F398E" w:rsidRDefault="00D447D1" w:rsidP="00C4380B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4C35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75EED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837C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69E20A2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6D8F9" w14:textId="0E659F36" w:rsidR="00D447D1" w:rsidRPr="001F398E" w:rsidRDefault="00A301CB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597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6E13" w14:textId="77777777" w:rsidR="00D447D1" w:rsidRPr="001F398E" w:rsidRDefault="00D447D1" w:rsidP="00C4380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61896D" w14:textId="092887D4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FE1C8C1" w14:textId="77777777" w:rsidR="00D447D1" w:rsidRPr="001F398E" w:rsidRDefault="00D447D1" w:rsidP="00C4380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F69C2" w14:textId="72EF8091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028F" w14:textId="77777777" w:rsidR="00D447D1" w:rsidRPr="001F398E" w:rsidRDefault="00D447D1" w:rsidP="00C4380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13DB93" w14:textId="19B8EF8A" w:rsidR="00D447D1" w:rsidRPr="001F398E" w:rsidRDefault="00A301CB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DB7603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B223E" w14:textId="639051B1" w:rsidR="00D447D1" w:rsidRPr="00910A2E" w:rsidRDefault="00D447D1" w:rsidP="009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0A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</w:t>
            </w:r>
            <w:r w:rsidRPr="00910A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970</w:t>
            </w:r>
            <w:r w:rsidRPr="00910A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D4D22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3FCCF" w14:textId="0DF381BB" w:rsidR="00D447D1" w:rsidRPr="001F398E" w:rsidRDefault="00686364" w:rsidP="0068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60A4A4" w14:textId="77777777" w:rsidR="00D447D1" w:rsidRPr="001F398E" w:rsidRDefault="00D447D1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34FC6C" w14:textId="6E4DC5DD" w:rsidR="00D447D1" w:rsidRPr="001F398E" w:rsidRDefault="00B85B6B" w:rsidP="00C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1,155</w:t>
            </w:r>
            <w:r w:rsidR="00D447D1"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857</w:t>
            </w:r>
          </w:p>
        </w:tc>
      </w:tr>
    </w:tbl>
    <w:p w14:paraId="006FBD02" w14:textId="4AD6D2EC" w:rsidR="00C4380B" w:rsidRPr="001F398E" w:rsidRDefault="00C4380B" w:rsidP="00A4044D">
      <w:pPr>
        <w:pStyle w:val="BodyText2"/>
        <w:tabs>
          <w:tab w:val="left" w:pos="630"/>
        </w:tabs>
        <w:rPr>
          <w:lang w:val="en-US"/>
        </w:rPr>
      </w:pPr>
    </w:p>
    <w:p w14:paraId="176FCEC2" w14:textId="4ED7D9B0" w:rsidR="001F32F4" w:rsidRDefault="00C4380B" w:rsidP="003A61A3">
      <w:pPr>
        <w:pStyle w:val="BodyText2"/>
        <w:tabs>
          <w:tab w:val="left" w:pos="540"/>
        </w:tabs>
        <w:rPr>
          <w:lang w:val="en-US"/>
        </w:rPr>
      </w:pPr>
      <w:r w:rsidRPr="001F398E">
        <w:rPr>
          <w:lang w:val="en-US"/>
        </w:rPr>
        <w:tab/>
      </w:r>
      <w:r w:rsidR="00A4044D" w:rsidRPr="001F398E">
        <w:rPr>
          <w:cs/>
          <w:lang w:val="en-US"/>
        </w:rPr>
        <w:t>บริษัทร่วม</w:t>
      </w:r>
      <w:r w:rsidR="00A84E45">
        <w:rPr>
          <w:lang w:val="en-US"/>
        </w:rPr>
        <w:t xml:space="preserve"> </w:t>
      </w:r>
      <w:r w:rsidR="00A4044D" w:rsidRPr="001F398E">
        <w:rPr>
          <w:cs/>
          <w:lang w:val="en-US"/>
        </w:rPr>
        <w:t>และการร่วมค้าทั้งหมดจดทะเบียนจัดตั้ง</w:t>
      </w:r>
      <w:r w:rsidR="00A84E45">
        <w:rPr>
          <w:lang w:val="en-US"/>
        </w:rPr>
        <w:t xml:space="preserve"> </w:t>
      </w:r>
      <w:r w:rsidR="00A4044D" w:rsidRPr="001F398E">
        <w:rPr>
          <w:cs/>
          <w:lang w:val="en-US"/>
        </w:rPr>
        <w:t>และดำเนินธุรกิจในประเทศไทย ยกเว้นบริษัท บัซซีบีส์ มาเลเซีย จำกัด ซึ่งจดทะเบียนจัดตั้งในประเทศมาเลเซี</w:t>
      </w:r>
      <w:r w:rsidR="001F32F4">
        <w:rPr>
          <w:rFonts w:hint="cs"/>
          <w:cs/>
          <w:lang w:val="en-US"/>
        </w:rPr>
        <w:t>ย</w:t>
      </w:r>
    </w:p>
    <w:p w14:paraId="19329231" w14:textId="3E86E613" w:rsidR="001F32F4" w:rsidRPr="001F398E" w:rsidRDefault="001F32F4" w:rsidP="003A61A3">
      <w:pPr>
        <w:pStyle w:val="BodyText2"/>
        <w:tabs>
          <w:tab w:val="left" w:pos="540"/>
        </w:tabs>
        <w:rPr>
          <w:cs/>
          <w:lang w:val="en-US"/>
        </w:rPr>
        <w:sectPr w:rsidR="001F32F4" w:rsidRPr="001F398E" w:rsidSect="006819FE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70"/>
        <w:gridCol w:w="1888"/>
        <w:gridCol w:w="182"/>
        <w:gridCol w:w="1890"/>
      </w:tblGrid>
      <w:tr w:rsidR="003A04B2" w:rsidRPr="0092031E" w14:paraId="1C2AA5EB" w14:textId="77777777" w:rsidTr="00C77846">
        <w:trPr>
          <w:cantSplit/>
          <w:tblHeader/>
        </w:trPr>
        <w:tc>
          <w:tcPr>
            <w:tcW w:w="5040" w:type="dxa"/>
            <w:hideMark/>
          </w:tcPr>
          <w:p w14:paraId="65F06205" w14:textId="77777777" w:rsidR="003A04B2" w:rsidRPr="00D70E61" w:rsidRDefault="003A04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bookmarkStart w:id="6" w:name="_Hlk127986703"/>
            <w:r w:rsidRPr="00D70E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51ED427E" w14:textId="77777777" w:rsidR="003A04B2" w:rsidRPr="00D70E61" w:rsidRDefault="003A04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  <w:hideMark/>
          </w:tcPr>
          <w:p w14:paraId="4618306C" w14:textId="7A2ACFD2" w:rsidR="003A04B2" w:rsidRPr="00D70E61" w:rsidRDefault="003A04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val="en-US" w:eastAsia="en-GB" w:bidi="th-TH"/>
              </w:rPr>
            </w:pPr>
            <w:r w:rsidRPr="00D70E61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9068211" w14:textId="77777777" w:rsidR="003A04B2" w:rsidRPr="00D70E61" w:rsidRDefault="003A04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40A88608" w14:textId="15585429" w:rsidR="003A04B2" w:rsidRPr="00D70E61" w:rsidRDefault="003A04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val="en-US" w:eastAsia="en-GB" w:bidi="th-TH"/>
              </w:rPr>
            </w:pPr>
            <w:r w:rsidRPr="00D70E61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3A04B2" w:rsidRPr="0092031E" w14:paraId="52128878" w14:textId="77777777" w:rsidTr="00C77846">
        <w:trPr>
          <w:cantSplit/>
          <w:tblHeader/>
        </w:trPr>
        <w:tc>
          <w:tcPr>
            <w:tcW w:w="5040" w:type="dxa"/>
            <w:hideMark/>
          </w:tcPr>
          <w:p w14:paraId="2B2BE703" w14:textId="027F7B68" w:rsidR="003A04B2" w:rsidRPr="00D70E61" w:rsidRDefault="003A04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D70E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D70E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  <w:r w:rsidR="00C77846" w:rsidRPr="00D70E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="004F2EBB" w:rsidRPr="00D70E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4E4A323C" w14:textId="77777777" w:rsidR="003A04B2" w:rsidRPr="00D70E61" w:rsidRDefault="003A04B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4C8CA773" w14:textId="2D496B2B" w:rsidR="003A04B2" w:rsidRPr="00D70E61" w:rsidRDefault="003A04B2" w:rsidP="001F32F4">
            <w:pPr>
              <w:tabs>
                <w:tab w:val="clear" w:pos="454"/>
                <w:tab w:val="left" w:pos="362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82" w:type="dxa"/>
            <w:vAlign w:val="bottom"/>
          </w:tcPr>
          <w:p w14:paraId="4B00D2C0" w14:textId="77777777" w:rsidR="003A04B2" w:rsidRPr="00D70E61" w:rsidRDefault="003A04B2" w:rsidP="001F32F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79A1DFC5" w14:textId="2939E66B" w:rsidR="003A04B2" w:rsidRPr="00D70E61" w:rsidRDefault="003A04B2" w:rsidP="001F32F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</w:p>
        </w:tc>
      </w:tr>
      <w:tr w:rsidR="003A04B2" w:rsidRPr="0092031E" w14:paraId="72662D41" w14:textId="77777777" w:rsidTr="00C77846">
        <w:trPr>
          <w:cantSplit/>
          <w:tblHeader/>
        </w:trPr>
        <w:tc>
          <w:tcPr>
            <w:tcW w:w="5040" w:type="dxa"/>
          </w:tcPr>
          <w:p w14:paraId="2C0A3FD5" w14:textId="77777777" w:rsidR="003A04B2" w:rsidRPr="00D70E61" w:rsidRDefault="003A04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  <w:lang w:eastAsia="en-GB"/>
              </w:rPr>
            </w:pPr>
          </w:p>
        </w:tc>
        <w:tc>
          <w:tcPr>
            <w:tcW w:w="270" w:type="dxa"/>
          </w:tcPr>
          <w:p w14:paraId="203F98DC" w14:textId="77777777" w:rsidR="003A04B2" w:rsidRPr="00D70E61" w:rsidRDefault="003A04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42D7F887" w14:textId="082C9AD2" w:rsidR="003A04B2" w:rsidRPr="00D70E61" w:rsidRDefault="003A04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eastAsia="en-GB"/>
              </w:rPr>
            </w:pP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D70E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A04B2" w:rsidRPr="0092031E" w14:paraId="55B3DC5C" w14:textId="77777777" w:rsidTr="00C77846">
        <w:trPr>
          <w:cantSplit/>
        </w:trPr>
        <w:tc>
          <w:tcPr>
            <w:tcW w:w="5040" w:type="dxa"/>
          </w:tcPr>
          <w:p w14:paraId="54E30B20" w14:textId="77777777" w:rsidR="003A04B2" w:rsidRPr="00D70E61" w:rsidRDefault="003A04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70E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</w:p>
        </w:tc>
        <w:tc>
          <w:tcPr>
            <w:tcW w:w="270" w:type="dxa"/>
          </w:tcPr>
          <w:p w14:paraId="252EB5D9" w14:textId="77777777" w:rsidR="003A04B2" w:rsidRPr="00D70E61" w:rsidRDefault="003A04B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</w:tcPr>
          <w:p w14:paraId="26E03D78" w14:textId="77777777" w:rsidR="003A04B2" w:rsidRPr="00D70E61" w:rsidRDefault="003A04B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2" w:type="dxa"/>
          </w:tcPr>
          <w:p w14:paraId="03A2EBB4" w14:textId="77777777" w:rsidR="003A04B2" w:rsidRPr="00D70E61" w:rsidRDefault="003A04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1C391A54" w14:textId="77777777" w:rsidR="003A04B2" w:rsidRPr="00D70E61" w:rsidRDefault="003A04B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0075D" w:rsidRPr="0092031E" w14:paraId="6D6BC0E9" w14:textId="77777777" w:rsidTr="00C77846">
        <w:trPr>
          <w:cantSplit/>
        </w:trPr>
        <w:tc>
          <w:tcPr>
            <w:tcW w:w="5040" w:type="dxa"/>
          </w:tcPr>
          <w:p w14:paraId="210E2150" w14:textId="77777777" w:rsidR="00D0075D" w:rsidRPr="00D70E61" w:rsidRDefault="00D007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620CC1C" w14:textId="77777777" w:rsidR="00D0075D" w:rsidRPr="00D70E61" w:rsidRDefault="00D007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</w:tcPr>
          <w:p w14:paraId="2343240B" w14:textId="77777777" w:rsidR="00D0075D" w:rsidRPr="00D70E61" w:rsidRDefault="00D007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2" w:type="dxa"/>
          </w:tcPr>
          <w:p w14:paraId="61CA739D" w14:textId="77777777" w:rsidR="00D0075D" w:rsidRPr="00D70E61" w:rsidRDefault="00D00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2EC24207" w14:textId="77777777" w:rsidR="00D0075D" w:rsidRPr="00D70E61" w:rsidRDefault="00D0075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77846" w:rsidRPr="0092031E" w14:paraId="3599BAD2" w14:textId="77777777" w:rsidTr="00C77846">
        <w:trPr>
          <w:cantSplit/>
        </w:trPr>
        <w:tc>
          <w:tcPr>
            <w:tcW w:w="5040" w:type="dxa"/>
          </w:tcPr>
          <w:p w14:paraId="7CD5BCDC" w14:textId="01F7B453" w:rsidR="00C77846" w:rsidRPr="00D70E61" w:rsidRDefault="00C778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0E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1 </w:t>
            </w:r>
            <w:r w:rsidRPr="00D70E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2EBB3717" w14:textId="77777777" w:rsidR="00C77846" w:rsidRPr="00D70E61" w:rsidRDefault="00C778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</w:tcPr>
          <w:p w14:paraId="5F3D27DF" w14:textId="131CF3E8" w:rsidR="00C77846" w:rsidRPr="00D70E61" w:rsidRDefault="00C77846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1,495,270</w:t>
            </w:r>
          </w:p>
        </w:tc>
        <w:tc>
          <w:tcPr>
            <w:tcW w:w="182" w:type="dxa"/>
          </w:tcPr>
          <w:p w14:paraId="482F90E5" w14:textId="77777777" w:rsidR="00C77846" w:rsidRPr="00D70E61" w:rsidRDefault="00C7784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63D676D5" w14:textId="63C354A9" w:rsidR="00C77846" w:rsidRPr="00D70E61" w:rsidRDefault="00C77846" w:rsidP="00C77846">
            <w:pPr>
              <w:pStyle w:val="acctfourfigures"/>
              <w:tabs>
                <w:tab w:val="clear" w:pos="765"/>
                <w:tab w:val="decimal" w:pos="701"/>
                <w:tab w:val="decimal" w:pos="743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1,417,186</w:t>
            </w:r>
          </w:p>
        </w:tc>
      </w:tr>
      <w:tr w:rsidR="003A4F8F" w:rsidRPr="0092031E" w14:paraId="5F82E4C4" w14:textId="77777777" w:rsidTr="002F3E21">
        <w:trPr>
          <w:cantSplit/>
        </w:trPr>
        <w:tc>
          <w:tcPr>
            <w:tcW w:w="5040" w:type="dxa"/>
            <w:vAlign w:val="bottom"/>
          </w:tcPr>
          <w:p w14:paraId="7A070028" w14:textId="3C2F2E54" w:rsidR="003A4F8F" w:rsidRPr="00D70E61" w:rsidRDefault="003A4F8F" w:rsidP="003A4F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อินโฟแกรมเมอร์ จำกัด</w:t>
            </w:r>
          </w:p>
        </w:tc>
        <w:tc>
          <w:tcPr>
            <w:tcW w:w="270" w:type="dxa"/>
            <w:vAlign w:val="bottom"/>
          </w:tcPr>
          <w:p w14:paraId="799E0925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3ED1D225" w14:textId="79111B56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D70E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1277991B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1139551D" w14:textId="2052B5BE" w:rsidR="003A4F8F" w:rsidRPr="00D70E61" w:rsidRDefault="003A4F8F" w:rsidP="003A4F8F">
            <w:pPr>
              <w:pStyle w:val="acctfourfigures"/>
              <w:tabs>
                <w:tab w:val="clear" w:pos="765"/>
                <w:tab w:val="decimal" w:pos="701"/>
                <w:tab w:val="decimal" w:pos="743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45,000</w:t>
            </w:r>
          </w:p>
        </w:tc>
      </w:tr>
      <w:tr w:rsidR="003A4F8F" w:rsidRPr="0092031E" w14:paraId="588674BC" w14:textId="77777777" w:rsidTr="003A53D5">
        <w:trPr>
          <w:cantSplit/>
        </w:trPr>
        <w:tc>
          <w:tcPr>
            <w:tcW w:w="5040" w:type="dxa"/>
            <w:vAlign w:val="bottom"/>
          </w:tcPr>
          <w:p w14:paraId="4FA92B39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เปลี่ยนแปลงสถานะเงินลงทุน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D70E6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 xml:space="preserve">แอสเฟียร์ </w:t>
            </w:r>
          </w:p>
          <w:p w14:paraId="00255EF1" w14:textId="79DE2696" w:rsidR="003A4F8F" w:rsidRPr="00D70E61" w:rsidRDefault="003A4F8F" w:rsidP="006B4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อินโนเวชั่น</w:t>
            </w: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ส์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 </w:t>
            </w:r>
          </w:p>
        </w:tc>
        <w:tc>
          <w:tcPr>
            <w:tcW w:w="270" w:type="dxa"/>
          </w:tcPr>
          <w:p w14:paraId="34B7FDFF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1197ED31" w14:textId="5BC42875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1,871,517</w:t>
            </w:r>
          </w:p>
        </w:tc>
        <w:tc>
          <w:tcPr>
            <w:tcW w:w="182" w:type="dxa"/>
            <w:vAlign w:val="bottom"/>
          </w:tcPr>
          <w:p w14:paraId="0C733297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3A6890C4" w14:textId="0F50E613" w:rsidR="003A4F8F" w:rsidRPr="00D70E61" w:rsidRDefault="003A4F8F" w:rsidP="003A4F8F">
            <w:pPr>
              <w:pStyle w:val="acctfourfigures"/>
              <w:tabs>
                <w:tab w:val="clear" w:pos="765"/>
                <w:tab w:val="decimal" w:pos="701"/>
                <w:tab w:val="decimal" w:pos="743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1,871,517</w:t>
            </w:r>
          </w:p>
        </w:tc>
      </w:tr>
      <w:tr w:rsidR="003A4F8F" w:rsidRPr="0092031E" w14:paraId="0AEE1779" w14:textId="77777777" w:rsidTr="00C77846">
        <w:trPr>
          <w:cantSplit/>
        </w:trPr>
        <w:tc>
          <w:tcPr>
            <w:tcW w:w="5040" w:type="dxa"/>
            <w:vAlign w:val="bottom"/>
          </w:tcPr>
          <w:p w14:paraId="3DD553E0" w14:textId="44DD5ACA" w:rsidR="003A4F8F" w:rsidRPr="00D70E61" w:rsidRDefault="003A4F8F" w:rsidP="006B4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</w:t>
            </w: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แอสเฟียร์ อินโนเวชั่น จำกัด (มหาชน)</w:t>
            </w:r>
          </w:p>
        </w:tc>
        <w:tc>
          <w:tcPr>
            <w:tcW w:w="270" w:type="dxa"/>
            <w:vAlign w:val="bottom"/>
          </w:tcPr>
          <w:p w14:paraId="3BFF864D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7A90DB5F" w14:textId="1C76F405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619</w:t>
            </w:r>
          </w:p>
        </w:tc>
        <w:tc>
          <w:tcPr>
            <w:tcW w:w="182" w:type="dxa"/>
            <w:vAlign w:val="bottom"/>
          </w:tcPr>
          <w:p w14:paraId="223CCBCB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7FA57E60" w14:textId="23349583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619</w:t>
            </w:r>
          </w:p>
        </w:tc>
      </w:tr>
      <w:tr w:rsidR="003A4F8F" w:rsidRPr="0092031E" w14:paraId="4C9B1348" w14:textId="77777777" w:rsidTr="00FC1CBB">
        <w:trPr>
          <w:cantSplit/>
        </w:trPr>
        <w:tc>
          <w:tcPr>
            <w:tcW w:w="5040" w:type="dxa"/>
            <w:vAlign w:val="bottom"/>
          </w:tcPr>
          <w:p w14:paraId="742505EF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เปลี่ยนแปลงสถานะเงินลงทุน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นครหลวง</w:t>
            </w:r>
          </w:p>
          <w:p w14:paraId="713C7C8C" w14:textId="4B619849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แคปปิตอล จำกัด (มหาชน)</w:t>
            </w:r>
          </w:p>
        </w:tc>
        <w:tc>
          <w:tcPr>
            <w:tcW w:w="270" w:type="dxa"/>
          </w:tcPr>
          <w:p w14:paraId="3882F9BA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13B31995" w14:textId="7A1C0919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1,309,138</w:t>
            </w:r>
          </w:p>
        </w:tc>
        <w:tc>
          <w:tcPr>
            <w:tcW w:w="182" w:type="dxa"/>
            <w:vAlign w:val="bottom"/>
          </w:tcPr>
          <w:p w14:paraId="58E927C5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03A784B7" w14:textId="20960975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1,309,138</w:t>
            </w:r>
          </w:p>
        </w:tc>
      </w:tr>
      <w:tr w:rsidR="003A4F8F" w:rsidRPr="0092031E" w14:paraId="7FA6E8EA" w14:textId="77777777" w:rsidTr="00C77846">
        <w:trPr>
          <w:cantSplit/>
        </w:trPr>
        <w:tc>
          <w:tcPr>
            <w:tcW w:w="5040" w:type="dxa"/>
            <w:vAlign w:val="bottom"/>
          </w:tcPr>
          <w:p w14:paraId="6439D916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เปลี่ยนแปลงสถานะเงินลงทุน</w:t>
            </w:r>
            <w:r w:rsidRPr="00D70E6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บริษัท แอ็ดวานซ์</w:t>
            </w:r>
            <w:r w:rsidRPr="00D70E61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1A4A052D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อินฟอร์เมชั่</w:t>
            </w: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นส์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270" w:type="dxa"/>
          </w:tcPr>
          <w:p w14:paraId="24B53D35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545CB344" w14:textId="7D5F0E8E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1,615,680</w:t>
            </w:r>
          </w:p>
        </w:tc>
        <w:tc>
          <w:tcPr>
            <w:tcW w:w="182" w:type="dxa"/>
            <w:vAlign w:val="bottom"/>
          </w:tcPr>
          <w:p w14:paraId="03561C7C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3139560C" w14:textId="18AB87F7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1,615,680</w:t>
            </w:r>
          </w:p>
        </w:tc>
      </w:tr>
      <w:tr w:rsidR="003A4F8F" w:rsidRPr="0092031E" w14:paraId="4A6FE5A2" w14:textId="77777777" w:rsidTr="00C77846">
        <w:trPr>
          <w:cantSplit/>
        </w:trPr>
        <w:tc>
          <w:tcPr>
            <w:tcW w:w="5040" w:type="dxa"/>
            <w:vAlign w:val="bottom"/>
          </w:tcPr>
          <w:p w14:paraId="3B7D99B3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จำหน่ายเงินลงทุนใน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บริษัท แอ็ดวานซ์</w:t>
            </w:r>
            <w:r w:rsidRPr="00D70E61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5C7E4DB5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อินฟอร์เมชั่</w:t>
            </w: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นส์</w:t>
            </w:r>
            <w:r w:rsidRPr="00D70E61">
              <w:rPr>
                <w:rFonts w:asciiTheme="majorBidi" w:hAnsiTheme="majorBidi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270" w:type="dxa"/>
          </w:tcPr>
          <w:p w14:paraId="7477F5E3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3A0B4C17" w14:textId="7DB7E8D0" w:rsidR="003A4F8F" w:rsidRPr="00D70E61" w:rsidRDefault="003A4F8F" w:rsidP="00D0075D">
            <w:pPr>
              <w:pStyle w:val="acctfourfigures"/>
              <w:tabs>
                <w:tab w:val="decimal" w:pos="1095"/>
                <w:tab w:val="left" w:pos="1275"/>
              </w:tabs>
              <w:spacing w:line="240" w:lineRule="auto"/>
              <w:ind w:left="-79" w:right="-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Pr="00D70E6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615</w:t>
            </w: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,680)</w:t>
            </w:r>
          </w:p>
        </w:tc>
        <w:tc>
          <w:tcPr>
            <w:tcW w:w="182" w:type="dxa"/>
            <w:vAlign w:val="bottom"/>
          </w:tcPr>
          <w:p w14:paraId="5E72CE7E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7568A431" w14:textId="19DAF3AF" w:rsidR="003A4F8F" w:rsidRPr="00D70E61" w:rsidRDefault="003A4F8F" w:rsidP="00D0075D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  <w:tab w:val="left" w:pos="172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(1,615,680)</w:t>
            </w:r>
          </w:p>
        </w:tc>
      </w:tr>
      <w:tr w:rsidR="003A4F8F" w:rsidRPr="0092031E" w14:paraId="0717F279" w14:textId="77777777" w:rsidTr="003A4F8F">
        <w:trPr>
          <w:cantSplit/>
        </w:trPr>
        <w:tc>
          <w:tcPr>
            <w:tcW w:w="5040" w:type="dxa"/>
            <w:vAlign w:val="bottom"/>
          </w:tcPr>
          <w:p w14:paraId="27BBFCB6" w14:textId="391DDDE5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ส่วนแบ่งกำไรขาดทุนจากบริษัทร่วม</w:t>
            </w:r>
          </w:p>
        </w:tc>
        <w:tc>
          <w:tcPr>
            <w:tcW w:w="270" w:type="dxa"/>
          </w:tcPr>
          <w:p w14:paraId="71DA9939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vAlign w:val="bottom"/>
          </w:tcPr>
          <w:p w14:paraId="6A350801" w14:textId="1D725250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182,948</w:t>
            </w:r>
          </w:p>
        </w:tc>
        <w:tc>
          <w:tcPr>
            <w:tcW w:w="182" w:type="dxa"/>
            <w:vAlign w:val="bottom"/>
          </w:tcPr>
          <w:p w14:paraId="0F810893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vAlign w:val="bottom"/>
          </w:tcPr>
          <w:p w14:paraId="6432ACB1" w14:textId="428F9540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4F8F" w:rsidRPr="0092031E" w14:paraId="031C61CF" w14:textId="77777777" w:rsidTr="003A4F8F">
        <w:trPr>
          <w:cantSplit/>
        </w:trPr>
        <w:tc>
          <w:tcPr>
            <w:tcW w:w="5040" w:type="dxa"/>
            <w:vAlign w:val="bottom"/>
          </w:tcPr>
          <w:p w14:paraId="4645FC0D" w14:textId="514DFE4B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05E367C7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</w:tcPr>
          <w:p w14:paraId="0010E3BC" w14:textId="7A64D5E4" w:rsidR="003A4F8F" w:rsidRPr="00D70E61" w:rsidRDefault="003A4F8F" w:rsidP="00D0075D">
            <w:pPr>
              <w:pStyle w:val="acctfourfigures"/>
              <w:tabs>
                <w:tab w:val="decimal" w:pos="1095"/>
                <w:tab w:val="left" w:pos="1275"/>
              </w:tabs>
              <w:spacing w:line="240" w:lineRule="auto"/>
              <w:ind w:left="-79" w:right="-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(174,407)</w:t>
            </w:r>
          </w:p>
        </w:tc>
        <w:tc>
          <w:tcPr>
            <w:tcW w:w="182" w:type="dxa"/>
            <w:vAlign w:val="bottom"/>
          </w:tcPr>
          <w:p w14:paraId="22FD5DBE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D020F93" w14:textId="195D82F5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4F8F" w:rsidRPr="0092031E" w14:paraId="07640C55" w14:textId="77777777" w:rsidTr="003A4F8F">
        <w:trPr>
          <w:cantSplit/>
        </w:trPr>
        <w:tc>
          <w:tcPr>
            <w:tcW w:w="5040" w:type="dxa"/>
            <w:vAlign w:val="bottom"/>
          </w:tcPr>
          <w:p w14:paraId="1E9E1F7F" w14:textId="01739B70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D70E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332B1E62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967E0" w14:textId="05654C73" w:rsidR="003A4F8F" w:rsidRPr="00D70E61" w:rsidRDefault="003A4F8F" w:rsidP="00D0075D">
            <w:pPr>
              <w:pStyle w:val="acctfourfigures"/>
              <w:tabs>
                <w:tab w:val="decimal" w:pos="109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5,00</w:t>
            </w:r>
            <w:r w:rsidR="00F52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085</w:t>
            </w:r>
          </w:p>
        </w:tc>
        <w:tc>
          <w:tcPr>
            <w:tcW w:w="182" w:type="dxa"/>
            <w:vAlign w:val="bottom"/>
          </w:tcPr>
          <w:p w14:paraId="6D52C0C8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AB2A4" w14:textId="742F52C6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4,920,460</w:t>
            </w:r>
          </w:p>
        </w:tc>
      </w:tr>
      <w:tr w:rsidR="003A4F8F" w:rsidRPr="0092031E" w14:paraId="2B197F91" w14:textId="77777777" w:rsidTr="003A4F8F">
        <w:trPr>
          <w:cantSplit/>
        </w:trPr>
        <w:tc>
          <w:tcPr>
            <w:tcW w:w="5040" w:type="dxa"/>
            <w:vAlign w:val="bottom"/>
          </w:tcPr>
          <w:p w14:paraId="41C95F2E" w14:textId="77777777" w:rsidR="003A4F8F" w:rsidRPr="00D70E61" w:rsidRDefault="003A4F8F" w:rsidP="003A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65552DB1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  <w:tcBorders>
              <w:top w:val="double" w:sz="4" w:space="0" w:color="auto"/>
            </w:tcBorders>
            <w:vAlign w:val="bottom"/>
          </w:tcPr>
          <w:p w14:paraId="3267EE56" w14:textId="77777777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82F1628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171F039" w14:textId="77777777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81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3A4F8F" w:rsidRPr="0092031E" w14:paraId="0BBAFED2" w14:textId="77777777" w:rsidTr="00C77846">
        <w:trPr>
          <w:cantSplit/>
        </w:trPr>
        <w:tc>
          <w:tcPr>
            <w:tcW w:w="5040" w:type="dxa"/>
          </w:tcPr>
          <w:p w14:paraId="0C3FB4BF" w14:textId="77777777" w:rsidR="003A4F8F" w:rsidRPr="00D70E61" w:rsidRDefault="003A4F8F" w:rsidP="003A4F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70E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การร่วมค้า</w:t>
            </w:r>
          </w:p>
        </w:tc>
        <w:tc>
          <w:tcPr>
            <w:tcW w:w="270" w:type="dxa"/>
          </w:tcPr>
          <w:p w14:paraId="0305B96A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</w:tcPr>
          <w:p w14:paraId="1F2C6ADB" w14:textId="77777777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</w:tabs>
              <w:spacing w:line="240" w:lineRule="auto"/>
              <w:ind w:left="-83" w:right="37" w:firstLine="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060C2755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1B4D9E34" w14:textId="77777777" w:rsidR="003A4F8F" w:rsidRPr="00D70E61" w:rsidRDefault="003A4F8F" w:rsidP="003A4F8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0075D" w:rsidRPr="0092031E" w14:paraId="7E53011A" w14:textId="77777777" w:rsidTr="00C77846">
        <w:trPr>
          <w:cantSplit/>
        </w:trPr>
        <w:tc>
          <w:tcPr>
            <w:tcW w:w="5040" w:type="dxa"/>
          </w:tcPr>
          <w:p w14:paraId="4BCBFFAE" w14:textId="77777777" w:rsidR="00D0075D" w:rsidRPr="00D70E61" w:rsidRDefault="00D0075D" w:rsidP="003A4F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C1CA58D" w14:textId="77777777" w:rsidR="00D0075D" w:rsidRPr="00D70E61" w:rsidRDefault="00D0075D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</w:tcPr>
          <w:p w14:paraId="22080F48" w14:textId="77777777" w:rsidR="00D0075D" w:rsidRPr="00D70E61" w:rsidRDefault="00D0075D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</w:tabs>
              <w:spacing w:line="240" w:lineRule="auto"/>
              <w:ind w:left="-83" w:right="37" w:firstLine="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2A3EF6C7" w14:textId="77777777" w:rsidR="00D0075D" w:rsidRPr="00D70E61" w:rsidRDefault="00D0075D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4C8DFDEB" w14:textId="77777777" w:rsidR="00D0075D" w:rsidRPr="00D70E61" w:rsidRDefault="00D0075D" w:rsidP="003A4F8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3A4F8F" w:rsidRPr="0092031E" w14:paraId="0376D65E" w14:textId="77777777" w:rsidTr="00C77846">
        <w:trPr>
          <w:cantSplit/>
        </w:trPr>
        <w:tc>
          <w:tcPr>
            <w:tcW w:w="5040" w:type="dxa"/>
          </w:tcPr>
          <w:p w14:paraId="40816BDA" w14:textId="65BD9093" w:rsidR="003A4F8F" w:rsidRPr="00D70E61" w:rsidRDefault="003A4F8F" w:rsidP="003A4F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70E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1 </w:t>
            </w:r>
            <w:r w:rsidRPr="00D70E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40136B01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88" w:type="dxa"/>
          </w:tcPr>
          <w:p w14:paraId="43FCD2EA" w14:textId="1B54AB71" w:rsidR="003A4F8F" w:rsidRPr="00D70E61" w:rsidRDefault="003A4F8F" w:rsidP="003A4F8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1,172,353</w:t>
            </w:r>
          </w:p>
        </w:tc>
        <w:tc>
          <w:tcPr>
            <w:tcW w:w="182" w:type="dxa"/>
          </w:tcPr>
          <w:p w14:paraId="553434C5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</w:tcPr>
          <w:p w14:paraId="4ED95AA2" w14:textId="0256183F" w:rsidR="003A4F8F" w:rsidRPr="00D70E61" w:rsidRDefault="003A4F8F" w:rsidP="003A4F8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1,180,597</w:t>
            </w:r>
          </w:p>
        </w:tc>
      </w:tr>
      <w:tr w:rsidR="004F2EBB" w:rsidRPr="0092031E" w14:paraId="71343F74" w14:textId="77777777" w:rsidTr="00C77846">
        <w:trPr>
          <w:cantSplit/>
        </w:trPr>
        <w:tc>
          <w:tcPr>
            <w:tcW w:w="5040" w:type="dxa"/>
          </w:tcPr>
          <w:p w14:paraId="04E53106" w14:textId="750C1989" w:rsidR="004F2EBB" w:rsidRPr="00D70E61" w:rsidRDefault="004F2EBB" w:rsidP="004F2EB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แคปเชอร์ วัน จำกัด</w:t>
            </w:r>
          </w:p>
        </w:tc>
        <w:tc>
          <w:tcPr>
            <w:tcW w:w="270" w:type="dxa"/>
          </w:tcPr>
          <w:p w14:paraId="67965C03" w14:textId="77777777" w:rsidR="004F2EBB" w:rsidRPr="00D70E61" w:rsidRDefault="004F2EBB" w:rsidP="004F2E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0E54DF12" w14:textId="3E0B4B39" w:rsidR="004F2EBB" w:rsidRPr="00D70E61" w:rsidRDefault="004F2EBB" w:rsidP="004F2EB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/>
                <w:sz w:val="30"/>
                <w:szCs w:val="30"/>
                <w:lang w:val="en-US" w:bidi="th-TH"/>
              </w:rPr>
              <w:t>5,250</w:t>
            </w:r>
          </w:p>
        </w:tc>
        <w:tc>
          <w:tcPr>
            <w:tcW w:w="182" w:type="dxa"/>
          </w:tcPr>
          <w:p w14:paraId="68FE724E" w14:textId="77777777" w:rsidR="004F2EBB" w:rsidRPr="00D70E61" w:rsidRDefault="004F2EBB" w:rsidP="004F2EBB">
            <w:pPr>
              <w:pStyle w:val="acctfourfigures"/>
              <w:spacing w:line="240" w:lineRule="auto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4740018" w14:textId="5424C4BC" w:rsidR="004F2EBB" w:rsidRPr="00D70E61" w:rsidRDefault="004F2EBB" w:rsidP="004F2EBB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2EBB" w:rsidRPr="0092031E" w14:paraId="6A174746" w14:textId="77777777" w:rsidTr="00C77846">
        <w:trPr>
          <w:cantSplit/>
        </w:trPr>
        <w:tc>
          <w:tcPr>
            <w:tcW w:w="5040" w:type="dxa"/>
          </w:tcPr>
          <w:p w14:paraId="41C96111" w14:textId="2C5982F5" w:rsidR="004F2EBB" w:rsidRPr="00D70E61" w:rsidRDefault="004F2EBB" w:rsidP="004F2EB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มาร์เก็ตบัซซ จำกัด</w:t>
            </w:r>
          </w:p>
        </w:tc>
        <w:tc>
          <w:tcPr>
            <w:tcW w:w="270" w:type="dxa"/>
          </w:tcPr>
          <w:p w14:paraId="659DB359" w14:textId="77777777" w:rsidR="004F2EBB" w:rsidRPr="00D70E61" w:rsidRDefault="004F2EBB" w:rsidP="004F2E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6DF645EE" w14:textId="57C04057" w:rsidR="004F2EBB" w:rsidRPr="00D70E61" w:rsidRDefault="004F2EBB" w:rsidP="004F2EB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2" w:type="dxa"/>
          </w:tcPr>
          <w:p w14:paraId="1BE5AB2E" w14:textId="77777777" w:rsidR="004F2EBB" w:rsidRPr="00D70E61" w:rsidRDefault="004F2EBB" w:rsidP="004F2EBB">
            <w:pPr>
              <w:pStyle w:val="acctfourfigures"/>
              <w:spacing w:line="240" w:lineRule="auto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4E4D6F5" w14:textId="219C49A6" w:rsidR="004F2EBB" w:rsidRPr="00D70E61" w:rsidRDefault="004F2EBB" w:rsidP="004F2EBB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4F8F" w:rsidRPr="0092031E" w14:paraId="4A86842A" w14:textId="77777777" w:rsidTr="003A4F8F">
        <w:trPr>
          <w:cantSplit/>
        </w:trPr>
        <w:tc>
          <w:tcPr>
            <w:tcW w:w="5040" w:type="dxa"/>
          </w:tcPr>
          <w:p w14:paraId="0247DC0E" w14:textId="0CF2ACD0" w:rsidR="003A4F8F" w:rsidRPr="00D70E61" w:rsidRDefault="003A4F8F" w:rsidP="003A4F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ส่วนแบ่งกำไรขาดทุนจากการร่วมค้า</w:t>
            </w:r>
          </w:p>
        </w:tc>
        <w:tc>
          <w:tcPr>
            <w:tcW w:w="270" w:type="dxa"/>
          </w:tcPr>
          <w:p w14:paraId="19D1C0CE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88" w:type="dxa"/>
            <w:vAlign w:val="bottom"/>
          </w:tcPr>
          <w:p w14:paraId="5A628046" w14:textId="43A811B6" w:rsidR="003A4F8F" w:rsidRPr="00D70E61" w:rsidRDefault="004F2EBB" w:rsidP="003A4F8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(7,891)</w:t>
            </w:r>
          </w:p>
        </w:tc>
        <w:tc>
          <w:tcPr>
            <w:tcW w:w="182" w:type="dxa"/>
          </w:tcPr>
          <w:p w14:paraId="0FDFE595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1B774B0A" w14:textId="1737D39B" w:rsidR="003A4F8F" w:rsidRPr="00D70E61" w:rsidRDefault="003A4F8F" w:rsidP="004F2EBB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4F8F" w:rsidRPr="0092031E" w14:paraId="3C6BC1FE" w14:textId="77777777" w:rsidTr="003A4F8F">
        <w:trPr>
          <w:cantSplit/>
        </w:trPr>
        <w:tc>
          <w:tcPr>
            <w:tcW w:w="5040" w:type="dxa"/>
          </w:tcPr>
          <w:p w14:paraId="33EDC522" w14:textId="24DFA3E4" w:rsidR="003A4F8F" w:rsidRPr="00D70E61" w:rsidRDefault="003A4F8F" w:rsidP="003A4F8F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70E61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43B06B4A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</w:tcPr>
          <w:p w14:paraId="6210C9BA" w14:textId="7FE3577F" w:rsidR="003A4F8F" w:rsidRPr="00D70E61" w:rsidRDefault="004F2EBB" w:rsidP="003A4F8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(444)</w:t>
            </w:r>
          </w:p>
        </w:tc>
        <w:tc>
          <w:tcPr>
            <w:tcW w:w="182" w:type="dxa"/>
          </w:tcPr>
          <w:p w14:paraId="3917C83A" w14:textId="77777777" w:rsidR="003A4F8F" w:rsidRPr="00D70E61" w:rsidRDefault="003A4F8F" w:rsidP="003A4F8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6922DF" w14:textId="769FBB48" w:rsidR="003A4F8F" w:rsidRPr="00D70E61" w:rsidRDefault="004F2EBB" w:rsidP="004F2EBB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4F8F" w:rsidRPr="0092031E" w14:paraId="6DE1BF87" w14:textId="77777777" w:rsidTr="003A4F8F">
        <w:trPr>
          <w:cantSplit/>
        </w:trPr>
        <w:tc>
          <w:tcPr>
            <w:tcW w:w="5040" w:type="dxa"/>
          </w:tcPr>
          <w:p w14:paraId="6E934D9D" w14:textId="06CFB008" w:rsidR="003A4F8F" w:rsidRPr="00D70E61" w:rsidRDefault="003A4F8F" w:rsidP="003A4F8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70E6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0E6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D70E6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70E61"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15857C" w14:textId="77777777" w:rsidR="003A4F8F" w:rsidRPr="00D70E61" w:rsidRDefault="003A4F8F" w:rsidP="003A4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ACDA" w14:textId="77BEDA8C" w:rsidR="003A4F8F" w:rsidRPr="00D70E61" w:rsidRDefault="004F2EBB" w:rsidP="00D70E61">
            <w:pPr>
              <w:pStyle w:val="acctfourfigures"/>
              <w:tabs>
                <w:tab w:val="decimal" w:pos="70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A4F8F"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  <w:r w:rsidR="003A4F8F"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668</w:t>
            </w:r>
          </w:p>
        </w:tc>
        <w:tc>
          <w:tcPr>
            <w:tcW w:w="182" w:type="dxa"/>
            <w:vAlign w:val="bottom"/>
          </w:tcPr>
          <w:p w14:paraId="102A19FD" w14:textId="77777777" w:rsidR="003A4F8F" w:rsidRPr="00D70E61" w:rsidRDefault="003A4F8F" w:rsidP="003A4F8F">
            <w:pPr>
              <w:pStyle w:val="acctfourfigures"/>
              <w:tabs>
                <w:tab w:val="decimal" w:pos="702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BCE0" w14:textId="6B453B95" w:rsidR="003A4F8F" w:rsidRPr="00D70E61" w:rsidRDefault="004F2EBB" w:rsidP="003A4F8F">
            <w:pPr>
              <w:pStyle w:val="acctfourfigures"/>
              <w:tabs>
                <w:tab w:val="clear" w:pos="765"/>
                <w:tab w:val="decimal" w:pos="556"/>
                <w:tab w:val="decimal" w:pos="640"/>
                <w:tab w:val="decimal" w:pos="819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A4F8F"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</w:t>
            </w:r>
            <w:r w:rsidR="003A4F8F"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0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</w:tr>
      <w:bookmarkEnd w:id="6"/>
    </w:tbl>
    <w:p w14:paraId="3B3D891E" w14:textId="77777777" w:rsidR="00DB3E44" w:rsidRDefault="00DB3E44" w:rsidP="006823C8">
      <w:pPr>
        <w:pStyle w:val="BodyText2"/>
        <w:rPr>
          <w:b/>
          <w:i/>
          <w:iCs/>
          <w:lang w:val="en-US"/>
        </w:rPr>
      </w:pPr>
    </w:p>
    <w:p w14:paraId="10A7A1C0" w14:textId="77777777" w:rsidR="004F2EBB" w:rsidRDefault="004F2EBB" w:rsidP="006823C8">
      <w:pPr>
        <w:pStyle w:val="BodyText2"/>
        <w:rPr>
          <w:b/>
          <w:i/>
          <w:iCs/>
          <w:lang w:val="en-US"/>
        </w:rPr>
      </w:pPr>
    </w:p>
    <w:p w14:paraId="1549443D" w14:textId="77777777" w:rsidR="004F2EBB" w:rsidRDefault="004F2EBB" w:rsidP="006823C8">
      <w:pPr>
        <w:pStyle w:val="BodyText2"/>
        <w:rPr>
          <w:b/>
          <w:i/>
          <w:iCs/>
          <w:lang w:val="en-US"/>
        </w:rPr>
      </w:pPr>
    </w:p>
    <w:p w14:paraId="47C4F901" w14:textId="3F20F7F6" w:rsidR="00F95830" w:rsidRPr="001F398E" w:rsidRDefault="00A301CB" w:rsidP="003A61A3">
      <w:pPr>
        <w:pStyle w:val="BodyText2"/>
        <w:ind w:left="540"/>
        <w:rPr>
          <w:b/>
          <w:i/>
          <w:iCs/>
        </w:rPr>
      </w:pPr>
      <w:r w:rsidRPr="00A301CB">
        <w:rPr>
          <w:b/>
          <w:i/>
          <w:iCs/>
          <w:lang w:val="en-US"/>
        </w:rPr>
        <w:lastRenderedPageBreak/>
        <w:t>2567</w:t>
      </w:r>
    </w:p>
    <w:p w14:paraId="267CF8FE" w14:textId="77777777" w:rsidR="00E476D0" w:rsidRPr="001F398E" w:rsidRDefault="00E476D0" w:rsidP="00E476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83621D1" w14:textId="77777777" w:rsidR="00467A3A" w:rsidRPr="00D70E61" w:rsidRDefault="00467A3A" w:rsidP="00467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70E61">
        <w:rPr>
          <w:rFonts w:ascii="Angsana New" w:hAnsi="Angsana New" w:hint="cs"/>
          <w:b/>
          <w:i/>
          <w:iCs/>
          <w:sz w:val="30"/>
          <w:szCs w:val="30"/>
          <w:cs/>
        </w:rPr>
        <w:t>การเปลี่ยนแปลง</w:t>
      </w:r>
    </w:p>
    <w:p w14:paraId="2EFDC332" w14:textId="77777777" w:rsidR="00467A3A" w:rsidRPr="00D70E61" w:rsidRDefault="00467A3A" w:rsidP="00E476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675868DA" w14:textId="47C9CF27" w:rsidR="00467A3A" w:rsidRPr="00D70E61" w:rsidRDefault="006B43E5" w:rsidP="004F7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t>12.1</w:t>
      </w:r>
      <w:r w:rsidR="00467A3A" w:rsidRPr="00D70E61">
        <w:rPr>
          <w:rFonts w:ascii="Angsana New" w:hAnsi="Angsana New"/>
          <w:b/>
          <w:i/>
          <w:iCs/>
          <w:sz w:val="30"/>
          <w:szCs w:val="30"/>
          <w:cs/>
        </w:rPr>
        <w:t>) การจำหน่ายเงินลงทุนในบริษัท ดับเบิ้ลเซเว่น จำกัด</w:t>
      </w:r>
    </w:p>
    <w:p w14:paraId="194711C1" w14:textId="77777777" w:rsidR="004F7BA0" w:rsidRPr="00D70E61" w:rsidRDefault="004F7BA0" w:rsidP="004F7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77FF87C0" w14:textId="5C032723" w:rsidR="00467A3A" w:rsidRDefault="00467A3A" w:rsidP="00FE7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D70E61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A301CB" w:rsidRPr="00D70E61">
        <w:rPr>
          <w:rFonts w:ascii="Angsana New" w:hAnsi="Angsana New"/>
          <w:bCs/>
          <w:sz w:val="30"/>
          <w:szCs w:val="30"/>
        </w:rPr>
        <w:t>27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 มกราคม </w:t>
      </w:r>
      <w:r w:rsidR="00A301CB" w:rsidRPr="00D70E61">
        <w:rPr>
          <w:rFonts w:ascii="Angsana New" w:hAnsi="Angsana New"/>
          <w:bCs/>
          <w:sz w:val="30"/>
          <w:szCs w:val="30"/>
        </w:rPr>
        <w:t>2567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 คณะกรรมการบริษัทมีมติอนุมัติให้บริษัทจำหน่ายหุ้นสามัญทั้งหมดที่ถือโดยบริษัทในบริษัท ดับเบิ้ลเซเว่น จำกัด จำนวน </w:t>
      </w:r>
      <w:r w:rsidR="00A301CB" w:rsidRPr="00D70E61">
        <w:rPr>
          <w:rFonts w:ascii="Angsana New" w:hAnsi="Angsana New"/>
          <w:bCs/>
          <w:sz w:val="30"/>
          <w:szCs w:val="30"/>
        </w:rPr>
        <w:t>20</w:t>
      </w:r>
      <w:r w:rsidRPr="00D70E61">
        <w:rPr>
          <w:rFonts w:ascii="Angsana New" w:hAnsi="Angsana New"/>
          <w:bCs/>
          <w:sz w:val="30"/>
          <w:szCs w:val="30"/>
          <w:cs/>
        </w:rPr>
        <w:t>,</w:t>
      </w:r>
      <w:r w:rsidR="00A301CB" w:rsidRPr="00D70E61">
        <w:rPr>
          <w:rFonts w:ascii="Angsana New" w:hAnsi="Angsana New"/>
          <w:bCs/>
          <w:sz w:val="30"/>
          <w:szCs w:val="30"/>
        </w:rPr>
        <w:t>000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 หุ้น หรือคิดเป็น ร้อยละ </w:t>
      </w:r>
      <w:r w:rsidR="00A301CB" w:rsidRPr="00D70E61">
        <w:rPr>
          <w:rFonts w:ascii="Angsana New" w:hAnsi="Angsana New"/>
          <w:bCs/>
          <w:sz w:val="30"/>
          <w:szCs w:val="30"/>
        </w:rPr>
        <w:t>40</w:t>
      </w:r>
      <w:r w:rsidRPr="00D70E61">
        <w:rPr>
          <w:rFonts w:ascii="Angsana New" w:hAnsi="Angsana New"/>
          <w:bCs/>
          <w:sz w:val="30"/>
          <w:szCs w:val="30"/>
          <w:cs/>
        </w:rPr>
        <w:t>.</w:t>
      </w:r>
      <w:r w:rsidR="00A301CB" w:rsidRPr="00D70E61">
        <w:rPr>
          <w:rFonts w:ascii="Angsana New" w:hAnsi="Angsana New"/>
          <w:bCs/>
          <w:sz w:val="30"/>
          <w:szCs w:val="30"/>
        </w:rPr>
        <w:t>0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 ของทุนจดทะเบียน ให้แก่</w:t>
      </w:r>
      <w:r w:rsidR="006B43E5">
        <w:rPr>
          <w:rFonts w:ascii="Angsana New" w:hAnsi="Angsana New"/>
          <w:b/>
          <w:sz w:val="30"/>
          <w:szCs w:val="30"/>
        </w:rPr>
        <w:t xml:space="preserve"> </w:t>
      </w:r>
      <w:r w:rsidR="006B43E5">
        <w:rPr>
          <w:rFonts w:ascii="Angsana New" w:hAnsi="Angsana New"/>
          <w:b/>
          <w:sz w:val="30"/>
          <w:szCs w:val="30"/>
        </w:rPr>
        <w:br/>
      </w:r>
      <w:r w:rsidRPr="00D70E61">
        <w:rPr>
          <w:rFonts w:ascii="Angsana New" w:hAnsi="Angsana New"/>
          <w:b/>
          <w:sz w:val="30"/>
          <w:szCs w:val="30"/>
          <w:cs/>
        </w:rPr>
        <w:t>บริษัท</w:t>
      </w:r>
      <w:r w:rsidR="00CA03C4" w:rsidRPr="00D70E61">
        <w:rPr>
          <w:rFonts w:ascii="Angsana New" w:hAnsi="Angsana New"/>
          <w:b/>
          <w:sz w:val="30"/>
          <w:szCs w:val="30"/>
        </w:rPr>
        <w:t xml:space="preserve"> 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สบายฟูลฟิลเมนท์ จำกัด ซึ่งเป็นบริษัทย่อยที่บริษัทถือหุ้นทั้งหมดร้อยละ </w:t>
      </w:r>
      <w:r w:rsidR="00A301CB" w:rsidRPr="00D70E61">
        <w:rPr>
          <w:rFonts w:ascii="Angsana New" w:hAnsi="Angsana New"/>
          <w:bCs/>
          <w:sz w:val="30"/>
          <w:szCs w:val="30"/>
        </w:rPr>
        <w:t>100</w:t>
      </w:r>
      <w:r w:rsidRPr="00D70E61">
        <w:rPr>
          <w:rFonts w:ascii="Angsana New" w:hAnsi="Angsana New"/>
          <w:bCs/>
          <w:sz w:val="30"/>
          <w:szCs w:val="30"/>
          <w:cs/>
        </w:rPr>
        <w:t>.</w:t>
      </w:r>
      <w:r w:rsidR="00A301CB" w:rsidRPr="00D70E61">
        <w:rPr>
          <w:rFonts w:ascii="Angsana New" w:hAnsi="Angsana New"/>
          <w:bCs/>
          <w:sz w:val="30"/>
          <w:szCs w:val="30"/>
        </w:rPr>
        <w:t>0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 โดยบริษัทย่อยดังกล่าวจะชำระค่าตอบแทนจำนวน </w:t>
      </w:r>
      <w:r w:rsidR="00A301CB" w:rsidRPr="00D70E61">
        <w:rPr>
          <w:rFonts w:ascii="Angsana New" w:hAnsi="Angsana New"/>
          <w:bCs/>
          <w:sz w:val="30"/>
          <w:szCs w:val="30"/>
        </w:rPr>
        <w:t>1</w:t>
      </w:r>
      <w:r w:rsidRPr="00D70E61">
        <w:rPr>
          <w:rFonts w:ascii="Angsana New" w:hAnsi="Angsana New"/>
          <w:bCs/>
          <w:sz w:val="30"/>
          <w:szCs w:val="30"/>
          <w:cs/>
        </w:rPr>
        <w:t>,</w:t>
      </w:r>
      <w:r w:rsidR="00A301CB" w:rsidRPr="00D70E61">
        <w:rPr>
          <w:rFonts w:ascii="Angsana New" w:hAnsi="Angsana New"/>
          <w:bCs/>
          <w:sz w:val="30"/>
          <w:szCs w:val="30"/>
        </w:rPr>
        <w:t>360</w:t>
      </w:r>
      <w:r w:rsidRPr="00D70E61">
        <w:rPr>
          <w:rFonts w:ascii="Angsana New" w:hAnsi="Angsana New"/>
          <w:bCs/>
          <w:sz w:val="30"/>
          <w:szCs w:val="30"/>
          <w:cs/>
        </w:rPr>
        <w:t>.</w:t>
      </w:r>
      <w:r w:rsidR="00A301CB" w:rsidRPr="00D70E61">
        <w:rPr>
          <w:rFonts w:ascii="Angsana New" w:hAnsi="Angsana New"/>
          <w:bCs/>
          <w:sz w:val="30"/>
          <w:szCs w:val="30"/>
        </w:rPr>
        <w:t>0</w:t>
      </w:r>
      <w:r w:rsidRPr="00D70E61">
        <w:rPr>
          <w:rFonts w:ascii="Angsana New" w:hAnsi="Angsana New"/>
          <w:b/>
          <w:sz w:val="30"/>
          <w:szCs w:val="30"/>
          <w:cs/>
        </w:rPr>
        <w:t xml:space="preserve"> ล้านบาท ให้แก่บริษัท และในวันเดียวกัน คณะกรรมการบริษัทมีมติอนุมัติให้</w:t>
      </w:r>
      <w:r w:rsidR="007424A1" w:rsidRPr="00D70E61">
        <w:rPr>
          <w:rFonts w:ascii="Angsana New" w:hAnsi="Angsana New"/>
          <w:b/>
          <w:sz w:val="30"/>
          <w:szCs w:val="30"/>
        </w:rPr>
        <w:t xml:space="preserve"> </w:t>
      </w:r>
      <w:r w:rsidRPr="00D70E61">
        <w:rPr>
          <w:rFonts w:ascii="Angsana New" w:hAnsi="Angsana New"/>
          <w:b/>
          <w:sz w:val="30"/>
          <w:szCs w:val="30"/>
          <w:cs/>
        </w:rPr>
        <w:t>บริษัทสบาย ฟูลฟิลเมนท์ จำกัด จำหน่าย</w:t>
      </w:r>
      <w:r w:rsidRPr="001F398E">
        <w:rPr>
          <w:rFonts w:ascii="Angsana New" w:hAnsi="Angsana New"/>
          <w:b/>
          <w:sz w:val="30"/>
          <w:szCs w:val="30"/>
          <w:cs/>
        </w:rPr>
        <w:t>หุ้นสามัญทั้งหมดในบริษัท ดับเบิ้ลเซเว่น จำกัด ให้แก่</w:t>
      </w:r>
      <w:r w:rsidR="006B43E5">
        <w:rPr>
          <w:rFonts w:ascii="Angsana New" w:hAnsi="Angsana New"/>
          <w:b/>
          <w:sz w:val="30"/>
          <w:szCs w:val="30"/>
        </w:rPr>
        <w:br/>
      </w:r>
      <w:r w:rsidRPr="001F398E">
        <w:rPr>
          <w:rFonts w:ascii="Angsana New" w:hAnsi="Angsana New"/>
          <w:b/>
          <w:sz w:val="30"/>
          <w:szCs w:val="30"/>
          <w:cs/>
        </w:rPr>
        <w:t xml:space="preserve">บริษัท คอมเซเว่น จำกัด (มหาชน) โดยบริษัทสบาย ฟูลฟิลเมนท์ จำกัด ได้รับชำระค่าตอบแทนเป็นหุ้นสามัญของบริษัท จำนวน </w:t>
      </w:r>
      <w:r w:rsidR="00A301CB" w:rsidRPr="00A301CB">
        <w:rPr>
          <w:rFonts w:ascii="Angsana New" w:hAnsi="Angsana New"/>
          <w:bCs/>
          <w:sz w:val="30"/>
          <w:szCs w:val="30"/>
        </w:rPr>
        <w:t>6</w:t>
      </w:r>
      <w:r w:rsidR="00115258" w:rsidRPr="00115258">
        <w:rPr>
          <w:rFonts w:ascii="Angsana New" w:hAnsi="Angsana New"/>
          <w:bCs/>
          <w:sz w:val="30"/>
          <w:szCs w:val="30"/>
        </w:rPr>
        <w:t>8</w:t>
      </w:r>
      <w:r w:rsidR="007F74C0" w:rsidRPr="001F398E">
        <w:rPr>
          <w:rFonts w:ascii="Angsana New" w:hAnsi="Angsana New"/>
          <w:bCs/>
          <w:sz w:val="30"/>
          <w:szCs w:val="30"/>
        </w:rPr>
        <w:t>.</w:t>
      </w:r>
      <w:r w:rsidR="00A301CB" w:rsidRPr="00A301CB">
        <w:rPr>
          <w:rFonts w:ascii="Angsana New" w:hAnsi="Angsana New"/>
          <w:bCs/>
          <w:sz w:val="30"/>
          <w:szCs w:val="30"/>
        </w:rPr>
        <w:t>0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ล้านหุ้น หรือคิดเป็นร้อยละ </w:t>
      </w:r>
      <w:r w:rsidR="00A301CB" w:rsidRPr="00A301CB">
        <w:rPr>
          <w:rFonts w:ascii="Angsana New" w:hAnsi="Angsana New"/>
          <w:bCs/>
          <w:sz w:val="30"/>
          <w:szCs w:val="30"/>
        </w:rPr>
        <w:t>3</w:t>
      </w:r>
      <w:r w:rsidR="00A301CB">
        <w:rPr>
          <w:rFonts w:ascii="Angsana New" w:hAnsi="Angsana New"/>
          <w:bCs/>
          <w:sz w:val="30"/>
          <w:szCs w:val="30"/>
        </w:rPr>
        <w:t>.</w:t>
      </w:r>
      <w:r w:rsidR="00A301CB" w:rsidRPr="00A301CB">
        <w:rPr>
          <w:rFonts w:ascii="Angsana New" w:hAnsi="Angsana New"/>
          <w:bCs/>
          <w:sz w:val="30"/>
          <w:szCs w:val="30"/>
        </w:rPr>
        <w:t>9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ของทุนชำระแล้วของบริษัท กลุ่มบริษัทรับรู้ขาดทุนจากการจำหน่ายเงินลงทุนในบริษัทร่วม จำนวน </w:t>
      </w:r>
      <w:r w:rsidR="006B43E5">
        <w:rPr>
          <w:rFonts w:ascii="Angsana New" w:hAnsi="Angsana New"/>
          <w:bCs/>
          <w:sz w:val="30"/>
          <w:szCs w:val="30"/>
        </w:rPr>
        <w:t>995.6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ล้านบาท ในงบกำไรขาดทุนเบ็ดเสร็จรวมสำหรับ</w:t>
      </w:r>
      <w:r w:rsidR="00434DB4" w:rsidRPr="001F398E">
        <w:rPr>
          <w:rFonts w:ascii="Angsana New" w:hAnsi="Angsana New"/>
          <w:b/>
          <w:sz w:val="30"/>
          <w:szCs w:val="30"/>
          <w:cs/>
        </w:rPr>
        <w:t>ปี</w:t>
      </w:r>
      <w:r w:rsidRPr="001F398E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6B43E5">
        <w:rPr>
          <w:rFonts w:ascii="Angsana New" w:hAnsi="Angsana New"/>
          <w:b/>
          <w:sz w:val="30"/>
          <w:szCs w:val="30"/>
        </w:rPr>
        <w:br/>
      </w:r>
      <w:r w:rsidR="00A301CB" w:rsidRPr="00A301CB">
        <w:rPr>
          <w:rFonts w:ascii="Angsana New" w:hAnsi="Angsana New"/>
          <w:bCs/>
          <w:sz w:val="30"/>
          <w:szCs w:val="30"/>
        </w:rPr>
        <w:t>31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</w:t>
      </w:r>
      <w:r w:rsidR="007F74C0" w:rsidRPr="001F398E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bCs/>
          <w:sz w:val="30"/>
          <w:szCs w:val="30"/>
        </w:rPr>
        <w:t>2567</w:t>
      </w:r>
    </w:p>
    <w:p w14:paraId="4E6479DB" w14:textId="77777777" w:rsidR="004F2EBB" w:rsidRPr="001F398E" w:rsidRDefault="004F2EBB" w:rsidP="00D70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4B978E3D" w14:textId="4EE08750" w:rsidR="004F2EBB" w:rsidRDefault="006B43E5" w:rsidP="00D70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t>12.2</w:t>
      </w:r>
      <w:r w:rsidR="00467A3A" w:rsidRPr="001F398E">
        <w:rPr>
          <w:rFonts w:ascii="Angsana New" w:hAnsi="Angsana New"/>
          <w:b/>
          <w:i/>
          <w:iCs/>
          <w:sz w:val="30"/>
          <w:szCs w:val="30"/>
          <w:cs/>
        </w:rPr>
        <w:t>) การสูญเสียอิทธิพลอย่างมีสาระสำคัญใน บริษัท แอสเฟียร์ อินโนเวชั่นส์ จำกัด (มหาชน)</w:t>
      </w:r>
    </w:p>
    <w:p w14:paraId="39B42FB5" w14:textId="103895A7" w:rsidR="004F2EBB" w:rsidRPr="004F2EBB" w:rsidRDefault="004F2EBB" w:rsidP="00D70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221318D0" w14:textId="13F90104" w:rsidR="004F2EBB" w:rsidRPr="009D78EC" w:rsidRDefault="00467A3A" w:rsidP="009D78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1F398E">
        <w:rPr>
          <w:rFonts w:ascii="Angsana New" w:hAnsi="Angsana New"/>
          <w:b/>
          <w:sz w:val="30"/>
          <w:szCs w:val="30"/>
          <w:cs/>
        </w:rPr>
        <w:t xml:space="preserve">ในเดือนมิถุนายน </w:t>
      </w:r>
      <w:r w:rsidR="00A301CB" w:rsidRPr="00A301CB">
        <w:rPr>
          <w:rFonts w:ascii="Angsana New" w:hAnsi="Angsana New"/>
          <w:bCs/>
          <w:sz w:val="30"/>
          <w:szCs w:val="30"/>
        </w:rPr>
        <w:t>2567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บริษัทถูกเรียกหลักประกันเพิ่มเติมจากบริษัทหลักทรัพย์ ซึ่งบริษัทเข้าทำสัญญาเงินกู้ยืม</w:t>
      </w:r>
      <w:r w:rsidR="003A61A3"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ระยะสั้น ซึ่งค้ำประกันโดยตราสารทุนของบริษัท แอสเฟียร์ อินโนเวชั่นส์ จำกัด (มหาชน) ที่ถือโดยบริษัทเนื่องมาจากความผันผวนในตลาดหลักทรัพย์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</w:t>
      </w:r>
      <w:r w:rsidRPr="00A26296">
        <w:rPr>
          <w:rFonts w:ascii="Angsana New" w:hAnsi="Angsana New"/>
          <w:b/>
          <w:sz w:val="30"/>
          <w:szCs w:val="30"/>
          <w:cs/>
        </w:rPr>
        <w:t>(</w:t>
      </w:r>
      <w:r w:rsidRPr="001F398E">
        <w:rPr>
          <w:rFonts w:ascii="Angsana New" w:hAnsi="Angsana New"/>
          <w:bCs/>
          <w:sz w:val="30"/>
          <w:szCs w:val="30"/>
        </w:rPr>
        <w:t>Maintenance Margin Rate)</w:t>
      </w:r>
      <w:r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โดยบริษัทไม่ได้มีการเพิ่มเติมหลักประกันใดๆ ส่งผลให้บริษัทถูกบังคับขาย </w:t>
      </w:r>
      <w:r w:rsidRPr="00A26296">
        <w:rPr>
          <w:rFonts w:ascii="Angsana New" w:hAnsi="Angsana New"/>
          <w:b/>
          <w:sz w:val="30"/>
          <w:szCs w:val="30"/>
          <w:cs/>
        </w:rPr>
        <w:t>(</w:t>
      </w:r>
      <w:r w:rsidRPr="001F398E">
        <w:rPr>
          <w:rFonts w:ascii="Angsana New" w:hAnsi="Angsana New"/>
          <w:bCs/>
          <w:sz w:val="30"/>
          <w:szCs w:val="30"/>
        </w:rPr>
        <w:t>Forced sell)</w:t>
      </w:r>
      <w:r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>หุ้นของบริษัท แอสเฟียร์ อินโนเวชั่นส์ จำกัด (มหาชน) เพื่อเป็นการลดภาระหนี้ของบริษัทกับทางบริษัทหลักทรัพย์ กลุ่มบริษัทและบริษัทรับรู้ขาดทุนจากการขายเงินลงทุนใน</w:t>
      </w:r>
      <w:r w:rsidR="006B43E5">
        <w:rPr>
          <w:rFonts w:ascii="Angsana New" w:hAnsi="Angsana New"/>
          <w:b/>
          <w:sz w:val="30"/>
          <w:szCs w:val="30"/>
        </w:rPr>
        <w:br/>
      </w:r>
      <w:r w:rsidRPr="001F398E">
        <w:rPr>
          <w:rFonts w:ascii="Angsana New" w:hAnsi="Angsana New"/>
          <w:b/>
          <w:sz w:val="30"/>
          <w:szCs w:val="30"/>
          <w:cs/>
        </w:rPr>
        <w:t xml:space="preserve">บริษัท แอสเฟียร์ อินโนเวชั่นส์ จำกัด (มหาชน) จำนวน </w:t>
      </w:r>
      <w:r w:rsidR="00A301CB" w:rsidRPr="00A301CB">
        <w:rPr>
          <w:rFonts w:ascii="Angsana New" w:hAnsi="Angsana New"/>
          <w:bCs/>
          <w:sz w:val="30"/>
          <w:szCs w:val="30"/>
        </w:rPr>
        <w:t>651</w:t>
      </w:r>
      <w:r w:rsidR="006B43E5">
        <w:rPr>
          <w:rFonts w:ascii="Angsana New" w:hAnsi="Angsana New"/>
          <w:bCs/>
          <w:sz w:val="30"/>
          <w:szCs w:val="30"/>
        </w:rPr>
        <w:t>.7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ล้านบาท และ </w:t>
      </w:r>
      <w:r w:rsidR="00A301CB" w:rsidRPr="00A301CB">
        <w:rPr>
          <w:rFonts w:ascii="Angsana New" w:hAnsi="Angsana New"/>
          <w:bCs/>
          <w:sz w:val="30"/>
          <w:szCs w:val="30"/>
        </w:rPr>
        <w:t>637</w:t>
      </w:r>
      <w:r w:rsidR="006B43E5">
        <w:rPr>
          <w:rFonts w:ascii="Angsana New" w:hAnsi="Angsana New"/>
          <w:bCs/>
          <w:sz w:val="30"/>
          <w:szCs w:val="30"/>
        </w:rPr>
        <w:t>.0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ล้านบาท โดยบันทึกในรายการขาดทุนจากการจำหน่ายเงินลงทุนในบริษัทร่วมในงบกำไรขาดทุนเบ็ดเสร็จรวมและงบกำไรขาดทุนเบ็ดเสร็จเฉพาะกิจการสำหรับ</w:t>
      </w:r>
      <w:r w:rsidR="00565709" w:rsidRPr="001F398E">
        <w:rPr>
          <w:rFonts w:ascii="Angsana New" w:hAnsi="Angsana New" w:hint="cs"/>
          <w:b/>
          <w:sz w:val="30"/>
          <w:szCs w:val="30"/>
          <w:cs/>
        </w:rPr>
        <w:t>ปี</w:t>
      </w:r>
      <w:r w:rsidR="00912130" w:rsidRPr="001F398E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bCs/>
          <w:sz w:val="30"/>
          <w:szCs w:val="30"/>
        </w:rPr>
        <w:t>31</w:t>
      </w:r>
      <w:r w:rsidR="00912130" w:rsidRPr="001F398E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A301CB" w:rsidRPr="00A301CB">
        <w:rPr>
          <w:rFonts w:ascii="Angsana New" w:hAnsi="Angsana New"/>
          <w:bCs/>
          <w:sz w:val="30"/>
          <w:szCs w:val="30"/>
        </w:rPr>
        <w:t>2567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ตามลำดับ นอกจากนี้สัดส่วนการถือหุ้นของบริษัทใน</w:t>
      </w:r>
      <w:r w:rsidR="006B43E5">
        <w:rPr>
          <w:rFonts w:ascii="Angsana New" w:hAnsi="Angsana New"/>
          <w:b/>
          <w:sz w:val="30"/>
          <w:szCs w:val="30"/>
        </w:rPr>
        <w:br/>
      </w:r>
      <w:r w:rsidRPr="001F398E">
        <w:rPr>
          <w:rFonts w:ascii="Angsana New" w:hAnsi="Angsana New"/>
          <w:b/>
          <w:sz w:val="30"/>
          <w:szCs w:val="30"/>
          <w:cs/>
        </w:rPr>
        <w:t xml:space="preserve">บริษัท แอสเฟียร์ อินโนเวชั่นส์ จำกัด (มหาชน) ลดลงอย่างต่อเนื่อง จึงมีข้อบ่งชี้ว่าบริษัทได้สูญเสียอิทธิพลอย่างมีสาระสำคัญในบริษัทร่วม กลุ่มบริษัทรับรู้ขาดทุนจากการสูญเสียอิทธิพลอย่างมีสาระสำคัญในบริษัทร่วม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 จำนวน </w:t>
      </w:r>
      <w:r w:rsidR="00A301CB" w:rsidRPr="00A301CB">
        <w:rPr>
          <w:rFonts w:ascii="Angsana New" w:hAnsi="Angsana New"/>
          <w:bCs/>
          <w:sz w:val="30"/>
          <w:szCs w:val="30"/>
        </w:rPr>
        <w:t>1</w:t>
      </w:r>
      <w:r w:rsidRPr="001F398E">
        <w:rPr>
          <w:rFonts w:ascii="Angsana New" w:hAnsi="Angsana New"/>
          <w:bCs/>
          <w:sz w:val="30"/>
          <w:szCs w:val="30"/>
          <w:cs/>
        </w:rPr>
        <w:t>,</w:t>
      </w:r>
      <w:r w:rsidR="00A301CB" w:rsidRPr="00A301CB">
        <w:rPr>
          <w:rFonts w:ascii="Angsana New" w:hAnsi="Angsana New"/>
          <w:bCs/>
          <w:sz w:val="30"/>
          <w:szCs w:val="30"/>
        </w:rPr>
        <w:t>053</w:t>
      </w:r>
      <w:r w:rsidR="006B43E5">
        <w:rPr>
          <w:rFonts w:ascii="Angsana New" w:hAnsi="Angsana New"/>
          <w:bCs/>
          <w:sz w:val="30"/>
          <w:szCs w:val="30"/>
        </w:rPr>
        <w:t>.8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ล้านบาท และ </w:t>
      </w:r>
      <w:r w:rsidR="00A301CB" w:rsidRPr="00A301CB">
        <w:rPr>
          <w:rFonts w:ascii="Angsana New" w:hAnsi="Angsana New"/>
          <w:bCs/>
          <w:sz w:val="30"/>
          <w:szCs w:val="30"/>
        </w:rPr>
        <w:t>1</w:t>
      </w:r>
      <w:r w:rsidRPr="001F398E">
        <w:rPr>
          <w:rFonts w:ascii="Angsana New" w:hAnsi="Angsana New"/>
          <w:bCs/>
          <w:sz w:val="30"/>
          <w:szCs w:val="30"/>
          <w:cs/>
        </w:rPr>
        <w:t>,</w:t>
      </w:r>
      <w:r w:rsidR="00A301CB" w:rsidRPr="00A301CB">
        <w:rPr>
          <w:rFonts w:ascii="Angsana New" w:hAnsi="Angsana New"/>
          <w:bCs/>
          <w:sz w:val="30"/>
          <w:szCs w:val="30"/>
        </w:rPr>
        <w:t>01</w:t>
      </w:r>
      <w:r w:rsidR="00115258" w:rsidRPr="00115258">
        <w:rPr>
          <w:rFonts w:ascii="Angsana New" w:hAnsi="Angsana New"/>
          <w:bCs/>
          <w:sz w:val="30"/>
          <w:szCs w:val="30"/>
        </w:rPr>
        <w:t>8</w:t>
      </w:r>
      <w:r w:rsidR="006B43E5">
        <w:rPr>
          <w:rFonts w:ascii="Angsana New" w:hAnsi="Angsana New"/>
          <w:bCs/>
          <w:sz w:val="30"/>
          <w:szCs w:val="30"/>
        </w:rPr>
        <w:t>.7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ล้านบาท ในงบกำไรขาดทุนเบ็ดเสร็จรวมและงบกำไรขาดทุนเบ็ดเสร็จเฉพาะกิจการสำหรับ</w:t>
      </w:r>
      <w:r w:rsidR="00434DB4" w:rsidRPr="001F398E">
        <w:rPr>
          <w:rFonts w:ascii="Angsana New" w:hAnsi="Angsana New"/>
          <w:b/>
          <w:sz w:val="30"/>
          <w:szCs w:val="30"/>
          <w:cs/>
        </w:rPr>
        <w:t>ปี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bCs/>
          <w:sz w:val="30"/>
          <w:szCs w:val="30"/>
        </w:rPr>
        <w:t>31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</w:t>
      </w:r>
      <w:r w:rsidR="00BB1483" w:rsidRPr="001F398E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bCs/>
          <w:sz w:val="30"/>
          <w:szCs w:val="30"/>
        </w:rPr>
        <w:t>2567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ตามลำดับ </w:t>
      </w:r>
    </w:p>
    <w:p w14:paraId="447E23EA" w14:textId="16C8AE21" w:rsidR="00467A3A" w:rsidRPr="001F398E" w:rsidRDefault="00467A3A" w:rsidP="004F2E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1F398E">
        <w:rPr>
          <w:rFonts w:ascii="Angsana New" w:hAnsi="Angsana New"/>
          <w:b/>
          <w:sz w:val="30"/>
          <w:szCs w:val="30"/>
          <w:cs/>
        </w:rPr>
        <w:lastRenderedPageBreak/>
        <w:t xml:space="preserve">ณ วันที่ </w:t>
      </w:r>
      <w:r w:rsidR="00A301CB" w:rsidRPr="00A301CB">
        <w:rPr>
          <w:rFonts w:ascii="Angsana New" w:hAnsi="Angsana New"/>
          <w:bCs/>
          <w:sz w:val="30"/>
          <w:szCs w:val="30"/>
        </w:rPr>
        <w:t>31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</w:t>
      </w:r>
      <w:r w:rsidR="00BB1483" w:rsidRPr="001F398E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bCs/>
          <w:sz w:val="30"/>
          <w:szCs w:val="30"/>
        </w:rPr>
        <w:t>2567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บริษัทมีสัดส่วนการถือหุ้นของบริษัทในบริษัท แอสเฟียร์ อินโนเวชั่นส์ จำกัด (มหาชน) ร้อยละ </w:t>
      </w:r>
      <w:r w:rsidR="006B43E5">
        <w:rPr>
          <w:rFonts w:ascii="Angsana New" w:hAnsi="Angsana New"/>
          <w:bCs/>
          <w:sz w:val="30"/>
          <w:szCs w:val="30"/>
        </w:rPr>
        <w:t>9.97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 และจัดประเภทเงินลงทุนในบริษัท แอสเฟียร์ อินโนเวชั่นส์ จำกัด (มหาชน) เป็นเงินลงทุนในตราสารทุนที่วัดด้วยมูลค่ายุติธรรมผ่านกำไรหรือขาดทุน</w:t>
      </w:r>
    </w:p>
    <w:p w14:paraId="524A38F7" w14:textId="77777777" w:rsidR="00467A3A" w:rsidRPr="004F2EBB" w:rsidRDefault="00467A3A" w:rsidP="00E476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87F9678" w14:textId="52C96116" w:rsidR="00467A3A" w:rsidRPr="001F398E" w:rsidRDefault="00A301CB" w:rsidP="00467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01CB">
        <w:rPr>
          <w:rFonts w:ascii="Angsana New" w:hAnsi="Angsana New"/>
          <w:bCs/>
          <w:i/>
          <w:iCs/>
          <w:sz w:val="30"/>
          <w:szCs w:val="30"/>
        </w:rPr>
        <w:t>12</w:t>
      </w:r>
      <w:r w:rsidR="00467A3A" w:rsidRPr="001F398E">
        <w:rPr>
          <w:rFonts w:ascii="Angsana New" w:hAnsi="Angsana New"/>
          <w:bCs/>
          <w:i/>
          <w:iCs/>
          <w:sz w:val="30"/>
          <w:szCs w:val="30"/>
        </w:rPr>
        <w:t>.</w:t>
      </w:r>
      <w:r w:rsidRPr="00A301CB">
        <w:rPr>
          <w:rFonts w:ascii="Angsana New" w:hAnsi="Angsana New"/>
          <w:bCs/>
          <w:i/>
          <w:iCs/>
          <w:sz w:val="30"/>
          <w:szCs w:val="30"/>
        </w:rPr>
        <w:t>3</w:t>
      </w:r>
      <w:r w:rsidR="00467A3A" w:rsidRPr="001F398E">
        <w:rPr>
          <w:rFonts w:ascii="Angsana New" w:hAnsi="Angsana New"/>
          <w:bCs/>
          <w:i/>
          <w:iCs/>
          <w:sz w:val="30"/>
          <w:szCs w:val="30"/>
        </w:rPr>
        <w:t>)</w:t>
      </w:r>
      <w:r w:rsidR="00467A3A" w:rsidRPr="001F398E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467A3A" w:rsidRPr="001F398E">
        <w:rPr>
          <w:rFonts w:ascii="Angsana New" w:hAnsi="Angsana New"/>
          <w:b/>
          <w:i/>
          <w:iCs/>
          <w:sz w:val="30"/>
          <w:szCs w:val="30"/>
          <w:cs/>
        </w:rPr>
        <w:t xml:space="preserve">การจำหน่ายเงินลงทุนในบริษัท สบาย แมกซี่ อินชัวรันส์ โบรกเกอร์ จำกัด </w:t>
      </w:r>
    </w:p>
    <w:p w14:paraId="61BC42F2" w14:textId="77777777" w:rsidR="00467A3A" w:rsidRPr="004F2EBB" w:rsidRDefault="00467A3A" w:rsidP="00CA03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D1D5475" w14:textId="182C9B72" w:rsidR="00021FE5" w:rsidRPr="001F398E" w:rsidRDefault="00467A3A" w:rsidP="003A61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1F398E">
        <w:rPr>
          <w:rFonts w:ascii="Angsana New" w:hAnsi="Angsana New"/>
          <w:b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A301CB" w:rsidRPr="00A301CB">
        <w:rPr>
          <w:rFonts w:ascii="Angsana New" w:hAnsi="Angsana New"/>
          <w:bCs/>
          <w:sz w:val="30"/>
          <w:szCs w:val="30"/>
        </w:rPr>
        <w:t>2</w:t>
      </w:r>
      <w:r w:rsidR="00115258" w:rsidRPr="00115258">
        <w:rPr>
          <w:rFonts w:ascii="Angsana New" w:hAnsi="Angsana New"/>
          <w:bCs/>
          <w:sz w:val="30"/>
          <w:szCs w:val="30"/>
        </w:rPr>
        <w:t>8</w:t>
      </w:r>
      <w:r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สิงหาคม </w:t>
      </w:r>
      <w:r w:rsidR="00A301CB" w:rsidRPr="00A301CB">
        <w:rPr>
          <w:rFonts w:ascii="Angsana New" w:hAnsi="Angsana New"/>
          <w:bCs/>
          <w:sz w:val="30"/>
          <w:szCs w:val="30"/>
        </w:rPr>
        <w:t>2567</w:t>
      </w:r>
      <w:r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คณะกรรมการบริษัทมีมติอนุมัติการจำหน่ายหุ้นสามัญทั้งหมดของบริษัท สบาย แมกซี่ อินชัวรันส์ โบรกเกอร์ จำกัด จำนวน </w:t>
      </w:r>
      <w:r w:rsidR="00A301CB" w:rsidRPr="00A301CB">
        <w:rPr>
          <w:rFonts w:ascii="Angsana New" w:hAnsi="Angsana New"/>
          <w:bCs/>
          <w:sz w:val="30"/>
          <w:szCs w:val="30"/>
        </w:rPr>
        <w:t>50</w:t>
      </w:r>
      <w:r w:rsidRPr="001F398E">
        <w:rPr>
          <w:rFonts w:ascii="Angsana New" w:hAnsi="Angsana New"/>
          <w:bCs/>
          <w:sz w:val="30"/>
          <w:szCs w:val="30"/>
        </w:rPr>
        <w:t>,</w:t>
      </w:r>
      <w:r w:rsidR="00A301CB" w:rsidRPr="00A301CB">
        <w:rPr>
          <w:rFonts w:ascii="Angsana New" w:hAnsi="Angsana New"/>
          <w:bCs/>
          <w:sz w:val="30"/>
          <w:szCs w:val="30"/>
        </w:rPr>
        <w:t>000</w:t>
      </w:r>
      <w:r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 xml:space="preserve">หุ้น คิดเป็นร้อยละ </w:t>
      </w:r>
      <w:r w:rsidR="00A301CB" w:rsidRPr="00A301CB">
        <w:rPr>
          <w:rFonts w:ascii="Angsana New" w:hAnsi="Angsana New"/>
          <w:bCs/>
          <w:sz w:val="30"/>
          <w:szCs w:val="30"/>
        </w:rPr>
        <w:t>50</w:t>
      </w:r>
      <w:r w:rsidRPr="001F398E">
        <w:rPr>
          <w:rFonts w:ascii="Angsana New" w:hAnsi="Angsana New"/>
          <w:bCs/>
          <w:sz w:val="30"/>
          <w:szCs w:val="30"/>
        </w:rPr>
        <w:t>.</w:t>
      </w:r>
      <w:r w:rsidR="00A301CB" w:rsidRPr="00A301CB">
        <w:rPr>
          <w:rFonts w:ascii="Angsana New" w:hAnsi="Angsana New"/>
          <w:bCs/>
          <w:sz w:val="30"/>
          <w:szCs w:val="30"/>
        </w:rPr>
        <w:t>0</w:t>
      </w:r>
      <w:r w:rsidRPr="001F398E">
        <w:rPr>
          <w:rFonts w:ascii="Angsana New" w:hAnsi="Angsana New"/>
          <w:b/>
          <w:sz w:val="30"/>
          <w:szCs w:val="30"/>
        </w:rPr>
        <w:t xml:space="preserve"> </w:t>
      </w:r>
      <w:r w:rsidRPr="001F398E">
        <w:rPr>
          <w:rFonts w:ascii="Angsana New" w:hAnsi="Angsana New"/>
          <w:b/>
          <w:sz w:val="30"/>
          <w:szCs w:val="30"/>
          <w:cs/>
        </w:rPr>
        <w:t>ของทุนจดทะเบียนให้แก่ผู้ถือหุ้นของบริษัท สบาย แมกซี่ อินชัวรันส์ โบรกเกอร์ จำกัด ตามสัดส่วนการถือหุ้น โดยบริษัทอยู่ระหว่างการดำเนินการในการเข้าเจรจา ทำความตกลง และดำเนินการอื่นใดอันจำเป็นและเกี่ยวกับข้องกับการขายดังกล่าว</w:t>
      </w:r>
    </w:p>
    <w:p w14:paraId="57DC00B9" w14:textId="77777777" w:rsidR="00565709" w:rsidRDefault="00565709" w:rsidP="00E476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6"/>
          <w:szCs w:val="26"/>
        </w:rPr>
      </w:pPr>
    </w:p>
    <w:p w14:paraId="23AFB2A3" w14:textId="2B04CE6F" w:rsidR="00467A3A" w:rsidRDefault="00A301CB" w:rsidP="00467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01CB">
        <w:rPr>
          <w:rFonts w:ascii="Angsana New" w:hAnsi="Angsana New"/>
          <w:b/>
          <w:i/>
          <w:iCs/>
          <w:sz w:val="30"/>
          <w:szCs w:val="30"/>
        </w:rPr>
        <w:t>2566</w:t>
      </w:r>
    </w:p>
    <w:p w14:paraId="75774559" w14:textId="77777777" w:rsidR="007655CB" w:rsidRPr="00A301CB" w:rsidRDefault="007655CB" w:rsidP="00467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8CB52C7" w14:textId="1BE62A27" w:rsidR="003551CF" w:rsidRPr="001F398E" w:rsidRDefault="003551CF" w:rsidP="00B04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F398E">
        <w:rPr>
          <w:rFonts w:ascii="Angsana New" w:hAnsi="Angsana New" w:hint="cs"/>
          <w:b/>
          <w:i/>
          <w:iCs/>
          <w:sz w:val="30"/>
          <w:szCs w:val="30"/>
          <w:cs/>
        </w:rPr>
        <w:t>การเปลี่ยนแปลง</w:t>
      </w:r>
    </w:p>
    <w:p w14:paraId="4CC60F7D" w14:textId="77777777" w:rsidR="00E476D0" w:rsidRPr="001F398E" w:rsidRDefault="00E476D0" w:rsidP="00B04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6"/>
          <w:szCs w:val="26"/>
          <w:cs/>
        </w:rPr>
      </w:pPr>
    </w:p>
    <w:p w14:paraId="7F3B1626" w14:textId="2BCCE223" w:rsidR="00B24B46" w:rsidRPr="00835C50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pacing w:val="-6"/>
          <w:sz w:val="30"/>
          <w:szCs w:val="30"/>
        </w:rPr>
        <w:tab/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เมื่อวันที่ </w:t>
      </w:r>
      <w:r w:rsidR="00A301CB" w:rsidRPr="002A3711">
        <w:rPr>
          <w:rFonts w:ascii="Angsana New" w:hAnsi="Angsana New" w:hint="cs"/>
          <w:bCs/>
          <w:sz w:val="30"/>
          <w:szCs w:val="30"/>
        </w:rPr>
        <w:t>31</w:t>
      </w:r>
      <w:r w:rsidR="00F95830" w:rsidRPr="002A3711">
        <w:rPr>
          <w:rFonts w:ascii="Angsana New" w:hAnsi="Angsana New" w:hint="cs"/>
          <w:b/>
          <w:sz w:val="30"/>
          <w:szCs w:val="30"/>
        </w:rPr>
        <w:t xml:space="preserve"> </w:t>
      </w:r>
      <w:r w:rsidR="00E476D0" w:rsidRPr="002A3711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A301CB" w:rsidRPr="002A3711">
        <w:rPr>
          <w:rFonts w:ascii="Angsana New" w:hAnsi="Angsana New" w:hint="cs"/>
          <w:bCs/>
          <w:sz w:val="30"/>
          <w:szCs w:val="30"/>
        </w:rPr>
        <w:t>2566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บริษัทได้ชำระค่าหุ้นเพิ่มทุนของบริษัท อินโฟแกรมเมอร์ จำกัด </w:t>
      </w:r>
      <w:r w:rsidR="00F95830" w:rsidRPr="001F398E">
        <w:rPr>
          <w:rFonts w:ascii="Angsana New" w:hAnsi="Angsana New" w:hint="cs"/>
          <w:b/>
          <w:sz w:val="30"/>
          <w:szCs w:val="30"/>
          <w:cs/>
        </w:rPr>
        <w:t xml:space="preserve">จำนวน </w:t>
      </w:r>
      <w:r w:rsidR="00A301CB" w:rsidRPr="002A3711">
        <w:rPr>
          <w:rFonts w:ascii="Angsana New" w:hAnsi="Angsana New"/>
          <w:bCs/>
          <w:sz w:val="30"/>
          <w:szCs w:val="30"/>
        </w:rPr>
        <w:t>12</w:t>
      </w:r>
      <w:r w:rsidR="00F95830" w:rsidRPr="002A3711">
        <w:rPr>
          <w:rFonts w:ascii="Angsana New" w:hAnsi="Angsana New"/>
          <w:bCs/>
          <w:sz w:val="30"/>
          <w:szCs w:val="30"/>
        </w:rPr>
        <w:t>,</w:t>
      </w:r>
      <w:r w:rsidR="00A301CB" w:rsidRPr="002A3711">
        <w:rPr>
          <w:rFonts w:ascii="Angsana New" w:hAnsi="Angsana New"/>
          <w:bCs/>
          <w:sz w:val="30"/>
          <w:szCs w:val="30"/>
        </w:rPr>
        <w:t>500</w:t>
      </w:r>
      <w:r w:rsidR="00F95830" w:rsidRPr="001F398E">
        <w:rPr>
          <w:rFonts w:ascii="Angsana New" w:hAnsi="Angsana New"/>
          <w:b/>
          <w:sz w:val="30"/>
          <w:szCs w:val="30"/>
        </w:rPr>
        <w:t xml:space="preserve"> </w:t>
      </w:r>
      <w:r w:rsidR="00F95830" w:rsidRPr="001F398E">
        <w:rPr>
          <w:rFonts w:ascii="Angsana New" w:hAnsi="Angsana New" w:hint="cs"/>
          <w:b/>
          <w:sz w:val="30"/>
          <w:szCs w:val="30"/>
          <w:cs/>
        </w:rPr>
        <w:t>หุ้น</w:t>
      </w:r>
      <w:r w:rsidR="00F95830" w:rsidRPr="001F398E">
        <w:rPr>
          <w:rFonts w:ascii="Angsana New" w:hAnsi="Angsana New"/>
          <w:b/>
          <w:sz w:val="30"/>
          <w:szCs w:val="30"/>
        </w:rPr>
        <w:t xml:space="preserve"> </w:t>
      </w:r>
      <w:r w:rsidR="008031A5" w:rsidRPr="001F398E">
        <w:rPr>
          <w:rFonts w:ascii="Angsana New" w:hAnsi="Angsana New"/>
          <w:b/>
          <w:sz w:val="30"/>
          <w:szCs w:val="30"/>
        </w:rPr>
        <w:br/>
      </w:r>
      <w:r w:rsidR="00F95830" w:rsidRPr="001F398E">
        <w:rPr>
          <w:rFonts w:ascii="Angsana New" w:hAnsi="Angsana New" w:hint="cs"/>
          <w:b/>
          <w:sz w:val="30"/>
          <w:szCs w:val="30"/>
          <w:cs/>
        </w:rPr>
        <w:t xml:space="preserve">มูลค่าที่ตราไว้ หุ้นละ </w:t>
      </w:r>
      <w:r w:rsidR="00A301CB" w:rsidRPr="002A3711">
        <w:rPr>
          <w:rFonts w:ascii="Angsana New" w:hAnsi="Angsana New"/>
          <w:bCs/>
          <w:sz w:val="30"/>
          <w:szCs w:val="30"/>
        </w:rPr>
        <w:t>100</w:t>
      </w:r>
      <w:r w:rsidR="00F95830" w:rsidRPr="001F398E">
        <w:rPr>
          <w:rFonts w:ascii="Angsana New" w:hAnsi="Angsana New"/>
          <w:b/>
          <w:sz w:val="30"/>
          <w:szCs w:val="30"/>
        </w:rPr>
        <w:t xml:space="preserve"> </w:t>
      </w:r>
      <w:r w:rsidR="00F95830" w:rsidRPr="001F398E">
        <w:rPr>
          <w:rFonts w:ascii="Angsana New" w:hAnsi="Angsana New" w:hint="cs"/>
          <w:b/>
          <w:sz w:val="30"/>
          <w:szCs w:val="30"/>
          <w:cs/>
        </w:rPr>
        <w:t xml:space="preserve">บาท ในราคาหุ้นละ </w:t>
      </w:r>
      <w:r w:rsidR="00A301CB" w:rsidRPr="002A3711">
        <w:rPr>
          <w:rFonts w:ascii="Angsana New" w:hAnsi="Angsana New"/>
          <w:bCs/>
          <w:sz w:val="30"/>
          <w:szCs w:val="30"/>
        </w:rPr>
        <w:t>3</w:t>
      </w:r>
      <w:r w:rsidR="00F95830" w:rsidRPr="002A3711">
        <w:rPr>
          <w:rFonts w:ascii="Angsana New" w:hAnsi="Angsana New"/>
          <w:bCs/>
          <w:sz w:val="30"/>
          <w:szCs w:val="30"/>
        </w:rPr>
        <w:t>,</w:t>
      </w:r>
      <w:r w:rsidR="00A301CB" w:rsidRPr="002A3711">
        <w:rPr>
          <w:rFonts w:ascii="Angsana New" w:hAnsi="Angsana New"/>
          <w:bCs/>
          <w:sz w:val="30"/>
          <w:szCs w:val="30"/>
        </w:rPr>
        <w:t>600</w:t>
      </w:r>
      <w:r w:rsidR="00F95830" w:rsidRPr="001F398E">
        <w:rPr>
          <w:rFonts w:ascii="Angsana New" w:hAnsi="Angsana New"/>
          <w:b/>
          <w:sz w:val="30"/>
          <w:szCs w:val="30"/>
        </w:rPr>
        <w:t xml:space="preserve"> </w:t>
      </w:r>
      <w:r w:rsidR="00F95830" w:rsidRPr="001F398E">
        <w:rPr>
          <w:rFonts w:ascii="Angsana New" w:hAnsi="Angsana New" w:hint="cs"/>
          <w:b/>
          <w:sz w:val="30"/>
          <w:szCs w:val="30"/>
          <w:cs/>
        </w:rPr>
        <w:t>บาท</w:t>
      </w:r>
      <w:r w:rsidR="00F95830" w:rsidRPr="001F398E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เป็นจำนวนเงิน </w:t>
      </w:r>
      <w:r w:rsidR="00A301CB" w:rsidRPr="002A3711">
        <w:rPr>
          <w:rFonts w:ascii="Angsana New" w:hAnsi="Angsana New"/>
          <w:bCs/>
          <w:sz w:val="30"/>
          <w:szCs w:val="30"/>
        </w:rPr>
        <w:t>45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ทำให้บริษัทมีส่วนได้เสีย ในบริษัทร่วมดังกล่าวเพิ่มขึ้นจากเดิมร้อยละ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25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เป็นร้อยละ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40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ของทุนจดทะเบียนและชำระแล้ว</w:t>
      </w:r>
    </w:p>
    <w:p w14:paraId="33411EE2" w14:textId="77777777" w:rsidR="00835C50" w:rsidRPr="00835C50" w:rsidRDefault="00835C50" w:rsidP="00835C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F4639BC" w14:textId="6E0C2165" w:rsidR="00B24B46" w:rsidRPr="002A3711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pacing w:val="-6"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tab/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ในการประชุมสามัญผู้ถือหุ้นของบริษัท เอเชียซอฟท์ คอร์ปอเรชั่น จำกัด (มหาชน) เมื่อวันที่ </w:t>
      </w:r>
      <w:r w:rsidR="00A301CB" w:rsidRPr="002A3711">
        <w:rPr>
          <w:rFonts w:ascii="Angsana New" w:hAnsi="Angsana New"/>
          <w:bCs/>
          <w:spacing w:val="-6"/>
          <w:sz w:val="30"/>
          <w:szCs w:val="30"/>
        </w:rPr>
        <w:t>25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 เมษายน </w:t>
      </w:r>
      <w:r w:rsidR="00A301CB" w:rsidRPr="002A3711">
        <w:rPr>
          <w:rFonts w:ascii="Angsana New" w:hAnsi="Angsana New"/>
          <w:bCs/>
          <w:spacing w:val="-6"/>
          <w:sz w:val="30"/>
          <w:szCs w:val="30"/>
        </w:rPr>
        <w:t>2566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 ผู้ถือหุ้นมีมติอนุมัติการเปลี่ยนแปลงชื่อบริษัท</w:t>
      </w:r>
      <w:r w:rsidR="00B24B46" w:rsidRPr="002A371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จากเดิมชื่อ </w:t>
      </w:r>
      <w:r w:rsidR="00B24B46" w:rsidRPr="002A3711">
        <w:rPr>
          <w:rFonts w:ascii="Angsana New" w:hAnsi="Angsana New" w:hint="cs"/>
          <w:b/>
          <w:spacing w:val="-6"/>
          <w:sz w:val="30"/>
          <w:szCs w:val="30"/>
          <w:cs/>
        </w:rPr>
        <w:t>“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>บริษัท เอเชียซอฟท์ คอร์ปอเรชั่น จำกัด (มหาชน)</w:t>
      </w:r>
      <w:r w:rsidR="00B24B46" w:rsidRPr="002A3711">
        <w:rPr>
          <w:rFonts w:ascii="Angsana New" w:hAnsi="Angsana New" w:hint="cs"/>
          <w:b/>
          <w:spacing w:val="-6"/>
          <w:sz w:val="30"/>
          <w:szCs w:val="30"/>
          <w:cs/>
        </w:rPr>
        <w:t>”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 เป็น </w:t>
      </w:r>
      <w:r w:rsidR="00B24B46" w:rsidRPr="002A3711">
        <w:rPr>
          <w:rFonts w:ascii="Angsana New" w:hAnsi="Angsana New" w:hint="cs"/>
          <w:b/>
          <w:spacing w:val="-6"/>
          <w:sz w:val="30"/>
          <w:szCs w:val="30"/>
          <w:cs/>
        </w:rPr>
        <w:t>“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>บริษัท แอสเฟียร์ อินโนเวชั่นส์ จำกัด (มหาชน)</w:t>
      </w:r>
      <w:r w:rsidR="00B24B46" w:rsidRPr="002A3711">
        <w:rPr>
          <w:rFonts w:ascii="Angsana New" w:hAnsi="Angsana New" w:hint="cs"/>
          <w:b/>
          <w:spacing w:val="-6"/>
          <w:sz w:val="30"/>
          <w:szCs w:val="30"/>
          <w:cs/>
        </w:rPr>
        <w:t>”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 บริษัทร่วมดังกล่าวได้จดทะเบียนการเปลี่ยนแปลงชื่อกับกระทรวงพาณิชย์เมื่อวันที่ </w:t>
      </w:r>
      <w:r w:rsidR="00A301CB" w:rsidRPr="002A3711">
        <w:rPr>
          <w:rFonts w:ascii="Angsana New" w:hAnsi="Angsana New"/>
          <w:bCs/>
          <w:spacing w:val="-6"/>
          <w:sz w:val="30"/>
          <w:szCs w:val="30"/>
        </w:rPr>
        <w:t>2</w:t>
      </w:r>
      <w:r w:rsidR="00115258" w:rsidRPr="002A3711">
        <w:rPr>
          <w:rFonts w:ascii="Angsana New" w:hAnsi="Angsana New"/>
          <w:bCs/>
          <w:spacing w:val="-6"/>
          <w:sz w:val="30"/>
          <w:szCs w:val="30"/>
        </w:rPr>
        <w:t>8</w:t>
      </w:r>
      <w:r w:rsidR="00B24B46" w:rsidRPr="002A3711">
        <w:rPr>
          <w:rFonts w:ascii="Angsana New" w:hAnsi="Angsana New"/>
          <w:b/>
          <w:spacing w:val="-6"/>
          <w:sz w:val="30"/>
          <w:szCs w:val="30"/>
          <w:cs/>
        </w:rPr>
        <w:t xml:space="preserve"> เมษายน </w:t>
      </w:r>
      <w:r w:rsidR="00A301CB" w:rsidRPr="002A3711">
        <w:rPr>
          <w:rFonts w:ascii="Angsana New" w:hAnsi="Angsana New"/>
          <w:bCs/>
          <w:spacing w:val="-6"/>
          <w:sz w:val="30"/>
          <w:szCs w:val="30"/>
        </w:rPr>
        <w:t>2566</w:t>
      </w:r>
    </w:p>
    <w:p w14:paraId="30A0826E" w14:textId="77777777" w:rsidR="00D70E61" w:rsidRPr="00835C50" w:rsidRDefault="00D70E61" w:rsidP="00D70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25"/>
        <w:jc w:val="thaiDistribute"/>
        <w:rPr>
          <w:rFonts w:ascii="Angsana New" w:hAnsi="Angsana New"/>
          <w:b/>
          <w:sz w:val="30"/>
          <w:szCs w:val="30"/>
        </w:rPr>
      </w:pPr>
    </w:p>
    <w:p w14:paraId="10DE24D2" w14:textId="63B249CF" w:rsidR="00E476D0" w:rsidRPr="002A3711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ab/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ในระหว่าง</w:t>
      </w:r>
      <w:r w:rsidR="00F77F2D" w:rsidRPr="002A3711">
        <w:rPr>
          <w:rFonts w:ascii="Angsana New" w:hAnsi="Angsana New" w:hint="cs"/>
          <w:b/>
          <w:sz w:val="30"/>
          <w:szCs w:val="30"/>
          <w:cs/>
        </w:rPr>
        <w:t>ปี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A301CB" w:rsidRPr="002A3711">
        <w:rPr>
          <w:rFonts w:ascii="Angsana New" w:hAnsi="Angsana New"/>
          <w:bCs/>
          <w:sz w:val="30"/>
          <w:szCs w:val="30"/>
        </w:rPr>
        <w:t>31</w:t>
      </w:r>
      <w:r w:rsidR="00F77F2D" w:rsidRPr="002A3711">
        <w:rPr>
          <w:rFonts w:ascii="Angsana New" w:hAnsi="Angsana New"/>
          <w:b/>
          <w:sz w:val="30"/>
          <w:szCs w:val="30"/>
        </w:rPr>
        <w:t xml:space="preserve"> </w:t>
      </w:r>
      <w:r w:rsidR="00F77F2D" w:rsidRPr="002A3711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บริษัท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มีอิทธิพลอย่างมีนัยสำคัญ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ในบริษัท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แอสเฟียร์</w:t>
      </w:r>
      <w:r w:rsidR="00E476D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อิ</w:t>
      </w:r>
      <w:r w:rsidR="00E476D0" w:rsidRPr="002A3711">
        <w:rPr>
          <w:rFonts w:ascii="Angsana New" w:hAnsi="Angsana New" w:hint="cs"/>
          <w:b/>
          <w:sz w:val="30"/>
          <w:szCs w:val="30"/>
          <w:cs/>
        </w:rPr>
        <w:t>น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โนเวชั่นส์ จำกัด มหาชน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ทำให้บริษัท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แอสเฟียร์ อินโนเวชั่นส์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จำกัด (มหาชน)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เปลี่ยนสถานะจากเงินลงทุนในตราสารทุนเป็น</w:t>
      </w:r>
      <w:r w:rsidR="00EA6C8C" w:rsidRPr="002A3711">
        <w:rPr>
          <w:rFonts w:ascii="Angsana New" w:hAnsi="Angsana New" w:hint="cs"/>
          <w:b/>
          <w:sz w:val="30"/>
          <w:szCs w:val="30"/>
          <w:cs/>
        </w:rPr>
        <w:t>เงินลงทุนใน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บริ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ษัทร่วม และในเดือนมีนาคม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ได้ซื้อส่วนได้เสีย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เพิ่มเติม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ในบริษัท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แอสเฟียร์ อินโนเวชั่นส์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จำกัด (มหาชน) ผ่านกระดานซื้อขายของตลาดหลักทรัพย์แห่งประเทศไทย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จำนวน </w:t>
      </w:r>
      <w:r w:rsidR="00A301CB" w:rsidRPr="002A3711">
        <w:rPr>
          <w:rFonts w:ascii="Angsana New" w:hAnsi="Angsana New"/>
          <w:bCs/>
          <w:sz w:val="30"/>
          <w:szCs w:val="30"/>
        </w:rPr>
        <w:t>1</w:t>
      </w:r>
      <w:r w:rsidR="00115258" w:rsidRPr="002A3711">
        <w:rPr>
          <w:rFonts w:ascii="Angsana New" w:hAnsi="Angsana New"/>
          <w:bCs/>
          <w:sz w:val="30"/>
          <w:szCs w:val="30"/>
        </w:rPr>
        <w:t>8</w:t>
      </w:r>
      <w:r w:rsidR="00F95830" w:rsidRPr="002A3711">
        <w:rPr>
          <w:rFonts w:ascii="Angsana New" w:hAnsi="Angsana New"/>
          <w:bCs/>
          <w:sz w:val="30"/>
          <w:szCs w:val="30"/>
        </w:rPr>
        <w:t>,</w:t>
      </w:r>
      <w:r w:rsidR="00A301CB" w:rsidRPr="002A3711">
        <w:rPr>
          <w:rFonts w:ascii="Angsana New" w:hAnsi="Angsana New"/>
          <w:bCs/>
          <w:sz w:val="30"/>
          <w:szCs w:val="30"/>
        </w:rPr>
        <w:t>302</w:t>
      </w:r>
      <w:r w:rsidR="00F95830" w:rsidRPr="002A3711">
        <w:rPr>
          <w:rFonts w:ascii="Angsana New" w:hAnsi="Angsana New"/>
          <w:bCs/>
          <w:sz w:val="30"/>
          <w:szCs w:val="30"/>
        </w:rPr>
        <w:t>,</w:t>
      </w:r>
      <w:r w:rsidR="00115258" w:rsidRPr="002A3711">
        <w:rPr>
          <w:rFonts w:ascii="Angsana New" w:hAnsi="Angsana New"/>
          <w:bCs/>
          <w:sz w:val="30"/>
          <w:szCs w:val="30"/>
        </w:rPr>
        <w:t>8</w:t>
      </w:r>
      <w:r w:rsidR="00A301CB" w:rsidRPr="002A3711">
        <w:rPr>
          <w:rFonts w:ascii="Angsana New" w:hAnsi="Angsana New"/>
          <w:bCs/>
          <w:sz w:val="30"/>
          <w:szCs w:val="30"/>
        </w:rPr>
        <w:t>00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หุ้น เป็นจำนวนเงิน </w:t>
      </w:r>
      <w:r w:rsidR="00A301CB" w:rsidRPr="002A3711">
        <w:rPr>
          <w:rFonts w:ascii="Angsana New" w:hAnsi="Angsana New"/>
          <w:bCs/>
          <w:sz w:val="30"/>
          <w:szCs w:val="30"/>
        </w:rPr>
        <w:t>277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6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ล้านบาท ทำให้บริษัทมีส่วนได้เสียในบริษัทร่วมดังกล่าวเพิ่มขึ้นจากเดิมร้อยละ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21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2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เป็นร้อยละ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24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115258" w:rsidRPr="002A3711">
        <w:rPr>
          <w:rFonts w:ascii="Angsana New" w:hAnsi="Angsana New"/>
          <w:bCs/>
          <w:sz w:val="30"/>
          <w:szCs w:val="30"/>
        </w:rPr>
        <w:t>8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ของ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B43E5">
        <w:rPr>
          <w:rFonts w:ascii="Angsana New" w:hAnsi="Angsana New"/>
          <w:b/>
          <w:sz w:val="30"/>
          <w:szCs w:val="30"/>
        </w:rPr>
        <w:br/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ทุนจดทะเบียนและชำระแล้ว </w:t>
      </w:r>
    </w:p>
    <w:p w14:paraId="26B6B0DD" w14:textId="49C67905" w:rsidR="00657581" w:rsidRPr="002A3711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lastRenderedPageBreak/>
        <w:tab/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ในระหว่าง</w:t>
      </w:r>
      <w:r w:rsidR="00F77F2D" w:rsidRPr="002A3711">
        <w:rPr>
          <w:rFonts w:ascii="Angsana New" w:hAnsi="Angsana New" w:hint="cs"/>
          <w:b/>
          <w:sz w:val="30"/>
          <w:szCs w:val="30"/>
          <w:cs/>
        </w:rPr>
        <w:t xml:space="preserve">ปีสิ้นสุดวันที่ </w:t>
      </w:r>
      <w:r w:rsidR="00A301CB" w:rsidRPr="002A3711">
        <w:rPr>
          <w:rFonts w:ascii="Angsana New" w:hAnsi="Angsana New"/>
          <w:bCs/>
          <w:sz w:val="30"/>
          <w:szCs w:val="30"/>
        </w:rPr>
        <w:t>31</w:t>
      </w:r>
      <w:r w:rsidR="00F77F2D" w:rsidRPr="002A3711">
        <w:rPr>
          <w:rFonts w:ascii="Angsana New" w:hAnsi="Angsana New"/>
          <w:b/>
          <w:sz w:val="30"/>
          <w:szCs w:val="30"/>
        </w:rPr>
        <w:t xml:space="preserve"> </w:t>
      </w:r>
      <w:r w:rsidR="00F77F2D" w:rsidRPr="002A3711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F77F2D" w:rsidRPr="002A3711">
        <w:rPr>
          <w:rFonts w:ascii="Angsana New" w:hAnsi="Angsana New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บริษัท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มีอิทธิพลอย่างมีนัยสำคัญ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ในบริษัท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แอ็ดวานซ์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อินฟอร์เมชั่น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เทคโนโลยี จำกัด (มหาชน)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ทำให้บริษัท แอ็ดวานซ์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อินฟอร์เมชั่นเทคโนโลยี จำกัด (มหาชน)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เปลี่ยนสถานะจากเงินลงทุนในตราสารทุนเป็น</w:t>
      </w:r>
      <w:r w:rsidR="00EA6C8C" w:rsidRPr="002A3711">
        <w:rPr>
          <w:rFonts w:ascii="Angsana New" w:hAnsi="Angsana New" w:hint="cs"/>
          <w:b/>
          <w:sz w:val="30"/>
          <w:szCs w:val="30"/>
          <w:cs/>
        </w:rPr>
        <w:t>เงินลงทุนใน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บริ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ษัทร่วม โดยบริษัทและครอบครัวรุจนพรพจีมีส่วนได้เสียในบริษัทร่วมดังกล่าวร้อยละ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17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9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และร้อยละ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2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6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ของทุนจดทะเบียนและชำระแล้ว ตามลำดับ</w:t>
      </w:r>
      <w:r w:rsidR="003317D1" w:rsidRPr="002A3711">
        <w:rPr>
          <w:rFonts w:ascii="Angsana New" w:hAnsi="Angsana New"/>
          <w:b/>
          <w:sz w:val="30"/>
          <w:szCs w:val="30"/>
        </w:rPr>
        <w:t xml:space="preserve"> </w:t>
      </w:r>
      <w:r w:rsidR="00945DC3" w:rsidRPr="002A3711">
        <w:rPr>
          <w:rFonts w:ascii="Angsana New" w:hAnsi="Angsana New" w:hint="cs"/>
          <w:b/>
          <w:sz w:val="30"/>
          <w:szCs w:val="30"/>
          <w:cs/>
        </w:rPr>
        <w:t xml:space="preserve">อย่างไรก็ตามในไตรมาสที่ </w:t>
      </w:r>
      <w:r w:rsidR="00A301CB" w:rsidRPr="006B43E5">
        <w:rPr>
          <w:rFonts w:ascii="Angsana New" w:hAnsi="Angsana New"/>
          <w:bCs/>
          <w:sz w:val="30"/>
          <w:szCs w:val="30"/>
        </w:rPr>
        <w:t>4</w:t>
      </w:r>
      <w:r w:rsidR="00945DC3" w:rsidRPr="002A3711">
        <w:rPr>
          <w:rFonts w:ascii="Angsana New" w:hAnsi="Angsana New"/>
          <w:b/>
          <w:sz w:val="30"/>
          <w:szCs w:val="30"/>
        </w:rPr>
        <w:t xml:space="preserve"> </w:t>
      </w:r>
      <w:r w:rsidR="00EA6C8C" w:rsidRPr="002A3711">
        <w:rPr>
          <w:rFonts w:ascii="Angsana New" w:hAnsi="Angsana New" w:hint="cs"/>
          <w:b/>
          <w:sz w:val="30"/>
          <w:szCs w:val="30"/>
          <w:cs/>
        </w:rPr>
        <w:t>ของ</w:t>
      </w:r>
      <w:r w:rsidR="00945DC3" w:rsidRPr="002A3711">
        <w:rPr>
          <w:rFonts w:ascii="Angsana New" w:hAnsi="Angsana New" w:hint="cs"/>
          <w:b/>
          <w:sz w:val="30"/>
          <w:szCs w:val="30"/>
          <w:cs/>
        </w:rPr>
        <w:t xml:space="preserve">ปี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945DC3" w:rsidRPr="002A3711">
        <w:rPr>
          <w:rFonts w:ascii="Angsana New" w:hAnsi="Angsana New"/>
          <w:b/>
          <w:sz w:val="30"/>
          <w:szCs w:val="30"/>
        </w:rPr>
        <w:t xml:space="preserve"> </w:t>
      </w:r>
      <w:r w:rsidR="00945DC3" w:rsidRPr="002A3711">
        <w:rPr>
          <w:rFonts w:ascii="Angsana New" w:hAnsi="Angsana New" w:hint="cs"/>
          <w:b/>
          <w:sz w:val="30"/>
          <w:szCs w:val="30"/>
          <w:cs/>
        </w:rPr>
        <w:t>บริษัทได้จำหน่ายเงินลงทุน</w:t>
      </w:r>
      <w:r w:rsidR="00E2435A" w:rsidRPr="002A3711">
        <w:rPr>
          <w:rFonts w:ascii="Angsana New" w:hAnsi="Angsana New" w:hint="cs"/>
          <w:b/>
          <w:sz w:val="30"/>
          <w:szCs w:val="30"/>
          <w:cs/>
        </w:rPr>
        <w:t>ใน</w:t>
      </w:r>
      <w:r w:rsidR="00657581" w:rsidRPr="002A3711">
        <w:rPr>
          <w:rFonts w:ascii="Angsana New" w:hAnsi="Angsana New" w:hint="cs"/>
          <w:b/>
          <w:sz w:val="30"/>
          <w:szCs w:val="30"/>
          <w:cs/>
        </w:rPr>
        <w:t>บริษัทร่วมดังกล่าว</w:t>
      </w:r>
      <w:r w:rsidR="00945DC3" w:rsidRPr="002A3711">
        <w:rPr>
          <w:rFonts w:ascii="Angsana New" w:hAnsi="Angsana New" w:hint="cs"/>
          <w:b/>
          <w:sz w:val="30"/>
          <w:szCs w:val="30"/>
          <w:cs/>
        </w:rPr>
        <w:t>ทั้ง</w:t>
      </w:r>
      <w:r w:rsidR="00EA6C8C" w:rsidRPr="002A3711">
        <w:rPr>
          <w:rFonts w:ascii="Angsana New" w:hAnsi="Angsana New" w:hint="cs"/>
          <w:b/>
          <w:sz w:val="30"/>
          <w:szCs w:val="30"/>
          <w:cs/>
        </w:rPr>
        <w:t>จำนวน</w:t>
      </w:r>
    </w:p>
    <w:p w14:paraId="5AC57CA2" w14:textId="77777777" w:rsidR="003317D1" w:rsidRPr="003317D1" w:rsidRDefault="003317D1" w:rsidP="003317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5F1BEDBD" w14:textId="5E1D8118" w:rsidR="001B1100" w:rsidRPr="002A3711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ab/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ในระหว่าง</w:t>
      </w:r>
      <w:r w:rsidR="00F77F2D" w:rsidRPr="002A3711">
        <w:rPr>
          <w:rFonts w:ascii="Angsana New" w:hAnsi="Angsana New" w:hint="cs"/>
          <w:b/>
          <w:sz w:val="30"/>
          <w:szCs w:val="30"/>
          <w:cs/>
        </w:rPr>
        <w:t xml:space="preserve">ปีสิ้นสุดวันที่ </w:t>
      </w:r>
      <w:r w:rsidR="00A301CB" w:rsidRPr="002A3711">
        <w:rPr>
          <w:rFonts w:ascii="Angsana New" w:hAnsi="Angsana New"/>
          <w:bCs/>
          <w:sz w:val="30"/>
          <w:szCs w:val="30"/>
        </w:rPr>
        <w:t>31</w:t>
      </w:r>
      <w:r w:rsidR="00F77F2D" w:rsidRPr="002A3711">
        <w:rPr>
          <w:rFonts w:ascii="Angsana New" w:hAnsi="Angsana New"/>
          <w:b/>
          <w:sz w:val="30"/>
          <w:szCs w:val="30"/>
        </w:rPr>
        <w:t xml:space="preserve"> </w:t>
      </w:r>
      <w:r w:rsidR="00F77F2D" w:rsidRPr="002A3711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F77F2D" w:rsidRPr="002A3711">
        <w:rPr>
          <w:rFonts w:ascii="Angsana New" w:hAnsi="Angsana New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บริษัทมีอิทธิพลอย่างมีนัยสำคัญใน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บริษัท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นครหลวงแคปปิตอล จำกัด (มหาชน)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ทำให้บริษัท นครหลวงแคปปิตอล จำกัด (มหาชน) เปลี่ยนสถานะจากเงินลงทุนในตราสารทุนเป็นบริษัทร่วม โดยบริษัทมีส่วนได้เสียในบริษัทร่วมดังกล่าวร้อยละ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25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 </w:t>
      </w:r>
    </w:p>
    <w:p w14:paraId="7802793E" w14:textId="77777777" w:rsidR="00835C50" w:rsidRPr="00835C50" w:rsidRDefault="00835C50" w:rsidP="00835C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18FC1D8" w14:textId="2CEE4C1D" w:rsidR="00835C50" w:rsidRPr="002A3711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ab/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A301CB" w:rsidRPr="002A3711">
        <w:rPr>
          <w:rFonts w:ascii="Angsana New" w:hAnsi="Angsana New"/>
          <w:bCs/>
          <w:sz w:val="30"/>
          <w:szCs w:val="30"/>
        </w:rPr>
        <w:t>25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เมษายน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บริษัท บัซซี่บีส์ จำกัด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ซึ่งเป็นบริษัทย่อย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ได้ซื้อส่วนได้เสียใน บริษัท แคปเชอร์ วัน จำกัด โดยการออกหุ้นเพิ่มทุนให้แก่บุคคลในวงจำกัดจำนวน </w:t>
      </w:r>
      <w:r w:rsidR="00A301CB" w:rsidRPr="002A3711">
        <w:rPr>
          <w:rFonts w:ascii="Angsana New" w:hAnsi="Angsana New"/>
          <w:bCs/>
          <w:sz w:val="30"/>
          <w:szCs w:val="30"/>
        </w:rPr>
        <w:t>105</w:t>
      </w:r>
      <w:r w:rsidR="00F95830" w:rsidRPr="002A3711">
        <w:rPr>
          <w:rFonts w:ascii="Angsana New" w:hAnsi="Angsana New"/>
          <w:bCs/>
          <w:sz w:val="30"/>
          <w:szCs w:val="30"/>
        </w:rPr>
        <w:t>,</w:t>
      </w:r>
      <w:r w:rsidR="00A301CB" w:rsidRPr="002A3711">
        <w:rPr>
          <w:rFonts w:ascii="Angsana New" w:hAnsi="Angsana New"/>
          <w:bCs/>
          <w:sz w:val="30"/>
          <w:szCs w:val="30"/>
        </w:rPr>
        <w:t>000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หุ้น มูลค่าที่ตราไว้หุ้นละ </w:t>
      </w:r>
      <w:r w:rsidR="00A301CB" w:rsidRPr="002A3711">
        <w:rPr>
          <w:rFonts w:ascii="Angsana New" w:hAnsi="Angsana New"/>
          <w:bCs/>
          <w:sz w:val="30"/>
          <w:szCs w:val="30"/>
        </w:rPr>
        <w:t>100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บาท บริษัทได้ชำระค่าหุ้นร้อยละ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50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คิดเป็นจำนวนเงิน </w:t>
      </w:r>
      <w:r w:rsidR="00A301CB" w:rsidRPr="002A3711">
        <w:rPr>
          <w:rFonts w:ascii="Angsana New" w:hAnsi="Angsana New"/>
          <w:bCs/>
          <w:sz w:val="30"/>
          <w:szCs w:val="30"/>
        </w:rPr>
        <w:t>5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3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ล้านบาท โดยบริษัทมีส่วนได้เสียในบริษัทดังกล่าวร้อยละ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30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 </w:t>
      </w:r>
    </w:p>
    <w:p w14:paraId="6BA7ED7F" w14:textId="77777777" w:rsidR="00835C50" w:rsidRPr="00835C50" w:rsidRDefault="00835C50" w:rsidP="00835C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DC477B6" w14:textId="4CEAB892" w:rsidR="00467A3A" w:rsidRPr="002A3711" w:rsidRDefault="002A3711" w:rsidP="002A37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 w:hanging="18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ab/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A301CB" w:rsidRPr="002A3711">
        <w:rPr>
          <w:rFonts w:ascii="Angsana New" w:hAnsi="Angsana New"/>
          <w:bCs/>
          <w:sz w:val="30"/>
          <w:szCs w:val="30"/>
        </w:rPr>
        <w:t>2</w:t>
      </w:r>
      <w:r w:rsidR="00115258" w:rsidRPr="002A3711">
        <w:rPr>
          <w:rFonts w:ascii="Angsana New" w:hAnsi="Angsana New"/>
          <w:bCs/>
          <w:sz w:val="30"/>
          <w:szCs w:val="30"/>
        </w:rPr>
        <w:t>8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2A3711">
        <w:rPr>
          <w:rFonts w:ascii="Angsana New" w:hAnsi="Angsana New"/>
          <w:bCs/>
          <w:sz w:val="30"/>
          <w:szCs w:val="30"/>
        </w:rPr>
        <w:t>2566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บริษัท บัซซี่บีส์ จำกัด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ซึ่งเป็นบริษัทย่อย </w:t>
      </w:r>
      <w:r w:rsidR="00F95830" w:rsidRPr="002A3711">
        <w:rPr>
          <w:rFonts w:ascii="Angsana New" w:hAnsi="Angsana New"/>
          <w:b/>
          <w:sz w:val="30"/>
          <w:szCs w:val="30"/>
          <w:cs/>
        </w:rPr>
        <w:t>ได้ซื้อส่วนได้เสียใน บริษัท มาร์เก็ตบัซซ จำกัด</w:t>
      </w:r>
      <w:r w:rsidR="00F95830" w:rsidRPr="002A37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โดยการออกหุ้นเพิ่มทุนให้แก่บุคคลในวงจำกัดจำนวน </w:t>
      </w:r>
      <w:r w:rsidR="00A301CB" w:rsidRPr="002A3711">
        <w:rPr>
          <w:rFonts w:ascii="Angsana New" w:hAnsi="Angsana New"/>
          <w:bCs/>
          <w:sz w:val="30"/>
          <w:szCs w:val="30"/>
        </w:rPr>
        <w:t>10</w:t>
      </w:r>
      <w:r w:rsidR="00F95830" w:rsidRPr="002A3711">
        <w:rPr>
          <w:rFonts w:ascii="Angsana New" w:hAnsi="Angsana New"/>
          <w:bCs/>
          <w:sz w:val="30"/>
          <w:szCs w:val="30"/>
        </w:rPr>
        <w:t>,</w:t>
      </w:r>
      <w:r w:rsidR="00A301CB" w:rsidRPr="002A3711">
        <w:rPr>
          <w:rFonts w:ascii="Angsana New" w:hAnsi="Angsana New"/>
          <w:bCs/>
          <w:sz w:val="30"/>
          <w:szCs w:val="30"/>
        </w:rPr>
        <w:t>000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หุ้น มูลค่าที่ตราไว้หุ้นละ </w:t>
      </w:r>
      <w:r w:rsidR="00A301CB" w:rsidRPr="002A3711">
        <w:rPr>
          <w:rFonts w:ascii="Angsana New" w:hAnsi="Angsana New"/>
          <w:bCs/>
          <w:sz w:val="30"/>
          <w:szCs w:val="30"/>
        </w:rPr>
        <w:t>100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บาท บริษัทได้ชำระค่าหุ้นร้อยละ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40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คิดเป็นจำนวนเงิน 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4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="00F95830" w:rsidRPr="002A3711">
        <w:rPr>
          <w:rFonts w:ascii="Angsana New" w:hAnsi="Angsana New"/>
          <w:b/>
          <w:sz w:val="30"/>
          <w:szCs w:val="30"/>
        </w:rPr>
        <w:t xml:space="preserve"> 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โดยบริษัทมีส่วนได้เสียในบริษัทดังกล่าวร้อยละ </w:t>
      </w:r>
      <w:r w:rsidR="00A301CB" w:rsidRPr="002A3711">
        <w:rPr>
          <w:rFonts w:ascii="Angsana New" w:hAnsi="Angsana New"/>
          <w:bCs/>
          <w:sz w:val="30"/>
          <w:szCs w:val="30"/>
        </w:rPr>
        <w:t>40</w:t>
      </w:r>
      <w:r w:rsidR="00EA6C8C" w:rsidRPr="002A3711">
        <w:rPr>
          <w:rFonts w:ascii="Angsana New" w:hAnsi="Angsana New"/>
          <w:bCs/>
          <w:sz w:val="30"/>
          <w:szCs w:val="30"/>
        </w:rPr>
        <w:t>.</w:t>
      </w:r>
      <w:r w:rsidR="00A301CB" w:rsidRPr="002A3711">
        <w:rPr>
          <w:rFonts w:ascii="Angsana New" w:hAnsi="Angsana New"/>
          <w:bCs/>
          <w:sz w:val="30"/>
          <w:szCs w:val="30"/>
        </w:rPr>
        <w:t>0</w:t>
      </w:r>
      <w:r w:rsidR="00F95830" w:rsidRPr="002A3711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</w:t>
      </w:r>
    </w:p>
    <w:p w14:paraId="4AF6ECA7" w14:textId="77777777" w:rsidR="00DB3E44" w:rsidRDefault="00DB3E44" w:rsidP="00DB3E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25"/>
        <w:jc w:val="thaiDistribute"/>
        <w:rPr>
          <w:rFonts w:ascii="Angsana New" w:hAnsi="Angsana New"/>
          <w:b/>
          <w:sz w:val="30"/>
          <w:szCs w:val="30"/>
        </w:rPr>
      </w:pPr>
    </w:p>
    <w:p w14:paraId="146C0210" w14:textId="25BD98E2" w:rsidR="00DB3E44" w:rsidRPr="00DB3E44" w:rsidRDefault="00DB3E44" w:rsidP="00DB3E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25"/>
        <w:jc w:val="thaiDistribute"/>
        <w:rPr>
          <w:rFonts w:ascii="Angsana New" w:hAnsi="Angsana New"/>
          <w:b/>
          <w:sz w:val="30"/>
          <w:szCs w:val="30"/>
          <w:cs/>
        </w:rPr>
        <w:sectPr w:rsidR="00DB3E44" w:rsidRPr="00DB3E44" w:rsidSect="00425AF1">
          <w:headerReference w:type="default" r:id="rId15"/>
          <w:footerReference w:type="even" r:id="rId16"/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419CF657" w14:textId="1EA02ACC" w:rsidR="00313FAD" w:rsidRPr="001F398E" w:rsidRDefault="00313FAD" w:rsidP="002F7E05">
      <w:pPr>
        <w:pStyle w:val="BodyText2"/>
        <w:numPr>
          <w:ilvl w:val="0"/>
          <w:numId w:val="30"/>
        </w:numPr>
        <w:tabs>
          <w:tab w:val="left" w:pos="990"/>
        </w:tabs>
        <w:ind w:hanging="900"/>
        <w:rPr>
          <w:rFonts w:asciiTheme="minorHAnsi" w:hAnsiTheme="minorHAnsi" w:cstheme="minorHAnsi"/>
          <w:b/>
          <w:bCs/>
          <w:lang w:val="en-US"/>
        </w:rPr>
      </w:pPr>
      <w:bookmarkStart w:id="7" w:name="_Hlk128038180"/>
      <w:r w:rsidRPr="001F398E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ส่วนได้เสียที่ไม่มีอำนาจควบคุม</w:t>
      </w:r>
    </w:p>
    <w:p w14:paraId="43B570FF" w14:textId="77777777" w:rsidR="00313FAD" w:rsidRPr="001F398E" w:rsidRDefault="00313FAD" w:rsidP="00313FAD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22BCB0D1" w14:textId="77777777" w:rsidR="00313FAD" w:rsidRPr="001F398E" w:rsidRDefault="00313FAD" w:rsidP="00313FAD">
      <w:pPr>
        <w:tabs>
          <w:tab w:val="clear" w:pos="454"/>
          <w:tab w:val="clear" w:pos="680"/>
          <w:tab w:val="clear" w:pos="907"/>
          <w:tab w:val="left" w:pos="993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Theme="majorHAnsi" w:hAnsiTheme="majorHAnsi" w:cstheme="majorHAnsi"/>
          <w:sz w:val="30"/>
          <w:szCs w:val="30"/>
        </w:rPr>
      </w:pPr>
      <w:r w:rsidRPr="001F398E">
        <w:rPr>
          <w:rFonts w:asciiTheme="minorHAnsi" w:hAnsiTheme="minorHAnsi" w:cstheme="minorHAnsi"/>
          <w:sz w:val="30"/>
          <w:szCs w:val="30"/>
          <w:cs/>
        </w:rPr>
        <w:t>ตารางต่อไปนี้</w:t>
      </w:r>
      <w:r w:rsidRPr="004F2EBB">
        <w:rPr>
          <w:rFonts w:asciiTheme="majorHAnsi" w:hAnsiTheme="majorHAnsi" w:cstheme="majorHAnsi"/>
          <w:sz w:val="30"/>
          <w:szCs w:val="30"/>
          <w:cs/>
        </w:rPr>
        <w:t>สรุป</w:t>
      </w:r>
      <w:r w:rsidRPr="001F398E">
        <w:rPr>
          <w:rFonts w:asciiTheme="majorHAnsi" w:hAnsiTheme="majorHAnsi" w:cstheme="majorHAnsi"/>
          <w:sz w:val="30"/>
          <w:szCs w:val="30"/>
          <w:cs/>
        </w:rPr>
        <w:t>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BD81506" w14:textId="77777777" w:rsidR="00313FAD" w:rsidRPr="001F398E" w:rsidRDefault="00313FAD" w:rsidP="00537CDD">
      <w:pPr>
        <w:tabs>
          <w:tab w:val="clear" w:pos="454"/>
          <w:tab w:val="clear" w:pos="680"/>
          <w:tab w:val="clear" w:pos="907"/>
          <w:tab w:val="left" w:pos="993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pPr w:leftFromText="180" w:rightFromText="180" w:vertAnchor="text" w:horzAnchor="page" w:tblpX="1591" w:tblpY="80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313FAD" w:rsidRPr="001F398E" w14:paraId="334BFA79" w14:textId="77777777" w:rsidTr="00313FAD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7EF0F460" w14:textId="77777777" w:rsidR="00313FAD" w:rsidRPr="001F398E" w:rsidRDefault="00313FAD" w:rsidP="00313FAD">
            <w:pPr>
              <w:pStyle w:val="acctfourfigures"/>
              <w:tabs>
                <w:tab w:val="clear" w:pos="765"/>
              </w:tabs>
              <w:spacing w:line="240" w:lineRule="atLeast"/>
              <w:ind w:left="-320"/>
              <w:rPr>
                <w:rFonts w:asciiTheme="minorHAnsi" w:hAnsiTheme="minorHAnsi" w:cstheme="minorHAns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D7BD94C" w14:textId="11FF92D8" w:rsidR="00313FAD" w:rsidRPr="001F398E" w:rsidRDefault="00313FAD" w:rsidP="00313FAD">
            <w:pPr>
              <w:pStyle w:val="acctmergecolhdg"/>
              <w:spacing w:line="240" w:lineRule="atLeast"/>
              <w:rPr>
                <w:rFonts w:asciiTheme="minorHAnsi" w:hAnsiTheme="minorHAnsi" w:cstheme="minorHAnsi"/>
                <w:b w:val="0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b w:val="0"/>
                <w:sz w:val="30"/>
                <w:szCs w:val="30"/>
                <w:cs/>
                <w:lang w:bidi="th-TH"/>
              </w:rPr>
              <w:t>บริษัท พลัส เทค อินโนเวชั่น จำกัด (มหาชน</w:t>
            </w:r>
            <w:r w:rsidRPr="001F398E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)</w:t>
            </w:r>
          </w:p>
        </w:tc>
      </w:tr>
      <w:tr w:rsidR="00313FAD" w:rsidRPr="001F398E" w14:paraId="75ABDB68" w14:textId="77777777" w:rsidTr="00313FAD">
        <w:trPr>
          <w:cantSplit/>
          <w:trHeight w:val="356"/>
          <w:tblHeader/>
        </w:trPr>
        <w:tc>
          <w:tcPr>
            <w:tcW w:w="5220" w:type="dxa"/>
            <w:vAlign w:val="bottom"/>
          </w:tcPr>
          <w:p w14:paraId="04D4C0D6" w14:textId="77777777" w:rsidR="00313FAD" w:rsidRPr="001F398E" w:rsidRDefault="00313FAD" w:rsidP="00313FAD">
            <w:pPr>
              <w:pStyle w:val="acctfourfigures"/>
              <w:tabs>
                <w:tab w:val="clear" w:pos="765"/>
              </w:tabs>
              <w:spacing w:line="300" w:lineRule="exact"/>
              <w:ind w:left="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F69327" w14:textId="4343C81B" w:rsidR="00313FAD" w:rsidRPr="001F398E" w:rsidRDefault="00A301CB" w:rsidP="00313FAD">
            <w:pPr>
              <w:pStyle w:val="acctmergecolhdg"/>
              <w:spacing w:line="300" w:lineRule="exact"/>
              <w:rPr>
                <w:rFonts w:asciiTheme="minorHAnsi" w:hAnsiTheme="minorHAnsi" w:cstheme="minorHAnsi"/>
                <w:b w:val="0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3E782EF6" w14:textId="77777777" w:rsidR="00313FAD" w:rsidRPr="001F398E" w:rsidRDefault="00313FAD" w:rsidP="00313FAD">
            <w:pPr>
              <w:pStyle w:val="acctmergecolhdg"/>
              <w:spacing w:line="300" w:lineRule="exact"/>
              <w:rPr>
                <w:rFonts w:asciiTheme="minorHAnsi" w:hAnsiTheme="minorHAnsi" w:cstheme="minorHAnsi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AE6D82" w14:textId="6F69ED23" w:rsidR="00313FAD" w:rsidRPr="001F398E" w:rsidRDefault="00A301CB" w:rsidP="00313FAD">
            <w:pPr>
              <w:pStyle w:val="acctmergecolhdg"/>
              <w:spacing w:line="300" w:lineRule="exact"/>
              <w:rPr>
                <w:rFonts w:asciiTheme="minorHAnsi" w:hAnsiTheme="minorHAnsi" w:cstheme="minorHAnsi"/>
                <w:b w:val="0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 w:val="0"/>
                <w:sz w:val="30"/>
                <w:szCs w:val="30"/>
                <w:lang w:val="en-US"/>
              </w:rPr>
              <w:t>566</w:t>
            </w:r>
          </w:p>
        </w:tc>
      </w:tr>
      <w:tr w:rsidR="00537CDD" w:rsidRPr="001F398E" w14:paraId="172904DB" w14:textId="77777777">
        <w:trPr>
          <w:cantSplit/>
          <w:trHeight w:val="20"/>
        </w:trPr>
        <w:tc>
          <w:tcPr>
            <w:tcW w:w="5220" w:type="dxa"/>
            <w:vAlign w:val="bottom"/>
          </w:tcPr>
          <w:p w14:paraId="43520750" w14:textId="4BD62BD7" w:rsidR="00537CDD" w:rsidRPr="001F398E" w:rsidRDefault="00537CDD" w:rsidP="00537C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6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55208D0" w14:textId="25DBC62D" w:rsidR="00537CDD" w:rsidRPr="001F398E" w:rsidRDefault="00537CDD" w:rsidP="00537CD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F398E"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13FAD" w:rsidRPr="001F398E" w14:paraId="39B54201" w14:textId="77777777" w:rsidTr="00313FAD">
        <w:trPr>
          <w:cantSplit/>
          <w:trHeight w:val="20"/>
        </w:trPr>
        <w:tc>
          <w:tcPr>
            <w:tcW w:w="5220" w:type="dxa"/>
            <w:vAlign w:val="bottom"/>
          </w:tcPr>
          <w:p w14:paraId="1697D7A7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90" w:type="dxa"/>
          </w:tcPr>
          <w:p w14:paraId="5A38DCC9" w14:textId="1DC9023A" w:rsidR="00313FAD" w:rsidRPr="001F398E" w:rsidRDefault="00245CFA" w:rsidP="00245CF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27AF0EC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7968C6" w14:textId="178DD6BD" w:rsidR="00313FAD" w:rsidRPr="001F398E" w:rsidRDefault="00A301CB" w:rsidP="00537CDD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="00313FAD" w:rsidRPr="001F398E">
              <w:rPr>
                <w:rFonts w:asciiTheme="minorHAnsi" w:hAnsiTheme="minorHAnsi" w:cstheme="minorHAnsi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</w:p>
        </w:tc>
      </w:tr>
      <w:tr w:rsidR="00313FAD" w:rsidRPr="001F398E" w14:paraId="69809838" w14:textId="77777777" w:rsidTr="00313FAD">
        <w:trPr>
          <w:cantSplit/>
          <w:trHeight w:hRule="exact" w:val="356"/>
        </w:trPr>
        <w:tc>
          <w:tcPr>
            <w:tcW w:w="5220" w:type="dxa"/>
          </w:tcPr>
          <w:p w14:paraId="79B2048A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84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3D651CB7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B789C" w14:textId="77777777" w:rsidR="00313FAD" w:rsidRPr="001F398E" w:rsidRDefault="00313FAD" w:rsidP="00313FAD">
            <w:pPr>
              <w:pStyle w:val="acctmergecolhdg"/>
              <w:spacing w:line="240" w:lineRule="atLeast"/>
              <w:jc w:val="right"/>
              <w:rPr>
                <w:rFonts w:asciiTheme="minorHAnsi" w:hAnsiTheme="minorHAnsi" w:cstheme="minorHAns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1EFA99" w14:textId="77777777" w:rsidR="00313FAD" w:rsidRPr="001F398E" w:rsidRDefault="00313FAD" w:rsidP="00537CDD">
            <w:pPr>
              <w:pStyle w:val="acctmergecolhdg"/>
              <w:tabs>
                <w:tab w:val="decimal" w:pos="1177"/>
              </w:tabs>
              <w:spacing w:line="240" w:lineRule="atLeast"/>
              <w:jc w:val="right"/>
              <w:rPr>
                <w:rFonts w:asciiTheme="minorHAnsi" w:hAnsiTheme="minorHAnsi" w:cstheme="minorHAnsi"/>
                <w:b w:val="0"/>
                <w:bCs/>
                <w:sz w:val="30"/>
                <w:szCs w:val="30"/>
              </w:rPr>
            </w:pPr>
          </w:p>
        </w:tc>
      </w:tr>
      <w:tr w:rsidR="00313FAD" w:rsidRPr="001F398E" w14:paraId="27191F7D" w14:textId="77777777" w:rsidTr="00313FAD">
        <w:trPr>
          <w:cantSplit/>
          <w:trHeight w:val="20"/>
        </w:trPr>
        <w:tc>
          <w:tcPr>
            <w:tcW w:w="5220" w:type="dxa"/>
          </w:tcPr>
          <w:p w14:paraId="055C97FB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4C3F206B" w14:textId="2D55E6FC" w:rsidR="00313FAD" w:rsidRPr="001F398E" w:rsidRDefault="007215D9" w:rsidP="007215D9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346,</w:t>
            </w:r>
            <w:r w:rsidRP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2CCB9777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7E8DF8" w14:textId="71717567" w:rsidR="00313FAD" w:rsidRPr="001F398E" w:rsidRDefault="00A301CB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59</w:t>
            </w:r>
            <w:r w:rsidR="00313FAD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161</w:t>
            </w:r>
          </w:p>
        </w:tc>
      </w:tr>
      <w:tr w:rsidR="00313FAD" w:rsidRPr="001F398E" w14:paraId="0CEE430B" w14:textId="77777777" w:rsidTr="00313FAD">
        <w:trPr>
          <w:cantSplit/>
          <w:trHeight w:val="20"/>
        </w:trPr>
        <w:tc>
          <w:tcPr>
            <w:tcW w:w="5220" w:type="dxa"/>
          </w:tcPr>
          <w:p w14:paraId="09D9C153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01DA4880" w14:textId="4DB72268" w:rsidR="00313FAD" w:rsidRPr="007215D9" w:rsidRDefault="007215D9" w:rsidP="007215D9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834,054</w:t>
            </w:r>
          </w:p>
        </w:tc>
        <w:tc>
          <w:tcPr>
            <w:tcW w:w="270" w:type="dxa"/>
          </w:tcPr>
          <w:p w14:paraId="2E1C0495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E896CF" w14:textId="5603626A" w:rsidR="00313FAD" w:rsidRPr="001F398E" w:rsidRDefault="00A301CB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313FAD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37</w:t>
            </w:r>
            <w:r w:rsidR="00313FAD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150</w:t>
            </w:r>
          </w:p>
        </w:tc>
      </w:tr>
      <w:tr w:rsidR="00313FAD" w:rsidRPr="001F398E" w14:paraId="068ABEBB" w14:textId="77777777" w:rsidTr="00313FAD">
        <w:trPr>
          <w:cantSplit/>
          <w:trHeight w:val="20"/>
        </w:trPr>
        <w:tc>
          <w:tcPr>
            <w:tcW w:w="5220" w:type="dxa"/>
          </w:tcPr>
          <w:p w14:paraId="2B8EA72F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</w:tcPr>
          <w:p w14:paraId="1AB073AB" w14:textId="2FF56B11" w:rsidR="00313FAD" w:rsidRPr="007215D9" w:rsidRDefault="007215D9" w:rsidP="007215D9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176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754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52266F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95CD2" w14:textId="38BA12FE" w:rsidR="00313FAD" w:rsidRPr="001F398E" w:rsidRDefault="00313FAD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43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180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313FAD" w:rsidRPr="001F398E" w14:paraId="2E0E4CCF" w14:textId="77777777" w:rsidTr="00313FAD">
        <w:trPr>
          <w:cantSplit/>
          <w:trHeight w:val="20"/>
        </w:trPr>
        <w:tc>
          <w:tcPr>
            <w:tcW w:w="5220" w:type="dxa"/>
          </w:tcPr>
          <w:p w14:paraId="13C3C8A1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F480E8" w14:textId="536E47A2" w:rsidR="00313FAD" w:rsidRPr="007215D9" w:rsidRDefault="007215D9" w:rsidP="007215D9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903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023BDE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BF8997" w14:textId="13B49D84" w:rsidR="00313FAD" w:rsidRPr="001F398E" w:rsidRDefault="00313FAD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7215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131</w:t>
            </w:r>
            <w:r w:rsidRPr="001F398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313FAD" w:rsidRPr="001F398E" w14:paraId="5C05E3F0" w14:textId="77777777" w:rsidTr="00313FAD">
        <w:trPr>
          <w:cantSplit/>
          <w:trHeight w:val="20"/>
        </w:trPr>
        <w:tc>
          <w:tcPr>
            <w:tcW w:w="5220" w:type="dxa"/>
          </w:tcPr>
          <w:p w14:paraId="75A56ADA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011C3D" w14:textId="74EFF639" w:rsidR="00313FAD" w:rsidRPr="001F398E" w:rsidRDefault="000051E2" w:rsidP="007215D9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974,637</w:t>
            </w:r>
          </w:p>
        </w:tc>
        <w:tc>
          <w:tcPr>
            <w:tcW w:w="270" w:type="dxa"/>
          </w:tcPr>
          <w:p w14:paraId="53A5317E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36886BE" w14:textId="36FB6710" w:rsidR="00313FAD" w:rsidRPr="001F398E" w:rsidRDefault="00A301CB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="00313FAD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</w:t>
            </w:r>
            <w:r w:rsidR="000051E2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19</w:t>
            </w:r>
            <w:r w:rsidR="00313FAD"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0051E2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00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313FAD" w:rsidRPr="001F398E" w14:paraId="00922BCC" w14:textId="77777777" w:rsidTr="00313FAD">
        <w:trPr>
          <w:cantSplit/>
          <w:trHeight w:val="20"/>
        </w:trPr>
        <w:tc>
          <w:tcPr>
            <w:tcW w:w="5220" w:type="dxa"/>
          </w:tcPr>
          <w:p w14:paraId="690661E0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4E5B999" w14:textId="43A839C0" w:rsidR="00313FAD" w:rsidRPr="001F398E" w:rsidRDefault="00245CFA" w:rsidP="007215D9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262,665</w:t>
            </w:r>
          </w:p>
        </w:tc>
        <w:tc>
          <w:tcPr>
            <w:tcW w:w="270" w:type="dxa"/>
          </w:tcPr>
          <w:p w14:paraId="6C0DF9A5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F2F31B0" w14:textId="4E9A16F7" w:rsidR="00313FAD" w:rsidRPr="001F398E" w:rsidRDefault="00245CFA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490,221</w:t>
            </w:r>
          </w:p>
        </w:tc>
      </w:tr>
      <w:tr w:rsidR="00313FAD" w:rsidRPr="001F398E" w14:paraId="1B85C83E" w14:textId="77777777" w:rsidTr="00313FAD">
        <w:trPr>
          <w:cantSplit/>
          <w:trHeight w:hRule="exact" w:val="405"/>
        </w:trPr>
        <w:tc>
          <w:tcPr>
            <w:tcW w:w="5220" w:type="dxa"/>
          </w:tcPr>
          <w:p w14:paraId="02A6D228" w14:textId="77777777" w:rsidR="00313FAD" w:rsidRPr="001F398E" w:rsidRDefault="00313FAD" w:rsidP="00313FAD">
            <w:pPr>
              <w:pStyle w:val="ListBullet3"/>
              <w:numPr>
                <w:ilvl w:val="0"/>
                <w:numId w:val="0"/>
              </w:numPr>
              <w:ind w:left="191" w:hanging="8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4D8FFFA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10F0C" w14:textId="77777777" w:rsidR="00313FAD" w:rsidRPr="001F398E" w:rsidRDefault="00313FAD" w:rsidP="00313FAD">
            <w:pPr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C0AF5D6" w14:textId="77777777" w:rsidR="00313FAD" w:rsidRPr="001F398E" w:rsidRDefault="00313FAD" w:rsidP="00537CDD">
            <w:pPr>
              <w:tabs>
                <w:tab w:val="clear" w:pos="907"/>
                <w:tab w:val="decimal" w:pos="1447"/>
              </w:tabs>
              <w:ind w:hanging="263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313FAD" w:rsidRPr="001F398E" w14:paraId="2A9EA553" w14:textId="77777777" w:rsidTr="00313FAD">
        <w:trPr>
          <w:cantSplit/>
          <w:trHeight w:val="20"/>
        </w:trPr>
        <w:tc>
          <w:tcPr>
            <w:tcW w:w="5220" w:type="dxa"/>
          </w:tcPr>
          <w:p w14:paraId="765FC085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90" w:type="dxa"/>
          </w:tcPr>
          <w:p w14:paraId="5269B1E4" w14:textId="1DBDCA4D" w:rsidR="00313FAD" w:rsidRPr="000051E2" w:rsidRDefault="000051E2" w:rsidP="000051E2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268,058</w:t>
            </w:r>
          </w:p>
        </w:tc>
        <w:tc>
          <w:tcPr>
            <w:tcW w:w="270" w:type="dxa"/>
          </w:tcPr>
          <w:p w14:paraId="3BDA502B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426161" w14:textId="4E643020" w:rsidR="00313FAD" w:rsidRPr="001F398E" w:rsidRDefault="00A301CB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42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="00313FAD" w:rsidRPr="001F398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</w:p>
        </w:tc>
      </w:tr>
      <w:tr w:rsidR="00313FAD" w:rsidRPr="001F398E" w14:paraId="7D5322F8" w14:textId="77777777" w:rsidTr="004F2EBB">
        <w:trPr>
          <w:cantSplit/>
          <w:trHeight w:val="20"/>
        </w:trPr>
        <w:tc>
          <w:tcPr>
            <w:tcW w:w="5220" w:type="dxa"/>
          </w:tcPr>
          <w:p w14:paraId="233927E3" w14:textId="78EF699A" w:rsidR="00313FAD" w:rsidRPr="001F398E" w:rsidRDefault="00313FAD" w:rsidP="00313F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90" w:type="dxa"/>
          </w:tcPr>
          <w:p w14:paraId="62BBF4EC" w14:textId="75CF9974" w:rsidR="00313FAD" w:rsidRPr="000051E2" w:rsidRDefault="00245CFA" w:rsidP="000051E2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840,903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AFEA2F" w14:textId="77777777" w:rsidR="00313FAD" w:rsidRPr="001F398E" w:rsidRDefault="00313FAD" w:rsidP="00313FA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B7EEDA" w14:textId="0A386AE1" w:rsidR="00313FAD" w:rsidRPr="001F398E" w:rsidRDefault="00245CFA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3,926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37CDD" w:rsidRPr="001F398E" w14:paraId="32069B01" w14:textId="77777777" w:rsidTr="004F2EBB">
        <w:trPr>
          <w:cantSplit/>
          <w:trHeight w:val="20"/>
        </w:trPr>
        <w:tc>
          <w:tcPr>
            <w:tcW w:w="5220" w:type="dxa"/>
          </w:tcPr>
          <w:p w14:paraId="54A4C9B8" w14:textId="4D412B64" w:rsidR="00537CDD" w:rsidRPr="001F398E" w:rsidRDefault="00537CDD" w:rsidP="00537C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DB714F" w14:textId="58DDF8FE" w:rsidR="00537CDD" w:rsidRPr="000051E2" w:rsidRDefault="00245CFA" w:rsidP="000051E2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3,460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96B8E5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3FF0D2" w14:textId="5E41A09E" w:rsidR="00537CDD" w:rsidRPr="001F398E" w:rsidRDefault="00537CDD" w:rsidP="00537C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537CDD" w:rsidRPr="001F398E" w14:paraId="237AD807" w14:textId="77777777" w:rsidTr="004F2EBB">
        <w:trPr>
          <w:cantSplit/>
          <w:trHeight w:val="20"/>
        </w:trPr>
        <w:tc>
          <w:tcPr>
            <w:tcW w:w="5220" w:type="dxa"/>
          </w:tcPr>
          <w:p w14:paraId="562DEDF4" w14:textId="16BBB57A" w:rsidR="00537CDD" w:rsidRPr="001F398E" w:rsidRDefault="00537CDD" w:rsidP="00537C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B0E7EAF" w14:textId="4701026D" w:rsidR="00537CDD" w:rsidRPr="001F398E" w:rsidRDefault="00245CFA" w:rsidP="00245CFA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245CFA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844</w:t>
            </w:r>
            <w:r w:rsidRPr="00245CFA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363</w:t>
            </w:r>
            <w:r w:rsidRPr="00245CFA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1EDFA2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9761E72" w14:textId="74870E08" w:rsidR="00537CDD" w:rsidRPr="001F398E" w:rsidRDefault="00245CFA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245CFA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</w:t>
            </w:r>
            <w:r w:rsidRPr="00245CFA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926</w:t>
            </w:r>
            <w:r w:rsidRPr="00245CFA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37CDD" w:rsidRPr="001F398E" w14:paraId="133C7619" w14:textId="77777777" w:rsidTr="00537CDD">
        <w:trPr>
          <w:cantSplit/>
          <w:trHeight w:val="20"/>
        </w:trPr>
        <w:tc>
          <w:tcPr>
            <w:tcW w:w="5220" w:type="dxa"/>
          </w:tcPr>
          <w:p w14:paraId="6E682668" w14:textId="5BB8AE97" w:rsidR="00537CDD" w:rsidRPr="001F398E" w:rsidRDefault="00537CDD" w:rsidP="00537C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964B1C" w14:textId="475A482C" w:rsidR="00537CDD" w:rsidRPr="001F398E" w:rsidRDefault="00245CFA" w:rsidP="00245CFA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227,556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CC373B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16FA5E7" w14:textId="4724EE2F" w:rsidR="00537CDD" w:rsidRPr="001F398E" w:rsidRDefault="00245CFA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1,058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37CDD" w:rsidRPr="001F398E" w14:paraId="58FB4DC9" w14:textId="77777777" w:rsidTr="00537CDD">
        <w:trPr>
          <w:cantSplit/>
          <w:trHeight w:val="20"/>
        </w:trPr>
        <w:tc>
          <w:tcPr>
            <w:tcW w:w="5220" w:type="dxa"/>
          </w:tcPr>
          <w:p w14:paraId="4899D630" w14:textId="59513A9B" w:rsidR="00537CDD" w:rsidRPr="001F398E" w:rsidRDefault="00537CDD" w:rsidP="00537C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0BAD976" w14:textId="3DB54576" w:rsidR="00537CDD" w:rsidRPr="001F398E" w:rsidRDefault="00D13CDE" w:rsidP="00D13C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355E88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785901" w14:textId="1C423CB4" w:rsidR="00537CDD" w:rsidRPr="001F398E" w:rsidRDefault="00537CDD" w:rsidP="00537C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537CDD" w:rsidRPr="001F398E" w14:paraId="6DA3BF52" w14:textId="77777777" w:rsidTr="00313FAD">
        <w:trPr>
          <w:cantSplit/>
          <w:trHeight w:val="20"/>
        </w:trPr>
        <w:tc>
          <w:tcPr>
            <w:tcW w:w="5220" w:type="dxa"/>
          </w:tcPr>
          <w:p w14:paraId="4FF1CB66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A14E8A4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D9439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9C34D5" w14:textId="77777777" w:rsidR="00537CDD" w:rsidRPr="001F398E" w:rsidRDefault="00537CDD" w:rsidP="00537CD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</w:tbl>
    <w:p w14:paraId="6BAB4B83" w14:textId="77777777" w:rsidR="00313FAD" w:rsidRPr="001F398E" w:rsidRDefault="00313FAD" w:rsidP="00313FAD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140" w:lineRule="exact"/>
        <w:ind w:left="992" w:right="-62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3E394CC5" w14:textId="58011A1E" w:rsidR="008B7AC4" w:rsidRPr="001F398E" w:rsidRDefault="008B7AC4" w:rsidP="002F7E05">
      <w:pPr>
        <w:pStyle w:val="BodyText2"/>
        <w:numPr>
          <w:ilvl w:val="0"/>
          <w:numId w:val="30"/>
        </w:numPr>
        <w:rPr>
          <w:cs/>
          <w:lang w:val="en-US"/>
        </w:rPr>
        <w:sectPr w:rsidR="008B7AC4" w:rsidRPr="001F398E" w:rsidSect="00CB2AC8">
          <w:headerReference w:type="default" r:id="rId19"/>
          <w:pgSz w:w="11909" w:h="16834" w:code="9"/>
          <w:pgMar w:top="1152" w:right="1199" w:bottom="1152" w:left="691" w:header="720" w:footer="720" w:gutter="0"/>
          <w:paperSrc w:first="7" w:other="7"/>
          <w:cols w:space="720"/>
          <w:docGrid w:linePitch="245"/>
        </w:sectPr>
      </w:pPr>
    </w:p>
    <w:bookmarkEnd w:id="7"/>
    <w:p w14:paraId="3AAD80AF" w14:textId="3E8C9606" w:rsidR="00725821" w:rsidRPr="001F398E" w:rsidRDefault="001B4E6E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1F398E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ที่ดิน อาคาร</w:t>
      </w:r>
      <w:r w:rsidR="00725821" w:rsidRPr="001F398E">
        <w:rPr>
          <w:rFonts w:asciiTheme="minorHAnsi" w:hAnsiTheme="minorHAnsi" w:cstheme="minorHAnsi" w:hint="cs"/>
          <w:b/>
          <w:bCs/>
          <w:cs/>
          <w:lang w:val="en-US"/>
        </w:rPr>
        <w:t>และอุปกรณ์</w:t>
      </w:r>
    </w:p>
    <w:p w14:paraId="21FE7577" w14:textId="77777777" w:rsidR="003613F3" w:rsidRDefault="003613F3" w:rsidP="003613F3">
      <w:pPr>
        <w:pStyle w:val="BodyText2"/>
        <w:ind w:left="567"/>
        <w:rPr>
          <w:rFonts w:asciiTheme="minorHAnsi" w:hAnsiTheme="minorHAnsi" w:cstheme="minorHAnsi"/>
          <w:b/>
          <w:bCs/>
          <w:lang w:val="en-US"/>
        </w:rPr>
      </w:pPr>
    </w:p>
    <w:tbl>
      <w:tblPr>
        <w:tblpPr w:leftFromText="180" w:rightFromText="180" w:vertAnchor="text" w:tblpX="450" w:tblpY="1"/>
        <w:tblOverlap w:val="never"/>
        <w:tblW w:w="14224" w:type="dxa"/>
        <w:tblLayout w:type="fixed"/>
        <w:tblLook w:val="01E0" w:firstRow="1" w:lastRow="1" w:firstColumn="1" w:lastColumn="1" w:noHBand="0" w:noVBand="0"/>
      </w:tblPr>
      <w:tblGrid>
        <w:gridCol w:w="20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4"/>
      </w:tblGrid>
      <w:tr w:rsidR="002C18B0" w:rsidRPr="00CB1729" w14:paraId="7E993ADA" w14:textId="77777777" w:rsidTr="009E277D">
        <w:trPr>
          <w:trHeight w:val="371"/>
          <w:tblHeader/>
        </w:trPr>
        <w:tc>
          <w:tcPr>
            <w:tcW w:w="2070" w:type="dxa"/>
            <w:shd w:val="clear" w:color="auto" w:fill="FFFFFF" w:themeFill="background1"/>
            <w:vAlign w:val="center"/>
          </w:tcPr>
          <w:p w14:paraId="209ED5EF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HAnsi" w:hAnsiTheme="minorHAnsi" w:cstheme="minorHAns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2154" w:type="dxa"/>
            <w:gridSpan w:val="19"/>
          </w:tcPr>
          <w:p w14:paraId="08820227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18B0" w:rsidRPr="00CB1729" w14:paraId="4497BF04" w14:textId="77777777" w:rsidTr="009E277D">
        <w:trPr>
          <w:trHeight w:val="620"/>
          <w:tblHeader/>
        </w:trPr>
        <w:tc>
          <w:tcPr>
            <w:tcW w:w="2070" w:type="dxa"/>
            <w:shd w:val="clear" w:color="auto" w:fill="FFFFFF" w:themeFill="background1"/>
            <w:vAlign w:val="bottom"/>
          </w:tcPr>
          <w:p w14:paraId="5773AF3C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HAnsi" w:hAnsiTheme="minorHAnsi" w:cstheme="minorHAns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167C53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ที่ดินและ</w:t>
            </w:r>
          </w:p>
          <w:p w14:paraId="55AC225D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8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47AF3C0D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8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F98A3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อาคารและ</w:t>
            </w:r>
          </w:p>
          <w:p w14:paraId="0DAF7DDC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8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7C0FD4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8069D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" w:right="-112" w:hanging="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2A3A1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C3539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2AE76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BCE25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01CC9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AD1F76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เครื่องรับ</w:t>
            </w:r>
          </w:p>
          <w:p w14:paraId="309CE6E8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ชำระเงินอัตโนมัติ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321A2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3E050B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เครื่องขายสินค้าอัตโนมัติ</w:t>
            </w:r>
          </w:p>
        </w:tc>
        <w:tc>
          <w:tcPr>
            <w:tcW w:w="270" w:type="dxa"/>
            <w:vAlign w:val="bottom"/>
          </w:tcPr>
          <w:p w14:paraId="34542B86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4660559" w14:textId="199E57A2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ตู้ล็อ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ก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เกอร์</w:t>
            </w:r>
          </w:p>
        </w:tc>
        <w:tc>
          <w:tcPr>
            <w:tcW w:w="270" w:type="dxa"/>
            <w:vAlign w:val="bottom"/>
          </w:tcPr>
          <w:p w14:paraId="78E7FACD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8D71A5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254E8C">
              <w:rPr>
                <w:rFonts w:asciiTheme="minorHAnsi" w:hAnsiTheme="minorHAns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2B4DCBCA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628FE02B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รวม</w:t>
            </w:r>
          </w:p>
        </w:tc>
      </w:tr>
      <w:tr w:rsidR="002C18B0" w:rsidRPr="00CB1729" w14:paraId="622789D3" w14:textId="77777777" w:rsidTr="009E277D">
        <w:trPr>
          <w:trHeight w:val="225"/>
          <w:tblHeader/>
        </w:trPr>
        <w:tc>
          <w:tcPr>
            <w:tcW w:w="2070" w:type="dxa"/>
            <w:shd w:val="clear" w:color="auto" w:fill="FFFFFF" w:themeFill="background1"/>
          </w:tcPr>
          <w:p w14:paraId="0C87DDCA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HAnsi" w:hAnsiTheme="minorHAnsi" w:cstheme="minorHAns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2154" w:type="dxa"/>
            <w:gridSpan w:val="19"/>
          </w:tcPr>
          <w:p w14:paraId="53543FFC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C18B0" w:rsidRPr="00CB1729" w14:paraId="4232F8D9" w14:textId="77777777" w:rsidTr="009E277D">
        <w:trPr>
          <w:trHeight w:hRule="exact" w:val="340"/>
        </w:trPr>
        <w:tc>
          <w:tcPr>
            <w:tcW w:w="2070" w:type="dxa"/>
          </w:tcPr>
          <w:p w14:paraId="21DF5758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36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10268FD5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88F15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45F503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D572DE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5A49561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35ED7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5A2537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5270EC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8C2BB37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9510A3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EAC0706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96216F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D7844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B937B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5BA2A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A3A6FC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C4A078F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0D602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3EEFB7E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2C18B0" w:rsidRPr="00CB1729" w14:paraId="63E3C456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38818223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ณ วันที่ 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 xml:space="preserve">1 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มกราคม 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5B6A425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75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57</w:t>
            </w:r>
          </w:p>
        </w:tc>
        <w:tc>
          <w:tcPr>
            <w:tcW w:w="270" w:type="dxa"/>
          </w:tcPr>
          <w:p w14:paraId="1680FF3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CADBF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81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A661C9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631EE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99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27A636A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8C56C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219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E8DDA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8C9B6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23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45326D5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98D7E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440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9F8F1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41147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98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</w:tcPr>
          <w:p w14:paraId="03BBBC8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D4F7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F1DF40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67C31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587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270" w:type="dxa"/>
          </w:tcPr>
          <w:p w14:paraId="1E7735A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5E50FC1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026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019</w:t>
            </w:r>
          </w:p>
        </w:tc>
      </w:tr>
      <w:tr w:rsidR="002C18B0" w:rsidRPr="00CB1729" w14:paraId="2CCA3D5C" w14:textId="77777777" w:rsidTr="009E277D">
        <w:trPr>
          <w:trHeight w:hRule="exact" w:val="340"/>
        </w:trPr>
        <w:tc>
          <w:tcPr>
            <w:tcW w:w="2070" w:type="dxa"/>
          </w:tcPr>
          <w:p w14:paraId="33F00A1C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AC0991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BE7ED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14FCB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13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0911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3ADC3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E56E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DF80B7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23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BEB1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D74AC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D1B5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FEC3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89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6F37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F7207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A5D90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83291F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CD6CB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D09C3F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229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6406E8B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781A876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340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363</w:t>
            </w:r>
          </w:p>
        </w:tc>
      </w:tr>
      <w:tr w:rsidR="002C18B0" w:rsidRPr="00CB1729" w14:paraId="775077C7" w14:textId="77777777" w:rsidTr="009E277D">
        <w:trPr>
          <w:trHeight w:hRule="exact" w:val="346"/>
        </w:trPr>
        <w:tc>
          <w:tcPr>
            <w:tcW w:w="2070" w:type="dxa"/>
          </w:tcPr>
          <w:p w14:paraId="64110049" w14:textId="2770CF05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ได้มาจากการรวมธุรกิจ </w:t>
            </w:r>
          </w:p>
        </w:tc>
        <w:tc>
          <w:tcPr>
            <w:tcW w:w="1080" w:type="dxa"/>
          </w:tcPr>
          <w:p w14:paraId="7B44EB7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0A83E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742EC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1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33890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C60E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1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E60D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D954F8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417BAF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D6C6AE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4ECDB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374B4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00CE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0AFA0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65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2642F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E403EE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777812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A277C7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83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69D9F97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6A45155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149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474</w:t>
            </w:r>
          </w:p>
        </w:tc>
      </w:tr>
      <w:tr w:rsidR="002C18B0" w:rsidRPr="00CB1729" w14:paraId="12F32042" w14:textId="77777777" w:rsidTr="009E277D">
        <w:trPr>
          <w:trHeight w:hRule="exact" w:val="340"/>
        </w:trPr>
        <w:tc>
          <w:tcPr>
            <w:tcW w:w="2070" w:type="dxa"/>
          </w:tcPr>
          <w:p w14:paraId="651010F1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14:paraId="3466CCE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D0CF6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B28A4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06F8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7494C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D136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5E203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7015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CAA61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2B18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70399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F2C2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2CBDA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2573F34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8B532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5C272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575498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79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785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5518F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</w:tcPr>
          <w:p w14:paraId="0EACB6F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-</w:t>
            </w:r>
          </w:p>
        </w:tc>
      </w:tr>
      <w:tr w:rsidR="002C18B0" w:rsidRPr="00CB1729" w14:paraId="5C9C72B1" w14:textId="77777777" w:rsidTr="009E277D">
        <w:trPr>
          <w:trHeight w:hRule="exact" w:val="663"/>
        </w:trPr>
        <w:tc>
          <w:tcPr>
            <w:tcW w:w="2070" w:type="dxa"/>
          </w:tcPr>
          <w:p w14:paraId="14293C40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(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ไป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) 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จากสินทรัพย์เพื่อ</w:t>
            </w:r>
          </w:p>
          <w:p w14:paraId="0CF9268A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 xml:space="preserve">   การให้บริการ</w:t>
            </w:r>
          </w:p>
        </w:tc>
        <w:tc>
          <w:tcPr>
            <w:tcW w:w="1080" w:type="dxa"/>
            <w:vAlign w:val="bottom"/>
          </w:tcPr>
          <w:p w14:paraId="4D4833F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FDFDD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0180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1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A6356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BBC7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1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9C10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DF77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A66B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E465C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2876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B2102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3754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57D47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F2D6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FE9805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1AE78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14605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10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043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57D9C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634B58D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129</w:t>
            </w:r>
          </w:p>
        </w:tc>
      </w:tr>
      <w:tr w:rsidR="002C18B0" w:rsidRPr="00CB1729" w14:paraId="0DDBB98C" w14:textId="77777777" w:rsidTr="009E277D">
        <w:trPr>
          <w:trHeight w:hRule="exact" w:val="708"/>
        </w:trPr>
        <w:tc>
          <w:tcPr>
            <w:tcW w:w="2070" w:type="dxa"/>
          </w:tcPr>
          <w:p w14:paraId="78E8E5C9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โอนไปสินทรัพย์ที่ถือไว้</w:t>
            </w:r>
          </w:p>
          <w:p w14:paraId="19C44908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 xml:space="preserve">   เผื่อขาย</w:t>
            </w:r>
          </w:p>
        </w:tc>
        <w:tc>
          <w:tcPr>
            <w:tcW w:w="1080" w:type="dxa"/>
            <w:vAlign w:val="bottom"/>
          </w:tcPr>
          <w:p w14:paraId="1A3278D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53C8F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2AB2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1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C490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9D62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1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861E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0409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D0A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C1708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722F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D6415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582F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F22B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2A0A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68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8A74B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ACA45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8795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C4B8A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03EBF32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60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761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)</w:t>
            </w:r>
          </w:p>
        </w:tc>
      </w:tr>
      <w:tr w:rsidR="002C18B0" w:rsidRPr="00CB1729" w14:paraId="49BB4268" w14:textId="77777777" w:rsidTr="009E277D">
        <w:trPr>
          <w:trHeight w:hRule="exact" w:val="735"/>
        </w:trPr>
        <w:tc>
          <w:tcPr>
            <w:tcW w:w="2070" w:type="dxa"/>
          </w:tcPr>
          <w:p w14:paraId="4169E0F0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โอนไปอสังหาริมทรัพย์เพื่อ</w:t>
            </w:r>
          </w:p>
          <w:p w14:paraId="15E7300E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 xml:space="preserve">   การลงทุน</w:t>
            </w:r>
          </w:p>
        </w:tc>
        <w:tc>
          <w:tcPr>
            <w:tcW w:w="1080" w:type="dxa"/>
            <w:vAlign w:val="bottom"/>
          </w:tcPr>
          <w:p w14:paraId="612B4CE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00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531D5C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3961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2369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616D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1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77FB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4C47A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4E0E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14C99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6B79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3E00D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3CC1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A8815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6C64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68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A1DD1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AAF3B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54E78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4338C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17E5109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217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)</w:t>
            </w:r>
          </w:p>
        </w:tc>
      </w:tr>
      <w:tr w:rsidR="002C18B0" w:rsidRPr="00CB1729" w14:paraId="531D07B4" w14:textId="77777777" w:rsidTr="00DF1B45">
        <w:trPr>
          <w:trHeight w:hRule="exact" w:val="664"/>
        </w:trPr>
        <w:tc>
          <w:tcPr>
            <w:tcW w:w="2070" w:type="dxa"/>
          </w:tcPr>
          <w:p w14:paraId="4A29AE7B" w14:textId="77777777" w:rsidR="00DF1B45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โอนจาก</w:t>
            </w:r>
            <w:r w:rsidR="00DF1B45"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(</w:t>
            </w:r>
            <w:r w:rsidR="00DF1B45"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ไป</w:t>
            </w:r>
            <w:r w:rsidR="00DF1B45"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) 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สินทรัพย์</w:t>
            </w:r>
          </w:p>
          <w:p w14:paraId="2FEF74C9" w14:textId="41046DFE" w:rsidR="002C18B0" w:rsidRPr="005F1E0C" w:rsidRDefault="00DF1B45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="002C18B0"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1060172B" w14:textId="77777777" w:rsidR="002C18B0" w:rsidRPr="005F1E0C" w:rsidRDefault="002C18B0" w:rsidP="00DF1B45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657F6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631E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1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5DC7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87243" w14:textId="77777777" w:rsidR="002C18B0" w:rsidRPr="005F1E0C" w:rsidRDefault="002C18B0" w:rsidP="00DF1B45">
            <w:pPr>
              <w:pStyle w:val="acctfourfigures"/>
              <w:tabs>
                <w:tab w:val="clear" w:pos="765"/>
                <w:tab w:val="decimal" w:pos="51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45FC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CB8DFE" w14:textId="77777777" w:rsidR="002C18B0" w:rsidRPr="005F1E0C" w:rsidRDefault="002C18B0" w:rsidP="00DF1B45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3194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BE522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257F7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D5889B" w14:textId="77777777" w:rsidR="002C18B0" w:rsidRPr="005F1E0C" w:rsidRDefault="002C18B0" w:rsidP="00DF1B4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E66F1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1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165F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6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29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F21BB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1ED50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2E0918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3B528B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44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311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ADA4CF4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13C6F7CC" w14:textId="77777777" w:rsidR="002C18B0" w:rsidRPr="005F1E0C" w:rsidRDefault="002C18B0" w:rsidP="00DF1B45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32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396</w:t>
            </w:r>
          </w:p>
        </w:tc>
      </w:tr>
      <w:tr w:rsidR="002C18B0" w:rsidRPr="00CB1729" w14:paraId="268FA540" w14:textId="77777777" w:rsidTr="00DF1B45">
        <w:trPr>
          <w:trHeight w:hRule="exact" w:val="340"/>
        </w:trPr>
        <w:tc>
          <w:tcPr>
            <w:tcW w:w="2070" w:type="dxa"/>
          </w:tcPr>
          <w:p w14:paraId="1BBD5FE1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140C4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2731C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E0F3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24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8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A7BF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3459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0AF6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F98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25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297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38F1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F1F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184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2982B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049FD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586AD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C66D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(15,257)</w:t>
            </w:r>
          </w:p>
        </w:tc>
        <w:tc>
          <w:tcPr>
            <w:tcW w:w="270" w:type="dxa"/>
            <w:shd w:val="clear" w:color="auto" w:fill="auto"/>
          </w:tcPr>
          <w:p w14:paraId="29C18D89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30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5F955E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F1ED6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30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2903" w14:textId="02DAFDDB" w:rsidR="002C18B0" w:rsidRPr="00254E8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68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</w:t>
            </w:r>
            <w:r w:rsidR="005962E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90</w:t>
            </w:r>
            <w:r w:rsidRPr="00254E8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8B3DE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9D33471" w14:textId="67FE38BD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194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75</w:t>
            </w:r>
            <w:r w:rsidR="005962EC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)</w:t>
            </w:r>
          </w:p>
        </w:tc>
      </w:tr>
      <w:tr w:rsidR="002C18B0" w:rsidRPr="00CB1729" w14:paraId="32992F21" w14:textId="77777777" w:rsidTr="00DF1B45">
        <w:trPr>
          <w:trHeight w:hRule="exact" w:val="682"/>
        </w:trPr>
        <w:tc>
          <w:tcPr>
            <w:tcW w:w="2070" w:type="dxa"/>
            <w:shd w:val="clear" w:color="auto" w:fill="auto"/>
          </w:tcPr>
          <w:p w14:paraId="6FC345B0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2566 </w:t>
            </w:r>
          </w:p>
          <w:p w14:paraId="31556F0B" w14:textId="77777777" w:rsidR="002C18B0" w:rsidRPr="005F1E0C" w:rsidRDefault="002C18B0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C77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873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270" w:type="dxa"/>
          </w:tcPr>
          <w:p w14:paraId="349D411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63585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FEAF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5A95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141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D9358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A67D1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208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D9663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F4F86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24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A8F4F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BC6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4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77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10BF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409CC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80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5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F8AA80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1F713" w14:textId="77777777" w:rsidR="002C18B0" w:rsidRPr="00254E8C" w:rsidRDefault="002C18B0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605012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C96E9" w14:textId="239CD592" w:rsidR="002C18B0" w:rsidRPr="005F1E0C" w:rsidRDefault="002C18B0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15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697,61</w:t>
            </w:r>
            <w:r w:rsidR="005962E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F66475A" w14:textId="77777777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C3851" w14:textId="17FC4F91" w:rsidR="002C18B0" w:rsidRPr="005F1E0C" w:rsidRDefault="002C18B0" w:rsidP="009E277D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15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308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  <w:t>,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6</w:t>
            </w:r>
            <w:r w:rsidR="005962E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46</w:t>
            </w:r>
          </w:p>
        </w:tc>
      </w:tr>
      <w:tr w:rsidR="002A3711" w:rsidRPr="00CB1729" w14:paraId="17732923" w14:textId="77777777" w:rsidTr="00DF1B45">
        <w:trPr>
          <w:trHeight w:hRule="exact" w:val="340"/>
        </w:trPr>
        <w:tc>
          <w:tcPr>
            <w:tcW w:w="2070" w:type="dxa"/>
          </w:tcPr>
          <w:p w14:paraId="39B1C534" w14:textId="75282BE2" w:rsidR="002A3711" w:rsidRPr="005F1E0C" w:rsidRDefault="006B43E5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E728EA" w14:textId="62EFEE4B" w:rsidR="002A3711" w:rsidRPr="00254E8C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198EB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851079" w14:textId="09AA3CEC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5AD7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46BF728" w14:textId="15F240BD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F5A65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FAB478" w14:textId="6958FD1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EA0BCE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FD397C1" w14:textId="04A281C4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71B09D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B914748" w14:textId="67CB7DB5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68839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8D7ABF" w14:textId="7FE0A29E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AAB61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18A637" w14:textId="7A0729EF" w:rsidR="002A3711" w:rsidRPr="00254E8C" w:rsidRDefault="002A3711" w:rsidP="009E277D">
            <w:pPr>
              <w:pStyle w:val="acctfourfigures"/>
              <w:tabs>
                <w:tab w:val="clear" w:pos="765"/>
                <w:tab w:val="decimal" w:pos="46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AD4A3E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C062A8E" w14:textId="631A10E6" w:rsidR="002A3711" w:rsidRPr="00ED6A6B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9B512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884BDD2" w14:textId="3FE5848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43E5" w:rsidRPr="00CB1729" w14:paraId="0EC89414" w14:textId="77777777" w:rsidTr="009E277D">
        <w:trPr>
          <w:trHeight w:hRule="exact" w:val="340"/>
        </w:trPr>
        <w:tc>
          <w:tcPr>
            <w:tcW w:w="2070" w:type="dxa"/>
          </w:tcPr>
          <w:p w14:paraId="37D3DAAD" w14:textId="77777777" w:rsidR="006B43E5" w:rsidRPr="005F1E0C" w:rsidRDefault="006B43E5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ณ วันที่ 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 xml:space="preserve">1 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มกราคม 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5578F637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873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757</w:t>
            </w:r>
          </w:p>
        </w:tc>
        <w:tc>
          <w:tcPr>
            <w:tcW w:w="270" w:type="dxa"/>
          </w:tcPr>
          <w:p w14:paraId="1C8A6DE1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A618AC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79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500D4058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6A6336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141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376CD008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758C56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208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C959962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22A0BC8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0212E6EE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31E1D3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477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56B11952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253C13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805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267E8437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A2E741" w14:textId="77777777" w:rsidR="006B43E5" w:rsidRPr="00254E8C" w:rsidRDefault="006B43E5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8E8813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07041D" w14:textId="77777777" w:rsidR="006B43E5" w:rsidRPr="00ED6A6B" w:rsidRDefault="006B43E5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697,612</w:t>
            </w:r>
          </w:p>
        </w:tc>
        <w:tc>
          <w:tcPr>
            <w:tcW w:w="270" w:type="dxa"/>
          </w:tcPr>
          <w:p w14:paraId="5D35A3C0" w14:textId="77777777" w:rsidR="006B43E5" w:rsidRPr="00254E8C" w:rsidRDefault="006B43E5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DD7E712" w14:textId="0602F396" w:rsidR="006B43E5" w:rsidRPr="002C18B0" w:rsidRDefault="006B43E5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3,308,6</w:t>
            </w:r>
            <w:r w:rsidR="005962EC">
              <w:rPr>
                <w:rFonts w:asciiTheme="minorHAnsi" w:hAnsiTheme="minorHAnsi" w:cstheme="minorHAnsi"/>
                <w:sz w:val="24"/>
                <w:szCs w:val="24"/>
              </w:rPr>
              <w:t>46</w:t>
            </w:r>
          </w:p>
        </w:tc>
      </w:tr>
      <w:tr w:rsidR="002A3711" w:rsidRPr="00CB1729" w14:paraId="085FD9D3" w14:textId="77777777" w:rsidTr="009E277D">
        <w:trPr>
          <w:trHeight w:hRule="exact" w:val="340"/>
        </w:trPr>
        <w:tc>
          <w:tcPr>
            <w:tcW w:w="2070" w:type="dxa"/>
          </w:tcPr>
          <w:p w14:paraId="4B5300E3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A55E78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38,780</w:t>
            </w:r>
          </w:p>
        </w:tc>
        <w:tc>
          <w:tcPr>
            <w:tcW w:w="270" w:type="dxa"/>
          </w:tcPr>
          <w:p w14:paraId="5C9FB81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6668EA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10,983</w:t>
            </w:r>
          </w:p>
        </w:tc>
        <w:tc>
          <w:tcPr>
            <w:tcW w:w="270" w:type="dxa"/>
            <w:shd w:val="clear" w:color="auto" w:fill="auto"/>
          </w:tcPr>
          <w:p w14:paraId="577C0C1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E7A8D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6E45109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99DAC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2B69E1A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0183DB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9,137</w:t>
            </w:r>
          </w:p>
        </w:tc>
        <w:tc>
          <w:tcPr>
            <w:tcW w:w="270" w:type="dxa"/>
            <w:shd w:val="clear" w:color="auto" w:fill="auto"/>
          </w:tcPr>
          <w:p w14:paraId="0D2C1C0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03C56F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55E034F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55BCFDB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1,951</w:t>
            </w:r>
          </w:p>
        </w:tc>
        <w:tc>
          <w:tcPr>
            <w:tcW w:w="270" w:type="dxa"/>
            <w:shd w:val="clear" w:color="auto" w:fill="auto"/>
          </w:tcPr>
          <w:p w14:paraId="7E41B0E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2CEF3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0BE2656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58F863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12,205</w:t>
            </w:r>
          </w:p>
        </w:tc>
        <w:tc>
          <w:tcPr>
            <w:tcW w:w="270" w:type="dxa"/>
          </w:tcPr>
          <w:p w14:paraId="7B3DAAE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7D16D6E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85,369</w:t>
            </w:r>
          </w:p>
        </w:tc>
      </w:tr>
      <w:tr w:rsidR="002A3711" w:rsidRPr="003317D1" w14:paraId="4F8C95DF" w14:textId="77777777" w:rsidTr="009E277D">
        <w:trPr>
          <w:trHeight w:hRule="exact" w:val="340"/>
        </w:trPr>
        <w:tc>
          <w:tcPr>
            <w:tcW w:w="2070" w:type="dxa"/>
          </w:tcPr>
          <w:p w14:paraId="37FDE354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ได้มาจากการรวมธุรกิจ 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หมายเหตุข้อ</w:t>
            </w:r>
            <w:r w:rsidRPr="005F1E0C">
              <w:rPr>
                <w:rFonts w:asciiTheme="minorHAnsi" w:hAnsiTheme="minorHAnsi" w:cstheme="minorHAnsi"/>
                <w:sz w:val="24"/>
                <w:szCs w:val="24"/>
              </w:rPr>
              <w:t xml:space="preserve"> 4)</w:t>
            </w:r>
          </w:p>
        </w:tc>
        <w:tc>
          <w:tcPr>
            <w:tcW w:w="1080" w:type="dxa"/>
          </w:tcPr>
          <w:p w14:paraId="2206EF8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1FB1A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EE786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1,799</w:t>
            </w:r>
          </w:p>
        </w:tc>
        <w:tc>
          <w:tcPr>
            <w:tcW w:w="270" w:type="dxa"/>
            <w:shd w:val="clear" w:color="auto" w:fill="auto"/>
          </w:tcPr>
          <w:p w14:paraId="408DFEA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6E400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7A9B28B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756B4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22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0CA0DC8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3821AC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70910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78E00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783F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CEC4F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672BF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DB23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21,530</w:t>
            </w:r>
          </w:p>
        </w:tc>
        <w:tc>
          <w:tcPr>
            <w:tcW w:w="270" w:type="dxa"/>
          </w:tcPr>
          <w:p w14:paraId="1B79BC0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2EEAD4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F386C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86703C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50,433</w:t>
            </w:r>
          </w:p>
        </w:tc>
      </w:tr>
      <w:tr w:rsidR="002A3711" w:rsidRPr="003317D1" w14:paraId="6337FF43" w14:textId="77777777" w:rsidTr="009E277D">
        <w:trPr>
          <w:trHeight w:hRule="exact" w:val="340"/>
        </w:trPr>
        <w:tc>
          <w:tcPr>
            <w:tcW w:w="2070" w:type="dxa"/>
          </w:tcPr>
          <w:p w14:paraId="5F5E7150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14:paraId="452DFA1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DFC05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E177E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0E32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D6548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4F22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7B278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6CA8199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EAB4DD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93CCE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0E7F5C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89BB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BA137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7,</w:t>
            </w:r>
            <w:r w:rsidRPr="00ED6A6B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1989BC9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47FBD" w14:textId="77777777" w:rsidR="002A3711" w:rsidRPr="00DF1B45" w:rsidRDefault="002A3711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F1B45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7546CF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2A422C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(7,407)</w:t>
            </w:r>
          </w:p>
        </w:tc>
        <w:tc>
          <w:tcPr>
            <w:tcW w:w="270" w:type="dxa"/>
          </w:tcPr>
          <w:p w14:paraId="1F397D0F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B7F71A7" w14:textId="77777777" w:rsidR="002A3711" w:rsidRPr="00254E8C" w:rsidRDefault="002A3711" w:rsidP="00DF1B45">
            <w:pPr>
              <w:pStyle w:val="acctfourfigures"/>
              <w:tabs>
                <w:tab w:val="clear" w:pos="765"/>
                <w:tab w:val="decimal" w:pos="528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2A3711" w:rsidRPr="003317D1" w14:paraId="2C0F2A7A" w14:textId="77777777" w:rsidTr="009E277D">
        <w:trPr>
          <w:trHeight w:hRule="exact" w:val="675"/>
        </w:trPr>
        <w:tc>
          <w:tcPr>
            <w:tcW w:w="2070" w:type="dxa"/>
          </w:tcPr>
          <w:p w14:paraId="7648A73F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200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(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ไป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) 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จากสินทรัพย์เพื่อ</w:t>
            </w:r>
          </w:p>
          <w:p w14:paraId="5C450A08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200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 xml:space="preserve">   การให้บริการ</w:t>
            </w:r>
          </w:p>
        </w:tc>
        <w:tc>
          <w:tcPr>
            <w:tcW w:w="1080" w:type="dxa"/>
            <w:vAlign w:val="bottom"/>
          </w:tcPr>
          <w:p w14:paraId="5F9EAF5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B9A60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312F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B5EF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68C9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C171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E4A2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EDB8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98E0CD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4DDA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75C6E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10,</w:t>
            </w:r>
            <w:r w:rsidRPr="00ED6A6B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1B3DD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EDFF3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64202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32E6E4" w14:textId="77777777" w:rsidR="002A3711" w:rsidRPr="00DF1B45" w:rsidRDefault="002A3711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F1B45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D0879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EE0EEE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(9,393)</w:t>
            </w:r>
          </w:p>
        </w:tc>
        <w:tc>
          <w:tcPr>
            <w:tcW w:w="270" w:type="dxa"/>
            <w:vAlign w:val="bottom"/>
          </w:tcPr>
          <w:p w14:paraId="55BFBC7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7AE12AC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846</w:t>
            </w:r>
          </w:p>
        </w:tc>
      </w:tr>
      <w:tr w:rsidR="002A3711" w:rsidRPr="003317D1" w14:paraId="42A9072E" w14:textId="77777777" w:rsidTr="009E277D">
        <w:trPr>
          <w:trHeight w:hRule="exact" w:val="340"/>
        </w:trPr>
        <w:tc>
          <w:tcPr>
            <w:tcW w:w="2070" w:type="dxa"/>
          </w:tcPr>
          <w:p w14:paraId="5CDD4390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200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 xml:space="preserve"> (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ไป</w:t>
            </w:r>
            <w:r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 xml:space="preserve">) 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สินทรัพย์เผื่อขาย</w:t>
            </w:r>
          </w:p>
        </w:tc>
        <w:tc>
          <w:tcPr>
            <w:tcW w:w="1080" w:type="dxa"/>
          </w:tcPr>
          <w:p w14:paraId="2F75E2D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8B87A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DEF03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B19DA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FA1AA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DD9D1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DF363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FE02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B721E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9C0CFB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AADB4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A90A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7B2A8E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26,156</w:t>
            </w:r>
          </w:p>
        </w:tc>
        <w:tc>
          <w:tcPr>
            <w:tcW w:w="270" w:type="dxa"/>
            <w:shd w:val="clear" w:color="auto" w:fill="auto"/>
          </w:tcPr>
          <w:p w14:paraId="641C810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EA231" w14:textId="77777777" w:rsidR="002A3711" w:rsidRPr="00DF1B45" w:rsidRDefault="002A3711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F1B45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F0F19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701141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52D2B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E698F3D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26,156</w:t>
            </w:r>
          </w:p>
        </w:tc>
      </w:tr>
      <w:tr w:rsidR="002A3711" w:rsidRPr="003317D1" w14:paraId="417FF5DC" w14:textId="77777777" w:rsidTr="009E277D">
        <w:trPr>
          <w:trHeight w:hRule="exact" w:val="340"/>
        </w:trPr>
        <w:tc>
          <w:tcPr>
            <w:tcW w:w="2070" w:type="dxa"/>
          </w:tcPr>
          <w:p w14:paraId="69853864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 xml:space="preserve"> (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ไป</w:t>
            </w:r>
            <w:r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 xml:space="preserve">) 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6D1358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FEAC9F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3114EC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C6E5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720BEF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4AE3A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0C099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86E6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00DA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8AE4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721E1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F8A1A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98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5E934F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73,305</w:t>
            </w:r>
          </w:p>
        </w:tc>
        <w:tc>
          <w:tcPr>
            <w:tcW w:w="270" w:type="dxa"/>
            <w:shd w:val="clear" w:color="auto" w:fill="auto"/>
          </w:tcPr>
          <w:p w14:paraId="2F45F90B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6FEF71" w14:textId="77777777" w:rsidR="002A3711" w:rsidRPr="00DF1B45" w:rsidRDefault="002A3711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F1B45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4190B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59FEC5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5,047</w:t>
            </w:r>
          </w:p>
        </w:tc>
        <w:tc>
          <w:tcPr>
            <w:tcW w:w="270" w:type="dxa"/>
          </w:tcPr>
          <w:p w14:paraId="088FA52F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9C0B8D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78,352</w:t>
            </w:r>
          </w:p>
        </w:tc>
      </w:tr>
      <w:tr w:rsidR="002A3711" w:rsidRPr="003317D1" w14:paraId="7136E87C" w14:textId="77777777" w:rsidTr="009E277D">
        <w:trPr>
          <w:trHeight w:hRule="exact" w:val="340"/>
        </w:trPr>
        <w:tc>
          <w:tcPr>
            <w:tcW w:w="2070" w:type="dxa"/>
          </w:tcPr>
          <w:p w14:paraId="6507C605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7644AA7E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4DAD9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left="60" w:right="-10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086F0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(1,220)</w:t>
            </w:r>
          </w:p>
        </w:tc>
        <w:tc>
          <w:tcPr>
            <w:tcW w:w="270" w:type="dxa"/>
            <w:shd w:val="clear" w:color="auto" w:fill="auto"/>
          </w:tcPr>
          <w:p w14:paraId="5C97B00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249435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(14,746)</w:t>
            </w:r>
          </w:p>
        </w:tc>
        <w:tc>
          <w:tcPr>
            <w:tcW w:w="270" w:type="dxa"/>
            <w:shd w:val="clear" w:color="auto" w:fill="auto"/>
          </w:tcPr>
          <w:p w14:paraId="0FA8C33D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56A6D8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(1,368)</w:t>
            </w:r>
          </w:p>
        </w:tc>
        <w:tc>
          <w:tcPr>
            <w:tcW w:w="270" w:type="dxa"/>
            <w:shd w:val="clear" w:color="auto" w:fill="auto"/>
          </w:tcPr>
          <w:p w14:paraId="0F4B8257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ED3FD3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(6,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370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A667B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E4F86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A27A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6F761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(16,957)</w:t>
            </w:r>
          </w:p>
        </w:tc>
        <w:tc>
          <w:tcPr>
            <w:tcW w:w="270" w:type="dxa"/>
            <w:shd w:val="clear" w:color="auto" w:fill="auto"/>
          </w:tcPr>
          <w:p w14:paraId="47128DD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D8A5D5" w14:textId="77777777" w:rsidR="002A3711" w:rsidRPr="00DF1B45" w:rsidRDefault="002A3711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F1B45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5EBAB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2DCC42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2C18B0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167</w:t>
            </w: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C18B0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887</w:t>
            </w: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401C86E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373169B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2C18B0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208</w:t>
            </w: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C18B0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5</w:t>
            </w:r>
            <w:r w:rsidRPr="002C18B0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48</w:t>
            </w: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2A3711" w:rsidRPr="003317D1" w14:paraId="74A401E9" w14:textId="77777777" w:rsidTr="009E277D">
        <w:trPr>
          <w:trHeight w:hRule="exact" w:val="747"/>
        </w:trPr>
        <w:tc>
          <w:tcPr>
            <w:tcW w:w="2070" w:type="dxa"/>
            <w:vAlign w:val="bottom"/>
          </w:tcPr>
          <w:p w14:paraId="7CF2E305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โอนเปลี่ยนแปลงสถานะ</w:t>
            </w:r>
          </w:p>
          <w:p w14:paraId="0CFC2A22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  </w:t>
            </w: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เงินลงทุน</w:t>
            </w:r>
          </w:p>
          <w:p w14:paraId="40E922CF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5F1E0C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สถานะเงินลงทุน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E92B7A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(818,018)</w:t>
            </w:r>
          </w:p>
        </w:tc>
        <w:tc>
          <w:tcPr>
            <w:tcW w:w="270" w:type="dxa"/>
            <w:vAlign w:val="bottom"/>
          </w:tcPr>
          <w:p w14:paraId="6E35BDB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left="60"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BD98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(54,135)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47419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6A01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(116,328)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7CD33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7DE45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82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667</w:t>
            </w: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6AE26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39A4F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(19,254)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38C82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3FD4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509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7716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1CB0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254E8C">
              <w:rPr>
                <w:rFonts w:asciiTheme="minorHAnsi" w:hAnsiTheme="minorHAnsi" w:cstheme="minorHAnsi"/>
                <w:sz w:val="24"/>
                <w:szCs w:val="24"/>
              </w:rPr>
              <w:t>(69,411)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A30E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51F045" w14:textId="77777777" w:rsidR="002A3711" w:rsidRPr="00DF1B45" w:rsidRDefault="002A3711" w:rsidP="00DF1B45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F1B45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7B7151" w14:textId="77777777" w:rsidR="002A3711" w:rsidRPr="00254E8C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6F9A1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(82,518)</w:t>
            </w:r>
          </w:p>
        </w:tc>
        <w:tc>
          <w:tcPr>
            <w:tcW w:w="270" w:type="dxa"/>
            <w:vAlign w:val="bottom"/>
          </w:tcPr>
          <w:p w14:paraId="4F938116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8CBFC89" w14:textId="77777777" w:rsidR="002A3711" w:rsidRPr="002C18B0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(1,2</w:t>
            </w:r>
            <w:r w:rsidRPr="002C18B0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42</w:t>
            </w:r>
            <w:r w:rsidRPr="002C18B0">
              <w:rPr>
                <w:rFonts w:asciiTheme="minorHAnsi" w:hAnsiTheme="minorHAnsi" w:cstheme="minorHAnsi"/>
                <w:sz w:val="24"/>
                <w:szCs w:val="24"/>
              </w:rPr>
              <w:t>,331)</w:t>
            </w:r>
          </w:p>
        </w:tc>
      </w:tr>
      <w:tr w:rsidR="002A3711" w:rsidRPr="003317D1" w14:paraId="6ABBA1C1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52EA484C" w14:textId="77777777" w:rsidR="002A3711" w:rsidRPr="005F1E0C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F1E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E460CF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94,519</w:t>
            </w:r>
          </w:p>
        </w:tc>
        <w:tc>
          <w:tcPr>
            <w:tcW w:w="270" w:type="dxa"/>
          </w:tcPr>
          <w:p w14:paraId="54628677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D75F2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7F32ADBC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009EB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22,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71C969B0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85AA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315CA6FF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F4F1D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110AFA82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0113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488,894</w:t>
            </w:r>
          </w:p>
        </w:tc>
        <w:tc>
          <w:tcPr>
            <w:tcW w:w="270" w:type="dxa"/>
            <w:shd w:val="clear" w:color="auto" w:fill="auto"/>
          </w:tcPr>
          <w:p w14:paraId="3EEB2A6B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70FBB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828,139</w:t>
            </w:r>
          </w:p>
        </w:tc>
        <w:tc>
          <w:tcPr>
            <w:tcW w:w="270" w:type="dxa"/>
            <w:shd w:val="clear" w:color="auto" w:fill="auto"/>
          </w:tcPr>
          <w:p w14:paraId="15B35001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0EC64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4416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,875</w:t>
            </w:r>
          </w:p>
        </w:tc>
        <w:tc>
          <w:tcPr>
            <w:tcW w:w="270" w:type="dxa"/>
          </w:tcPr>
          <w:p w14:paraId="73496A61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2F1F7" w14:textId="7BC8ED91" w:rsidR="002A3711" w:rsidRPr="00ED6A6B" w:rsidRDefault="002A3711" w:rsidP="009E277D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447,6</w:t>
            </w:r>
            <w:r w:rsidR="005962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70" w:type="dxa"/>
          </w:tcPr>
          <w:p w14:paraId="54896BC4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6F832A4" w14:textId="7F8BDDA8" w:rsidR="002A3711" w:rsidRPr="00ED6A6B" w:rsidRDefault="002A3711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098</w:t>
            </w:r>
            <w:r w:rsidRPr="00ED6A6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92</w:t>
            </w:r>
            <w:r w:rsidR="00E97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2A3711" w:rsidRPr="003317D1" w14:paraId="7D90003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3B3963B2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B283C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704A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B12F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3C82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2570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0D59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E26D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F4058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4F19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44C9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B6C4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528A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527C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2384A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A4336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92"/>
              </w:tabs>
              <w:spacing w:line="340" w:lineRule="exact"/>
              <w:ind w:right="-115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5526F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FC4100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75E3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2D557A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A3711" w:rsidRPr="003317D1" w14:paraId="7C23D011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186670CB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D01D19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D38B3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1922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9FD63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E9570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BD05C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3B0C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F0D9E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E4E53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3B247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F1970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3CE10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1CDC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90AF1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994CE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294F5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D62A6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2685D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DE8842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3317D1" w14:paraId="2E8367B2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04F229F2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93FCF8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08504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FB463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0C6A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2D28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A2A22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2FB8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E8F3D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DE571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0EA9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F4C69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40CC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1A852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73341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A200D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07119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39E33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F47E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A05E08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3317D1" w14:paraId="718632C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022DEA8A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8B5F9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DDF05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9AF4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59B0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37F39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87CDB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EC407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731F8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8C69C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C225C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2FDEC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2DEA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A3618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E1B49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D8D27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0E735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6B000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EE0F2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2C8EF0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3317D1" w14:paraId="1079AED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44581E8C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398A84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7C168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8895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8A73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73CB1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1F5B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D0DB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84900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9564E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C08D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D138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2E49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7E6F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15875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F547F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D63C7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D9D55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D9E84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0B0FA2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3317D1" w14:paraId="76CDE68C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2736486D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88545E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D7939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7196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6215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9E4F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B0BF5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8C1D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2079F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F4E3E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D824E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0D9CA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3F4C3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BD7D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74F2C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1BC3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EF601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46AD8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7BAC9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49A196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3317D1" w14:paraId="2F94DA9C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556FBA47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A4A2BF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851AA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5BC7B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A866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D3419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87F05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CBD3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94690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8E47A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5E984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0566E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9E78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46C6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FEA55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1B091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37F66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4480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7BFC0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D8056F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943D95" w14:paraId="768FC8A5" w14:textId="77777777" w:rsidTr="009E277D">
        <w:trPr>
          <w:trHeight w:hRule="exact" w:val="702"/>
        </w:trPr>
        <w:tc>
          <w:tcPr>
            <w:tcW w:w="2070" w:type="dxa"/>
            <w:shd w:val="clear" w:color="auto" w:fill="auto"/>
            <w:vAlign w:val="bottom"/>
          </w:tcPr>
          <w:p w14:paraId="54129067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  <w:r w:rsidRPr="00943D95">
              <w:rPr>
                <w:rFonts w:asciiTheme="minorHAnsi" w:hAnsiTheme="minorHAnsi" w:cstheme="minorHAnsi" w:hint="cs"/>
                <w:b/>
                <w:bCs/>
                <w:i/>
                <w:iCs/>
                <w:sz w:val="24"/>
                <w:szCs w:val="24"/>
                <w:cs/>
              </w:rPr>
              <w:t>และ</w:t>
            </w: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</w:p>
          <w:p w14:paraId="673AAFE2" w14:textId="0D526D9C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</w:t>
            </w:r>
            <w:r w:rsidRPr="00943D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080" w:type="dxa"/>
            <w:vAlign w:val="bottom"/>
          </w:tcPr>
          <w:p w14:paraId="517A639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B86A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A671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30D0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A73CE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D92E3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E867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A3E1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FC68D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4F0FA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18EDD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69E97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2F2ED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258EA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DE899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5229E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F0D1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44FFD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317E3E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2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711" w:rsidRPr="00943D95" w14:paraId="202DF71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05116226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</w:rPr>
              <w:t xml:space="preserve">1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มกราคม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</w:rPr>
              <w:t>256</w:t>
            </w:r>
            <w:r w:rsidRPr="00943D95">
              <w:rPr>
                <w:rFonts w:asciiTheme="minorHAnsi" w:hAnsiTheme="minorHAnsi"/>
                <w:spacing w:val="-6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06EEF73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188DCCC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6783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EA21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DD4A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34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88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2F0C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3B65B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B225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21F25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57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A17E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53797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6C84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F338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76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94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20877B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E49D3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1022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6B853A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692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3BE2E8B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0B06D53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2A3711" w:rsidRPr="00943D95" w14:paraId="32BBAC14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1E6E21D4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214730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58D58B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912C6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1B76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C4A1D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15EE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31EA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28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B0EB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0182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ABD2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F72AC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48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000A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71A0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270" w:type="dxa"/>
            <w:vAlign w:val="bottom"/>
          </w:tcPr>
          <w:p w14:paraId="18CD8FC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12737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E4FE8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04D6B5" w14:textId="77777777" w:rsidR="002A3711" w:rsidRPr="00134C07" w:rsidRDefault="002A3711" w:rsidP="00134C07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4C07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ADC5E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3C8E1B5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="Angsana New" w:hAnsi="Angsana New"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423</w:t>
            </w:r>
          </w:p>
        </w:tc>
      </w:tr>
      <w:tr w:rsidR="002A3711" w:rsidRPr="00943D95" w14:paraId="4D46A81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64C53C14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7D9EA9A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AE0269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5597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24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6895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C0B22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43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943D9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EE48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10B8A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37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sz w:val="24"/>
                <w:szCs w:val="24"/>
                <w:lang w:val="en-US" w:bidi="th-TH"/>
              </w:rPr>
              <w:t>080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8984D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B9EFC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44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300CD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A7240" w14:textId="77777777" w:rsidR="002A3711" w:rsidRPr="00943D95" w:rsidRDefault="002A3711" w:rsidP="00DF1B45">
            <w:pPr>
              <w:pStyle w:val="acctfourfigures"/>
              <w:tabs>
                <w:tab w:val="clear" w:pos="765"/>
                <w:tab w:val="decimal" w:pos="52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DAD6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161E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898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0763BA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DA5F71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6A6B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8C1E4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71AA42" w14:textId="77777777" w:rsidR="002A3711" w:rsidRPr="00134C07" w:rsidRDefault="002A3711" w:rsidP="00134C07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4C07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9D8F7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E960B9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98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84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3711" w:rsidRPr="00943D95" w14:paraId="569298A3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2AAC7D10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vAlign w:val="bottom"/>
          </w:tcPr>
          <w:p w14:paraId="3646937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9364F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9433F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9557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711A9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16C51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3C4D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362D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24C25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FAC1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B9C233" w14:textId="77777777" w:rsidR="002A3711" w:rsidRPr="00943D95" w:rsidRDefault="002A3711" w:rsidP="00DF1B45">
            <w:pPr>
              <w:pStyle w:val="acctfourfigures"/>
              <w:tabs>
                <w:tab w:val="clear" w:pos="765"/>
                <w:tab w:val="decimal" w:pos="52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C024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F6EC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D88E4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D5E033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6A6B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06F22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46BAD" w14:textId="77777777" w:rsidR="002A3711" w:rsidRPr="00134C07" w:rsidRDefault="002A3711" w:rsidP="00134C07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4C07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23BDF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7A3B78B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902</w:t>
            </w:r>
          </w:p>
        </w:tc>
      </w:tr>
      <w:tr w:rsidR="002A3711" w:rsidRPr="00943D95" w14:paraId="007F9A12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50F679CF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โอนไปสินทรัพย์เผื่อขาย</w:t>
            </w:r>
          </w:p>
        </w:tc>
        <w:tc>
          <w:tcPr>
            <w:tcW w:w="1080" w:type="dxa"/>
            <w:vAlign w:val="bottom"/>
          </w:tcPr>
          <w:p w14:paraId="1AABD6D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5CB08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CB8A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5C74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B919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D25A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B0CD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07F69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B9C9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39E0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D35E53" w14:textId="77777777" w:rsidR="002A3711" w:rsidRPr="00943D95" w:rsidRDefault="002A3711" w:rsidP="00DF1B45">
            <w:pPr>
              <w:pStyle w:val="acctfourfigures"/>
              <w:tabs>
                <w:tab w:val="clear" w:pos="765"/>
                <w:tab w:val="decimal" w:pos="52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6447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D201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818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494AEE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06B5A1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6A6B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728F9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FAA2B8" w14:textId="77777777" w:rsidR="002A3711" w:rsidRPr="00134C07" w:rsidRDefault="002A3711" w:rsidP="00134C07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4C07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4115D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1DEF4D9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818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3711" w:rsidRPr="00943D95" w14:paraId="44451D7C" w14:textId="77777777" w:rsidTr="009E277D">
        <w:trPr>
          <w:trHeight w:hRule="exact" w:val="720"/>
        </w:trPr>
        <w:tc>
          <w:tcPr>
            <w:tcW w:w="2070" w:type="dxa"/>
            <w:shd w:val="clear" w:color="auto" w:fill="auto"/>
            <w:vAlign w:val="bottom"/>
          </w:tcPr>
          <w:p w14:paraId="3A464CF7" w14:textId="77777777" w:rsidR="002A3711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โอนไปอสังหาริมทรัพย์เพื่อ</w:t>
            </w:r>
          </w:p>
          <w:p w14:paraId="36036634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 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80" w:type="dxa"/>
            <w:vAlign w:val="bottom"/>
          </w:tcPr>
          <w:p w14:paraId="3B74A4A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DD19E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82D4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CEB2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454CF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79DB6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5A4F9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D4DF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9405D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0191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BF4BFE" w14:textId="77777777" w:rsidR="002A3711" w:rsidRPr="00943D95" w:rsidRDefault="002A3711" w:rsidP="00DF1B45">
            <w:pPr>
              <w:pStyle w:val="acctfourfigures"/>
              <w:tabs>
                <w:tab w:val="clear" w:pos="765"/>
                <w:tab w:val="decimal" w:pos="52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3117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50B81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B2883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1FB118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6A6B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D9BD4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EF690" w14:textId="77777777" w:rsidR="002A3711" w:rsidRPr="00134C07" w:rsidRDefault="002A3711" w:rsidP="00134C07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4C07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85E97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1859B36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A3711" w:rsidRPr="00943D95" w14:paraId="17766AB2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2A89036D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5553D3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1A784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4AA4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8492D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265C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6453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9963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37A8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FF3F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88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E442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E9AA0A" w14:textId="77777777" w:rsidR="002A3711" w:rsidRPr="00943D95" w:rsidRDefault="002A3711" w:rsidP="00DF1B45">
            <w:pPr>
              <w:pStyle w:val="acctfourfigures"/>
              <w:tabs>
                <w:tab w:val="clear" w:pos="765"/>
                <w:tab w:val="decimal" w:pos="52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D36F9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A2B32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FC041BF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  <w:tab w:val="decimal" w:pos="113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A74762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6A6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6A2BFA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260A8F" w14:textId="77777777" w:rsidR="002A3711" w:rsidRPr="00134C07" w:rsidRDefault="002A3711" w:rsidP="00134C07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34C0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6FE9A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5362FC5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43</w:t>
            </w:r>
            <w:r w:rsidRPr="00943D9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422</w:t>
            </w:r>
          </w:p>
        </w:tc>
      </w:tr>
      <w:tr w:rsidR="002A3711" w:rsidRPr="00943D95" w14:paraId="7DB4E98B" w14:textId="77777777" w:rsidTr="00A84E76">
        <w:trPr>
          <w:trHeight w:hRule="exact" w:val="657"/>
        </w:trPr>
        <w:tc>
          <w:tcPr>
            <w:tcW w:w="2070" w:type="dxa"/>
            <w:shd w:val="clear" w:color="auto" w:fill="auto"/>
            <w:vAlign w:val="bottom"/>
          </w:tcPr>
          <w:p w14:paraId="34E7FC24" w14:textId="77777777" w:rsidR="002A3711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กลับรายการขาดทุนจาก</w:t>
            </w:r>
          </w:p>
          <w:p w14:paraId="42C0C3E0" w14:textId="77777777" w:rsidR="002A3711" w:rsidRPr="00943D95" w:rsidRDefault="002A3711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 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27373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0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7D7CA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573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250B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3D4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A8AE1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EB047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D8C20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65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59CE3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094A5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65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3522A" w14:textId="77777777" w:rsidR="002A3711" w:rsidRPr="00943D95" w:rsidRDefault="002A3711" w:rsidP="00DF1B45">
            <w:pPr>
              <w:pStyle w:val="acctfourfigures"/>
              <w:tabs>
                <w:tab w:val="clear" w:pos="765"/>
                <w:tab w:val="decimal" w:pos="521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3CF08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465"/>
                <w:tab w:val="decimal" w:pos="987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A1B1B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EEB34C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61584E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857F2D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10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6CCF31" w14:textId="77777777" w:rsidR="002A3711" w:rsidRPr="00ED6A6B" w:rsidRDefault="002A3711" w:rsidP="009E277D">
            <w:pPr>
              <w:pStyle w:val="acctfourfigures"/>
              <w:tabs>
                <w:tab w:val="clear" w:pos="765"/>
                <w:tab w:val="decimal" w:pos="692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3D9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64</w:t>
            </w:r>
            <w:r w:rsidRPr="00943D9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3556F94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FA66672" w14:textId="77777777" w:rsidR="002A3711" w:rsidRPr="00943D95" w:rsidRDefault="002A3711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  <w:r w:rsidRPr="00943D95">
              <w:rPr>
                <w:rFonts w:ascii="Angsana New" w:hAnsi="Angsana New"/>
                <w:sz w:val="24"/>
                <w:szCs w:val="24"/>
              </w:rPr>
              <w:t>(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E277D" w:rsidRPr="00943D95" w14:paraId="4FF77149" w14:textId="77777777" w:rsidTr="00A84E76">
        <w:trPr>
          <w:trHeight w:hRule="exact" w:val="703"/>
        </w:trPr>
        <w:tc>
          <w:tcPr>
            <w:tcW w:w="2070" w:type="dxa"/>
            <w:shd w:val="clear" w:color="auto" w:fill="auto"/>
          </w:tcPr>
          <w:p w14:paraId="20707A4D" w14:textId="77777777" w:rsidR="009E277D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4E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943D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84E7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84E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84E76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161098BE" w14:textId="09689CC2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</w:rPr>
              <w:t xml:space="preserve">   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และ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0706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4,541</w:t>
            </w:r>
          </w:p>
        </w:tc>
        <w:tc>
          <w:tcPr>
            <w:tcW w:w="270" w:type="dxa"/>
            <w:vAlign w:val="bottom"/>
          </w:tcPr>
          <w:p w14:paraId="12A55F9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1B9F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9025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B9EF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29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D6D9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17B1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30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B0CC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DA5B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 w:hint="cs"/>
                <w:b/>
                <w:bCs/>
                <w:sz w:val="24"/>
                <w:szCs w:val="24"/>
              </w:rPr>
              <w:t>15,590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6810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14E6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348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8886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49A0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824C4A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D53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3"/>
              </w:tabs>
              <w:spacing w:line="340" w:lineRule="exac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A6B"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379E2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C1B5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D6A6B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7176C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7781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82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89</w:t>
            </w:r>
            <w:r w:rsidRPr="00943D9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9E277D" w:rsidRPr="00943D95" w14:paraId="16DFC222" w14:textId="77777777" w:rsidTr="00A84E76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62C1D050" w14:textId="0B837BE9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618240" w14:textId="335CD5D1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CEAE6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4DD56" w14:textId="66CBCBF8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AC1046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913B6" w14:textId="6CE9F794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76157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35D97" w14:textId="49BCD952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A230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E8DB9" w14:textId="16A8186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FC54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105AB" w14:textId="3FAE2401" w:rsidR="009E277D" w:rsidRPr="00ED6A6B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03642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565AA" w14:textId="7C00A45B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B9E12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FF906D" w14:textId="08CB5821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5477B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81AAAE" w14:textId="3F6B0C80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7DB11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3FEF3E6" w14:textId="06928E55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277D" w:rsidRPr="00943D95" w14:paraId="7A5F7BF0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224955E7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2714EDD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EB6D3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C9DDC8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4DEC7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47A06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7A234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73DBE" w14:textId="77777777" w:rsidR="009E277D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886A8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528C56" w14:textId="77777777" w:rsidR="009E277D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E86A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E06C1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A07E4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88F2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7C71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DCCE76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E9654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E00C0C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3AF05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8240EFA" w14:textId="77777777" w:rsidR="009E277D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277D" w:rsidRPr="00943D95" w14:paraId="5DD3036C" w14:textId="77777777" w:rsidTr="009E277D">
        <w:trPr>
          <w:trHeight w:hRule="exact" w:val="706"/>
        </w:trPr>
        <w:tc>
          <w:tcPr>
            <w:tcW w:w="2070" w:type="dxa"/>
            <w:shd w:val="clear" w:color="auto" w:fill="auto"/>
            <w:vAlign w:val="bottom"/>
          </w:tcPr>
          <w:p w14:paraId="54C2587F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C9E10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CA515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F25E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D408B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21EE7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6EAA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5002D" w14:textId="77777777" w:rsidR="009E277D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4B3C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F10B98" w14:textId="77777777" w:rsidR="009E277D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56923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3690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51C5E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11E6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9760A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64CD33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20FD3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9ED8D0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F04F0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E145A25" w14:textId="77777777" w:rsidR="009E277D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277D" w:rsidRPr="00943D95" w14:paraId="23540AB2" w14:textId="77777777" w:rsidTr="009E277D">
        <w:trPr>
          <w:trHeight w:hRule="exact" w:val="706"/>
        </w:trPr>
        <w:tc>
          <w:tcPr>
            <w:tcW w:w="2070" w:type="dxa"/>
            <w:shd w:val="clear" w:color="auto" w:fill="auto"/>
            <w:vAlign w:val="bottom"/>
          </w:tcPr>
          <w:p w14:paraId="32BB8F30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  <w:r w:rsidRPr="00943D95">
              <w:rPr>
                <w:rFonts w:asciiTheme="minorHAnsi" w:hAnsiTheme="minorHAnsi" w:cstheme="minorHAnsi" w:hint="cs"/>
                <w:b/>
                <w:bCs/>
                <w:i/>
                <w:iCs/>
                <w:sz w:val="24"/>
                <w:szCs w:val="24"/>
                <w:cs/>
              </w:rPr>
              <w:t>และ</w:t>
            </w: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</w:p>
          <w:p w14:paraId="1A33E9B9" w14:textId="6070E673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D9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</w:t>
            </w:r>
            <w:r w:rsidRPr="00943D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080" w:type="dxa"/>
            <w:vAlign w:val="bottom"/>
          </w:tcPr>
          <w:p w14:paraId="549A227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291B4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0849CA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03797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569A3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6310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01515" w14:textId="77777777" w:rsidR="009E277D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5B04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887221" w14:textId="77777777" w:rsidR="009E277D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8F29C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20C8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E6BBE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4781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401A5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406656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A2B11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70432D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CDF96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4C485" w14:textId="77777777" w:rsidR="009E277D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277D" w:rsidRPr="00943D95" w14:paraId="15D4B8B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4B6D309B" w14:textId="65C8FE61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</w:rPr>
              <w:t xml:space="preserve">1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มกราคม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</w:rPr>
              <w:t>256</w:t>
            </w:r>
            <w:r>
              <w:rPr>
                <w:rFonts w:asciiTheme="minorHAnsi" w:hAnsiTheme="minorHAnsi"/>
                <w:spacing w:val="-6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36EE8B6B" w14:textId="1E7AE64C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4,541</w:t>
            </w:r>
          </w:p>
        </w:tc>
        <w:tc>
          <w:tcPr>
            <w:tcW w:w="270" w:type="dxa"/>
            <w:vAlign w:val="bottom"/>
          </w:tcPr>
          <w:p w14:paraId="78674AE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27C1B" w14:textId="266BB4D6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FE42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F0D642" w14:textId="2F5ED03E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29,061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861E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03F58" w14:textId="53B82300" w:rsidR="009E277D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7AF2C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1889A" w14:textId="2AEA6426" w:rsidR="009E277D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24586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520DC1" w14:textId="1493C82C" w:rsidR="009E277D" w:rsidRPr="00ED6A6B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348,962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68A7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5BD466" w14:textId="4197611F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252,953</w:t>
            </w:r>
          </w:p>
        </w:tc>
        <w:tc>
          <w:tcPr>
            <w:tcW w:w="270" w:type="dxa"/>
            <w:vAlign w:val="bottom"/>
          </w:tcPr>
          <w:p w14:paraId="15F0119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E09598" w14:textId="1945A848" w:rsidR="009E277D" w:rsidRPr="00441694" w:rsidRDefault="009E277D" w:rsidP="00881CBE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D7AEB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56EC7E" w14:textId="2055803D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BB45D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C73E994" w14:textId="0BC87F3C" w:rsidR="009E277D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682,897</w:t>
            </w:r>
          </w:p>
        </w:tc>
      </w:tr>
      <w:tr w:rsidR="009E277D" w:rsidRPr="00943D95" w14:paraId="1DAF076B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4A46DE1A" w14:textId="6CB2499D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BC3758C" w14:textId="0EBF0D71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70" w:type="dxa"/>
            <w:vAlign w:val="bottom"/>
          </w:tcPr>
          <w:p w14:paraId="3481372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CBA76" w14:textId="52734FD6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5,752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A3A0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90ED5E" w14:textId="2CCAAFE4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33,3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F0C4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71DE4" w14:textId="76CA8DEC" w:rsidR="009E277D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Pr="00ED6A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297B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2D976" w14:textId="53B39D9B" w:rsidR="009E277D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D747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A9330" w14:textId="2CB21B5A" w:rsidR="009E277D" w:rsidRPr="00ED6A6B" w:rsidRDefault="009E277D" w:rsidP="009E277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33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62,501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D5FA0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A1FAA" w14:textId="47D00F95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69,250</w:t>
            </w:r>
          </w:p>
        </w:tc>
        <w:tc>
          <w:tcPr>
            <w:tcW w:w="270" w:type="dxa"/>
            <w:vAlign w:val="bottom"/>
          </w:tcPr>
          <w:p w14:paraId="382DB2D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32EC7F" w14:textId="13F29056" w:rsidR="009E277D" w:rsidRPr="00441694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441694">
              <w:rPr>
                <w:rFonts w:asciiTheme="minorHAnsi" w:hAnsiTheme="minorHAnsi" w:cstheme="minorHAnsi"/>
                <w:sz w:val="24"/>
                <w:szCs w:val="24"/>
              </w:rPr>
              <w:t>750</w:t>
            </w:r>
          </w:p>
        </w:tc>
        <w:tc>
          <w:tcPr>
            <w:tcW w:w="270" w:type="dxa"/>
            <w:vAlign w:val="bottom"/>
          </w:tcPr>
          <w:p w14:paraId="58A7B0C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35D108" w14:textId="5B97F879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A0FAB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DBF4461" w14:textId="702433DD" w:rsidR="009E277D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203,876</w:t>
            </w:r>
          </w:p>
        </w:tc>
      </w:tr>
      <w:tr w:rsidR="009E277D" w:rsidRPr="00943D95" w14:paraId="76CC63CE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21274455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7A752A4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E39E8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46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4F4C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(580)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EA95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359E6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(8,564)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CD0F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8F8FB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3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6A6B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ED6A6B">
              <w:rPr>
                <w:rFonts w:ascii="Angsana New" w:hAnsi="Angsana New"/>
                <w:sz w:val="24"/>
                <w:szCs w:val="24"/>
              </w:rPr>
              <w:t>453</w:t>
            </w:r>
            <w:r w:rsidRPr="00ED6A6B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2494F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2C0A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(3,955)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4F3F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1F76B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AF2D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E24B1D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(10,688)</w:t>
            </w:r>
          </w:p>
        </w:tc>
        <w:tc>
          <w:tcPr>
            <w:tcW w:w="270" w:type="dxa"/>
            <w:vAlign w:val="bottom"/>
          </w:tcPr>
          <w:p w14:paraId="206875C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7BD9EA" w14:textId="77777777" w:rsidR="009E277D" w:rsidRPr="00441694" w:rsidRDefault="009E277D" w:rsidP="00881CBE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169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63D8C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80EE70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4820D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020D65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24,240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E277D" w:rsidRPr="00943D95" w14:paraId="4D1A26D2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1A1DD49E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ED6A6B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vAlign w:val="bottom"/>
          </w:tcPr>
          <w:p w14:paraId="057271C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8320C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46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8E45F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1E16DA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5F7D0B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2,9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4CCC4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45FCB0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ED6A6B">
              <w:rPr>
                <w:rFonts w:ascii="Angsana New" w:hAnsi="Angsana New"/>
                <w:sz w:val="24"/>
                <w:szCs w:val="24"/>
                <w:lang w:val="en-US" w:bidi="th-TH"/>
              </w:rPr>
              <w:t>8,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BC2A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667A6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261B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1B680D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36188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1A20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62D27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312833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10,342</w:t>
            </w:r>
          </w:p>
        </w:tc>
        <w:tc>
          <w:tcPr>
            <w:tcW w:w="270" w:type="dxa"/>
            <w:vAlign w:val="bottom"/>
          </w:tcPr>
          <w:p w14:paraId="44E007D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9A933B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0F387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1CF70F7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31,848</w:t>
            </w:r>
          </w:p>
        </w:tc>
      </w:tr>
      <w:tr w:rsidR="009E277D" w:rsidRPr="00943D95" w14:paraId="3CA3A952" w14:textId="77777777" w:rsidTr="009E277D">
        <w:trPr>
          <w:trHeight w:hRule="exact" w:val="704"/>
        </w:trPr>
        <w:tc>
          <w:tcPr>
            <w:tcW w:w="2070" w:type="dxa"/>
            <w:shd w:val="clear" w:color="auto" w:fill="auto"/>
            <w:vAlign w:val="bottom"/>
          </w:tcPr>
          <w:p w14:paraId="7F503328" w14:textId="77777777" w:rsidR="009E277D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</w:rPr>
            </w:pPr>
            <w:r w:rsidRPr="00ED6A6B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โอน</w:t>
            </w: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(</w:t>
            </w:r>
            <w:r w:rsidRPr="00ED6A6B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ไป</w:t>
            </w: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) </w:t>
            </w:r>
            <w:r w:rsidRPr="00ED6A6B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สินทรัพย์เพื่อ</w:t>
            </w:r>
          </w:p>
          <w:p w14:paraId="42C782D0" w14:textId="77777777" w:rsidR="009E277D" w:rsidRPr="00ED6A6B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  </w:t>
            </w:r>
            <w:r w:rsidRPr="00ED6A6B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080" w:type="dxa"/>
            <w:vAlign w:val="bottom"/>
          </w:tcPr>
          <w:p w14:paraId="7AF2340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C237C0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46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1808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C118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09767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331F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718090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035B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B39B6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D234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FD78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9,429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C235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05B85F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7EEB9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206927" w14:textId="77777777" w:rsidR="009E277D" w:rsidRPr="00441694" w:rsidRDefault="009E277D" w:rsidP="00881CBE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169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6ED59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049BDB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DBFB8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E4D0AC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9,429</w:t>
            </w:r>
          </w:p>
        </w:tc>
      </w:tr>
      <w:tr w:rsidR="009E277D" w:rsidRPr="00943D95" w14:paraId="2732B27E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6DA382A2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โอนไปสินทรัพย์เผื่อขาย</w:t>
            </w:r>
          </w:p>
        </w:tc>
        <w:tc>
          <w:tcPr>
            <w:tcW w:w="1080" w:type="dxa"/>
            <w:vAlign w:val="bottom"/>
          </w:tcPr>
          <w:p w14:paraId="34D7648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37992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465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FC5E4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9276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2965F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8D25A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A8D9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63A2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32171A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D22FA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23A53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5108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71E8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18,708</w:t>
            </w:r>
          </w:p>
        </w:tc>
        <w:tc>
          <w:tcPr>
            <w:tcW w:w="270" w:type="dxa"/>
            <w:vAlign w:val="bottom"/>
          </w:tcPr>
          <w:p w14:paraId="2FBBBA1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DF37BC" w14:textId="77777777" w:rsidR="009E277D" w:rsidRPr="00881CBE" w:rsidRDefault="009E277D" w:rsidP="00881CBE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881CB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69FB4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A377A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8F04E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0BB2979" w14:textId="77777777" w:rsidR="009E277D" w:rsidRPr="00594EC9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</w:rPr>
            </w:pPr>
            <w:r w:rsidRPr="00594EC9">
              <w:rPr>
                <w:rFonts w:ascii="Angsana New" w:hAnsi="Angsana New"/>
                <w:sz w:val="24"/>
                <w:szCs w:val="24"/>
              </w:rPr>
              <w:t>18,708</w:t>
            </w:r>
          </w:p>
        </w:tc>
      </w:tr>
      <w:tr w:rsidR="009E277D" w:rsidRPr="00943D95" w14:paraId="5B6D94B3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5EF653B4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AF6141E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6E9E76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1ED5B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BA9C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C27F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5A97D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3DED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82A4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49E524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874A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CF73E5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DFA9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29FE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23,677</w:t>
            </w:r>
          </w:p>
        </w:tc>
        <w:tc>
          <w:tcPr>
            <w:tcW w:w="270" w:type="dxa"/>
            <w:vAlign w:val="bottom"/>
          </w:tcPr>
          <w:p w14:paraId="72DD848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3356C3" w14:textId="77777777" w:rsidR="009E277D" w:rsidRPr="00881CBE" w:rsidRDefault="009E277D" w:rsidP="00881CBE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881CB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94579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F068FD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F8696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1F191A6" w14:textId="77777777" w:rsidR="009E277D" w:rsidRPr="00594EC9" w:rsidRDefault="009E277D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="Angsana New" w:hAnsi="Angsana New"/>
                <w:sz w:val="24"/>
                <w:szCs w:val="24"/>
              </w:rPr>
            </w:pPr>
            <w:r w:rsidRPr="00594EC9">
              <w:rPr>
                <w:rFonts w:ascii="Angsana New" w:hAnsi="Angsana New"/>
                <w:sz w:val="24"/>
                <w:szCs w:val="24"/>
              </w:rPr>
              <w:t>23,677</w:t>
            </w:r>
          </w:p>
        </w:tc>
      </w:tr>
      <w:tr w:rsidR="009E277D" w:rsidRPr="00943D95" w14:paraId="32C2D591" w14:textId="77777777" w:rsidTr="009E277D">
        <w:trPr>
          <w:trHeight w:hRule="exact" w:val="747"/>
        </w:trPr>
        <w:tc>
          <w:tcPr>
            <w:tcW w:w="2070" w:type="dxa"/>
            <w:shd w:val="clear" w:color="auto" w:fill="auto"/>
            <w:vAlign w:val="bottom"/>
          </w:tcPr>
          <w:p w14:paraId="15EE7990" w14:textId="77777777" w:rsidR="009E277D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</w:rPr>
            </w:pPr>
            <w:r w:rsidRPr="00943D95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โอนเปลี่ยนแปลง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สถานะ</w:t>
            </w:r>
          </w:p>
          <w:p w14:paraId="78BA3751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  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เงินลงทุน</w:t>
            </w:r>
          </w:p>
          <w:p w14:paraId="1AE90C7F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991378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(2,910)</w:t>
            </w:r>
          </w:p>
        </w:tc>
        <w:tc>
          <w:tcPr>
            <w:tcW w:w="270" w:type="dxa"/>
            <w:vAlign w:val="bottom"/>
          </w:tcPr>
          <w:p w14:paraId="530C3C9D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E3592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(2,209)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9D00B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F2411" w14:textId="4B085740" w:rsidR="009E277D" w:rsidRPr="00ED6A6B" w:rsidRDefault="009E277D" w:rsidP="009E277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316AC0">
              <w:rPr>
                <w:rFonts w:asciiTheme="minorHAnsi" w:hAnsiTheme="minorHAnsi" w:cstheme="minorHAnsi"/>
                <w:sz w:val="24"/>
                <w:szCs w:val="24"/>
              </w:rPr>
              <w:t>94</w:t>
            </w: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7737F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6A86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37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(65,759)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65186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27C0A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(12,591)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D56F0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3CFDB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E4F17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8CF7B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ED6A6B">
              <w:rPr>
                <w:rFonts w:asciiTheme="minorHAnsi" w:hAnsiTheme="minorHAnsi" w:cstheme="minorHAnsi"/>
                <w:sz w:val="24"/>
                <w:szCs w:val="24"/>
              </w:rPr>
              <w:t>(9,835)</w:t>
            </w:r>
          </w:p>
        </w:tc>
        <w:tc>
          <w:tcPr>
            <w:tcW w:w="270" w:type="dxa"/>
            <w:vAlign w:val="bottom"/>
          </w:tcPr>
          <w:p w14:paraId="6E077FC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BD7811" w14:textId="77777777" w:rsidR="009E277D" w:rsidRPr="00881CBE" w:rsidRDefault="009E277D" w:rsidP="00881CBE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881CB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B3F35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8C837D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 w:rsidRPr="0052611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9D358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C1BD4E2" w14:textId="7942CF22" w:rsidR="009E277D" w:rsidRPr="00DA4861" w:rsidRDefault="005962EC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(</w:t>
            </w:r>
            <w:r w:rsidR="009E277D" w:rsidRPr="0052611F">
              <w:rPr>
                <w:rFonts w:asciiTheme="minorHAnsi" w:hAnsiTheme="minorHAnsi" w:cstheme="minorHAnsi"/>
                <w:sz w:val="24"/>
                <w:szCs w:val="24"/>
              </w:rPr>
              <w:t>149,</w:t>
            </w:r>
            <w:r w:rsidR="009E277D">
              <w:rPr>
                <w:rFonts w:asciiTheme="minorHAnsi" w:hAnsiTheme="minorHAnsi" w:cstheme="minorHAnsi"/>
                <w:sz w:val="24"/>
                <w:szCs w:val="24"/>
              </w:rPr>
              <w:t>39</w:t>
            </w:r>
            <w:r w:rsidR="00316AC0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E277D" w:rsidRPr="00943D95" w14:paraId="6D0937FA" w14:textId="77777777" w:rsidTr="009E277D">
        <w:trPr>
          <w:trHeight w:hRule="exact" w:val="346"/>
        </w:trPr>
        <w:tc>
          <w:tcPr>
            <w:tcW w:w="2070" w:type="dxa"/>
            <w:shd w:val="clear" w:color="auto" w:fill="auto"/>
            <w:vAlign w:val="bottom"/>
          </w:tcPr>
          <w:p w14:paraId="5EBA73C5" w14:textId="6940CBD3" w:rsidR="009E277D" w:rsidRPr="009E277D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  <w:cs/>
              </w:rPr>
            </w:pPr>
            <w:r w:rsidRPr="009E277D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F84102" w14:textId="1417B385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E2A78C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253B7" w14:textId="6C4EA87D" w:rsidR="009E277D" w:rsidRPr="00ED6A6B" w:rsidRDefault="009E277D" w:rsidP="009E277D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2739D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2999" w14:textId="20A2C5F0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AAB1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1BF3C" w14:textId="1F904BDA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237A3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560F" w14:textId="7DBA9E7E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B6261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F07D" w14:textId="7B5F3FBB" w:rsidR="009E277D" w:rsidRPr="00ED6A6B" w:rsidRDefault="009E277D" w:rsidP="009E277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BCFA9" w14:textId="77777777" w:rsidR="009E277D" w:rsidRPr="00ED6A6B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A87F2" w14:textId="2B9AB8F2" w:rsidR="009E277D" w:rsidRPr="00ED6A6B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89,000</w:t>
            </w:r>
          </w:p>
        </w:tc>
        <w:tc>
          <w:tcPr>
            <w:tcW w:w="270" w:type="dxa"/>
            <w:vAlign w:val="bottom"/>
          </w:tcPr>
          <w:p w14:paraId="128E2AE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11A208" w14:textId="71D81A83" w:rsidR="009E277D" w:rsidRPr="00881CBE" w:rsidRDefault="00316AC0" w:rsidP="00881CBE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881CB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82083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82E566" w14:textId="0A7E0EB3" w:rsidR="009E277D" w:rsidRPr="0052611F" w:rsidRDefault="00316AC0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A760B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535D3C0" w14:textId="45921F79" w:rsidR="009E277D" w:rsidRPr="0052611F" w:rsidRDefault="00316AC0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89,000</w:t>
            </w:r>
          </w:p>
        </w:tc>
      </w:tr>
      <w:tr w:rsidR="009E277D" w:rsidRPr="00943D95" w14:paraId="476EC8E5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7787F1FD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943D9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43D95">
              <w:rPr>
                <w:rFonts w:asciiTheme="minorHAnsi" w:hAnsiTheme="minorHAnsi" w:cstheme="minorHAnsi" w:hint="cs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5B80B4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1,666</w:t>
            </w:r>
          </w:p>
        </w:tc>
        <w:tc>
          <w:tcPr>
            <w:tcW w:w="270" w:type="dxa"/>
          </w:tcPr>
          <w:p w14:paraId="126554BB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04D85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416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3,922</w:t>
            </w:r>
          </w:p>
        </w:tc>
        <w:tc>
          <w:tcPr>
            <w:tcW w:w="270" w:type="dxa"/>
            <w:shd w:val="clear" w:color="auto" w:fill="auto"/>
          </w:tcPr>
          <w:p w14:paraId="735ABB02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37CE" w14:textId="44752F36" w:rsidR="009E277D" w:rsidRPr="00441694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  <w:r w:rsidR="00316A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7AFAD23E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090D5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11,209</w:t>
            </w:r>
          </w:p>
        </w:tc>
        <w:tc>
          <w:tcPr>
            <w:tcW w:w="270" w:type="dxa"/>
            <w:shd w:val="clear" w:color="auto" w:fill="auto"/>
          </w:tcPr>
          <w:p w14:paraId="2AA0FC0B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20277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4416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6B559294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521A4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4416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420,892</w:t>
            </w:r>
          </w:p>
        </w:tc>
        <w:tc>
          <w:tcPr>
            <w:tcW w:w="270" w:type="dxa"/>
            <w:shd w:val="clear" w:color="auto" w:fill="auto"/>
          </w:tcPr>
          <w:p w14:paraId="0D485D62" w14:textId="77777777" w:rsidR="009E277D" w:rsidRPr="00441694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3330C" w14:textId="533A170B" w:rsidR="009E277D" w:rsidRPr="00441694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433</w:t>
            </w:r>
            <w:r w:rsidRPr="0044169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,065</w:t>
            </w:r>
          </w:p>
        </w:tc>
        <w:tc>
          <w:tcPr>
            <w:tcW w:w="270" w:type="dxa"/>
            <w:vAlign w:val="bottom"/>
          </w:tcPr>
          <w:p w14:paraId="433A20E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D646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11,092</w:t>
            </w:r>
          </w:p>
        </w:tc>
        <w:tc>
          <w:tcPr>
            <w:tcW w:w="270" w:type="dxa"/>
            <w:vAlign w:val="bottom"/>
          </w:tcPr>
          <w:p w14:paraId="24D1DAD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5945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D8C1D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6491" w14:textId="359AF2A0" w:rsidR="009E277D" w:rsidRPr="0052611F" w:rsidRDefault="00C07BAA" w:rsidP="009E277D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9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885</w:t>
            </w:r>
            <w:r w:rsidR="009E277D" w:rsidRPr="00594EC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="00316A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797</w:t>
            </w:r>
          </w:p>
        </w:tc>
      </w:tr>
      <w:tr w:rsidR="009E277D" w:rsidRPr="00943D95" w14:paraId="36F38F96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001DD834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FC02A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FEB09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A471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170BE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C47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ED9C0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7F5E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F0DF8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C24C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DB748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4C8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E25E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06FA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8FD2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F417E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50FB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78DEC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78FC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324699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117C17E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1536A43C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C47563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C302E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521A2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C113C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21283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18FB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42ED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4688A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F593F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3A12A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AFCD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2B25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AFFB7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4F9C0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210DE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1F6FF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18670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342B1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364EA4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3AD530E6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77E06E34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7F0B88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E4D63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FA992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D153B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56D5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FB47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B034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38E68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EF892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6D700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70056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8CFF9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36FBC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66080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4E4BB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BB38D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7F908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771E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439072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16172165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53AF359E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3A8C8D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2D9CC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E51CE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924E7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D9EE5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98A29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377A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1AC4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AC5BD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B4A5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7027F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A6E0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1BC29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0599D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EB856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689D8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6FFBD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1E4A7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41C8B4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453EACB8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5E18113F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C5A97A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78752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3155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6589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4246B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A0BA5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199B3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426E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5666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A73CC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D2E48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95C0C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121CF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EDF4D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D5BB8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8846C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10B34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AD3A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857A41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5A829AD0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  <w:vAlign w:val="bottom"/>
          </w:tcPr>
          <w:p w14:paraId="38D83D24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มูลค่าสุทธิ</w:t>
            </w:r>
            <w:r w:rsidRPr="00943D9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 w:rsidRPr="00943D95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บัญชี</w:t>
            </w:r>
          </w:p>
        </w:tc>
        <w:tc>
          <w:tcPr>
            <w:tcW w:w="1080" w:type="dxa"/>
            <w:vAlign w:val="bottom"/>
          </w:tcPr>
          <w:p w14:paraId="5AAE6B2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510E7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A56CA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4753E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ADF7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CDA6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3CEE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C4545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E3ABA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3DD62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4E5D6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6134B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2F5E1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387E1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99F4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6F603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CB3BD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40F8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994BF7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75B8C7E4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5F7A0231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66B2E97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367F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9A5D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ADFE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7D45E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EF78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B86C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E871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14E6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A99F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4187E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8635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6FA8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571B8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C7491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B720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2A11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CA65F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17B7801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E277D" w:rsidRPr="00943D95" w14:paraId="5A341FB9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4CD96D1D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ภายใต้กรรมสิทธิ์ของ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กลุ่ม</w:t>
            </w:r>
            <w:r w:rsidRPr="00943D95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3BD1F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6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21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2DF2E82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C181A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4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C65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43008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112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77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8BCA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9F23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77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DED8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8DAA0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EC7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DF4DA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128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1B60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158F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55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1EDF434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24566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433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2966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22206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6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7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6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F40ED0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48D2CDF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2,</w:t>
            </w:r>
            <w:r w:rsidRPr="00594EC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625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,749</w:t>
            </w:r>
          </w:p>
        </w:tc>
      </w:tr>
      <w:tr w:rsidR="009E277D" w:rsidRPr="00943D95" w14:paraId="6E056030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1CB1CF61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C6D878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F5A80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3BE7C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3802A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AAB7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1FE1A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1523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C9E0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7C22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50D20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96FBCF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7322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5BE90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0833E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BBBD6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E9AE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F6A1C8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D59493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70B1BF5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E277D" w:rsidRPr="00943D95" w14:paraId="3C532E7F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5F4802A7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1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43D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689AAC3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CA061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1752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7BFF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3D4BE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962548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20E36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C061E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798F7A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1EEA6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AD1A0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CCD344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D1A52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BAA882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8DF520E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uto"/>
              <w:ind w:left="148" w:right="5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5B99DC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72A5E4B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704720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5165755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E277D" w:rsidRPr="00943D95" w14:paraId="287F95FB" w14:textId="77777777" w:rsidTr="009E277D">
        <w:trPr>
          <w:trHeight w:hRule="exact" w:val="340"/>
        </w:trPr>
        <w:tc>
          <w:tcPr>
            <w:tcW w:w="2070" w:type="dxa"/>
            <w:shd w:val="clear" w:color="auto" w:fill="auto"/>
          </w:tcPr>
          <w:p w14:paraId="5E2B9833" w14:textId="77777777" w:rsidR="009E277D" w:rsidRPr="00943D95" w:rsidRDefault="009E277D" w:rsidP="009E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943D95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ภายใต้กรรมสิทธิ์ของ</w:t>
            </w:r>
            <w:r w:rsidRPr="00943D95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กลุ่ม</w:t>
            </w:r>
            <w:r w:rsidRPr="00943D95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7AC31B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92,853</w:t>
            </w:r>
          </w:p>
        </w:tc>
        <w:tc>
          <w:tcPr>
            <w:tcW w:w="270" w:type="dxa"/>
          </w:tcPr>
          <w:p w14:paraId="059BAFD7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0B57417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</w:t>
            </w: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0C337DE9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E72082C" w14:textId="2DAB3AA1" w:rsidR="009E277D" w:rsidRPr="0052611F" w:rsidRDefault="009E277D" w:rsidP="009E277D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21,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47</w:t>
            </w:r>
            <w:r w:rsidR="00316AC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B0401F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F98D1AE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B35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139</w:t>
            </w: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54B0FA0B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4755F53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5,1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8</w:t>
            </w: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5D6B923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989403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9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68,002</w:t>
            </w:r>
          </w:p>
        </w:tc>
        <w:tc>
          <w:tcPr>
            <w:tcW w:w="270" w:type="dxa"/>
            <w:shd w:val="clear" w:color="auto" w:fill="auto"/>
          </w:tcPr>
          <w:p w14:paraId="01716948" w14:textId="77777777" w:rsidR="009E277D" w:rsidRPr="0052611F" w:rsidRDefault="009E277D" w:rsidP="009E277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72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6E0A6D3" w14:textId="03261AA9" w:rsidR="009E277D" w:rsidRPr="0052611F" w:rsidRDefault="00C07BAA" w:rsidP="009E277D">
            <w:pPr>
              <w:pStyle w:val="acctfourfigures"/>
              <w:tabs>
                <w:tab w:val="clear" w:pos="765"/>
                <w:tab w:val="decimal" w:pos="813"/>
              </w:tabs>
              <w:spacing w:line="340" w:lineRule="exact"/>
              <w:ind w:right="-104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395</w:t>
            </w:r>
            <w:r w:rsidR="009E277D"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,074</w:t>
            </w:r>
          </w:p>
        </w:tc>
        <w:tc>
          <w:tcPr>
            <w:tcW w:w="270" w:type="dxa"/>
          </w:tcPr>
          <w:p w14:paraId="236CEB49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8B0D7D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10,783</w:t>
            </w:r>
          </w:p>
        </w:tc>
        <w:tc>
          <w:tcPr>
            <w:tcW w:w="270" w:type="dxa"/>
          </w:tcPr>
          <w:p w14:paraId="05913035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F312C8" w14:textId="6189598B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447,</w:t>
            </w:r>
            <w:r w:rsidR="00C07B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270" w:type="dxa"/>
          </w:tcPr>
          <w:p w14:paraId="61245EF7" w14:textId="77777777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4B5C218A" w14:textId="36D2D606" w:rsidR="009E277D" w:rsidRPr="00943D95" w:rsidRDefault="009E277D" w:rsidP="009E277D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71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1,</w:t>
            </w:r>
            <w:r w:rsidR="00C07B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213</w:t>
            </w:r>
            <w:r w:rsidRPr="0052611F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126</w:t>
            </w:r>
          </w:p>
        </w:tc>
      </w:tr>
    </w:tbl>
    <w:p w14:paraId="66C729E0" w14:textId="77777777" w:rsidR="00594EC9" w:rsidRDefault="00594EC9">
      <w:r>
        <w:br w:type="page"/>
      </w:r>
    </w:p>
    <w:tbl>
      <w:tblPr>
        <w:tblW w:w="139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37"/>
        <w:gridCol w:w="1113"/>
        <w:gridCol w:w="236"/>
        <w:gridCol w:w="1204"/>
        <w:gridCol w:w="265"/>
        <w:gridCol w:w="1085"/>
        <w:gridCol w:w="270"/>
        <w:gridCol w:w="1062"/>
        <w:gridCol w:w="270"/>
        <w:gridCol w:w="1260"/>
        <w:gridCol w:w="236"/>
        <w:gridCol w:w="1267"/>
      </w:tblGrid>
      <w:tr w:rsidR="005D1556" w:rsidRPr="003317D1" w14:paraId="36789E46" w14:textId="77777777" w:rsidTr="00C47B87">
        <w:trPr>
          <w:tblHeader/>
        </w:trPr>
        <w:tc>
          <w:tcPr>
            <w:tcW w:w="4320" w:type="dxa"/>
            <w:shd w:val="clear" w:color="auto" w:fill="FFFFFF" w:themeFill="background1"/>
            <w:vAlign w:val="center"/>
          </w:tcPr>
          <w:p w14:paraId="6CB8E864" w14:textId="2F4C4F89" w:rsidR="005D1556" w:rsidRPr="003317D1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675" w:type="dxa"/>
            <w:gridSpan w:val="13"/>
            <w:shd w:val="clear" w:color="auto" w:fill="FFFFFF" w:themeFill="background1"/>
          </w:tcPr>
          <w:p w14:paraId="2C8EC170" w14:textId="440EC587" w:rsidR="005D1556" w:rsidRPr="003317D1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Cs/>
                <w:sz w:val="28"/>
                <w:szCs w:val="28"/>
                <w:cs/>
              </w:rPr>
              <w:t>งบการเงิน</w:t>
            </w:r>
            <w:r w:rsidRPr="003317D1">
              <w:rPr>
                <w:rFonts w:asciiTheme="minorHAnsi" w:hAnsiTheme="minorHAnsi" w:cstheme="minorHAns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94EC9" w:rsidRPr="003317D1" w14:paraId="77012C86" w14:textId="77777777" w:rsidTr="00C47B87">
        <w:trPr>
          <w:tblHeader/>
        </w:trPr>
        <w:tc>
          <w:tcPr>
            <w:tcW w:w="4320" w:type="dxa"/>
            <w:shd w:val="clear" w:color="auto" w:fill="FFFFFF" w:themeFill="background1"/>
            <w:vAlign w:val="center"/>
          </w:tcPr>
          <w:p w14:paraId="4B9F8042" w14:textId="77777777" w:rsidR="00594EC9" w:rsidRPr="003317D1" w:rsidRDefault="00594EC9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675" w:type="dxa"/>
            <w:gridSpan w:val="13"/>
            <w:shd w:val="clear" w:color="auto" w:fill="FFFFFF" w:themeFill="background1"/>
          </w:tcPr>
          <w:p w14:paraId="41085066" w14:textId="77777777" w:rsidR="00594EC9" w:rsidRPr="003317D1" w:rsidRDefault="00594EC9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cs/>
              </w:rPr>
            </w:pPr>
          </w:p>
        </w:tc>
      </w:tr>
      <w:tr w:rsidR="00E84FBD" w:rsidRPr="003317D1" w14:paraId="5FC1AD99" w14:textId="77777777" w:rsidTr="00C47B87">
        <w:trPr>
          <w:tblHeader/>
        </w:trPr>
        <w:tc>
          <w:tcPr>
            <w:tcW w:w="4320" w:type="dxa"/>
            <w:shd w:val="clear" w:color="auto" w:fill="FFFFFF" w:themeFill="background1"/>
            <w:vAlign w:val="center"/>
          </w:tcPr>
          <w:p w14:paraId="4C5CB061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41DD5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-110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อาคารและ</w:t>
            </w:r>
          </w:p>
          <w:p w14:paraId="1AE767FC" w14:textId="17B970C3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-110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8CF3DB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C73F312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0E391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66E5FA" w14:textId="7BE13986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91796B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CEBD04A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29F97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2D155AB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เครื่องรับชำระเงินอัตโนมัติ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07E08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45E2F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สินทรัพย์ระหว่าง</w:t>
            </w:r>
          </w:p>
          <w:p w14:paraId="0893D14E" w14:textId="4F8E6563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9D1443A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C3322F6" w14:textId="65545753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FA6F76C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0D1128E" w14:textId="77777777" w:rsidR="00E84FBD" w:rsidRPr="003317D1" w:rsidRDefault="00E84FBD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รวม</w:t>
            </w:r>
          </w:p>
        </w:tc>
      </w:tr>
      <w:tr w:rsidR="00CF5BB1" w:rsidRPr="003317D1" w14:paraId="495ED29C" w14:textId="77777777" w:rsidTr="00C47B87">
        <w:trPr>
          <w:trHeight w:val="288"/>
          <w:tblHeader/>
        </w:trPr>
        <w:tc>
          <w:tcPr>
            <w:tcW w:w="4320" w:type="dxa"/>
            <w:shd w:val="clear" w:color="auto" w:fill="FFFFFF" w:themeFill="background1"/>
          </w:tcPr>
          <w:p w14:paraId="67E89AD8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75" w:type="dxa"/>
            <w:gridSpan w:val="13"/>
            <w:shd w:val="clear" w:color="auto" w:fill="FFFFFF" w:themeFill="background1"/>
          </w:tcPr>
          <w:p w14:paraId="242DA285" w14:textId="4C1D50EE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5BB1" w:rsidRPr="003317D1" w14:paraId="0BCDC1E4" w14:textId="77777777" w:rsidTr="00C47B87">
        <w:tc>
          <w:tcPr>
            <w:tcW w:w="4320" w:type="dxa"/>
          </w:tcPr>
          <w:p w14:paraId="55C28363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36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22374934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001A5F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2500771F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6941D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CCEAB0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D5426B9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405E574E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482BD7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C6D583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9C68D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E2FE8B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4BDEC2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25AD7E29" w14:textId="77777777" w:rsidR="00CF5BB1" w:rsidRPr="003317D1" w:rsidRDefault="00CF5BB1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</w:tr>
      <w:tr w:rsidR="00831B69" w:rsidRPr="003317D1" w14:paraId="3E7F003E" w14:textId="77777777">
        <w:tc>
          <w:tcPr>
            <w:tcW w:w="4320" w:type="dxa"/>
            <w:shd w:val="clear" w:color="auto" w:fill="auto"/>
          </w:tcPr>
          <w:p w14:paraId="6F93F6E1" w14:textId="212637A9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มกราคม 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318A4" w14:textId="2C5C59F2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67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850BA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71C7808" w14:textId="4F7F1CC0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34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5A28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6A7C8F0" w14:textId="622B3BE0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757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DD4811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C6A453F" w14:textId="6EDF6518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F6A9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2D7E6A3" w14:textId="33C06898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390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7CA4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D437AC" w14:textId="07A6574A" w:rsidR="00831B69" w:rsidRPr="003317D1" w:rsidRDefault="00A301CB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340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36" w:type="dxa"/>
          </w:tcPr>
          <w:p w14:paraId="3A68BBF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F00D883" w14:textId="092F864E" w:rsidR="00831B69" w:rsidRPr="003317D1" w:rsidRDefault="00A301CB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77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332</w:t>
            </w:r>
          </w:p>
        </w:tc>
      </w:tr>
      <w:tr w:rsidR="00831B69" w:rsidRPr="003317D1" w14:paraId="4F0A42D0" w14:textId="77777777">
        <w:tc>
          <w:tcPr>
            <w:tcW w:w="4320" w:type="dxa"/>
          </w:tcPr>
          <w:p w14:paraId="29391E85" w14:textId="72CF09B6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549F8C" w14:textId="5609C07A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02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797F6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C1A299A" w14:textId="61422CBF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ACAD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048866" w14:textId="1787F188" w:rsidR="00831B69" w:rsidRPr="003317D1" w:rsidRDefault="00115258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F1994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2922C09" w14:textId="4309B67F" w:rsidR="00831B69" w:rsidRPr="003317D1" w:rsidRDefault="00831B69" w:rsidP="00831B6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016A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A630101" w14:textId="2FD73DDA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A5D8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DEEE6D" w14:textId="33510EF1" w:rsidR="00831B69" w:rsidRPr="003317D1" w:rsidRDefault="00A301CB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29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36" w:type="dxa"/>
          </w:tcPr>
          <w:p w14:paraId="1C6DAFA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F779D9" w14:textId="50CF31EF" w:rsidR="00831B69" w:rsidRPr="003317D1" w:rsidRDefault="00A301CB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34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90</w:t>
            </w:r>
          </w:p>
        </w:tc>
      </w:tr>
      <w:tr w:rsidR="00831B69" w:rsidRPr="003317D1" w14:paraId="42ED8413" w14:textId="77777777" w:rsidTr="005F4690">
        <w:tc>
          <w:tcPr>
            <w:tcW w:w="4320" w:type="dxa"/>
          </w:tcPr>
          <w:p w14:paraId="1DF484AE" w14:textId="4CF5B85A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โอน</w:t>
            </w: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 (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ไป</w:t>
            </w: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>) จาก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สินทรัพย์เพื่อการให้บริการ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92CF5E" w14:textId="3738B9AD" w:rsidR="00831B69" w:rsidRPr="003317D1" w:rsidRDefault="00831B69" w:rsidP="0095090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2A1FE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2173AE2" w14:textId="7D2F7B90" w:rsidR="00831B69" w:rsidRPr="003317D1" w:rsidRDefault="00831B69" w:rsidP="0095090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AD90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A3BA3B" w14:textId="3496DDF2" w:rsidR="00831B69" w:rsidRPr="003317D1" w:rsidRDefault="00831B69" w:rsidP="0095090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2C2C1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9A56E10" w14:textId="5539684B" w:rsidR="00831B69" w:rsidRPr="003317D1" w:rsidRDefault="00831B69" w:rsidP="00831B6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3CB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314D2F" w14:textId="59B07E26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35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AD9B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2F32EC" w14:textId="736D8ACB" w:rsidR="00831B69" w:rsidRPr="003317D1" w:rsidRDefault="00831B69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043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C161B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DCED5D1" w14:textId="31AA9B3C" w:rsidR="00831B69" w:rsidRPr="003317D1" w:rsidRDefault="00A301CB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129</w:t>
            </w:r>
          </w:p>
        </w:tc>
      </w:tr>
      <w:tr w:rsidR="00831B69" w:rsidRPr="003317D1" w14:paraId="059C5A84" w14:textId="77777777">
        <w:tc>
          <w:tcPr>
            <w:tcW w:w="4320" w:type="dxa"/>
          </w:tcPr>
          <w:p w14:paraId="57B1FC41" w14:textId="0A16A8B0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="008A523D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72985" w14:textId="75A5A9BF" w:rsidR="00831B69" w:rsidRPr="003317D1" w:rsidRDefault="00831B69" w:rsidP="0095090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70C057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78F8818" w14:textId="6AEF43CF" w:rsidR="00831B69" w:rsidRPr="003317D1" w:rsidRDefault="00831B69" w:rsidP="0095090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4ED4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F0114B" w14:textId="7FBAEBD5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20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D422D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488B15" w14:textId="490205A5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109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C98D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35065BE" w14:textId="667DC0A7" w:rsidR="00831B69" w:rsidRPr="003317D1" w:rsidRDefault="00831B69" w:rsidP="00831B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0A9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F9292A" w14:textId="4A5070D0" w:rsidR="00831B69" w:rsidRPr="003317D1" w:rsidRDefault="00831B69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AD187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C9119ED" w14:textId="0604DF12" w:rsidR="00831B69" w:rsidRPr="003317D1" w:rsidRDefault="00831B69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23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831B69" w:rsidRPr="003317D1" w14:paraId="329BB6C7" w14:textId="77777777">
        <w:tc>
          <w:tcPr>
            <w:tcW w:w="4320" w:type="dxa"/>
            <w:shd w:val="clear" w:color="auto" w:fill="auto"/>
          </w:tcPr>
          <w:p w14:paraId="41EB22F5" w14:textId="6F58D35D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2566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และ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8D82F" w14:textId="7FF9F4D1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7A725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169C4" w14:textId="495C7F50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20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36F3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DE00D" w14:textId="6A550976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D93B7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B6840" w14:textId="7B568DB6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41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B2A4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D2A2" w14:textId="496CCCCB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425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D749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16F3D3" w14:textId="45856ACB" w:rsidR="00831B69" w:rsidRPr="003317D1" w:rsidRDefault="00A301CB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340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0594ACE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9CA57EC" w14:textId="069EC35F" w:rsidR="00831B69" w:rsidRPr="003317D1" w:rsidRDefault="00115258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42</w:t>
            </w: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831B69" w:rsidRPr="003317D1" w14:paraId="778D9ED9" w14:textId="77777777" w:rsidTr="00371817">
        <w:tc>
          <w:tcPr>
            <w:tcW w:w="4320" w:type="dxa"/>
          </w:tcPr>
          <w:p w14:paraId="1ABFB30F" w14:textId="77777777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4F3DB" w14:textId="3640B1ED" w:rsidR="00831B69" w:rsidRPr="003317D1" w:rsidRDefault="00EA060E" w:rsidP="00EA06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4BF53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C0C3FCF" w14:textId="4BFB151A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="00DA486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8E4C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6E8F5F" w14:textId="0E3D7099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7F15D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D769DC5" w14:textId="4CAB8DAF" w:rsidR="00831B69" w:rsidRPr="003317D1" w:rsidRDefault="00A301CB" w:rsidP="0032343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5</w:t>
            </w:r>
            <w:r w:rsidR="00323436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  <w:r w:rsidR="00DA486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F6A4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AED0C38" w14:textId="677B6543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46</w:t>
            </w:r>
            <w:r w:rsidR="00DA486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AA5C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57885F3" w14:textId="51B3FB84" w:rsidR="00831B69" w:rsidRPr="003317D1" w:rsidRDefault="00A301CB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="00323436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36" w:type="dxa"/>
          </w:tcPr>
          <w:p w14:paraId="7BB77E4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973B904" w14:textId="0FC3B3F6" w:rsidR="00831B69" w:rsidRPr="003317D1" w:rsidRDefault="00A301CB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</w:t>
            </w:r>
            <w:r w:rsidR="00323436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DA486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</w:t>
            </w:r>
          </w:p>
        </w:tc>
      </w:tr>
      <w:tr w:rsidR="00831B69" w:rsidRPr="003317D1" w14:paraId="70EADD07" w14:textId="77777777" w:rsidTr="00E80951">
        <w:tc>
          <w:tcPr>
            <w:tcW w:w="4320" w:type="dxa"/>
          </w:tcPr>
          <w:p w14:paraId="6D17C508" w14:textId="35931026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โอน</w:t>
            </w: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 (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ไป</w:t>
            </w:r>
            <w:r w:rsidRPr="003317D1">
              <w:rPr>
                <w:rFonts w:asciiTheme="minorHAnsi" w:hAnsiTheme="minorHAnsi" w:cstheme="minorHAnsi" w:hint="cs"/>
                <w:sz w:val="28"/>
                <w:szCs w:val="28"/>
                <w:cs/>
              </w:rPr>
              <w:t>) จาก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สินทรัพย์เพื่อการให้บริการ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EA41D" w14:textId="6AF69774" w:rsidR="00831B69" w:rsidRPr="003317D1" w:rsidRDefault="00EA060E" w:rsidP="00831B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1ACF1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086938B" w14:textId="1C04D42A" w:rsidR="00831B69" w:rsidRPr="003317D1" w:rsidRDefault="00323436" w:rsidP="00831B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7299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6272FF" w14:textId="004BFDB3" w:rsidR="00831B69" w:rsidRPr="003317D1" w:rsidRDefault="00323436" w:rsidP="00831B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E279E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46A6D07" w14:textId="6583DE09" w:rsidR="00831B69" w:rsidRPr="003317D1" w:rsidRDefault="00323436" w:rsidP="00831B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5798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B746E5D" w14:textId="5417E481" w:rsidR="00831B69" w:rsidRPr="003317D1" w:rsidRDefault="00A301CB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</w:t>
            </w:r>
            <w:r w:rsidR="00323436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AA75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2781B" w14:textId="03734D27" w:rsidR="00831B69" w:rsidRPr="003317D1" w:rsidRDefault="00323436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411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8566CA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929855" w14:textId="76BD028B" w:rsidR="00831B69" w:rsidRPr="003317D1" w:rsidRDefault="00115258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</w:p>
        </w:tc>
      </w:tr>
      <w:tr w:rsidR="002C18B0" w:rsidRPr="003317D1" w14:paraId="0DCCC41D" w14:textId="77777777" w:rsidTr="00C47B87">
        <w:tc>
          <w:tcPr>
            <w:tcW w:w="4320" w:type="dxa"/>
          </w:tcPr>
          <w:p w14:paraId="7D2E41F6" w14:textId="1C4F6B34" w:rsidR="002C18B0" w:rsidRPr="003317D1" w:rsidRDefault="002C18B0" w:rsidP="002C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57446" w14:textId="111D2C7D" w:rsidR="002C18B0" w:rsidRPr="003317D1" w:rsidRDefault="002C18B0" w:rsidP="002C18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6A8FA6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15B4A3" w14:textId="76DC628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92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FA92F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DCA2CFD" w14:textId="496C311C" w:rsidR="002C18B0" w:rsidRPr="003317D1" w:rsidRDefault="002C18B0" w:rsidP="002C18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2CD99A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A4ADCE" w14:textId="0A422428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149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C8EE8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9F3104E" w14:textId="5E10832B" w:rsidR="002C18B0" w:rsidRPr="003317D1" w:rsidRDefault="002C18B0" w:rsidP="002C18B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558C0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E832C6" w14:textId="1F96CF8C" w:rsidR="002C18B0" w:rsidRPr="002C18B0" w:rsidRDefault="002C18B0" w:rsidP="002C18B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2C18B0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2C18B0"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163</w:t>
            </w:r>
            <w:r w:rsidRPr="002C18B0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2C18B0"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088</w:t>
            </w:r>
            <w:r w:rsidRPr="002C18B0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F0CC2B" w14:textId="77777777" w:rsidR="002C18B0" w:rsidRPr="002C18B0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2D55939" w14:textId="37B2C065" w:rsidR="002C18B0" w:rsidRPr="002C18B0" w:rsidRDefault="002C18B0" w:rsidP="002C18B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2C18B0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2C18B0"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164</w:t>
            </w:r>
            <w:r w:rsidRPr="002C18B0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2C18B0"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16</w:t>
            </w:r>
            <w:r w:rsidR="00DA486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Pr="002C18B0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2C18B0" w:rsidRPr="003317D1" w14:paraId="0B7C5B1D" w14:textId="77777777" w:rsidTr="00E80951">
        <w:trPr>
          <w:trHeight w:val="338"/>
        </w:trPr>
        <w:tc>
          <w:tcPr>
            <w:tcW w:w="4320" w:type="dxa"/>
            <w:shd w:val="clear" w:color="auto" w:fill="auto"/>
          </w:tcPr>
          <w:p w14:paraId="038C4F4D" w14:textId="23A02C2A" w:rsidR="002C18B0" w:rsidRPr="003317D1" w:rsidRDefault="002C18B0" w:rsidP="002C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EA61" w14:textId="2685F480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8E67EC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5BD07" w14:textId="1D768A5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 w:rsidR="00DA486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1656D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CBCB3" w14:textId="620D5306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66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9FE38C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9351C" w14:textId="65C7481F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14</w:t>
            </w:r>
            <w:r w:rsidR="00DA486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73AB1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36D6B" w14:textId="08C38194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435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988E5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63BB" w14:textId="7B93FD85" w:rsidR="002C18B0" w:rsidRPr="002C18B0" w:rsidRDefault="002C18B0" w:rsidP="002C18B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172</w:t>
            </w:r>
            <w:r w:rsidRPr="002C18B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168</w:t>
            </w:r>
          </w:p>
        </w:tc>
        <w:tc>
          <w:tcPr>
            <w:tcW w:w="236" w:type="dxa"/>
          </w:tcPr>
          <w:p w14:paraId="3278E96E" w14:textId="2E4F7F90" w:rsidR="002C18B0" w:rsidRPr="002C18B0" w:rsidRDefault="002C18B0" w:rsidP="002C18B0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FFB66" w14:textId="66295244" w:rsidR="002C18B0" w:rsidRPr="002C18B0" w:rsidRDefault="002C18B0" w:rsidP="002C18B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666</w:t>
            </w:r>
            <w:r w:rsidRPr="002C18B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044</w:t>
            </w:r>
          </w:p>
        </w:tc>
      </w:tr>
      <w:tr w:rsidR="00831B69" w:rsidRPr="003317D1" w14:paraId="6A7C19AC" w14:textId="77777777" w:rsidTr="00535F56">
        <w:trPr>
          <w:trHeight w:val="127"/>
        </w:trPr>
        <w:tc>
          <w:tcPr>
            <w:tcW w:w="4320" w:type="dxa"/>
            <w:shd w:val="clear" w:color="auto" w:fill="auto"/>
          </w:tcPr>
          <w:p w14:paraId="77ECE4DA" w14:textId="77777777" w:rsidR="00831B69" w:rsidRDefault="00831B69" w:rsidP="009A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</w:p>
          <w:p w14:paraId="6CC40E13" w14:textId="77777777" w:rsidR="009A27CA" w:rsidRDefault="009A27CA" w:rsidP="009A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</w:p>
          <w:p w14:paraId="603F5146" w14:textId="77777777" w:rsidR="009A27CA" w:rsidRDefault="009A27CA" w:rsidP="009A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</w:p>
          <w:p w14:paraId="2E1B41E5" w14:textId="77777777" w:rsidR="009A27CA" w:rsidRDefault="009A27CA" w:rsidP="009A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</w:p>
          <w:p w14:paraId="3CC01FF5" w14:textId="01A6C160" w:rsidR="009A27CA" w:rsidRPr="003317D1" w:rsidRDefault="009A27CA" w:rsidP="009A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6CB3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FF460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C2DC80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60178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72761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A2871F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CA82FD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4076F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21BBF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5272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C40F9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7440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019025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831B69" w:rsidRPr="003317D1" w14:paraId="5D3968FE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35F1D9AA" w14:textId="56839DC3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3317D1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>สะสมและขาดทุนจากการด้อยค่า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8241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CDCF0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08B909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35C28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736857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876A227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A37962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708F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46ECBB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8D30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FCA94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F783B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E855C7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831B69" w:rsidRPr="003317D1" w14:paraId="7C73097A" w14:textId="77777777">
        <w:trPr>
          <w:trHeight w:val="20"/>
        </w:trPr>
        <w:tc>
          <w:tcPr>
            <w:tcW w:w="4320" w:type="dxa"/>
            <w:shd w:val="clear" w:color="auto" w:fill="auto"/>
          </w:tcPr>
          <w:p w14:paraId="7E7DCCC9" w14:textId="7AD61B96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มกราคม 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26262B" w14:textId="78DB8967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930FD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1D4A618" w14:textId="43685000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21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4B68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80AD0F3" w14:textId="760B51FA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49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FEE2C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A4FBB39" w14:textId="6E7DFCCF" w:rsidR="00831B69" w:rsidRPr="003317D1" w:rsidRDefault="00A301CB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E510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9064EEF" w14:textId="24C8DC13" w:rsidR="00831B69" w:rsidRPr="003317D1" w:rsidRDefault="00A301CB" w:rsidP="008A079F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243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EE9C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2F8113" w14:textId="63A7099E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C77A7F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572B412" w14:textId="49845CF6" w:rsidR="00831B69" w:rsidRPr="003317D1" w:rsidRDefault="00A301CB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274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23</w:t>
            </w:r>
          </w:p>
        </w:tc>
      </w:tr>
      <w:tr w:rsidR="00831B69" w:rsidRPr="003317D1" w14:paraId="694C5A6F" w14:textId="77777777" w:rsidTr="004A7971">
        <w:trPr>
          <w:trHeight w:val="20"/>
        </w:trPr>
        <w:tc>
          <w:tcPr>
            <w:tcW w:w="4320" w:type="dxa"/>
            <w:shd w:val="clear" w:color="auto" w:fill="auto"/>
          </w:tcPr>
          <w:p w14:paraId="643F7F96" w14:textId="3BF5755D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E777A" w14:textId="3C863724" w:rsidR="00831B69" w:rsidRPr="003317D1" w:rsidRDefault="00115258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0A894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841D364" w14:textId="5E2639E9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798A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B889CD4" w14:textId="2C10333D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F5608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A843FDB" w14:textId="74BD5E71" w:rsidR="00831B69" w:rsidRPr="003317D1" w:rsidRDefault="00A301CB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  <w:r w:rsidR="00771ED2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8C3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71A5479" w14:textId="593EF376" w:rsidR="00831B69" w:rsidRPr="003317D1" w:rsidRDefault="00A301CB" w:rsidP="008A079F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77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7AA2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5B1D26" w14:textId="2562D395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A0BB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E20BF01" w14:textId="1A303ABA" w:rsidR="00831B69" w:rsidRPr="003317D1" w:rsidRDefault="00115258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="00831B69" w:rsidRPr="003317D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00</w:t>
            </w:r>
            <w:r w:rsidR="00167FAF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</w:p>
        </w:tc>
      </w:tr>
      <w:tr w:rsidR="00831B69" w:rsidRPr="003317D1" w14:paraId="41883C15" w14:textId="77777777" w:rsidTr="004A7971">
        <w:trPr>
          <w:trHeight w:val="20"/>
        </w:trPr>
        <w:tc>
          <w:tcPr>
            <w:tcW w:w="4320" w:type="dxa"/>
            <w:shd w:val="clear" w:color="auto" w:fill="auto"/>
          </w:tcPr>
          <w:p w14:paraId="7F09F213" w14:textId="38FD24B6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="009E381B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98CF78" w14:textId="5E84D356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5BFF2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457EC09" w14:textId="7A8DB405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6D4BD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1C045D" w14:textId="6573CFF9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20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E05C5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8437FD9" w14:textId="2A4419EA" w:rsidR="00831B69" w:rsidRPr="003317D1" w:rsidRDefault="00831B69" w:rsidP="008A079F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C868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A124CC1" w14:textId="181D4BA9" w:rsidR="00831B69" w:rsidRPr="008A079F" w:rsidRDefault="00831B69" w:rsidP="008A07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173BD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5E8123" w14:textId="21021088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8D0F1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F894E29" w14:textId="52E4D499" w:rsidR="00831B69" w:rsidRPr="003317D1" w:rsidRDefault="00831B69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314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831B69" w:rsidRPr="003317D1" w14:paraId="2CD7723E" w14:textId="77777777">
        <w:trPr>
          <w:trHeight w:val="20"/>
        </w:trPr>
        <w:tc>
          <w:tcPr>
            <w:tcW w:w="4320" w:type="dxa"/>
            <w:shd w:val="clear" w:color="auto" w:fill="auto"/>
          </w:tcPr>
          <w:p w14:paraId="313642B2" w14:textId="7923AB14" w:rsidR="00831B69" w:rsidRPr="003317D1" w:rsidRDefault="008A523D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>
              <w:rPr>
                <w:rFonts w:asciiTheme="minorHAnsi" w:hAnsiTheme="minorHAnsi" w:hint="cs"/>
                <w:sz w:val="28"/>
                <w:szCs w:val="28"/>
                <w:cs/>
              </w:rPr>
              <w:t>กลับรายการ</w:t>
            </w:r>
            <w:r w:rsidR="00831B69" w:rsidRPr="003317D1">
              <w:rPr>
                <w:rFonts w:asciiTheme="minorHAnsi" w:hAnsiTheme="minorHAns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A96F7F" w14:textId="1D30A884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2723E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C98C9FB" w14:textId="7808DD63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96817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6B2641" w14:textId="42F007EB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A754A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16801C8" w14:textId="1D5516E6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317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78AA972" w14:textId="42E6184E" w:rsidR="00831B69" w:rsidRPr="008A079F" w:rsidRDefault="00831B69" w:rsidP="008A07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35BB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42FD3A" w14:textId="072BC123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F93F8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C073DB7" w14:textId="0AEBFEFD" w:rsidR="00831B69" w:rsidRPr="003317D1" w:rsidRDefault="00831B69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64</w:t>
            </w:r>
            <w:r w:rsidRPr="003317D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)</w:t>
            </w:r>
          </w:p>
        </w:tc>
      </w:tr>
      <w:tr w:rsidR="00831B69" w:rsidRPr="003317D1" w14:paraId="5F8C7470" w14:textId="77777777" w:rsidTr="002A5CBD">
        <w:trPr>
          <w:trHeight w:val="20"/>
        </w:trPr>
        <w:tc>
          <w:tcPr>
            <w:tcW w:w="4320" w:type="dxa"/>
            <w:shd w:val="clear" w:color="auto" w:fill="auto"/>
          </w:tcPr>
          <w:p w14:paraId="0D129FFF" w14:textId="5A6AB493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2566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และ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0FE09" w14:textId="1C1FAB67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DE6D46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F522" w14:textId="36379D29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22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DF91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D58B5" w14:textId="25A6414E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B1039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9AD9" w14:textId="23866A99" w:rsidR="00831B69" w:rsidRPr="003317D1" w:rsidRDefault="00A301CB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40</w:t>
            </w:r>
            <w:r w:rsidR="00771ED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A4E1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6CFA3" w14:textId="08DB2166" w:rsidR="00831B69" w:rsidRPr="003317D1" w:rsidRDefault="00A301CB" w:rsidP="008A079F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320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8881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61888A" w14:textId="02991F64" w:rsidR="00831B69" w:rsidRPr="003317D1" w:rsidRDefault="00831B69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BFCA3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5D961DE" w14:textId="7CF8CB56" w:rsidR="00831B69" w:rsidRPr="003317D1" w:rsidRDefault="00A301CB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357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45</w:t>
            </w:r>
            <w:r w:rsidR="00771ED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831B69" w:rsidRPr="003317D1" w14:paraId="1DFA93D0" w14:textId="77777777" w:rsidTr="00035D1B">
        <w:trPr>
          <w:trHeight w:val="20"/>
        </w:trPr>
        <w:tc>
          <w:tcPr>
            <w:tcW w:w="4320" w:type="dxa"/>
            <w:shd w:val="clear" w:color="auto" w:fill="auto"/>
          </w:tcPr>
          <w:p w14:paraId="2A5BD105" w14:textId="77777777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E689D" w14:textId="3121AB3B" w:rsidR="00831B69" w:rsidRPr="003317D1" w:rsidRDefault="00115258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B0008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01270A0" w14:textId="7929EF8E" w:rsidR="00831B69" w:rsidRPr="003317D1" w:rsidRDefault="00A301CB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="008C44E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21</w:t>
            </w: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77B9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8CC7AE3" w14:textId="15F9B091" w:rsidR="00831B69" w:rsidRPr="003317D1" w:rsidRDefault="00291312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93313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D37075" w14:textId="7CD4BF4B" w:rsidR="00831B69" w:rsidRPr="003317D1" w:rsidRDefault="00115258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="00771ED2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E06C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9A7DF8E" w14:textId="412B88F2" w:rsidR="00831B69" w:rsidRPr="003317D1" w:rsidRDefault="002C18B0" w:rsidP="009D78EC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62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838C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DBAC5" w14:textId="72D79FEF" w:rsidR="00831B69" w:rsidRPr="003317D1" w:rsidRDefault="00E2597F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230B4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673A7D7" w14:textId="73CE3B2B" w:rsidR="00831B69" w:rsidRPr="003317D1" w:rsidRDefault="00A301CB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="00115258" w:rsidRPr="00115258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="00E2597F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3A38F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45</w:t>
            </w:r>
            <w:r w:rsidR="00167FAF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</w:t>
            </w:r>
          </w:p>
        </w:tc>
      </w:tr>
      <w:tr w:rsidR="00831B69" w:rsidRPr="003317D1" w14:paraId="61D9F5D8" w14:textId="77777777" w:rsidTr="00CD4869">
        <w:trPr>
          <w:trHeight w:val="20"/>
        </w:trPr>
        <w:tc>
          <w:tcPr>
            <w:tcW w:w="4320" w:type="dxa"/>
            <w:shd w:val="clear" w:color="auto" w:fill="auto"/>
          </w:tcPr>
          <w:p w14:paraId="31054896" w14:textId="6A5081EE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="009E381B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E7AE9" w14:textId="45070AE4" w:rsidR="00831B69" w:rsidRPr="003317D1" w:rsidRDefault="00323436" w:rsidP="00831B6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7DFD0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C6010B1" w14:textId="24A33FD1" w:rsidR="00831B69" w:rsidRPr="003317D1" w:rsidRDefault="008C44E1" w:rsidP="008C44E1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40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D1D6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0E0714" w14:textId="26F77588" w:rsidR="00831B69" w:rsidRPr="003317D1" w:rsidRDefault="00291312" w:rsidP="0029131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232847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710F99D" w14:textId="7625AA70" w:rsidR="00831B69" w:rsidRPr="003317D1" w:rsidRDefault="008C44E1" w:rsidP="00E73BE7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149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4C5F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66C5F77" w14:textId="19DBC4F8" w:rsidR="00831B69" w:rsidRPr="003317D1" w:rsidRDefault="00E2597F" w:rsidP="00831B6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728E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8CC567C" w14:textId="551F9A78" w:rsidR="00831B69" w:rsidRPr="003317D1" w:rsidRDefault="00E2597F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1EB966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FBB5C8A" w14:textId="7FF724A3" w:rsidR="00831B69" w:rsidRPr="003317D1" w:rsidRDefault="00E2597F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="003A38F1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789</w:t>
            </w:r>
            <w:r w:rsidRPr="003317D1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2C18B0" w:rsidRPr="003317D1" w14:paraId="505F48C6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01B945E6" w14:textId="77B1A5A9" w:rsidR="002C18B0" w:rsidRPr="003317D1" w:rsidRDefault="002C18B0" w:rsidP="002C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B47A5" w14:textId="3350D1E4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AB85C8A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2CB36" w14:textId="59B67D3D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29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AAF7C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EBDB" w14:textId="2155B72A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A71929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D0340" w14:textId="7E98CE93" w:rsidR="002C18B0" w:rsidRPr="003317D1" w:rsidRDefault="002C18B0" w:rsidP="002C18B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09</w:t>
            </w:r>
            <w:r w:rsidR="003A38F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2816C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D78A" w14:textId="149D75EC" w:rsidR="002C18B0" w:rsidRPr="003317D1" w:rsidRDefault="002C18B0" w:rsidP="009D78EC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9D78E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891AA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993A0" w14:textId="6A0F0FBB" w:rsidR="002C18B0" w:rsidRPr="002C18B0" w:rsidRDefault="002C18B0" w:rsidP="002C18B0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D134D1" w14:textId="77777777" w:rsidR="002C18B0" w:rsidRPr="002C18B0" w:rsidRDefault="002C18B0" w:rsidP="002C18B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FE43201" w14:textId="527F80A7" w:rsidR="002C18B0" w:rsidRPr="002C18B0" w:rsidRDefault="002C18B0" w:rsidP="002C18B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425</w:t>
            </w:r>
            <w:r w:rsidRPr="002C18B0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  <w:t>,</w:t>
            </w:r>
            <w:r w:rsidRPr="002C18B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="003A38F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95090A" w:rsidRPr="003317D1" w14:paraId="48F2369A" w14:textId="77777777" w:rsidTr="000F5ED7">
        <w:trPr>
          <w:trHeight w:val="181"/>
        </w:trPr>
        <w:tc>
          <w:tcPr>
            <w:tcW w:w="4320" w:type="dxa"/>
            <w:shd w:val="clear" w:color="auto" w:fill="auto"/>
          </w:tcPr>
          <w:p w14:paraId="6C6C3566" w14:textId="77777777" w:rsidR="0095090A" w:rsidRPr="003317D1" w:rsidRDefault="0095090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9737B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2DFFF0A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7F5CD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ADAB24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B4C9C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106CFEA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33CA4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1A4A5A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33250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E1C2D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1BC083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55D72" w14:textId="77777777" w:rsidR="0095090A" w:rsidRPr="003317D1" w:rsidRDefault="0095090A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ACEC1EB" w14:textId="77777777" w:rsidR="0095090A" w:rsidRPr="003317D1" w:rsidRDefault="0095090A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F5ED7" w:rsidRPr="003317D1" w14:paraId="0DEA694C" w14:textId="77777777" w:rsidTr="000F5ED7">
        <w:trPr>
          <w:trHeight w:val="181"/>
        </w:trPr>
        <w:tc>
          <w:tcPr>
            <w:tcW w:w="4320" w:type="dxa"/>
            <w:shd w:val="clear" w:color="auto" w:fill="auto"/>
          </w:tcPr>
          <w:p w14:paraId="1A809758" w14:textId="77777777" w:rsidR="000F5ED7" w:rsidRPr="003317D1" w:rsidRDefault="000F5ED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AD11A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74ACE2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8193D28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4C0650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E9B22A7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08D103F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EB527D6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62CC3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AFFD98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0985E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023A93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DC682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3055067" w14:textId="77777777" w:rsidR="000F5ED7" w:rsidRPr="003317D1" w:rsidRDefault="000F5ED7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F5ED7" w:rsidRPr="003317D1" w14:paraId="1AD63AB5" w14:textId="77777777" w:rsidTr="000F5ED7">
        <w:trPr>
          <w:trHeight w:val="181"/>
        </w:trPr>
        <w:tc>
          <w:tcPr>
            <w:tcW w:w="4320" w:type="dxa"/>
            <w:shd w:val="clear" w:color="auto" w:fill="auto"/>
          </w:tcPr>
          <w:p w14:paraId="23D85DC4" w14:textId="77777777" w:rsidR="000F5ED7" w:rsidRPr="003317D1" w:rsidRDefault="000F5ED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91FEAC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1E3D77E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CCEA96F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46C4B1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F4A214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BFAA2B1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94060C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CE8618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EFB1698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9E90D2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26ACB1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5BBEB6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5438871" w14:textId="77777777" w:rsidR="000F5ED7" w:rsidRPr="003317D1" w:rsidRDefault="000F5ED7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F5ED7" w:rsidRPr="003317D1" w14:paraId="1BD874C1" w14:textId="77777777" w:rsidTr="000F5ED7">
        <w:trPr>
          <w:trHeight w:val="181"/>
        </w:trPr>
        <w:tc>
          <w:tcPr>
            <w:tcW w:w="4320" w:type="dxa"/>
            <w:shd w:val="clear" w:color="auto" w:fill="auto"/>
          </w:tcPr>
          <w:p w14:paraId="2D3867C6" w14:textId="77777777" w:rsidR="000F5ED7" w:rsidRPr="003317D1" w:rsidRDefault="000F5ED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F1F3F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82A21A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35AD1DA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31502B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DD4F65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93BC45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4E8E221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37C443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77101A1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8354F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01FDE8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65777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606542F" w14:textId="77777777" w:rsidR="000F5ED7" w:rsidRPr="003317D1" w:rsidRDefault="000F5ED7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F5ED7" w:rsidRPr="003317D1" w14:paraId="630C5EEF" w14:textId="77777777" w:rsidTr="000F5ED7">
        <w:trPr>
          <w:trHeight w:val="181"/>
        </w:trPr>
        <w:tc>
          <w:tcPr>
            <w:tcW w:w="4320" w:type="dxa"/>
            <w:shd w:val="clear" w:color="auto" w:fill="auto"/>
          </w:tcPr>
          <w:p w14:paraId="477472C7" w14:textId="77777777" w:rsidR="000F5ED7" w:rsidRPr="003317D1" w:rsidRDefault="000F5ED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41BE6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8F3E10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24CE127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665A08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98959C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FB05E0E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C153DD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F32E03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39040D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5D5432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73C41A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36ED4B" w14:textId="77777777" w:rsidR="000F5ED7" w:rsidRPr="003317D1" w:rsidRDefault="000F5ED7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243A138A" w14:textId="77777777" w:rsidR="000F5ED7" w:rsidRPr="003317D1" w:rsidRDefault="000F5ED7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35F56" w:rsidRPr="003317D1" w14:paraId="092F788E" w14:textId="77777777" w:rsidTr="000F5ED7">
        <w:trPr>
          <w:trHeight w:val="181"/>
        </w:trPr>
        <w:tc>
          <w:tcPr>
            <w:tcW w:w="4320" w:type="dxa"/>
            <w:shd w:val="clear" w:color="auto" w:fill="auto"/>
          </w:tcPr>
          <w:p w14:paraId="62B8E0B6" w14:textId="77777777" w:rsidR="00535F56" w:rsidRPr="003317D1" w:rsidRDefault="00535F5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918F50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33F12B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B7B0D3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075CF4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85CF5D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A70EAA5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8E676D5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69C0BD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013FA23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6FE4A2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A3057A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5DF00" w14:textId="77777777" w:rsidR="00535F56" w:rsidRPr="003317D1" w:rsidRDefault="00535F56" w:rsidP="00831B69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7B19005A" w14:textId="77777777" w:rsidR="00535F56" w:rsidRPr="003317D1" w:rsidRDefault="00535F56" w:rsidP="00D81F1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31B69" w:rsidRPr="003317D1" w14:paraId="495DFCBD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6171EDDC" w14:textId="3BC4C620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BF0A27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DF5765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CC9272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06E5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C6EC81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76C015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7BE616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6832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51581D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AE232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30FC0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40C3A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29E98EF" w14:textId="77777777" w:rsidR="00831B69" w:rsidRPr="003317D1" w:rsidRDefault="00831B69" w:rsidP="00D81F16">
            <w:pPr>
              <w:pStyle w:val="acctfourfigures"/>
              <w:tabs>
                <w:tab w:val="clear" w:pos="765"/>
                <w:tab w:val="decimal" w:pos="987"/>
                <w:tab w:val="decimal" w:pos="1026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831B69" w:rsidRPr="003317D1" w14:paraId="7F0BDFC7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63DD59E8" w14:textId="7D41232A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EF45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77FBBDD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A56F17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A367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F87B9E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4F3FB3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EF8F8BF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B7EB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E92FB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D73A6C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90B1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5C352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C6EBB15" w14:textId="77777777" w:rsidR="00831B69" w:rsidRPr="003317D1" w:rsidRDefault="00831B69" w:rsidP="00D81F16">
            <w:pPr>
              <w:pStyle w:val="acctfourfigures"/>
              <w:tabs>
                <w:tab w:val="clear" w:pos="765"/>
                <w:tab w:val="decimal" w:pos="987"/>
                <w:tab w:val="decimal" w:pos="1026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831B69" w:rsidRPr="003317D1" w14:paraId="46268A69" w14:textId="77777777" w:rsidTr="004A7971">
        <w:trPr>
          <w:trHeight w:val="20"/>
        </w:trPr>
        <w:tc>
          <w:tcPr>
            <w:tcW w:w="4320" w:type="dxa"/>
            <w:shd w:val="clear" w:color="auto" w:fill="auto"/>
          </w:tcPr>
          <w:p w14:paraId="597A4A54" w14:textId="28A1D5C5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2537B" w14:textId="74FE577D" w:rsidR="00831B69" w:rsidRPr="003317D1" w:rsidRDefault="00A301CB" w:rsidP="00831B6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C95CC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CF999AF" w14:textId="2E4872F4" w:rsidR="00831B69" w:rsidRPr="003317D1" w:rsidRDefault="00A301CB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11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9A26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28C687" w14:textId="30D4DBA3" w:rsidR="00831B69" w:rsidRPr="003317D1" w:rsidRDefault="00115258" w:rsidP="00831B6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454F2D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9F54573" w14:textId="4933C9A1" w:rsidR="00831B69" w:rsidRPr="003317D1" w:rsidRDefault="00A301CB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  <w:r w:rsidR="00771ED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625B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91CE9F" w14:textId="64C5095E" w:rsidR="00831B69" w:rsidRPr="003317D1" w:rsidRDefault="00A301CB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104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08E3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4DAA55" w14:textId="22B3F3B8" w:rsidR="00831B69" w:rsidRPr="003317D1" w:rsidRDefault="00A301CB" w:rsidP="00831B69">
            <w:pPr>
              <w:pStyle w:val="acctfourfigures"/>
              <w:tabs>
                <w:tab w:val="clear" w:pos="765"/>
              </w:tabs>
              <w:spacing w:line="240" w:lineRule="atLeast"/>
              <w:ind w:right="-21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340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3E8C2F2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-396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22F9044C" w14:textId="56564914" w:rsidR="00831B69" w:rsidRPr="003317D1" w:rsidRDefault="00A301CB" w:rsidP="00917284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460</w:t>
            </w:r>
            <w:r w:rsidR="00831B69"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97</w:t>
            </w:r>
            <w:r w:rsidR="00AB54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831B69" w:rsidRPr="003317D1" w14:paraId="35E9F435" w14:textId="77777777" w:rsidTr="00D81F16">
        <w:trPr>
          <w:trHeight w:val="206"/>
        </w:trPr>
        <w:tc>
          <w:tcPr>
            <w:tcW w:w="4320" w:type="dxa"/>
            <w:shd w:val="clear" w:color="auto" w:fill="auto"/>
          </w:tcPr>
          <w:p w14:paraId="7526436A" w14:textId="77777777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F533DD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4D396F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2D72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15863B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B57C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8F35F0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1ABC5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773B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9E1FF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C6E2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5B26A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60BE9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7463DB88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831B69" w:rsidRPr="003317D1" w14:paraId="5B9A1953" w14:textId="77777777" w:rsidTr="00BF1853">
        <w:trPr>
          <w:trHeight w:val="20"/>
        </w:trPr>
        <w:tc>
          <w:tcPr>
            <w:tcW w:w="4320" w:type="dxa"/>
            <w:shd w:val="clear" w:color="auto" w:fill="auto"/>
          </w:tcPr>
          <w:p w14:paraId="79820EA8" w14:textId="5176541B" w:rsidR="00831B69" w:rsidRPr="003317D1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3317D1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9359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E09FE14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0653AC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8BD0C3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CD489B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0B489F2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1CFFE7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92057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4E8FAE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D5040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2C57C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1484A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28AEF92E" w14:textId="77777777" w:rsidR="00831B69" w:rsidRPr="003317D1" w:rsidRDefault="00831B69" w:rsidP="00831B69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2C18B0" w:rsidRPr="003317D1" w14:paraId="09AC7F38" w14:textId="77777777" w:rsidTr="00BF1853">
        <w:trPr>
          <w:trHeight w:val="20"/>
        </w:trPr>
        <w:tc>
          <w:tcPr>
            <w:tcW w:w="4320" w:type="dxa"/>
            <w:shd w:val="clear" w:color="auto" w:fill="auto"/>
          </w:tcPr>
          <w:p w14:paraId="35B5B880" w14:textId="7057A3D0" w:rsidR="002C18B0" w:rsidRPr="003317D1" w:rsidRDefault="002C18B0" w:rsidP="002C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3317D1">
              <w:rPr>
                <w:rFonts w:asciiTheme="minorHAnsi" w:hAnsiTheme="minorHAnsi" w:cstheme="minorHAns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3D82D" w14:textId="5233064F" w:rsidR="002C18B0" w:rsidRPr="003317D1" w:rsidRDefault="002C18B0" w:rsidP="002C18B0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238E95F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DD619" w14:textId="142DA70C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57</w:t>
            </w:r>
            <w:r w:rsidR="003A38F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B6F32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5C394" w14:textId="3A4612BC" w:rsidR="002C18B0" w:rsidRPr="003317D1" w:rsidRDefault="002C18B0" w:rsidP="002C18B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40</w:t>
            </w:r>
            <w:r w:rsidR="003A38F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CEC9D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0E39F3" w14:textId="7A78FCE4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04</w:t>
            </w:r>
            <w:r w:rsidR="003A38F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1DCF2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15F631" w14:textId="13F85BEB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53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2C48A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29C2D9" w14:textId="09684A03" w:rsidR="002C18B0" w:rsidRPr="003317D1" w:rsidRDefault="002C18B0" w:rsidP="002C18B0">
            <w:pPr>
              <w:pStyle w:val="acctfourfigures"/>
              <w:tabs>
                <w:tab w:val="clear" w:pos="765"/>
              </w:tabs>
              <w:spacing w:line="240" w:lineRule="atLeast"/>
              <w:ind w:right="-21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172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36" w:type="dxa"/>
          </w:tcPr>
          <w:p w14:paraId="1C24D24E" w14:textId="77777777" w:rsidR="002C18B0" w:rsidRPr="003317D1" w:rsidRDefault="002C18B0" w:rsidP="002C18B0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BA4BB26" w14:textId="7B05C95A" w:rsidR="002C18B0" w:rsidRPr="003317D1" w:rsidRDefault="002C18B0" w:rsidP="002C18B0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240,931</w:t>
            </w:r>
          </w:p>
        </w:tc>
      </w:tr>
    </w:tbl>
    <w:p w14:paraId="62565E9D" w14:textId="789435FE" w:rsidR="00725821" w:rsidRPr="003317D1" w:rsidRDefault="00725821" w:rsidP="00725821">
      <w:pPr>
        <w:pStyle w:val="BodyText2"/>
        <w:rPr>
          <w:rFonts w:asciiTheme="minorHAnsi" w:hAnsiTheme="minorHAnsi"/>
          <w:sz w:val="28"/>
          <w:szCs w:val="28"/>
          <w:cs/>
          <w:lang w:val="en-US"/>
        </w:rPr>
      </w:pPr>
    </w:p>
    <w:p w14:paraId="79DD6C3C" w14:textId="13C82A3C" w:rsidR="00725821" w:rsidRPr="00212574" w:rsidRDefault="00D34389" w:rsidP="00134C07">
      <w:pPr>
        <w:pStyle w:val="BodyText2"/>
        <w:ind w:left="540" w:right="40"/>
        <w:rPr>
          <w:lang w:val="en-US"/>
        </w:rPr>
      </w:pPr>
      <w:r w:rsidRPr="00C57E96">
        <w:rPr>
          <w:cs/>
          <w:lang w:val="en-US"/>
        </w:rPr>
        <w:t xml:space="preserve">ในระหว่างปีสิ้นสุดวันที่ </w:t>
      </w:r>
      <w:r w:rsidRPr="00C57E96">
        <w:rPr>
          <w:lang w:val="en-US"/>
        </w:rPr>
        <w:t>31</w:t>
      </w:r>
      <w:r w:rsidRPr="00C57E96">
        <w:rPr>
          <w:cs/>
          <w:lang w:val="en-US"/>
        </w:rPr>
        <w:t xml:space="preserve"> ธันวาคม </w:t>
      </w:r>
      <w:r w:rsidRPr="00C57E96">
        <w:rPr>
          <w:lang w:val="en-US"/>
        </w:rPr>
        <w:t>2567</w:t>
      </w:r>
      <w:r w:rsidRPr="00C57E96">
        <w:rPr>
          <w:cs/>
          <w:lang w:val="en-US"/>
        </w:rPr>
        <w:t xml:space="preserve"> กลุ่มบริษัทและบริษัทรับรู้ค่าใช้จ่ายจากความเสียหายจาก</w:t>
      </w:r>
      <w:r w:rsidR="00B81C65">
        <w:rPr>
          <w:rFonts w:hint="cs"/>
          <w:cs/>
          <w:lang w:val="en-US"/>
        </w:rPr>
        <w:t>เครื่องขายสินค้าอัตโนมัติ และสินทรัพย์ระหว่างติดตั้ง</w:t>
      </w:r>
      <w:r w:rsidR="00673DB2">
        <w:rPr>
          <w:lang w:val="en-US"/>
        </w:rPr>
        <w:br/>
      </w:r>
      <w:r w:rsidRPr="00C57E96">
        <w:rPr>
          <w:cs/>
          <w:lang w:val="en-US"/>
        </w:rPr>
        <w:t xml:space="preserve">จำนวน </w:t>
      </w:r>
      <w:r w:rsidR="00C57E96">
        <w:rPr>
          <w:lang w:val="en-US"/>
        </w:rPr>
        <w:t>202.7</w:t>
      </w:r>
      <w:r w:rsidRPr="00C57E96">
        <w:rPr>
          <w:lang w:val="en-US"/>
        </w:rPr>
        <w:t xml:space="preserve"> </w:t>
      </w:r>
      <w:r w:rsidRPr="00C57E96">
        <w:rPr>
          <w:cs/>
          <w:lang w:val="en-US"/>
        </w:rPr>
        <w:t xml:space="preserve">ล้านบาท และ </w:t>
      </w:r>
      <w:r w:rsidR="002C18B0" w:rsidRPr="00C57E96">
        <w:rPr>
          <w:lang w:val="en-US"/>
        </w:rPr>
        <w:t>113.7</w:t>
      </w:r>
      <w:r w:rsidRPr="00C57E96">
        <w:rPr>
          <w:lang w:val="en-US"/>
        </w:rPr>
        <w:t xml:space="preserve"> </w:t>
      </w:r>
      <w:r w:rsidRPr="00C57E96">
        <w:rPr>
          <w:cs/>
          <w:lang w:val="en-US"/>
        </w:rPr>
        <w:t xml:space="preserve">ล้านบาท ตามลำดับ </w:t>
      </w:r>
      <w:r w:rsidR="00B81C65">
        <w:rPr>
          <w:rFonts w:hint="cs"/>
          <w:cs/>
          <w:lang w:val="en-US"/>
        </w:rPr>
        <w:t>ซึ่งเกิดจาก</w:t>
      </w:r>
      <w:r w:rsidRPr="00C57E96">
        <w:rPr>
          <w:cs/>
          <w:lang w:val="en-US"/>
        </w:rPr>
        <w:t>จำนวน</w:t>
      </w:r>
      <w:r w:rsidR="00291312" w:rsidRPr="00C57E96">
        <w:rPr>
          <w:rFonts w:hint="cs"/>
          <w:cs/>
          <w:lang w:val="en-US"/>
        </w:rPr>
        <w:t>ทรัพย์สิน</w:t>
      </w:r>
      <w:r w:rsidRPr="00C57E96">
        <w:rPr>
          <w:cs/>
          <w:lang w:val="en-US"/>
        </w:rPr>
        <w:t>ในทะเบียนทรัพย์สินสูงกว</w:t>
      </w:r>
      <w:r w:rsidR="00B81C65">
        <w:rPr>
          <w:rFonts w:hint="cs"/>
          <w:cs/>
          <w:lang w:val="en-US"/>
        </w:rPr>
        <w:t>่าจำนวน</w:t>
      </w:r>
      <w:r w:rsidRPr="00C57E96">
        <w:rPr>
          <w:cs/>
          <w:lang w:val="en-US"/>
        </w:rPr>
        <w:t>ที่มีอยู่จริงในสถานที่จัดเก็บ</w:t>
      </w:r>
      <w:r w:rsidR="00435ECD" w:rsidRPr="00C57E96">
        <w:rPr>
          <w:rFonts w:hint="cs"/>
          <w:cs/>
          <w:lang w:val="en-US"/>
        </w:rPr>
        <w:t>ทรัพย์สิน</w:t>
      </w:r>
      <w:r w:rsidRPr="00C57E96">
        <w:rPr>
          <w:cs/>
          <w:lang w:val="en-US"/>
        </w:rPr>
        <w:t xml:space="preserve"> โดยแสดงเป็นค่าใช้จ่ายในการบริหาร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C57E96">
        <w:rPr>
          <w:lang w:val="en-US"/>
        </w:rPr>
        <w:t>31</w:t>
      </w:r>
      <w:r w:rsidRPr="00C57E96">
        <w:rPr>
          <w:cs/>
          <w:lang w:val="en-US"/>
        </w:rPr>
        <w:t xml:space="preserve"> ธันวาคม </w:t>
      </w:r>
      <w:r w:rsidRPr="00C57E96">
        <w:rPr>
          <w:lang w:val="en-US"/>
        </w:rPr>
        <w:t>2567</w:t>
      </w:r>
      <w:r w:rsidRPr="00C57E96">
        <w:rPr>
          <w:cs/>
          <w:lang w:val="en-US"/>
        </w:rPr>
        <w:t xml:space="preserve"> </w:t>
      </w:r>
      <w:r w:rsidR="006B7B69" w:rsidRPr="00C57E96">
        <w:rPr>
          <w:rFonts w:hint="cs"/>
          <w:cs/>
          <w:lang w:val="en-US"/>
        </w:rPr>
        <w:t>ณ วันที่</w:t>
      </w:r>
      <w:r w:rsidR="00B81C65">
        <w:rPr>
          <w:rFonts w:hint="cs"/>
          <w:cs/>
          <w:lang w:val="en-US"/>
        </w:rPr>
        <w:t>ที่งบการเงินนี้ได้รับการอนุมัติ</w:t>
      </w:r>
      <w:r w:rsidRPr="00C57E96">
        <w:rPr>
          <w:cs/>
          <w:lang w:val="en-US"/>
        </w:rPr>
        <w:t xml:space="preserve"> คณะกรรมการบริ</w:t>
      </w:r>
      <w:r w:rsidR="004B2691">
        <w:rPr>
          <w:rFonts w:hint="cs"/>
          <w:cs/>
          <w:lang w:val="en-US"/>
        </w:rPr>
        <w:t>ษัท</w:t>
      </w:r>
      <w:r w:rsidRPr="00C57E96">
        <w:rPr>
          <w:cs/>
          <w:lang w:val="en-US"/>
        </w:rPr>
        <w:t>มีมติอนุมัติการดำเนินการ</w:t>
      </w:r>
      <w:r w:rsidR="00B81C65">
        <w:rPr>
          <w:rFonts w:hint="cs"/>
          <w:cs/>
          <w:lang w:val="en-US"/>
        </w:rPr>
        <w:t>เพื่อ</w:t>
      </w:r>
      <w:r w:rsidRPr="00C57E96">
        <w:rPr>
          <w:cs/>
          <w:lang w:val="en-US"/>
        </w:rPr>
        <w:t>ตรวจสอบข้อเท็จจริง</w:t>
      </w:r>
      <w:r w:rsidR="008D1595" w:rsidRPr="006B7B69">
        <w:rPr>
          <w:rFonts w:asciiTheme="minorHAnsi" w:hAnsiTheme="minorHAnsi"/>
          <w:cs/>
          <w:lang w:val="en-US"/>
        </w:rPr>
        <w:t>เชิงลึก</w:t>
      </w:r>
      <w:r w:rsidR="008D1595">
        <w:rPr>
          <w:rFonts w:asciiTheme="minorHAnsi" w:hAnsiTheme="minorHAnsi" w:hint="cs"/>
          <w:cs/>
          <w:lang w:val="en-US"/>
        </w:rPr>
        <w:t>โดยเร่งด่วน</w:t>
      </w:r>
      <w:r w:rsidR="008D1595" w:rsidRPr="006B7B69">
        <w:rPr>
          <w:rFonts w:asciiTheme="minorHAnsi" w:hAnsiTheme="minorHAnsi"/>
          <w:cs/>
          <w:lang w:val="en-US"/>
        </w:rPr>
        <w:t>ในเรื่องดังกล่าว</w:t>
      </w:r>
      <w:r w:rsidR="008D1595">
        <w:rPr>
          <w:rFonts w:asciiTheme="minorHAnsi" w:hAnsiTheme="minorHAnsi" w:cstheme="minorHAnsi" w:hint="cs"/>
          <w:spacing w:val="-4"/>
          <w:cs/>
          <w:lang w:val="en-US"/>
        </w:rPr>
        <w:t>เพื่อปกป้องรักษาสิทธิประโยชน์ของ</w:t>
      </w:r>
      <w:r w:rsidR="003E64F5">
        <w:rPr>
          <w:rFonts w:asciiTheme="minorHAnsi" w:hAnsiTheme="minorHAnsi" w:cstheme="minorHAnsi" w:hint="cs"/>
          <w:spacing w:val="-4"/>
          <w:cs/>
          <w:lang w:val="en-US"/>
        </w:rPr>
        <w:t>กลุ่มบริษัท</w:t>
      </w:r>
      <w:r w:rsidR="002B56AB">
        <w:rPr>
          <w:rFonts w:asciiTheme="minorHAnsi" w:hAnsiTheme="minorHAnsi" w:cstheme="minorHAnsi" w:hint="cs"/>
          <w:spacing w:val="-4"/>
          <w:cs/>
          <w:lang w:val="en-US"/>
        </w:rPr>
        <w:t>และบริษัท</w:t>
      </w:r>
    </w:p>
    <w:p w14:paraId="505BA947" w14:textId="77777777" w:rsidR="00B13229" w:rsidRPr="003317D1" w:rsidRDefault="00B13229" w:rsidP="00725821">
      <w:pPr>
        <w:pStyle w:val="BodyText2"/>
        <w:rPr>
          <w:sz w:val="28"/>
          <w:szCs w:val="28"/>
          <w:lang w:val="en-US"/>
        </w:rPr>
      </w:pPr>
    </w:p>
    <w:p w14:paraId="28C3AD69" w14:textId="77777777" w:rsidR="002A4BEC" w:rsidRPr="003317D1" w:rsidRDefault="002A4BEC" w:rsidP="00725821">
      <w:pPr>
        <w:pStyle w:val="BodyText2"/>
        <w:rPr>
          <w:sz w:val="28"/>
          <w:szCs w:val="28"/>
          <w:lang w:val="en-US"/>
        </w:rPr>
      </w:pPr>
    </w:p>
    <w:p w14:paraId="551491E7" w14:textId="77777777" w:rsidR="00D34389" w:rsidRDefault="00D34389" w:rsidP="00725821">
      <w:pPr>
        <w:pStyle w:val="BodyText2"/>
        <w:rPr>
          <w:lang w:val="en-US"/>
        </w:rPr>
      </w:pPr>
    </w:p>
    <w:p w14:paraId="6B9D601C" w14:textId="77777777" w:rsidR="00035A75" w:rsidRPr="001F398E" w:rsidRDefault="00035A75" w:rsidP="00725821">
      <w:pPr>
        <w:pStyle w:val="BodyText2"/>
        <w:rPr>
          <w:lang w:val="en-US"/>
        </w:rPr>
      </w:pPr>
    </w:p>
    <w:p w14:paraId="011DE2C7" w14:textId="77777777" w:rsidR="002A4BEC" w:rsidRPr="000F5ED7" w:rsidRDefault="002A4BEC" w:rsidP="002F7E05">
      <w:pPr>
        <w:pStyle w:val="BodyText2"/>
        <w:numPr>
          <w:ilvl w:val="0"/>
          <w:numId w:val="30"/>
        </w:numPr>
        <w:ind w:left="630" w:hanging="630"/>
        <w:rPr>
          <w:rFonts w:asciiTheme="minorHAnsi" w:hAnsiTheme="minorHAnsi" w:cstheme="minorHAnsi"/>
          <w:b/>
          <w:bCs/>
          <w:lang w:val="en-US"/>
        </w:rPr>
      </w:pPr>
      <w:r w:rsidRPr="000F5ED7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ค่าความนิยม</w:t>
      </w:r>
    </w:p>
    <w:p w14:paraId="04C3C29F" w14:textId="77777777" w:rsidR="00413889" w:rsidRPr="001F398E" w:rsidRDefault="00413889" w:rsidP="00413889">
      <w:pPr>
        <w:pStyle w:val="BodyText2"/>
        <w:rPr>
          <w:lang w:val="en-US"/>
        </w:rPr>
      </w:pPr>
    </w:p>
    <w:tbl>
      <w:tblPr>
        <w:tblStyle w:val="TableGrid"/>
        <w:tblW w:w="14483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6"/>
        <w:gridCol w:w="1167"/>
        <w:gridCol w:w="269"/>
        <w:gridCol w:w="1329"/>
        <w:gridCol w:w="236"/>
        <w:gridCol w:w="1080"/>
        <w:gridCol w:w="270"/>
        <w:gridCol w:w="1350"/>
        <w:gridCol w:w="236"/>
        <w:gridCol w:w="1474"/>
        <w:gridCol w:w="270"/>
        <w:gridCol w:w="1530"/>
        <w:gridCol w:w="270"/>
        <w:gridCol w:w="1526"/>
        <w:gridCol w:w="10"/>
      </w:tblGrid>
      <w:tr w:rsidR="00D92049" w:rsidRPr="001F398E" w14:paraId="316F6E7C" w14:textId="77777777" w:rsidTr="00D92049">
        <w:trPr>
          <w:gridAfter w:val="1"/>
          <w:wAfter w:w="10" w:type="dxa"/>
          <w:trHeight w:val="413"/>
        </w:trPr>
        <w:tc>
          <w:tcPr>
            <w:tcW w:w="3466" w:type="dxa"/>
            <w:vAlign w:val="bottom"/>
          </w:tcPr>
          <w:p w14:paraId="0F42176D" w14:textId="77777777" w:rsidR="00D92049" w:rsidRPr="001F398E" w:rsidRDefault="00D92049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8" w:name="_Hlk174194249"/>
          </w:p>
        </w:tc>
        <w:tc>
          <w:tcPr>
            <w:tcW w:w="1167" w:type="dxa"/>
            <w:vAlign w:val="bottom"/>
          </w:tcPr>
          <w:p w14:paraId="2FD13126" w14:textId="77777777" w:rsidR="00D92049" w:rsidRPr="001F398E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642C45D" w14:textId="77777777" w:rsidR="00D92049" w:rsidRPr="001F398E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775" w:type="dxa"/>
            <w:gridSpan w:val="9"/>
            <w:vAlign w:val="bottom"/>
          </w:tcPr>
          <w:p w14:paraId="6CC144E4" w14:textId="65064E8E" w:rsidR="00D92049" w:rsidRPr="001F398E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96" w:type="dxa"/>
            <w:gridSpan w:val="2"/>
            <w:vAlign w:val="bottom"/>
          </w:tcPr>
          <w:p w14:paraId="14681FA1" w14:textId="77777777" w:rsidR="00D92049" w:rsidRPr="001F398E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D92049" w:rsidRPr="001F398E" w14:paraId="4D14C279" w14:textId="77777777" w:rsidTr="005329AB">
        <w:trPr>
          <w:gridAfter w:val="1"/>
          <w:wAfter w:w="10" w:type="dxa"/>
          <w:trHeight w:val="413"/>
        </w:trPr>
        <w:tc>
          <w:tcPr>
            <w:tcW w:w="3466" w:type="dxa"/>
            <w:vAlign w:val="bottom"/>
          </w:tcPr>
          <w:p w14:paraId="1AEE4651" w14:textId="77777777" w:rsidR="00D92049" w:rsidRPr="001F398E" w:rsidRDefault="00D92049" w:rsidP="004E691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20C5EE7" w14:textId="6DD63303" w:rsidR="00D92049" w:rsidRPr="001F398E" w:rsidRDefault="00D92049" w:rsidP="004E691F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9" w:type="dxa"/>
            <w:vAlign w:val="bottom"/>
          </w:tcPr>
          <w:p w14:paraId="39F10625" w14:textId="77777777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7775" w:type="dxa"/>
            <w:gridSpan w:val="9"/>
            <w:tcBorders>
              <w:bottom w:val="single" w:sz="4" w:space="0" w:color="auto"/>
            </w:tcBorders>
            <w:vAlign w:val="bottom"/>
          </w:tcPr>
          <w:p w14:paraId="77CC4DC4" w14:textId="355D3224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92FFD3" w14:textId="500A94A8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26" w:type="dxa"/>
            <w:vAlign w:val="bottom"/>
          </w:tcPr>
          <w:p w14:paraId="1541263B" w14:textId="45405506" w:rsidR="00D92049" w:rsidRPr="001F398E" w:rsidRDefault="00D92049" w:rsidP="00D92049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D92049" w:rsidRPr="001F398E" w14:paraId="45D477B7" w14:textId="77777777" w:rsidTr="005329AB">
        <w:trPr>
          <w:trHeight w:val="826"/>
        </w:trPr>
        <w:tc>
          <w:tcPr>
            <w:tcW w:w="3466" w:type="dxa"/>
            <w:vAlign w:val="bottom"/>
          </w:tcPr>
          <w:p w14:paraId="30756D55" w14:textId="77777777" w:rsidR="00D92049" w:rsidRPr="007F7827" w:rsidRDefault="00D92049" w:rsidP="004E691F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F782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67" w:type="dxa"/>
            <w:vAlign w:val="bottom"/>
          </w:tcPr>
          <w:p w14:paraId="34776C2F" w14:textId="2F517DEA" w:rsidR="00D92049" w:rsidRPr="001F398E" w:rsidRDefault="00D92049" w:rsidP="004E691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</w:p>
          <w:p w14:paraId="4C24E866" w14:textId="1C6DCF20" w:rsidR="00D92049" w:rsidRPr="001F398E" w:rsidRDefault="00D92049" w:rsidP="004E691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bottom"/>
          </w:tcPr>
          <w:p w14:paraId="138A38B0" w14:textId="77777777" w:rsidR="00D92049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FB10CBA" w14:textId="6E85869D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920979" w14:textId="77777777" w:rsidR="00D92049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A40BBF" w14:textId="15B54E85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8086009" w14:textId="77777777" w:rsidR="00D92049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A8594C" w14:textId="1DA82E63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ปรับปรุงประมาณการค่าความนิยม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E10A48" w14:textId="77777777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EF481AC" w14:textId="1B6E41DA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B4ABC0" w14:textId="77777777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1F7D8C" w14:textId="127633FA" w:rsidR="00D92049" w:rsidRPr="001F398E" w:rsidRDefault="00D92049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0" w:type="dxa"/>
            <w:vAlign w:val="bottom"/>
          </w:tcPr>
          <w:p w14:paraId="7C10B0C0" w14:textId="5F05EE23" w:rsidR="00D92049" w:rsidRPr="001F398E" w:rsidRDefault="00D92049" w:rsidP="004E691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7438A1B1" w14:textId="3B9FF1D2" w:rsidR="00D92049" w:rsidRDefault="00D92049" w:rsidP="004E691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  <w:p w14:paraId="194FB161" w14:textId="591ACD08" w:rsidR="00D92049" w:rsidRPr="001F398E" w:rsidRDefault="00D92049" w:rsidP="004E691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</w:tr>
      <w:tr w:rsidR="004E691F" w:rsidRPr="001F398E" w14:paraId="1628B792" w14:textId="77777777" w:rsidTr="00D92049">
        <w:trPr>
          <w:gridAfter w:val="1"/>
          <w:wAfter w:w="10" w:type="dxa"/>
          <w:trHeight w:val="353"/>
        </w:trPr>
        <w:tc>
          <w:tcPr>
            <w:tcW w:w="3466" w:type="dxa"/>
            <w:vAlign w:val="bottom"/>
          </w:tcPr>
          <w:p w14:paraId="030176D5" w14:textId="77777777" w:rsidR="004E691F" w:rsidRPr="001F398E" w:rsidRDefault="004E691F" w:rsidP="004E691F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54DC7988" w14:textId="77777777" w:rsidR="004E691F" w:rsidRPr="001F398E" w:rsidRDefault="004E691F" w:rsidP="004E691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0D3499B" w14:textId="77777777" w:rsidR="004E691F" w:rsidRPr="001F398E" w:rsidRDefault="004E691F" w:rsidP="004E691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571" w:type="dxa"/>
            <w:gridSpan w:val="11"/>
            <w:vAlign w:val="bottom"/>
          </w:tcPr>
          <w:p w14:paraId="6A388A90" w14:textId="21548991" w:rsidR="004E691F" w:rsidRPr="001F398E" w:rsidRDefault="004E691F" w:rsidP="004E691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1F398E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1F398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D92049" w:rsidRPr="001F398E" w14:paraId="7A70D993" w14:textId="77777777" w:rsidTr="00D92049">
        <w:trPr>
          <w:trHeight w:val="401"/>
        </w:trPr>
        <w:tc>
          <w:tcPr>
            <w:tcW w:w="3466" w:type="dxa"/>
            <w:vAlign w:val="bottom"/>
          </w:tcPr>
          <w:p w14:paraId="49207A54" w14:textId="77777777" w:rsidR="00D92049" w:rsidRPr="00D92049" w:rsidRDefault="004E691F" w:rsidP="004E691F">
            <w:pPr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1F398E">
              <w:rPr>
                <w:sz w:val="30"/>
                <w:szCs w:val="30"/>
                <w:cs/>
              </w:rPr>
              <w:t xml:space="preserve">ธุรกิจจำหน่ายสินค้าและบริการ </w:t>
            </w:r>
          </w:p>
          <w:p w14:paraId="33170CD2" w14:textId="2FA8B608" w:rsidR="004E691F" w:rsidRPr="001F398E" w:rsidRDefault="00D92049" w:rsidP="004E691F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4E691F" w:rsidRPr="001F398E">
              <w:rPr>
                <w:sz w:val="30"/>
                <w:szCs w:val="30"/>
                <w:cs/>
              </w:rPr>
              <w:t>“บัซซี่บีส์”</w:t>
            </w:r>
            <w:r w:rsidR="004E691F" w:rsidRPr="001F398E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E691F" w:rsidRPr="001F398E">
              <w:rPr>
                <w:rFonts w:hint="cs"/>
                <w:i/>
                <w:iCs/>
                <w:sz w:val="30"/>
                <w:szCs w:val="30"/>
                <w:cs/>
              </w:rPr>
              <w:t>(</w:t>
            </w:r>
            <w:r w:rsidR="004E691F" w:rsidRPr="001F39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รายละเอียด </w:t>
            </w:r>
            <w:r w:rsidR="004E691F" w:rsidRPr="00A30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  <w:r w:rsidR="004E69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4E691F" w:rsidRPr="00A30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4E691F" w:rsidRPr="001F39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6539149" w14:textId="20D6BCF7" w:rsidR="004E691F" w:rsidRPr="001F398E" w:rsidRDefault="004E691F" w:rsidP="004E691F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69" w:type="dxa"/>
            <w:vAlign w:val="bottom"/>
          </w:tcPr>
          <w:p w14:paraId="61E853C0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168DC232" w14:textId="74BBC102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58D382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381D78" w14:textId="30489A6B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84868A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4BB4B3" w14:textId="30B60903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8E70F6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EF94B74" w14:textId="4C187D5F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306071" w14:textId="77777777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CD061E1" w14:textId="08CCE315" w:rsidR="004E691F" w:rsidRPr="001F398E" w:rsidRDefault="004E691F" w:rsidP="004E69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404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554</w:t>
            </w: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A743C6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47CC2E" w14:textId="60DCF4C6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049" w:rsidRPr="001F398E" w14:paraId="0269CC6C" w14:textId="77777777" w:rsidTr="00D92049">
        <w:trPr>
          <w:trHeight w:val="413"/>
        </w:trPr>
        <w:tc>
          <w:tcPr>
            <w:tcW w:w="3466" w:type="dxa"/>
            <w:vAlign w:val="bottom"/>
          </w:tcPr>
          <w:p w14:paraId="5657C693" w14:textId="212189D7" w:rsidR="004E691F" w:rsidRPr="001F398E" w:rsidRDefault="004E691F" w:rsidP="004E691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sz w:val="30"/>
                <w:szCs w:val="30"/>
                <w:cs/>
              </w:rPr>
              <w:t>ธุรกิจบัตรพลาสติก</w:t>
            </w:r>
            <w:r w:rsidRPr="001F398E">
              <w:rPr>
                <w:sz w:val="30"/>
                <w:szCs w:val="30"/>
              </w:rPr>
              <w:t xml:space="preserve"> </w:t>
            </w:r>
            <w:r w:rsidRPr="001F398E">
              <w:rPr>
                <w:rFonts w:hint="cs"/>
                <w:i/>
                <w:iCs/>
                <w:sz w:val="30"/>
                <w:szCs w:val="30"/>
                <w:cs/>
              </w:rPr>
              <w:t>(รายละเอีย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 xml:space="preserve">ด </w:t>
            </w:r>
            <w:r w:rsidRPr="00A30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30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1F398E">
              <w:rPr>
                <w:rFonts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vAlign w:val="bottom"/>
          </w:tcPr>
          <w:p w14:paraId="0069DE15" w14:textId="2A83859A" w:rsidR="004E691F" w:rsidRPr="001F398E" w:rsidRDefault="004E691F" w:rsidP="004E691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69" w:type="dxa"/>
            <w:vAlign w:val="bottom"/>
          </w:tcPr>
          <w:p w14:paraId="78AEDEF9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0B3490AB" w14:textId="28E1C77D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014FAC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4BD5C" w14:textId="26B71DDC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6AF75D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E27D7E" w14:textId="412A3CCA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129187" w14:textId="77777777" w:rsidR="004E691F" w:rsidRPr="001F398E" w:rsidRDefault="004E691F" w:rsidP="004E69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8797596" w14:textId="0D908A33" w:rsidR="004E691F" w:rsidRPr="001F398E" w:rsidRDefault="004E691F" w:rsidP="004E69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028D3E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A0F0E7" w14:textId="55F09149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57519C" w14:textId="77777777" w:rsidR="004E691F" w:rsidRPr="00A301CB" w:rsidRDefault="004E691F" w:rsidP="004E69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4746CE6B" w14:textId="06DFAF5E" w:rsidR="004E691F" w:rsidRPr="001F398E" w:rsidRDefault="004E691F" w:rsidP="004E69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D92049" w:rsidRPr="001F398E" w14:paraId="102A5CD3" w14:textId="77777777" w:rsidTr="00D92049">
        <w:trPr>
          <w:trHeight w:val="401"/>
        </w:trPr>
        <w:tc>
          <w:tcPr>
            <w:tcW w:w="3466" w:type="dxa"/>
            <w:vAlign w:val="bottom"/>
          </w:tcPr>
          <w:p w14:paraId="2FD3EDC7" w14:textId="66C77B7A" w:rsidR="004E691F" w:rsidRPr="001F398E" w:rsidRDefault="004E691F" w:rsidP="004E691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sz w:val="30"/>
                <w:szCs w:val="30"/>
                <w:cs/>
              </w:rPr>
              <w:t>ธุรกิจผลิตและจัดจำหน่ายเครื่องกรองน้ำ</w:t>
            </w:r>
            <w:r w:rsidRPr="001F398E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F398E">
              <w:rPr>
                <w:rFonts w:hint="cs"/>
                <w:i/>
                <w:iCs/>
                <w:sz w:val="30"/>
                <w:szCs w:val="30"/>
                <w:cs/>
              </w:rPr>
              <w:t>(รายละเอี</w:t>
            </w:r>
            <w:r w:rsidRPr="001F39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ยด </w:t>
            </w:r>
            <w:r w:rsidRPr="00A30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30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1F39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vAlign w:val="bottom"/>
          </w:tcPr>
          <w:p w14:paraId="7055BB04" w14:textId="7E7C1D7C" w:rsidR="004E691F" w:rsidRPr="001F398E" w:rsidRDefault="004E691F" w:rsidP="004E691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69" w:type="dxa"/>
            <w:vAlign w:val="bottom"/>
          </w:tcPr>
          <w:p w14:paraId="6FC4D70E" w14:textId="77777777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34B1A257" w14:textId="67ACEB1E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0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AE8F29" w14:textId="77777777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F1C2AD" w14:textId="7F5A4FA6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0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8653EA" w14:textId="77777777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BBF398" w14:textId="7EA0666D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0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B85F653" w14:textId="77777777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3F4837D" w14:textId="4C65E16D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115258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494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CD7F82E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650FC6" w14:textId="41F13055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BF9892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1E1B1611" w14:textId="06E2AAD0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049" w:rsidRPr="001F398E" w14:paraId="2F85FDCF" w14:textId="77777777" w:rsidTr="00D92049">
        <w:trPr>
          <w:trHeight w:val="401"/>
        </w:trPr>
        <w:tc>
          <w:tcPr>
            <w:tcW w:w="3466" w:type="dxa"/>
            <w:vAlign w:val="bottom"/>
          </w:tcPr>
          <w:p w14:paraId="2002A2A3" w14:textId="77777777" w:rsidR="006B7B69" w:rsidRPr="006B7B69" w:rsidRDefault="004E691F" w:rsidP="004E691F">
            <w:pPr>
              <w:jc w:val="thaiDistribute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>
              <w:rPr>
                <w:rFonts w:hint="cs"/>
                <w:spacing w:val="-6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  <w:p w14:paraId="4437CB8A" w14:textId="68CD6C90" w:rsidR="004E691F" w:rsidRPr="001F398E" w:rsidRDefault="006B7B69" w:rsidP="004E691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B7B69">
              <w:rPr>
                <w:rFonts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6B7B69">
              <w:rPr>
                <w:rFonts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AB54D1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5</w:t>
            </w:r>
            <w:r w:rsidRPr="006B7B69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2B885283" w14:textId="129F4D50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28EB3F91" w14:textId="77777777" w:rsidR="004E691F" w:rsidRDefault="004E691F" w:rsidP="004E691F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A1934D1" w14:textId="6D7B2945" w:rsidR="004E691F" w:rsidRPr="001F398E" w:rsidRDefault="004E691F" w:rsidP="004E691F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  <w:tc>
          <w:tcPr>
            <w:tcW w:w="236" w:type="dxa"/>
            <w:vAlign w:val="bottom"/>
          </w:tcPr>
          <w:p w14:paraId="53DA3A28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3A23C" w14:textId="31B6FB7A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AD70E1" w14:textId="77777777" w:rsidR="004E691F" w:rsidRDefault="004E691F" w:rsidP="004E691F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3B54FB" w14:textId="3E4E1CA3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687A88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7D23C37" w14:textId="5D47C549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536C8E" w14:textId="77777777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5CCE8A" w14:textId="6458EB9A" w:rsidR="004E691F" w:rsidRPr="001F398E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3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8FA214" w14:textId="77777777" w:rsidR="004E691F" w:rsidRDefault="004E691F" w:rsidP="004E69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6C65B0" w14:textId="114CFCEC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</w:tr>
      <w:tr w:rsidR="00D92049" w:rsidRPr="001F398E" w14:paraId="27320091" w14:textId="77777777" w:rsidTr="00810ACE">
        <w:trPr>
          <w:trHeight w:val="401"/>
        </w:trPr>
        <w:tc>
          <w:tcPr>
            <w:tcW w:w="3466" w:type="dxa"/>
            <w:vAlign w:val="bottom"/>
          </w:tcPr>
          <w:p w14:paraId="4266C51E" w14:textId="77777777" w:rsidR="004E691F" w:rsidRPr="001F398E" w:rsidRDefault="004E691F" w:rsidP="004E691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ซึ่งค่าความนิยมไม่มีนัยสำคัญ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4DE58" w14:textId="60D629A4" w:rsidR="004E691F" w:rsidRPr="001F398E" w:rsidRDefault="004E691F" w:rsidP="004E691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69" w:type="dxa"/>
            <w:vAlign w:val="bottom"/>
          </w:tcPr>
          <w:p w14:paraId="669DE31C" w14:textId="77777777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7AE0053D" w14:textId="63F26F1F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0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4F8EA1" w14:textId="77777777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9032CB" w14:textId="75F5EB44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0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6D3A09" w14:textId="77777777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D08276" w14:textId="79D05581" w:rsidR="004E691F" w:rsidRPr="00CB6044" w:rsidRDefault="004E691F" w:rsidP="004E691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0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47469F" w14:textId="77777777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EF2DCFC" w14:textId="425AAAFE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="00C57E96">
              <w:rPr>
                <w:rFonts w:ascii="Angsana New" w:hAnsi="Angsana New"/>
                <w:spacing w:val="-6"/>
                <w:sz w:val="30"/>
                <w:szCs w:val="30"/>
              </w:rPr>
              <w:t>39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="00C57E96">
              <w:rPr>
                <w:rFonts w:ascii="Angsana New" w:hAnsi="Angsana New"/>
                <w:spacing w:val="-6"/>
                <w:sz w:val="30"/>
                <w:szCs w:val="30"/>
              </w:rPr>
              <w:t>899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829D55" w14:textId="77777777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14BC0A" w14:textId="157855DC" w:rsidR="004E691F" w:rsidRPr="001F398E" w:rsidRDefault="004E691F" w:rsidP="004E691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 (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225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115258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43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)    </w:t>
            </w:r>
          </w:p>
        </w:tc>
        <w:tc>
          <w:tcPr>
            <w:tcW w:w="270" w:type="dxa"/>
            <w:vAlign w:val="bottom"/>
          </w:tcPr>
          <w:p w14:paraId="3FD2BD2A" w14:textId="77777777" w:rsidR="004E691F" w:rsidRDefault="004E691F" w:rsidP="004E691F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E954A" w14:textId="28360666" w:rsidR="004E691F" w:rsidRPr="001F398E" w:rsidRDefault="004E691F" w:rsidP="004E691F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63</w:t>
            </w:r>
            <w:r w:rsidR="00C57E96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="00C57E96">
              <w:rPr>
                <w:rFonts w:ascii="Angsana New" w:hAnsi="Angsana New"/>
                <w:spacing w:val="-6"/>
                <w:sz w:val="30"/>
                <w:szCs w:val="30"/>
              </w:rPr>
              <w:t>118</w:t>
            </w:r>
          </w:p>
        </w:tc>
      </w:tr>
      <w:tr w:rsidR="00D92049" w:rsidRPr="00D7410A" w14:paraId="35AA2FF1" w14:textId="77777777" w:rsidTr="00810ACE">
        <w:trPr>
          <w:trHeight w:val="413"/>
        </w:trPr>
        <w:tc>
          <w:tcPr>
            <w:tcW w:w="3466" w:type="dxa"/>
            <w:vAlign w:val="bottom"/>
          </w:tcPr>
          <w:p w14:paraId="444C757F" w14:textId="77777777" w:rsidR="004E691F" w:rsidRPr="001F398E" w:rsidRDefault="004E691F" w:rsidP="004E691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4532A" w14:textId="64D31B6E" w:rsidR="004E691F" w:rsidRPr="001F398E" w:rsidRDefault="004E691F" w:rsidP="004E691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92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4,121,772</w:t>
            </w:r>
          </w:p>
        </w:tc>
        <w:tc>
          <w:tcPr>
            <w:tcW w:w="269" w:type="dxa"/>
            <w:vAlign w:val="bottom"/>
          </w:tcPr>
          <w:p w14:paraId="77B19A77" w14:textId="77777777" w:rsidR="004E691F" w:rsidRPr="00CB6044" w:rsidRDefault="004E691F" w:rsidP="004E691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DD630" w14:textId="521E83C2" w:rsidR="004E691F" w:rsidRPr="00810ACE" w:rsidRDefault="004E691F" w:rsidP="004E691F">
            <w:pPr>
              <w:ind w:left="-39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810AC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256,568</w:t>
            </w:r>
          </w:p>
        </w:tc>
        <w:tc>
          <w:tcPr>
            <w:tcW w:w="236" w:type="dxa"/>
            <w:vAlign w:val="bottom"/>
          </w:tcPr>
          <w:p w14:paraId="0AFB89B5" w14:textId="77777777" w:rsidR="004E691F" w:rsidRPr="00810ACE" w:rsidRDefault="004E691F" w:rsidP="004E691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4D333" w14:textId="2F11724B" w:rsidR="004E691F" w:rsidRPr="00810ACE" w:rsidRDefault="006B7B69" w:rsidP="006B7B69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C1796D" w14:textId="77777777" w:rsidR="004E691F" w:rsidRPr="00810ACE" w:rsidRDefault="004E691F" w:rsidP="004E691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D75AA" w14:textId="4B5A7060" w:rsidR="004E691F" w:rsidRPr="00810ACE" w:rsidRDefault="006B7B69" w:rsidP="006B7B69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26E250" w14:textId="77777777" w:rsidR="004E691F" w:rsidRPr="00810ACE" w:rsidRDefault="004E691F" w:rsidP="004E691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5DC9" w14:textId="47BE6428" w:rsidR="004E691F" w:rsidRPr="00810ACE" w:rsidRDefault="004E691F" w:rsidP="004E691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810AC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(1,07</w:t>
            </w:r>
            <w:r w:rsidR="00C57E9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</w:t>
            </w:r>
            <w:r w:rsidRPr="00810AC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="00C57E9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902</w:t>
            </w:r>
            <w:r w:rsidRPr="00810AC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3F9241" w14:textId="77777777" w:rsidR="004E691F" w:rsidRPr="00810ACE" w:rsidRDefault="004E691F" w:rsidP="004E691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58E3C" w14:textId="61DA997F" w:rsidR="004E691F" w:rsidRPr="00810ACE" w:rsidRDefault="004E691F" w:rsidP="004E691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810ACE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(1,630,397)</w:t>
            </w:r>
          </w:p>
        </w:tc>
        <w:tc>
          <w:tcPr>
            <w:tcW w:w="270" w:type="dxa"/>
            <w:vAlign w:val="bottom"/>
          </w:tcPr>
          <w:p w14:paraId="7F6B10C4" w14:textId="77777777" w:rsidR="004E691F" w:rsidRPr="00A301CB" w:rsidRDefault="004E691F" w:rsidP="004E691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E5FB3" w14:textId="61E95006" w:rsidR="004E691F" w:rsidRPr="00D7410A" w:rsidRDefault="004E691F" w:rsidP="004E691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D9204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1,6</w:t>
            </w:r>
            <w:r w:rsidR="00C57E9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70</w:t>
            </w:r>
            <w:r w:rsidRPr="00D9204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="00C57E9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041</w:t>
            </w:r>
          </w:p>
        </w:tc>
      </w:tr>
      <w:bookmarkEnd w:id="8"/>
    </w:tbl>
    <w:p w14:paraId="6CA8BF64" w14:textId="029FB4E2" w:rsidR="002A4BEC" w:rsidRPr="002A4BEC" w:rsidRDefault="002A4BEC" w:rsidP="00725821">
      <w:pPr>
        <w:pStyle w:val="BodyText2"/>
        <w:rPr>
          <w:lang w:val="en-US"/>
        </w:rPr>
      </w:pPr>
    </w:p>
    <w:p w14:paraId="4DA7081B" w14:textId="77777777" w:rsidR="00B13229" w:rsidRDefault="00B13229" w:rsidP="00725821">
      <w:pPr>
        <w:pStyle w:val="BodyText2"/>
      </w:pPr>
    </w:p>
    <w:p w14:paraId="5E5B694F" w14:textId="77777777" w:rsidR="00B13229" w:rsidRDefault="00B13229" w:rsidP="00725821">
      <w:pPr>
        <w:pStyle w:val="BodyText2"/>
      </w:pPr>
    </w:p>
    <w:tbl>
      <w:tblPr>
        <w:tblStyle w:val="TableGrid"/>
        <w:tblW w:w="14483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1176"/>
        <w:gridCol w:w="269"/>
        <w:gridCol w:w="1325"/>
        <w:gridCol w:w="236"/>
        <w:gridCol w:w="1110"/>
        <w:gridCol w:w="270"/>
        <w:gridCol w:w="1346"/>
        <w:gridCol w:w="236"/>
        <w:gridCol w:w="1470"/>
        <w:gridCol w:w="270"/>
        <w:gridCol w:w="1527"/>
        <w:gridCol w:w="270"/>
        <w:gridCol w:w="1521"/>
        <w:gridCol w:w="10"/>
      </w:tblGrid>
      <w:tr w:rsidR="00DD54E7" w:rsidRPr="001F398E" w14:paraId="44156957" w14:textId="77777777" w:rsidTr="00DD54E7">
        <w:trPr>
          <w:gridAfter w:val="1"/>
          <w:wAfter w:w="10" w:type="dxa"/>
          <w:trHeight w:val="413"/>
        </w:trPr>
        <w:tc>
          <w:tcPr>
            <w:tcW w:w="3447" w:type="dxa"/>
            <w:vAlign w:val="bottom"/>
          </w:tcPr>
          <w:p w14:paraId="0AB4FB1D" w14:textId="77777777" w:rsidR="00810ACE" w:rsidRPr="001F398E" w:rsidRDefault="00810ACE" w:rsidP="002A0E37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C122E89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4090194B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790" w:type="dxa"/>
            <w:gridSpan w:val="9"/>
            <w:vAlign w:val="bottom"/>
          </w:tcPr>
          <w:p w14:paraId="73273A65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91" w:type="dxa"/>
            <w:gridSpan w:val="2"/>
            <w:vAlign w:val="bottom"/>
          </w:tcPr>
          <w:p w14:paraId="42F820F7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810ACE" w:rsidRPr="001F398E" w14:paraId="11EB2726" w14:textId="77777777" w:rsidTr="00101B29">
        <w:trPr>
          <w:gridAfter w:val="1"/>
          <w:wAfter w:w="10" w:type="dxa"/>
          <w:trHeight w:val="413"/>
        </w:trPr>
        <w:tc>
          <w:tcPr>
            <w:tcW w:w="3447" w:type="dxa"/>
            <w:vAlign w:val="bottom"/>
          </w:tcPr>
          <w:p w14:paraId="0476FEA2" w14:textId="77777777" w:rsidR="00810ACE" w:rsidRPr="001F398E" w:rsidRDefault="00810ACE" w:rsidP="002A0E37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4134007" w14:textId="77777777" w:rsidR="00810ACE" w:rsidRPr="001F398E" w:rsidRDefault="00810ACE" w:rsidP="002A0E37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9" w:type="dxa"/>
            <w:vAlign w:val="bottom"/>
          </w:tcPr>
          <w:p w14:paraId="518C28B4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7790" w:type="dxa"/>
            <w:gridSpan w:val="9"/>
            <w:tcBorders>
              <w:bottom w:val="single" w:sz="4" w:space="0" w:color="auto"/>
            </w:tcBorders>
            <w:vAlign w:val="bottom"/>
          </w:tcPr>
          <w:p w14:paraId="09026B45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CD9DC6E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bottom"/>
          </w:tcPr>
          <w:p w14:paraId="0CEA41CE" w14:textId="77777777" w:rsidR="00810ACE" w:rsidRPr="001F398E" w:rsidRDefault="00810ACE" w:rsidP="002A0E37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810ACE" w:rsidRPr="001F398E" w14:paraId="15292B9F" w14:textId="77777777" w:rsidTr="00101B29">
        <w:trPr>
          <w:trHeight w:val="826"/>
        </w:trPr>
        <w:tc>
          <w:tcPr>
            <w:tcW w:w="3447" w:type="dxa"/>
            <w:vAlign w:val="bottom"/>
          </w:tcPr>
          <w:p w14:paraId="05498FD6" w14:textId="77777777" w:rsidR="00810ACE" w:rsidRPr="007F7827" w:rsidRDefault="00810ACE" w:rsidP="002A0E37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F782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6" w:type="dxa"/>
            <w:vAlign w:val="bottom"/>
          </w:tcPr>
          <w:p w14:paraId="721FAC9A" w14:textId="77777777" w:rsidR="00810ACE" w:rsidRPr="001F398E" w:rsidRDefault="00810ACE" w:rsidP="002A0E37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</w:p>
          <w:p w14:paraId="442D8210" w14:textId="4F6C6037" w:rsidR="00810ACE" w:rsidRPr="001F398E" w:rsidRDefault="00810ACE" w:rsidP="002A0E37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D54E7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bottom"/>
          </w:tcPr>
          <w:p w14:paraId="20E36BDE" w14:textId="77777777" w:rsidR="00810AC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FADE523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3C401D" w14:textId="77777777" w:rsidR="00810AC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B746E8D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C20524" w14:textId="77777777" w:rsidR="00810AC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A4C21E6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ปรับปรุงประมาณการค่าความนิยม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BD5D15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CA8B104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E9BBDBE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7CB1351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0" w:type="dxa"/>
            <w:vAlign w:val="bottom"/>
          </w:tcPr>
          <w:p w14:paraId="04B0D67B" w14:textId="77777777" w:rsidR="00810ACE" w:rsidRPr="001F398E" w:rsidRDefault="00810ACE" w:rsidP="002A0E37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0F20EE2D" w14:textId="77777777" w:rsidR="00810ACE" w:rsidRDefault="00810ACE" w:rsidP="002A0E37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F398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  <w:p w14:paraId="7D5DDE61" w14:textId="13539829" w:rsidR="00810ACE" w:rsidRPr="001F398E" w:rsidRDefault="00810ACE" w:rsidP="002A0E37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D54E7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</w:tr>
      <w:tr w:rsidR="00810ACE" w:rsidRPr="001F398E" w14:paraId="36C56843" w14:textId="77777777" w:rsidTr="00DD54E7">
        <w:trPr>
          <w:gridAfter w:val="1"/>
          <w:wAfter w:w="10" w:type="dxa"/>
          <w:trHeight w:val="353"/>
        </w:trPr>
        <w:tc>
          <w:tcPr>
            <w:tcW w:w="3447" w:type="dxa"/>
            <w:vAlign w:val="bottom"/>
          </w:tcPr>
          <w:p w14:paraId="677B3A51" w14:textId="77777777" w:rsidR="00810ACE" w:rsidRPr="001F398E" w:rsidRDefault="00810ACE" w:rsidP="002A0E37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D79212B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AFA7678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581" w:type="dxa"/>
            <w:gridSpan w:val="11"/>
            <w:vAlign w:val="bottom"/>
          </w:tcPr>
          <w:p w14:paraId="659F9935" w14:textId="77777777" w:rsidR="00810ACE" w:rsidRPr="001F398E" w:rsidRDefault="00810ACE" w:rsidP="002A0E37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1F398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1F398E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1F398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DD54E7" w:rsidRPr="001F398E" w14:paraId="3B26864B" w14:textId="77777777" w:rsidTr="00DD54E7">
        <w:trPr>
          <w:trHeight w:val="401"/>
        </w:trPr>
        <w:tc>
          <w:tcPr>
            <w:tcW w:w="3447" w:type="dxa"/>
            <w:vAlign w:val="bottom"/>
          </w:tcPr>
          <w:p w14:paraId="2CA1CDCD" w14:textId="2F552E82" w:rsidR="00DD54E7" w:rsidRPr="00D70E61" w:rsidRDefault="00DD54E7" w:rsidP="00DD54E7">
            <w:pPr>
              <w:jc w:val="thaiDistribute"/>
              <w:rPr>
                <w:sz w:val="30"/>
                <w:szCs w:val="30"/>
                <w:cs/>
              </w:rPr>
            </w:pPr>
            <w:r w:rsidRPr="00D70E61">
              <w:rPr>
                <w:sz w:val="30"/>
                <w:szCs w:val="30"/>
                <w:cs/>
              </w:rPr>
              <w:t xml:space="preserve">ธุรกิจจำหน่ายสินค้าและบริการ “บัซซี่บีส์” </w:t>
            </w:r>
            <w:r w:rsidRPr="00D70E61">
              <w:rPr>
                <w:i/>
                <w:iCs/>
                <w:sz w:val="30"/>
                <w:szCs w:val="30"/>
                <w:cs/>
              </w:rPr>
              <w:t>(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รายละเอียด 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15.1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5661022B" w14:textId="379E5194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3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Pr="000C3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69" w:type="dxa"/>
            <w:vAlign w:val="bottom"/>
          </w:tcPr>
          <w:p w14:paraId="629D1D83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0820807" w14:textId="7DE406C2" w:rsidR="00DD54E7" w:rsidRPr="001F398E" w:rsidRDefault="00DD54E7" w:rsidP="00134C07">
            <w:pPr>
              <w:tabs>
                <w:tab w:val="clear" w:pos="907"/>
                <w:tab w:val="clear" w:pos="1644"/>
                <w:tab w:val="clear" w:pos="1871"/>
                <w:tab w:val="left" w:pos="571"/>
                <w:tab w:val="left" w:pos="1509"/>
                <w:tab w:val="left" w:pos="1599"/>
              </w:tabs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7ABB6D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A7517FF" w14:textId="3E0B0BDF" w:rsidR="00DD54E7" w:rsidRPr="001F398E" w:rsidRDefault="00DD54E7" w:rsidP="00134C0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264B7C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D2A9036" w14:textId="64D4B92E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98,798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4EB625A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2528DE8E" w14:textId="5A5C4A2A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EEA87B" w14:textId="77777777" w:rsidR="00DD54E7" w:rsidRPr="001F398E" w:rsidRDefault="00DD54E7" w:rsidP="00DD54E7">
            <w:pPr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7DC247AD" w14:textId="07E4C293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44C59D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5DE4FC" w14:textId="0F206F5A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DD54E7" w:rsidRPr="001F398E" w14:paraId="2BFEF6E6" w14:textId="77777777" w:rsidTr="00DD54E7">
        <w:trPr>
          <w:trHeight w:val="413"/>
        </w:trPr>
        <w:tc>
          <w:tcPr>
            <w:tcW w:w="3447" w:type="dxa"/>
            <w:vAlign w:val="bottom"/>
          </w:tcPr>
          <w:p w14:paraId="4FFAB08E" w14:textId="213D9D1C" w:rsidR="00DD54E7" w:rsidRPr="00D70E61" w:rsidRDefault="00DD54E7" w:rsidP="00DD54E7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70E61">
              <w:rPr>
                <w:sz w:val="30"/>
                <w:szCs w:val="30"/>
                <w:cs/>
              </w:rPr>
              <w:t>ธุรกิจบัตรพลาสติก</w:t>
            </w:r>
            <w:r w:rsidRPr="00D70E61">
              <w:rPr>
                <w:sz w:val="30"/>
                <w:szCs w:val="30"/>
              </w:rPr>
              <w:t xml:space="preserve"> </w:t>
            </w:r>
            <w:r w:rsidRPr="00D70E61">
              <w:rPr>
                <w:i/>
                <w:iCs/>
                <w:sz w:val="30"/>
                <w:szCs w:val="30"/>
                <w:cs/>
              </w:rPr>
              <w:t xml:space="preserve">(รายละเอียด 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15.2</w:t>
            </w:r>
            <w:r w:rsidRPr="00D70E61">
              <w:rPr>
                <w:i/>
                <w:iCs/>
                <w:sz w:val="30"/>
                <w:szCs w:val="30"/>
                <w:cs/>
              </w:rPr>
              <w:t xml:space="preserve"> 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5F541219" w14:textId="2597D4C4" w:rsidR="00DD54E7" w:rsidRPr="001F398E" w:rsidRDefault="00DD54E7" w:rsidP="00DD54E7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127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115258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64</w:t>
            </w:r>
          </w:p>
        </w:tc>
        <w:tc>
          <w:tcPr>
            <w:tcW w:w="269" w:type="dxa"/>
            <w:vAlign w:val="bottom"/>
          </w:tcPr>
          <w:p w14:paraId="3747331B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1806D79" w14:textId="62168A71" w:rsidR="00DD54E7" w:rsidRPr="001F398E" w:rsidRDefault="00DD54E7" w:rsidP="00134C07">
            <w:pPr>
              <w:tabs>
                <w:tab w:val="clear" w:pos="907"/>
                <w:tab w:val="clear" w:pos="1644"/>
                <w:tab w:val="clear" w:pos="1871"/>
                <w:tab w:val="left" w:pos="571"/>
                <w:tab w:val="left" w:pos="1509"/>
                <w:tab w:val="left" w:pos="1599"/>
              </w:tabs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F48C8D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EC0F602" w14:textId="6CC7A964" w:rsidR="00DD54E7" w:rsidRPr="001F398E" w:rsidRDefault="00DD54E7" w:rsidP="00134C0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AA7D12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68D0D49" w14:textId="202D221A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4352CD" w14:textId="77777777" w:rsidR="00DD54E7" w:rsidRPr="001F398E" w:rsidRDefault="00DD54E7" w:rsidP="00DD54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6DCC85E5" w14:textId="177ACF24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39931B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DCD68D1" w14:textId="745AD518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3B1D59" w14:textId="77777777" w:rsidR="00DD54E7" w:rsidRPr="00A301CB" w:rsidRDefault="00DD54E7" w:rsidP="00DD54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02E1D041" w14:textId="7C31E8DB" w:rsidR="00DD54E7" w:rsidRPr="001F398E" w:rsidRDefault="00DD54E7" w:rsidP="00DD54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DD54E7" w:rsidRPr="001F398E" w14:paraId="73D12226" w14:textId="77777777" w:rsidTr="00DD54E7">
        <w:trPr>
          <w:trHeight w:val="401"/>
        </w:trPr>
        <w:tc>
          <w:tcPr>
            <w:tcW w:w="3447" w:type="dxa"/>
            <w:vAlign w:val="bottom"/>
          </w:tcPr>
          <w:p w14:paraId="6F52B29E" w14:textId="2CBB1A87" w:rsidR="00DD54E7" w:rsidRPr="00D70E61" w:rsidRDefault="00DD54E7" w:rsidP="00DD54E7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70E61">
              <w:rPr>
                <w:sz w:val="30"/>
                <w:szCs w:val="30"/>
                <w:cs/>
              </w:rPr>
              <w:t xml:space="preserve">ธุรกิจผลิตและจัดจำหน่ายเครื่องกรองน้ำ </w:t>
            </w:r>
            <w:r w:rsidRPr="00D70E61">
              <w:rPr>
                <w:i/>
                <w:iCs/>
                <w:sz w:val="30"/>
                <w:szCs w:val="30"/>
                <w:cs/>
              </w:rPr>
              <w:t>(รายละเอี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ยด 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15.3</w:t>
            </w:r>
            <w:r w:rsidRPr="00D70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529B38CE" w14:textId="055E0321" w:rsidR="00DD54E7" w:rsidRPr="001F398E" w:rsidRDefault="00DD54E7" w:rsidP="00DD54E7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511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spacing w:val="-6"/>
                <w:sz w:val="30"/>
                <w:szCs w:val="30"/>
              </w:rPr>
              <w:t>703</w:t>
            </w:r>
          </w:p>
        </w:tc>
        <w:tc>
          <w:tcPr>
            <w:tcW w:w="269" w:type="dxa"/>
            <w:vAlign w:val="bottom"/>
          </w:tcPr>
          <w:p w14:paraId="27DF15C6" w14:textId="77777777" w:rsidR="00DD54E7" w:rsidRPr="00CB6044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45305BA" w14:textId="01C2F649" w:rsidR="00DD54E7" w:rsidRPr="00CB6044" w:rsidRDefault="00DD54E7" w:rsidP="00134C07">
            <w:pPr>
              <w:tabs>
                <w:tab w:val="clear" w:pos="907"/>
                <w:tab w:val="clear" w:pos="1644"/>
                <w:tab w:val="clear" w:pos="1871"/>
                <w:tab w:val="left" w:pos="571"/>
                <w:tab w:val="left" w:pos="1509"/>
                <w:tab w:val="left" w:pos="1599"/>
              </w:tabs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0F7E45" w14:textId="77777777" w:rsidR="00DD54E7" w:rsidRPr="00CB6044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D6C04C5" w14:textId="7F233F6E" w:rsidR="00DD54E7" w:rsidRPr="00CB6044" w:rsidRDefault="00DD54E7" w:rsidP="00134C0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2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FFBC07" w14:textId="77777777" w:rsidR="00DD54E7" w:rsidRPr="00CB6044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4DD36CE" w14:textId="5B98CAA9" w:rsidR="00DD54E7" w:rsidRPr="00CB6044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DD54E7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58C43A6" w14:textId="77777777" w:rsidR="00DD54E7" w:rsidRPr="001F398E" w:rsidRDefault="00DD54E7" w:rsidP="00DD54E7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710BDD5E" w14:textId="2B19FD0B" w:rsidR="00DD54E7" w:rsidRPr="00DD54E7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38437A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C81818D" w14:textId="3B2EB1EF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53DD27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7F5826B0" w14:textId="3C93D0D8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152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3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DD54E7" w:rsidRPr="001F398E" w14:paraId="38F413DE" w14:textId="77777777" w:rsidTr="00DD54E7">
        <w:trPr>
          <w:trHeight w:val="401"/>
        </w:trPr>
        <w:tc>
          <w:tcPr>
            <w:tcW w:w="3447" w:type="dxa"/>
            <w:vAlign w:val="bottom"/>
          </w:tcPr>
          <w:p w14:paraId="39180185" w14:textId="053629EF" w:rsidR="00DD54E7" w:rsidRPr="00D70E61" w:rsidRDefault="00DD54E7" w:rsidP="00DD54E7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70E61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D70E6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70E61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ซึ่งค่าความนิยมไม่มีนัยสำคัญ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68FF0C94" w14:textId="6B3810F6" w:rsidR="00DD54E7" w:rsidRPr="001F398E" w:rsidRDefault="00DD54E7" w:rsidP="00DD54E7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884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680</w:t>
            </w:r>
          </w:p>
        </w:tc>
        <w:tc>
          <w:tcPr>
            <w:tcW w:w="269" w:type="dxa"/>
            <w:vAlign w:val="bottom"/>
          </w:tcPr>
          <w:p w14:paraId="1B926BA0" w14:textId="77777777" w:rsidR="00DD54E7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B379524" w14:textId="60AC0F18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225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842</w:t>
            </w:r>
          </w:p>
        </w:tc>
        <w:tc>
          <w:tcPr>
            <w:tcW w:w="236" w:type="dxa"/>
            <w:vAlign w:val="bottom"/>
          </w:tcPr>
          <w:p w14:paraId="7E6172DF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B80CB52" w14:textId="2BD9DD2E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022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0501CD" w14:textId="77777777" w:rsidR="00DD54E7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622D670" w14:textId="14FF1154" w:rsidR="00DD54E7" w:rsidRPr="001F398E" w:rsidRDefault="00DD54E7" w:rsidP="00DD54E7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  <w:r w:rsidRPr="000C3A16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640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1894CAB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3B4F2EFD" w14:textId="60450DDF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CA64EB" w14:textId="77777777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A8E7060" w14:textId="309D5204" w:rsidR="00DD54E7" w:rsidRPr="001F398E" w:rsidRDefault="00DD54E7" w:rsidP="00DD54E7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9E705" w14:textId="77777777" w:rsidR="00DD54E7" w:rsidRDefault="00DD54E7" w:rsidP="00DD54E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A083FB" w14:textId="1104356B" w:rsidR="00DD54E7" w:rsidRPr="001F398E" w:rsidRDefault="00DD54E7" w:rsidP="00DD54E7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1,102,860</w:t>
            </w:r>
          </w:p>
        </w:tc>
      </w:tr>
      <w:tr w:rsidR="00DD54E7" w:rsidRPr="00D7410A" w14:paraId="719B2C40" w14:textId="77777777" w:rsidTr="00DD54E7">
        <w:trPr>
          <w:trHeight w:val="413"/>
        </w:trPr>
        <w:tc>
          <w:tcPr>
            <w:tcW w:w="3447" w:type="dxa"/>
            <w:vAlign w:val="bottom"/>
          </w:tcPr>
          <w:p w14:paraId="0DBC4B38" w14:textId="77777777" w:rsidR="00DD54E7" w:rsidRPr="001F398E" w:rsidRDefault="00DD54E7" w:rsidP="00DD54E7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E5806" w14:textId="624DAC0B" w:rsidR="00DD54E7" w:rsidRPr="001F398E" w:rsidRDefault="00DD54E7" w:rsidP="00DD54E7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4</w:t>
            </w:r>
            <w:r w:rsidRPr="000C3A1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027</w:t>
            </w:r>
            <w:r w:rsidRPr="000C3A1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599</w:t>
            </w:r>
          </w:p>
        </w:tc>
        <w:tc>
          <w:tcPr>
            <w:tcW w:w="269" w:type="dxa"/>
            <w:vAlign w:val="bottom"/>
          </w:tcPr>
          <w:p w14:paraId="54A385E4" w14:textId="77777777" w:rsidR="00DD54E7" w:rsidRPr="00CB6044" w:rsidRDefault="00DD54E7" w:rsidP="00DD54E7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46002" w14:textId="014F03D2" w:rsidR="00DD54E7" w:rsidRPr="00810ACE" w:rsidRDefault="00DD54E7" w:rsidP="00DD54E7">
            <w:pPr>
              <w:ind w:left="-39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739B1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225,842</w:t>
            </w:r>
          </w:p>
        </w:tc>
        <w:tc>
          <w:tcPr>
            <w:tcW w:w="236" w:type="dxa"/>
            <w:vAlign w:val="bottom"/>
          </w:tcPr>
          <w:p w14:paraId="5FF400F2" w14:textId="77777777" w:rsidR="00DD54E7" w:rsidRPr="00810ACE" w:rsidRDefault="00DD54E7" w:rsidP="00DD54E7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5240C" w14:textId="6006F531" w:rsidR="00DD54E7" w:rsidRPr="00810ACE" w:rsidRDefault="00DD54E7" w:rsidP="00DD54E7">
            <w:pPr>
              <w:ind w:left="-39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739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(</w:t>
            </w:r>
            <w:r w:rsidRPr="000739B1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2,022</w:t>
            </w:r>
            <w:r w:rsidRPr="000739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1D4BBEC" w14:textId="77777777" w:rsidR="00DD54E7" w:rsidRPr="00810ACE" w:rsidRDefault="00DD54E7" w:rsidP="00DD54E7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A253A" w14:textId="18487D70" w:rsidR="00DD54E7" w:rsidRPr="00810ACE" w:rsidRDefault="00DD54E7" w:rsidP="00DD54E7">
            <w:pPr>
              <w:ind w:left="-39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739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(</w:t>
            </w:r>
            <w:r w:rsidRPr="000739B1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129,647</w:t>
            </w:r>
            <w:r w:rsidRPr="000739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B2E966" w14:textId="77777777" w:rsidR="00DD54E7" w:rsidRPr="00810ACE" w:rsidRDefault="00DD54E7" w:rsidP="00DD54E7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B42" w14:textId="1D0F83EE" w:rsidR="00DD54E7" w:rsidRPr="00DD54E7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5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3E30D3" w14:textId="77777777" w:rsidR="00DD54E7" w:rsidRPr="00810ACE" w:rsidRDefault="00DD54E7" w:rsidP="00DD54E7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3CD39" w14:textId="68734D96" w:rsidR="00DD54E7" w:rsidRPr="00DD54E7" w:rsidRDefault="00DD54E7" w:rsidP="00DD54E7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5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44AA85" w14:textId="77777777" w:rsidR="00DD54E7" w:rsidRPr="00A301CB" w:rsidRDefault="00DD54E7" w:rsidP="00DD54E7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E8D9A" w14:textId="3BE6A53C" w:rsidR="00DD54E7" w:rsidRPr="00D7410A" w:rsidRDefault="00DD54E7" w:rsidP="00DD54E7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A301C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4</w:t>
            </w:r>
            <w:r w:rsidRPr="000C3A1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121</w:t>
            </w:r>
            <w:r w:rsidRPr="000C3A16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A301C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772</w:t>
            </w:r>
          </w:p>
        </w:tc>
      </w:tr>
    </w:tbl>
    <w:p w14:paraId="73DF9190" w14:textId="77777777" w:rsidR="00DD54E7" w:rsidRDefault="00DD54E7" w:rsidP="00725821">
      <w:pPr>
        <w:pStyle w:val="BodyText2"/>
      </w:pPr>
    </w:p>
    <w:p w14:paraId="110C0415" w14:textId="6779FB35" w:rsidR="00E65F5F" w:rsidRPr="009C2C3B" w:rsidRDefault="00E65F5F" w:rsidP="00725821">
      <w:pPr>
        <w:pStyle w:val="BodyText2"/>
        <w:rPr>
          <w:lang w:val="en-US"/>
        </w:rPr>
        <w:sectPr w:rsidR="00E65F5F" w:rsidRPr="009C2C3B" w:rsidSect="00381107">
          <w:head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D0AC51F" w14:textId="316D4D9D" w:rsidR="009A78F9" w:rsidRPr="001F398E" w:rsidRDefault="009A78F9" w:rsidP="009A78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F398E">
        <w:rPr>
          <w:rFonts w:ascii="Angsana New" w:hAnsi="Angsana New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1F398E">
        <w:rPr>
          <w:rFonts w:ascii="Angsana New" w:hAnsi="Angsana New"/>
          <w:sz w:val="30"/>
          <w:szCs w:val="30"/>
          <w:cs/>
        </w:rPr>
        <w:t xml:space="preserve"> </w:t>
      </w:r>
    </w:p>
    <w:p w14:paraId="31390C81" w14:textId="77777777" w:rsidR="009A78F9" w:rsidRPr="001F398E" w:rsidRDefault="009A78F9" w:rsidP="009A78F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18D52" w14:textId="3614EB93" w:rsidR="009A78F9" w:rsidRPr="001F398E" w:rsidRDefault="009A78F9" w:rsidP="009A78F9">
      <w:pPr>
        <w:tabs>
          <w:tab w:val="clear" w:pos="227"/>
          <w:tab w:val="clear" w:pos="454"/>
          <w:tab w:val="clear" w:pos="680"/>
          <w:tab w:val="left" w:pos="540"/>
        </w:tabs>
        <w:ind w:left="540" w:right="14"/>
        <w:jc w:val="thaiDistribute"/>
        <w:rPr>
          <w:rFonts w:ascii="Angsana New" w:hAnsi="Angsana New"/>
          <w:spacing w:val="-6"/>
          <w:sz w:val="30"/>
          <w:szCs w:val="30"/>
          <w:cs/>
          <w:lang w:val="en-GB" w:eastAsia="en-GB"/>
        </w:rPr>
      </w:pPr>
      <w:r w:rsidRPr="001F398E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แผนก</w:t>
      </w:r>
      <w:r w:rsidRPr="001F398E">
        <w:rPr>
          <w:rFonts w:ascii="Angsana New" w:hAnsi="Angsana New"/>
          <w:sz w:val="30"/>
          <w:szCs w:val="30"/>
          <w:cs/>
        </w:rPr>
        <w:t>ที่มีการดำเนินงาน)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599721CA" w14:textId="77777777" w:rsidR="00413889" w:rsidRPr="001F398E" w:rsidRDefault="00413889" w:rsidP="00413889">
      <w:pPr>
        <w:tabs>
          <w:tab w:val="clear" w:pos="454"/>
          <w:tab w:val="clear" w:pos="680"/>
          <w:tab w:val="clear" w:pos="907"/>
          <w:tab w:val="left" w:pos="63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8DE63E8" w14:textId="7FEAC693" w:rsidR="00F61EB1" w:rsidRPr="001F398E" w:rsidRDefault="00F61EB1" w:rsidP="00F61EB1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 xml:space="preserve">   </w:t>
      </w:r>
      <w:r w:rsidR="006B7B69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15.1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ค่าความนิยมจากธุรกิจจำหน่ายสินค้าและบริการ “บัซซี่บีส์</w:t>
      </w:r>
      <w:r w:rsidRPr="001F398E">
        <w:rPr>
          <w:i/>
          <w:iCs/>
          <w:sz w:val="30"/>
          <w:szCs w:val="30"/>
          <w:cs/>
        </w:rPr>
        <w:t>”</w:t>
      </w:r>
    </w:p>
    <w:p w14:paraId="56AB6E3B" w14:textId="77777777" w:rsidR="00F61EB1" w:rsidRPr="001F398E" w:rsidRDefault="00F61EB1" w:rsidP="00B70FBD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9B0BB0F" w14:textId="7A5EA502" w:rsidR="00F61EB1" w:rsidRDefault="00F61EB1" w:rsidP="00860173">
      <w:pPr>
        <w:tabs>
          <w:tab w:val="clear" w:pos="454"/>
          <w:tab w:val="clear" w:pos="680"/>
          <w:tab w:val="clear" w:pos="907"/>
          <w:tab w:val="left" w:pos="900"/>
        </w:tabs>
        <w:ind w:left="900" w:right="14" w:hanging="9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ในระหว่าง</w:t>
      </w:r>
      <w:r w:rsidR="00434DB4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31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2567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กลุ่มบริษัทและบริษัทสูญเสียการควบคุมในบริษัท บัซซี่บีส์ จำกัดจากการขายเงินลงทุนบางส่วน 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11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val="en-GB" w:eastAsia="en-GB"/>
        </w:rPr>
        <w:t>)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กลุ่มบริษัทตัดรายการสินทรัพย์และหนี้สิน ค่าความนิยม ส่วนได้เสียที่ไม่มีอำนาจควบคุม และส่วนประกอบอื่นในส่วนของเจ้าของที่เกี่ยวข้องกับบริษัท บัซซี่บีส์ จำกัด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2D4C4F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และ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รับรู้ขาดทุนขาดทุนจากการสูญเสียอำนาจการควบคุมในบริษัทย่อย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 จำนวน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5</w:t>
      </w:r>
      <w:r w:rsidR="00115258" w:rsidRPr="00115258">
        <w:rPr>
          <w:rFonts w:ascii="Angsana New" w:hAnsi="Angsana New"/>
          <w:spacing w:val="-6"/>
          <w:sz w:val="30"/>
          <w:szCs w:val="30"/>
          <w:lang w:eastAsia="en-GB"/>
        </w:rPr>
        <w:t>8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1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7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ในงบกำไรขาดทุนเบ็ดเสร็จรวมสำหรับ</w:t>
      </w:r>
      <w:r w:rsidR="00434DB4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31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8A599E">
        <w:rPr>
          <w:rFonts w:ascii="Angsana New" w:hAnsi="Angsana New"/>
          <w:spacing w:val="-6"/>
          <w:sz w:val="30"/>
          <w:szCs w:val="30"/>
          <w:lang w:eastAsia="en-GB"/>
        </w:rPr>
        <w:t>2567</w:t>
      </w:r>
    </w:p>
    <w:p w14:paraId="0741E7F4" w14:textId="77777777" w:rsidR="00B70FBD" w:rsidRDefault="00B70FBD" w:rsidP="00860173">
      <w:pPr>
        <w:tabs>
          <w:tab w:val="clear" w:pos="454"/>
          <w:tab w:val="clear" w:pos="680"/>
          <w:tab w:val="clear" w:pos="907"/>
          <w:tab w:val="left" w:pos="900"/>
        </w:tabs>
        <w:ind w:left="900" w:right="14" w:hanging="9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98DC318" w14:textId="4D0D7ECC" w:rsidR="00B70FBD" w:rsidRPr="00B70FBD" w:rsidRDefault="00B70FBD" w:rsidP="00B70FBD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ind w:left="900" w:right="14"/>
        <w:jc w:val="thaiDistribute"/>
        <w:rPr>
          <w:rFonts w:ascii="Angsana New" w:hAnsi="Angsana New"/>
          <w:spacing w:val="-6"/>
          <w:sz w:val="30"/>
          <w:szCs w:val="30"/>
          <w:cs/>
          <w:lang w:eastAsia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31</w:t>
      </w:r>
      <w:r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ธันวาคม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256</w:t>
      </w:r>
      <w:r w:rsidR="009C2C61">
        <w:rPr>
          <w:rFonts w:ascii="Angsana New" w:hAnsi="Angsana New" w:hint="cs"/>
          <w:spacing w:val="-6"/>
          <w:sz w:val="30"/>
          <w:szCs w:val="30"/>
          <w:cs/>
          <w:lang w:eastAsia="en-GB"/>
        </w:rPr>
        <w:t>6</w:t>
      </w:r>
      <w:r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eastAsia="en-GB"/>
        </w:rPr>
        <w:t>มูลค่าที่คาดว่าจะได้รับคืนของหน่วยสินทรัพย์ที่ก่อให้เกิดเงินสดจากมูลค่าที่คาดว่าจะ ได้รับคืนเป็นมูลค่าจากการใช้ 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5C04D7F5" w14:textId="77777777" w:rsidR="00F61EB1" w:rsidRPr="001F398E" w:rsidRDefault="00F61EB1" w:rsidP="0086017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 w:right="14" w:hanging="9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40DDC3F8" w14:textId="56955EB6" w:rsidR="00F61EB1" w:rsidRPr="001F398E" w:rsidRDefault="00F61EB1" w:rsidP="00F61EB1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</w:pPr>
      <w:r w:rsidRPr="001F398E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  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</w:t>
      </w:r>
      <w:r w:rsidR="006B7B69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5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.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2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ค่าความนิยมจากธุรกิจบัตรพลาสติก</w:t>
      </w:r>
    </w:p>
    <w:p w14:paraId="16B3E580" w14:textId="77777777" w:rsidR="00F61EB1" w:rsidRPr="001F398E" w:rsidRDefault="00F61EB1" w:rsidP="00F61EB1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E782244" w14:textId="711DF3C6" w:rsidR="00F61EB1" w:rsidRDefault="00F61EB1" w:rsidP="009A78F9">
      <w:pPr>
        <w:tabs>
          <w:tab w:val="clear" w:pos="454"/>
          <w:tab w:val="clear" w:pos="680"/>
          <w:tab w:val="clear" w:pos="907"/>
          <w:tab w:val="left" w:pos="630"/>
        </w:tabs>
        <w:ind w:left="99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ab/>
      </w:r>
      <w:r w:rsidR="00B70FB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="008A599E">
        <w:rPr>
          <w:rFonts w:ascii="Angsana New" w:hAnsi="Angsana New"/>
          <w:spacing w:val="-6"/>
          <w:sz w:val="30"/>
          <w:szCs w:val="30"/>
          <w:lang w:eastAsia="en-GB"/>
        </w:rPr>
        <w:t>31</w:t>
      </w:r>
      <w:r w:rsidR="00B70FBD"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 w:rsidR="00B70FB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ธันวาคม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2567</w:t>
      </w:r>
      <w:r w:rsidR="00B70FBD"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บัตรพลาสติก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 พลัส เทค อินโนเวชั่น 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="002D4C4F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บริษัทบันทึกขาดทุนจากการด้อยค่าค่าความนิยมจำนวน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351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5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ในงบกำไรขาดทุนเบ็ดเสร็จรวม และขาดทุนจากการด้อยค่าเงินลงทุนในบริษัทย่อย </w:t>
      </w:r>
      <w:r w:rsidR="00435ECD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11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val="en-GB" w:eastAsia="en-GB"/>
        </w:rPr>
        <w:t>)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1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>,</w:t>
      </w:r>
      <w:r w:rsidR="00D34C39">
        <w:rPr>
          <w:rFonts w:ascii="Angsana New" w:hAnsi="Angsana New"/>
          <w:spacing w:val="-6"/>
          <w:sz w:val="30"/>
          <w:szCs w:val="30"/>
          <w:lang w:eastAsia="en-GB"/>
        </w:rPr>
        <w:t>701.5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ในงบกำไรขาดทุนเบ็ดเสร็จเฉพาะกิจการสำหรับ</w:t>
      </w:r>
      <w:r w:rsidR="00434DB4"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ปี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435ECD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31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2567</w:t>
      </w:r>
    </w:p>
    <w:p w14:paraId="17144994" w14:textId="77777777" w:rsidR="008A599E" w:rsidRDefault="008A599E" w:rsidP="009A78F9">
      <w:pPr>
        <w:tabs>
          <w:tab w:val="clear" w:pos="454"/>
          <w:tab w:val="clear" w:pos="680"/>
          <w:tab w:val="clear" w:pos="907"/>
          <w:tab w:val="left" w:pos="630"/>
        </w:tabs>
        <w:ind w:left="99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</w:p>
    <w:p w14:paraId="582A90BB" w14:textId="2054CEC9" w:rsidR="00435ECD" w:rsidRDefault="00435ECD" w:rsidP="00435ECD">
      <w:pPr>
        <w:tabs>
          <w:tab w:val="clear" w:pos="454"/>
          <w:tab w:val="clear" w:pos="680"/>
          <w:tab w:val="clear" w:pos="907"/>
          <w:tab w:val="left" w:pos="630"/>
        </w:tabs>
        <w:ind w:left="990" w:right="14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>มูลค่าที่คาดว่าจะได้รับคืนของหน่วยสินทรัพย์ที่ก่อให้เกิดเงินสด</w:t>
      </w:r>
      <w:r w:rsidRPr="00CF21AF">
        <w:rPr>
          <w:rFonts w:ascii="Angsana New" w:hAnsi="Angsana New" w:hint="cs"/>
          <w:spacing w:val="-6"/>
          <w:sz w:val="30"/>
          <w:szCs w:val="30"/>
          <w:cs/>
          <w:lang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</w:t>
      </w: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การวัดมูลค่ายุติธรรมจัดประเภทเป็นมูลค่ายุติธรรมระดับ </w:t>
      </w:r>
      <w:r w:rsidRPr="00CF21AF">
        <w:rPr>
          <w:rFonts w:ascii="Angsana New" w:hAnsi="Angsana New"/>
          <w:spacing w:val="-6"/>
          <w:sz w:val="30"/>
          <w:szCs w:val="30"/>
          <w:lang w:eastAsia="en-GB"/>
        </w:rPr>
        <w:t>3</w:t>
      </w:r>
    </w:p>
    <w:p w14:paraId="239B8548" w14:textId="77777777" w:rsidR="00435ECD" w:rsidRDefault="00435ECD" w:rsidP="009A78F9">
      <w:pPr>
        <w:tabs>
          <w:tab w:val="clear" w:pos="454"/>
          <w:tab w:val="clear" w:pos="680"/>
          <w:tab w:val="clear" w:pos="907"/>
          <w:tab w:val="left" w:pos="630"/>
        </w:tabs>
        <w:ind w:left="99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</w:p>
    <w:p w14:paraId="2901A4F5" w14:textId="36007AD3" w:rsidR="008A599E" w:rsidRPr="001F398E" w:rsidRDefault="006B7B69" w:rsidP="008A599E">
      <w:pPr>
        <w:tabs>
          <w:tab w:val="clear" w:pos="454"/>
          <w:tab w:val="clear" w:pos="680"/>
          <w:tab w:val="clear" w:pos="907"/>
          <w:tab w:val="left" w:pos="630"/>
        </w:tabs>
        <w:ind w:left="990"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lastRenderedPageBreak/>
        <w:t xml:space="preserve">ณ วันที่ </w:t>
      </w:r>
      <w:r>
        <w:rPr>
          <w:rFonts w:ascii="Angsana New" w:hAnsi="Angsana New"/>
          <w:spacing w:val="-6"/>
          <w:sz w:val="30"/>
          <w:szCs w:val="30"/>
          <w:lang w:eastAsia="en-GB"/>
        </w:rPr>
        <w:t xml:space="preserve">31 </w:t>
      </w:r>
      <w:r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  <w:lang w:eastAsia="en-GB"/>
        </w:rPr>
        <w:t>256</w:t>
      </w:r>
      <w:r w:rsidR="00435ECD">
        <w:rPr>
          <w:rFonts w:ascii="Angsana New" w:hAnsi="Angsana New"/>
          <w:spacing w:val="-6"/>
          <w:sz w:val="30"/>
          <w:szCs w:val="30"/>
          <w:lang w:eastAsia="en-GB"/>
        </w:rPr>
        <w:t>6</w:t>
      </w:r>
      <w:r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 w:rsidR="008A599E" w:rsidRPr="008A59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</w:t>
      </w:r>
      <w:r w:rsidR="008A599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ของธุรกิจพลาสติก</w:t>
      </w:r>
      <w:r w:rsidR="008A599E" w:rsidRPr="008A599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มาจากมูลค่ายุติธรรมหักต้นทุนในการจำหน่าย เนื่องจากหน่วยสินทรัพย์ที่ก่อให้เกิดเงินสดมีราคาซื้อขายในตลาดที่มีสภาพคล่อง การวัดมูลค่ายุติธรรมจัดประเภทเป็นมูลค่ายุติธรรมระดับ </w:t>
      </w:r>
      <w:r w:rsidR="008A599E" w:rsidRPr="008A599E">
        <w:rPr>
          <w:rFonts w:ascii="Angsana New" w:hAnsi="Angsana New"/>
          <w:spacing w:val="-6"/>
          <w:sz w:val="30"/>
          <w:szCs w:val="30"/>
          <w:lang w:val="en-GB" w:eastAsia="en-GB"/>
        </w:rPr>
        <w:t>1</w:t>
      </w:r>
    </w:p>
    <w:p w14:paraId="1BEC4B57" w14:textId="77777777" w:rsidR="008A599E" w:rsidRPr="001F398E" w:rsidRDefault="008A599E" w:rsidP="006E02F9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42C066DC" w14:textId="2FF72171" w:rsidR="00F61EB1" w:rsidRPr="001F398E" w:rsidRDefault="00F61EB1" w:rsidP="00F61EB1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 xml:space="preserve">   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</w:t>
      </w:r>
      <w:r w:rsidR="006B7B69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5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.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3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ค่าความนิยมจากธุรกิจผลิตและจัดจำหน่ายเครื่องกรองน้ำ</w:t>
      </w:r>
    </w:p>
    <w:p w14:paraId="6A36D3D8" w14:textId="77777777" w:rsidR="00F61EB1" w:rsidRPr="001F398E" w:rsidRDefault="00F61EB1" w:rsidP="00F61EB1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</w:p>
    <w:p w14:paraId="585EC8E8" w14:textId="1042790E" w:rsidR="00B65C16" w:rsidRDefault="00F61EB1" w:rsidP="009A78F9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99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จากธุรกิจผลิตและจัดจำหน่ายเครื่องกรองน้ำ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ทีเอสอาร์ ลิฟวิ่ง โซลูชั่น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 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กลุ่มบริษัท</w:t>
      </w:r>
      <w:r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บันทึกขาดทุนจากการด้อย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ค่าค่าความนิยมและสินทรัพย์ไม่มีตัวตนอื่นนอกจากค่าความนิยมจำนวน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4</w:t>
      </w:r>
      <w:r w:rsidR="00115258" w:rsidRPr="00115258">
        <w:rPr>
          <w:rFonts w:ascii="Angsana New" w:hAnsi="Angsana New"/>
          <w:spacing w:val="-6"/>
          <w:sz w:val="30"/>
          <w:szCs w:val="30"/>
          <w:lang w:eastAsia="en-GB"/>
        </w:rPr>
        <w:t>8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6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5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ล้านบาทและ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7</w:t>
      </w:r>
      <w:r w:rsidR="008A599E">
        <w:rPr>
          <w:rFonts w:ascii="Angsana New" w:hAnsi="Angsana New"/>
          <w:spacing w:val="-6"/>
          <w:sz w:val="30"/>
          <w:szCs w:val="30"/>
          <w:lang w:eastAsia="en-GB"/>
        </w:rPr>
        <w:t>4</w:t>
      </w:r>
      <w:r w:rsidRPr="001F398E">
        <w:rPr>
          <w:rFonts w:ascii="Angsana New" w:hAnsi="Angsana New"/>
          <w:spacing w:val="-6"/>
          <w:sz w:val="30"/>
          <w:szCs w:val="30"/>
          <w:lang w:eastAsia="en-GB"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1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 ตามลำดับ ในงบกำไรขาดทุนเบ็ดเสร็จรวม และขาดทุนจากการด้อยค่าเงินลงทุนในบริษัทย่อย </w:t>
      </w:r>
      <w:r w:rsidRPr="001F398E">
        <w:rPr>
          <w:rFonts w:ascii="Angsana New" w:hAnsi="Angsana New"/>
          <w:i/>
          <w:iCs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A301CB" w:rsidRPr="00A301CB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11</w:t>
      </w:r>
      <w:r w:rsidRPr="001F398E">
        <w:rPr>
          <w:rFonts w:ascii="Angsana New" w:hAnsi="Angsana New"/>
          <w:i/>
          <w:iCs/>
          <w:spacing w:val="-6"/>
          <w:sz w:val="30"/>
          <w:szCs w:val="30"/>
          <w:lang w:val="en-GB" w:eastAsia="en-GB"/>
        </w:rPr>
        <w:t xml:space="preserve">) 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จำนวน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6</w:t>
      </w:r>
      <w:r w:rsidR="00115258" w:rsidRPr="00115258">
        <w:rPr>
          <w:rFonts w:ascii="Angsana New" w:hAnsi="Angsana New"/>
          <w:spacing w:val="-6"/>
          <w:sz w:val="30"/>
          <w:szCs w:val="30"/>
          <w:lang w:eastAsia="en-GB"/>
        </w:rPr>
        <w:t>8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0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0</w:t>
      </w:r>
      <w:r w:rsidRPr="001F398E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ในงบกำไรขาดทุนเบ็ดเสร็จเฉพาะกิจการสำหรับ</w:t>
      </w:r>
      <w:r w:rsidR="00434DB4" w:rsidRPr="001F398E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ปี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31</w:t>
      </w:r>
      <w:r w:rsidR="003613F3" w:rsidRPr="001F398E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A301CB" w:rsidRPr="00A301CB">
        <w:rPr>
          <w:rFonts w:ascii="Angsana New" w:hAnsi="Angsana New"/>
          <w:spacing w:val="-6"/>
          <w:sz w:val="30"/>
          <w:szCs w:val="30"/>
          <w:lang w:eastAsia="en-GB"/>
        </w:rPr>
        <w:t>2567</w:t>
      </w:r>
    </w:p>
    <w:p w14:paraId="4094DA83" w14:textId="77777777" w:rsidR="008A599E" w:rsidRDefault="008A599E" w:rsidP="009A78F9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99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77A2FFD" w14:textId="2B54986B" w:rsidR="008A599E" w:rsidRPr="00CF21AF" w:rsidRDefault="008A599E" w:rsidP="009C2C61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14"/>
        <w:jc w:val="thaiDistribute"/>
        <w:rPr>
          <w:rFonts w:ascii="Angsana New" w:hAnsi="Angsana New"/>
          <w:spacing w:val="-6"/>
          <w:sz w:val="30"/>
          <w:szCs w:val="30"/>
          <w:cs/>
          <w:lang w:val="en-GB" w:eastAsia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CF21AF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31 </w:t>
      </w:r>
      <w:r w:rsidRPr="00CF21AF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ธันวาคม </w:t>
      </w:r>
      <w:r w:rsidRPr="00CF21AF">
        <w:rPr>
          <w:rFonts w:ascii="Angsana New" w:hAnsi="Angsana New"/>
          <w:spacing w:val="-6"/>
          <w:sz w:val="30"/>
          <w:szCs w:val="30"/>
          <w:lang w:val="en-GB" w:eastAsia="en-GB"/>
        </w:rPr>
        <w:t>256</w:t>
      </w:r>
      <w:r w:rsidR="009C2C6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6</w:t>
      </w:r>
      <w:r w:rsidRPr="00CF21AF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CF21AF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มูลค่าที่คาดว่าจะได้รับคืนของหน่วยสินทรัพย์ที่ก่อให้เกิดเงินสดจากมูลค่าที่คาดว่าจะ ได้รับคืนเป็นมูลค่าจากการใช้ 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6DD98CD2" w14:textId="77777777" w:rsidR="00B65C16" w:rsidRDefault="00B65C16" w:rsidP="008A599E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3EC79B4" w14:textId="0E515EC3" w:rsidR="00A2304E" w:rsidRPr="00CF21AF" w:rsidRDefault="00A2304E" w:rsidP="009C2C61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080"/>
        </w:tabs>
        <w:ind w:left="630" w:right="14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>มูลค่าที่คาดว่าจะได้รับคืนของหน่วยสินทรัพย์ที่ก่อให้เกิดเงินสด</w:t>
      </w:r>
      <w:r w:rsidR="00657C07" w:rsidRPr="00CF21AF">
        <w:rPr>
          <w:rFonts w:ascii="Angsana New" w:hAnsi="Angsana New" w:hint="cs"/>
          <w:spacing w:val="-6"/>
          <w:sz w:val="30"/>
          <w:szCs w:val="30"/>
          <w:cs/>
          <w:lang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</w:t>
      </w: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การวัดมูลค่ายุติธรรมจัดประเภทเป็นมูลค่ายุติธรรม</w:t>
      </w:r>
      <w:r w:rsidR="009C2C61">
        <w:rPr>
          <w:rFonts w:ascii="Angsana New" w:hAnsi="Angsana New"/>
          <w:spacing w:val="-6"/>
          <w:sz w:val="30"/>
          <w:szCs w:val="30"/>
          <w:cs/>
          <w:lang w:eastAsia="en-GB"/>
        </w:rPr>
        <w:br/>
      </w: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ระดับ </w:t>
      </w:r>
      <w:r w:rsidR="00A301CB" w:rsidRPr="00CF21AF">
        <w:rPr>
          <w:rFonts w:ascii="Angsana New" w:hAnsi="Angsana New"/>
          <w:spacing w:val="-6"/>
          <w:sz w:val="30"/>
          <w:szCs w:val="30"/>
          <w:lang w:eastAsia="en-GB"/>
        </w:rPr>
        <w:t>3</w:t>
      </w: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 xml:space="preserve"> </w:t>
      </w:r>
    </w:p>
    <w:p w14:paraId="0205DF46" w14:textId="77777777" w:rsidR="00A2304E" w:rsidRPr="00B65C16" w:rsidRDefault="00A2304E" w:rsidP="00A230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68E2AB" w14:textId="119A8EF3" w:rsidR="00E36326" w:rsidRPr="00CF21AF" w:rsidRDefault="00A2304E" w:rsidP="009C2C61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630" w:right="14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  <w:r w:rsidRPr="00CF21AF">
        <w:rPr>
          <w:rFonts w:ascii="Angsana New" w:hAnsi="Angsana New"/>
          <w:spacing w:val="-6"/>
          <w:sz w:val="30"/>
          <w:szCs w:val="30"/>
          <w:cs/>
          <w:lang w:eastAsia="en-GB"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78F58F95" w14:textId="77777777" w:rsidR="00A2304E" w:rsidRDefault="00A2304E" w:rsidP="00657C07">
      <w:pPr>
        <w:tabs>
          <w:tab w:val="clear" w:pos="454"/>
          <w:tab w:val="clear" w:pos="680"/>
          <w:tab w:val="left" w:pos="990"/>
        </w:tabs>
        <w:ind w:left="900"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FECFB3D" w14:textId="77777777" w:rsidR="00435ECD" w:rsidRDefault="00435ECD" w:rsidP="00657C07">
      <w:pPr>
        <w:tabs>
          <w:tab w:val="clear" w:pos="454"/>
          <w:tab w:val="clear" w:pos="680"/>
          <w:tab w:val="left" w:pos="990"/>
        </w:tabs>
        <w:ind w:left="900"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7E2D0C8D" w14:textId="77777777" w:rsidR="00435ECD" w:rsidRPr="00657C07" w:rsidRDefault="00435ECD" w:rsidP="00657C07">
      <w:pPr>
        <w:tabs>
          <w:tab w:val="clear" w:pos="454"/>
          <w:tab w:val="clear" w:pos="680"/>
          <w:tab w:val="left" w:pos="990"/>
        </w:tabs>
        <w:ind w:left="900"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39"/>
        <w:gridCol w:w="1111"/>
        <w:gridCol w:w="270"/>
        <w:gridCol w:w="1170"/>
      </w:tblGrid>
      <w:tr w:rsidR="00631BBD" w:rsidRPr="006E02F9" w14:paraId="29FC834D" w14:textId="77777777">
        <w:trPr>
          <w:tblHeader/>
        </w:trPr>
        <w:tc>
          <w:tcPr>
            <w:tcW w:w="3780" w:type="dxa"/>
          </w:tcPr>
          <w:p w14:paraId="7F0BB1D2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3FFDE36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BBD" w:rsidRPr="006E02F9" w14:paraId="04B9D200" w14:textId="77777777">
        <w:trPr>
          <w:tblHeader/>
        </w:trPr>
        <w:tc>
          <w:tcPr>
            <w:tcW w:w="3780" w:type="dxa"/>
          </w:tcPr>
          <w:p w14:paraId="417DFABD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005BC85" w14:textId="492DDF8A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9" w:type="dxa"/>
          </w:tcPr>
          <w:p w14:paraId="271E2577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6CE41300" w14:textId="05ED29E6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</w:tr>
      <w:tr w:rsidR="00D907BB" w:rsidRPr="006E02F9" w14:paraId="566D00B0" w14:textId="77777777">
        <w:trPr>
          <w:tblHeader/>
        </w:trPr>
        <w:tc>
          <w:tcPr>
            <w:tcW w:w="3780" w:type="dxa"/>
          </w:tcPr>
          <w:p w14:paraId="5745F7F7" w14:textId="77777777" w:rsidR="00D907BB" w:rsidRPr="00B65C16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EDCAC7" w14:textId="2F6CB224" w:rsidR="00D907BB" w:rsidRPr="00B65C16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7E3B5FA" w14:textId="6DBA5F7A" w:rsidR="00D907BB" w:rsidRPr="00B65C16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469426" w14:textId="45471B5C" w:rsidR="00D907BB" w:rsidRPr="00B65C16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8AE5257" w14:textId="77777777" w:rsidR="00D907BB" w:rsidRPr="00B65C16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3299B9F5" w14:textId="6F283827" w:rsidR="00D907BB" w:rsidRPr="00B65C16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E7FCA7D" w14:textId="77777777" w:rsidR="00D907BB" w:rsidRPr="00B65C16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87F920" w14:textId="7308D089" w:rsidR="00D907BB" w:rsidRPr="00B65C16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31BBD" w:rsidRPr="006E02F9" w14:paraId="6A44F15B" w14:textId="77777777">
        <w:trPr>
          <w:tblHeader/>
        </w:trPr>
        <w:tc>
          <w:tcPr>
            <w:tcW w:w="3780" w:type="dxa"/>
          </w:tcPr>
          <w:p w14:paraId="2EC04564" w14:textId="77777777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132E4EC" w14:textId="2BD932C6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5C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39" w:type="dxa"/>
          </w:tcPr>
          <w:p w14:paraId="3884F22C" w14:textId="77777777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F4B63EA" w14:textId="01EA2994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5C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B65C16" w:rsidRPr="006E02F9" w14:paraId="0B152033" w14:textId="77777777">
        <w:trPr>
          <w:trHeight w:val="425"/>
        </w:trPr>
        <w:tc>
          <w:tcPr>
            <w:tcW w:w="3780" w:type="dxa"/>
          </w:tcPr>
          <w:p w14:paraId="5BD0C123" w14:textId="3B310C6C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hint="cs"/>
                <w:sz w:val="30"/>
                <w:szCs w:val="30"/>
                <w:cs/>
              </w:rPr>
              <w:t xml:space="preserve">ธุรกิจจำหน่ายสินค้าและบริการ </w:t>
            </w:r>
            <w:r w:rsidRPr="00B65C16">
              <w:rPr>
                <w:rFonts w:asciiTheme="majorBidi" w:hAnsiTheme="majorBidi"/>
                <w:sz w:val="30"/>
                <w:szCs w:val="30"/>
              </w:rPr>
              <w:t>“</w:t>
            </w:r>
            <w:r w:rsidRPr="00B65C16">
              <w:rPr>
                <w:rFonts w:asciiTheme="majorBidi" w:hAnsiTheme="majorBidi" w:hint="cs"/>
                <w:sz w:val="30"/>
                <w:szCs w:val="30"/>
                <w:cs/>
              </w:rPr>
              <w:t>บัซซี่บีส์</w:t>
            </w:r>
            <w:r w:rsidRPr="00B65C16">
              <w:rPr>
                <w:rFonts w:asciiTheme="majorBidi" w:hAnsiTheme="majorBidi"/>
                <w:sz w:val="30"/>
                <w:szCs w:val="30"/>
              </w:rPr>
              <w:t>”</w:t>
            </w:r>
          </w:p>
        </w:tc>
        <w:tc>
          <w:tcPr>
            <w:tcW w:w="1170" w:type="dxa"/>
            <w:vAlign w:val="bottom"/>
          </w:tcPr>
          <w:p w14:paraId="728E44E9" w14:textId="36CABF12" w:rsidR="00B65C16" w:rsidRPr="00B65C16" w:rsidRDefault="006B7B69" w:rsidP="00B65C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F69FBF" w14:textId="77777777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5B3B07" w14:textId="7C5A04FB" w:rsidR="00B65C16" w:rsidRPr="00B65C16" w:rsidRDefault="00A301CB" w:rsidP="00B65C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65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39" w:type="dxa"/>
          </w:tcPr>
          <w:p w14:paraId="1CF450D0" w14:textId="77777777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3CD0A29" w14:textId="75379CD6" w:rsidR="00B65C16" w:rsidRPr="00B65C16" w:rsidRDefault="006B7B69" w:rsidP="00134C0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0BB57D" w14:textId="77777777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E5A24" w14:textId="6FFFF610" w:rsidR="00B65C16" w:rsidRPr="00B65C16" w:rsidRDefault="00A301CB" w:rsidP="00B65C1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65C16" w:rsidRPr="00B65C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B65C16" w:rsidRPr="006E02F9" w14:paraId="2DF20CEA" w14:textId="77777777">
        <w:trPr>
          <w:trHeight w:val="425"/>
        </w:trPr>
        <w:tc>
          <w:tcPr>
            <w:tcW w:w="3780" w:type="dxa"/>
          </w:tcPr>
          <w:p w14:paraId="43063C96" w14:textId="57B5D570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hint="cs"/>
                <w:sz w:val="30"/>
                <w:szCs w:val="30"/>
                <w:cs/>
              </w:rPr>
              <w:t>ธุรกิจผลิตและจัดจำหน่ายเครื่องกรองน้ำ</w:t>
            </w:r>
          </w:p>
        </w:tc>
        <w:tc>
          <w:tcPr>
            <w:tcW w:w="1170" w:type="dxa"/>
            <w:vAlign w:val="bottom"/>
          </w:tcPr>
          <w:p w14:paraId="614F0F3F" w14:textId="1B10F945" w:rsidR="00B65C16" w:rsidRPr="00B65C16" w:rsidRDefault="006B7B69" w:rsidP="00B65C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8CC0A" w14:textId="77777777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88618B" w14:textId="407E80EA" w:rsidR="00B65C16" w:rsidRPr="00B65C16" w:rsidRDefault="00A301CB" w:rsidP="00B65C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65C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4012D708" w14:textId="77777777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DD016F6" w14:textId="7188B699" w:rsidR="00B65C16" w:rsidRPr="00B65C16" w:rsidRDefault="006B7B69" w:rsidP="00134C0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0DB908" w14:textId="77777777" w:rsidR="00B65C16" w:rsidRPr="00B65C16" w:rsidRDefault="00B65C16" w:rsidP="00B6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01D54" w14:textId="7DB9963F" w:rsidR="00B65C16" w:rsidRPr="00B65C16" w:rsidRDefault="00A301CB" w:rsidP="00B65C1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65C16" w:rsidRPr="00B65C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831B69" w:rsidRPr="006E02F9" w14:paraId="361401A5" w14:textId="77777777" w:rsidTr="00AB54D1">
        <w:tc>
          <w:tcPr>
            <w:tcW w:w="3780" w:type="dxa"/>
            <w:shd w:val="clear" w:color="auto" w:fill="auto"/>
          </w:tcPr>
          <w:p w14:paraId="4EC3FFCF" w14:textId="4CBDEA69" w:rsidR="00831B69" w:rsidRPr="00B65C16" w:rsidRDefault="00657C0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ธุรกิจบัตรพลาสติก</w:t>
            </w:r>
          </w:p>
        </w:tc>
        <w:tc>
          <w:tcPr>
            <w:tcW w:w="1170" w:type="dxa"/>
            <w:vAlign w:val="bottom"/>
          </w:tcPr>
          <w:p w14:paraId="2F9D89B2" w14:textId="2BCACCB2" w:rsidR="00831B69" w:rsidRPr="00B65C16" w:rsidRDefault="00115258" w:rsidP="00AB54D1">
            <w:pPr>
              <w:pStyle w:val="acctfourfigures"/>
              <w:tabs>
                <w:tab w:val="clear" w:pos="765"/>
              </w:tabs>
              <w:spacing w:line="240" w:lineRule="atLeast"/>
              <w:ind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57C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.4</w:t>
            </w:r>
          </w:p>
        </w:tc>
        <w:tc>
          <w:tcPr>
            <w:tcW w:w="270" w:type="dxa"/>
          </w:tcPr>
          <w:p w14:paraId="4881C2BE" w14:textId="75AE025C" w:rsidR="00831B69" w:rsidRPr="00B65C16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98423" w14:textId="0F421675" w:rsidR="00831B69" w:rsidRPr="00B65C16" w:rsidRDefault="00657C07" w:rsidP="00134C0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98F07AF" w14:textId="77777777" w:rsidR="00831B69" w:rsidRPr="00B65C16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F269DAB" w14:textId="5E5B15D2" w:rsidR="00831B69" w:rsidRPr="00B65C16" w:rsidRDefault="00657C07" w:rsidP="00831B69">
            <w:pPr>
              <w:pStyle w:val="acctfourfigures"/>
              <w:tabs>
                <w:tab w:val="clear" w:pos="765"/>
              </w:tabs>
              <w:spacing w:line="240" w:lineRule="atLeast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115258"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77B5B79" w14:textId="77777777" w:rsidR="00831B69" w:rsidRPr="00B65C16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710D32" w14:textId="66F472E2" w:rsidR="00831B69" w:rsidRPr="00B65C16" w:rsidRDefault="00657C07" w:rsidP="00134C07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7EBAC06" w14:textId="77777777" w:rsidR="00D00D8F" w:rsidRPr="006E02F9" w:rsidRDefault="00D00D8F" w:rsidP="00D00D8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D26637E" w14:textId="020B9E66" w:rsidR="00F22EE6" w:rsidRDefault="00F61EB1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F22EE6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</w:t>
      </w:r>
      <w:r w:rsidRPr="00F22EE6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F22EE6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EA673FE" w14:textId="77777777" w:rsidR="00836985" w:rsidRPr="00836985" w:rsidRDefault="00836985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4B8EAEA" w14:textId="56A62A02" w:rsidR="00F22EE6" w:rsidRDefault="00F22EE6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ประมาณการอัตราการเติบโตของกำไร </w:t>
      </w:r>
      <w:r w:rsidRPr="00836985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</w:t>
      </w:r>
      <w:r w:rsidR="0083698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ร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วมกับประมาณการยอดขายและราคาขายที่จะเพิ่มขึ้นในอีก </w:t>
      </w:r>
      <w:r w:rsidR="00A301CB" w:rsidRPr="00836985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โดยมีสมมติฐานว่าราคาขายจะเพิ่มขึ้น</w:t>
      </w:r>
      <w:r w:rsidR="0083698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สอดคล้องกับ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อัตราเงินเฟ้อประมาณการสำหรับ </w:t>
      </w:r>
      <w:r w:rsidR="00A301CB" w:rsidRPr="00836985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</w:t>
      </w:r>
      <w:r w:rsidR="0083698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สำหรับ</w:t>
      </w:r>
      <w:r w:rsidR="00836985"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ต้นทุนเกี่ยวกับสภาพแวดล้อมที่มีนัยสำคัญ มีข้อสมมติว่าเพิ่มขึ้นสอดคล้องกับเงินเฟ้อทุกปี</w:t>
      </w:r>
    </w:p>
    <w:p w14:paraId="06720625" w14:textId="77777777" w:rsidR="00836985" w:rsidRPr="00836985" w:rsidRDefault="00836985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03B08A2" w14:textId="0A0CFB52" w:rsidR="00F22EE6" w:rsidRDefault="00F22EE6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ากการบันทึกขาดทุนจากการด้อยค่าของค่าความนิยมทำให้มูลค่าที่คาดว่าจะได้รับเท่ากับมูลค่าตามบัญชี ทั้งนี้หากสมมติฐานที่สำคัญมีการเปลี่ยนแปลงในทางตรงข้ามอาจทำให้มีการด้อยค่าเพิ่มขึ้น</w:t>
      </w:r>
    </w:p>
    <w:p w14:paraId="1C27F2E8" w14:textId="656940DB" w:rsidR="00844605" w:rsidRDefault="00844605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4F67078D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21F28E69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5B87BBEC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3B43A925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3CF9DCB1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4B9BB9DD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28D59D27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1D10827B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173B6197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2C0FF41C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5F3C081A" w14:textId="77777777" w:rsidR="00435ECD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003A8309" w14:textId="77777777" w:rsidR="00435ECD" w:rsidRPr="00413889" w:rsidRDefault="00435ECD" w:rsidP="00C5081C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4A943EC3" w14:textId="17028F45" w:rsidR="00FD5A00" w:rsidRDefault="00F44682" w:rsidP="002F7E05">
      <w:pPr>
        <w:pStyle w:val="BodyText2"/>
        <w:numPr>
          <w:ilvl w:val="0"/>
          <w:numId w:val="30"/>
        </w:numPr>
        <w:tabs>
          <w:tab w:val="left" w:pos="540"/>
        </w:tabs>
        <w:ind w:left="630" w:hanging="630"/>
        <w:rPr>
          <w:rFonts w:asciiTheme="minorHAnsi" w:hAnsiTheme="minorHAnsi" w:cstheme="minorHAnsi"/>
          <w:b/>
          <w:bCs/>
          <w:lang w:val="en-US"/>
        </w:rPr>
      </w:pPr>
      <w:r w:rsidRPr="00DA303E">
        <w:rPr>
          <w:rFonts w:asciiTheme="minorHAnsi" w:hAnsiTheme="minorHAnsi" w:cstheme="minorHAnsi"/>
          <w:b/>
          <w:bCs/>
          <w:cs/>
          <w:lang w:val="en-US"/>
        </w:rPr>
        <w:lastRenderedPageBreak/>
        <w:t>หนี้สินที่มีภาระดอกเบี้ย</w:t>
      </w:r>
    </w:p>
    <w:p w14:paraId="1E827F99" w14:textId="77777777" w:rsidR="00617EF1" w:rsidRDefault="00617EF1" w:rsidP="00617EF1">
      <w:pPr>
        <w:pStyle w:val="BodyText2"/>
        <w:tabs>
          <w:tab w:val="left" w:pos="540"/>
        </w:tabs>
        <w:ind w:left="630"/>
        <w:rPr>
          <w:rFonts w:asciiTheme="minorHAnsi" w:hAnsiTheme="minorHAnsi" w:cstheme="minorHAnsi"/>
          <w:b/>
          <w:bCs/>
          <w:lang w:val="en-US"/>
        </w:rPr>
      </w:pPr>
    </w:p>
    <w:p w14:paraId="5BEC324E" w14:textId="294E82DE" w:rsidR="00617EF1" w:rsidRPr="00617EF1" w:rsidRDefault="00617EF1" w:rsidP="00617EF1">
      <w:pPr>
        <w:pStyle w:val="BodyText2"/>
        <w:tabs>
          <w:tab w:val="left" w:pos="540"/>
        </w:tabs>
        <w:ind w:left="630"/>
        <w:rPr>
          <w:rFonts w:asciiTheme="minorHAnsi" w:hAnsiTheme="minorHAnsi" w:cstheme="minorHAnsi"/>
          <w:cs/>
          <w:lang w:val="en-US"/>
        </w:rPr>
      </w:pPr>
      <w:r w:rsidRPr="00617EF1">
        <w:rPr>
          <w:rFonts w:asciiTheme="minorHAnsi" w:hAnsiTheme="minorHAnsi" w:cstheme="minorHAnsi" w:hint="cs"/>
          <w:cs/>
          <w:lang w:val="en-US"/>
        </w:rPr>
        <w:t>หนี้</w:t>
      </w:r>
      <w:r>
        <w:rPr>
          <w:rFonts w:asciiTheme="minorHAnsi" w:hAnsiTheme="minorHAnsi" w:cstheme="minorHAnsi" w:hint="cs"/>
          <w:cs/>
          <w:lang w:val="en-US"/>
        </w:rPr>
        <w:t xml:space="preserve">สินที่มีภาระดอกเบี้ย ณ วันที่ </w:t>
      </w:r>
      <w:r>
        <w:rPr>
          <w:rFonts w:asciiTheme="minorHAnsi" w:hAnsiTheme="minorHAnsi" w:cstheme="minorHAnsi"/>
          <w:lang w:val="en-US"/>
        </w:rPr>
        <w:t xml:space="preserve">31 </w:t>
      </w:r>
      <w:r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>
        <w:rPr>
          <w:rFonts w:asciiTheme="minorHAnsi" w:hAnsiTheme="minorHAnsi" w:cstheme="minorHAnsi"/>
          <w:lang w:val="en-US"/>
        </w:rPr>
        <w:t xml:space="preserve">2567 </w:t>
      </w:r>
      <w:r>
        <w:rPr>
          <w:rFonts w:asciiTheme="minorHAnsi" w:hAnsiTheme="minorHAnsi" w:cstheme="minorHAnsi" w:hint="cs"/>
          <w:cs/>
          <w:lang w:val="en-US"/>
        </w:rPr>
        <w:t xml:space="preserve">และ </w:t>
      </w:r>
      <w:r>
        <w:rPr>
          <w:rFonts w:asciiTheme="minorHAnsi" w:hAnsiTheme="minorHAnsi" w:cstheme="minorHAnsi"/>
          <w:lang w:val="en-US"/>
        </w:rPr>
        <w:t xml:space="preserve">2566 </w:t>
      </w:r>
      <w:r>
        <w:rPr>
          <w:rFonts w:asciiTheme="minorHAnsi" w:hAnsiTheme="minorHAnsi" w:cstheme="minorHAnsi" w:hint="cs"/>
          <w:cs/>
          <w:lang w:val="en-US"/>
        </w:rPr>
        <w:t>ไม่รวมหนี้สินตามสัญญาเช่า มีรายละเอียด ดังนี้</w:t>
      </w:r>
    </w:p>
    <w:p w14:paraId="74F91B72" w14:textId="77777777" w:rsidR="00617EF1" w:rsidRDefault="00617EF1" w:rsidP="00617EF1">
      <w:pPr>
        <w:pStyle w:val="BodyText2"/>
        <w:tabs>
          <w:tab w:val="left" w:pos="540"/>
        </w:tabs>
        <w:ind w:left="630"/>
        <w:rPr>
          <w:rFonts w:asciiTheme="minorHAnsi" w:hAnsiTheme="minorHAnsi" w:cstheme="minorHAnsi"/>
          <w:b/>
          <w:bCs/>
          <w:lang w:val="en-US"/>
        </w:rPr>
      </w:pPr>
    </w:p>
    <w:p w14:paraId="583F131F" w14:textId="2E703D66" w:rsidR="00B722F5" w:rsidRPr="00651E2A" w:rsidRDefault="00B722F5" w:rsidP="00B722F5">
      <w:pPr>
        <w:pStyle w:val="BodyText2"/>
        <w:ind w:left="540"/>
        <w:rPr>
          <w:rFonts w:asciiTheme="minorHAnsi" w:hAnsiTheme="minorHAnsi" w:cstheme="minorHAnsi"/>
          <w:sz w:val="20"/>
          <w:szCs w:val="20"/>
          <w:lang w:val="en-US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0"/>
        <w:gridCol w:w="1530"/>
        <w:gridCol w:w="238"/>
        <w:gridCol w:w="1383"/>
        <w:gridCol w:w="239"/>
        <w:gridCol w:w="1473"/>
      </w:tblGrid>
      <w:tr w:rsidR="00115258" w:rsidRPr="00B86C28" w14:paraId="7D6FE17A" w14:textId="77777777" w:rsidTr="00115258">
        <w:trPr>
          <w:tblHeader/>
        </w:trPr>
        <w:tc>
          <w:tcPr>
            <w:tcW w:w="3510" w:type="dxa"/>
          </w:tcPr>
          <w:p w14:paraId="729BBCD0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5BA77A9C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863" w:type="dxa"/>
            <w:gridSpan w:val="5"/>
          </w:tcPr>
          <w:p w14:paraId="4317A709" w14:textId="74B583CF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115258" w:rsidRPr="00B86C28" w14:paraId="55147349" w14:textId="77777777" w:rsidTr="00115258">
        <w:trPr>
          <w:tblHeader/>
        </w:trPr>
        <w:tc>
          <w:tcPr>
            <w:tcW w:w="3510" w:type="dxa"/>
          </w:tcPr>
          <w:p w14:paraId="482A0406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  <w:p w14:paraId="0EE93A04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4636B25" w14:textId="2E644E91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30" w:type="dxa"/>
            <w:hideMark/>
          </w:tcPr>
          <w:p w14:paraId="2DCFB23A" w14:textId="2D6D54F1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3F518F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3CCB708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63A9D399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1473" w:type="dxa"/>
            <w:vAlign w:val="bottom"/>
            <w:hideMark/>
          </w:tcPr>
          <w:p w14:paraId="05277086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15258" w:rsidRPr="00B86C28" w14:paraId="1AC5951F" w14:textId="77777777" w:rsidTr="00115258">
        <w:trPr>
          <w:tblHeader/>
        </w:trPr>
        <w:tc>
          <w:tcPr>
            <w:tcW w:w="3510" w:type="dxa"/>
          </w:tcPr>
          <w:p w14:paraId="0C97909D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D938963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863" w:type="dxa"/>
            <w:gridSpan w:val="5"/>
            <w:vAlign w:val="bottom"/>
            <w:hideMark/>
          </w:tcPr>
          <w:p w14:paraId="7C8BD05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115258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15258" w:rsidRPr="00B86C28" w14:paraId="72F37F46" w14:textId="77777777" w:rsidTr="00115258">
        <w:trPr>
          <w:trHeight w:val="317"/>
        </w:trPr>
        <w:tc>
          <w:tcPr>
            <w:tcW w:w="3510" w:type="dxa"/>
          </w:tcPr>
          <w:p w14:paraId="28F67A30" w14:textId="58217B48" w:rsidR="00115258" w:rsidRPr="00115258" w:rsidRDefault="00115258" w:rsidP="00115258">
            <w:pPr>
              <w:tabs>
                <w:tab w:val="clear" w:pos="5613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900" w:type="dxa"/>
            <w:vAlign w:val="bottom"/>
          </w:tcPr>
          <w:p w14:paraId="12BA588F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8AA2581" w14:textId="77777777" w:rsidR="00115258" w:rsidRPr="00115258" w:rsidRDefault="00115258" w:rsidP="00115258">
            <w:pPr>
              <w:ind w:left="-3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26DC93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38CD067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2C7EDC80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9DDF45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</w:tr>
      <w:tr w:rsidR="00115258" w:rsidRPr="00B86C28" w14:paraId="09F500B9" w14:textId="77777777" w:rsidTr="00115258">
        <w:trPr>
          <w:trHeight w:val="317"/>
        </w:trPr>
        <w:tc>
          <w:tcPr>
            <w:tcW w:w="3510" w:type="dxa"/>
            <w:vAlign w:val="bottom"/>
          </w:tcPr>
          <w:p w14:paraId="0266A030" w14:textId="77777777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  <w:vAlign w:val="bottom"/>
          </w:tcPr>
          <w:p w14:paraId="361BF960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7AF8E70" w14:textId="7216494D" w:rsidR="00115258" w:rsidRPr="00115258" w:rsidRDefault="00CF21AF" w:rsidP="00CF21AF">
            <w:pPr>
              <w:ind w:left="-39" w:right="25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4F85D3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571DE558" w14:textId="61F1DD2C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19,</w:t>
            </w:r>
            <w:r w:rsidR="002B0F0B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174</w:t>
            </w:r>
          </w:p>
        </w:tc>
        <w:tc>
          <w:tcPr>
            <w:tcW w:w="239" w:type="dxa"/>
            <w:vAlign w:val="bottom"/>
          </w:tcPr>
          <w:p w14:paraId="30F4484C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6865198" w14:textId="40545964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19,</w:t>
            </w:r>
            <w:r w:rsidR="002B0F0B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174</w:t>
            </w:r>
          </w:p>
        </w:tc>
      </w:tr>
      <w:tr w:rsidR="00115258" w:rsidRPr="00B86C28" w14:paraId="231D1507" w14:textId="77777777" w:rsidTr="00115258">
        <w:trPr>
          <w:trHeight w:val="119"/>
        </w:trPr>
        <w:tc>
          <w:tcPr>
            <w:tcW w:w="3510" w:type="dxa"/>
            <w:vAlign w:val="bottom"/>
            <w:hideMark/>
          </w:tcPr>
          <w:p w14:paraId="17297E25" w14:textId="77777777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DD9091D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F971243" w14:textId="5358B57C" w:rsidR="00115258" w:rsidRPr="00115258" w:rsidRDefault="00115258" w:rsidP="00115258">
            <w:pPr>
              <w:ind w:left="-3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115,839</w:t>
            </w:r>
          </w:p>
        </w:tc>
        <w:tc>
          <w:tcPr>
            <w:tcW w:w="238" w:type="dxa"/>
            <w:vAlign w:val="bottom"/>
          </w:tcPr>
          <w:p w14:paraId="11A4779F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83" w:type="dxa"/>
            <w:vAlign w:val="bottom"/>
          </w:tcPr>
          <w:p w14:paraId="6D8DDC29" w14:textId="2835DD2E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53,609</w:t>
            </w:r>
          </w:p>
        </w:tc>
        <w:tc>
          <w:tcPr>
            <w:tcW w:w="239" w:type="dxa"/>
            <w:vAlign w:val="bottom"/>
          </w:tcPr>
          <w:p w14:paraId="76440315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A3735F1" w14:textId="51C3B281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169,448</w:t>
            </w:r>
          </w:p>
        </w:tc>
      </w:tr>
      <w:tr w:rsidR="00115258" w:rsidRPr="00B86C28" w14:paraId="5484627E" w14:textId="77777777" w:rsidTr="00115258">
        <w:tc>
          <w:tcPr>
            <w:tcW w:w="3510" w:type="dxa"/>
          </w:tcPr>
          <w:p w14:paraId="795AAD07" w14:textId="77777777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  <w:p w14:paraId="65EAF38C" w14:textId="6FCE7EAD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18E1C9A" w14:textId="29530C94" w:rsidR="00115258" w:rsidRPr="00115258" w:rsidRDefault="00CF21AF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4DB56A1B" w14:textId="2F6987DE" w:rsidR="00115258" w:rsidRPr="00115258" w:rsidRDefault="00115258" w:rsidP="00CF21AF">
            <w:pPr>
              <w:ind w:left="-39" w:right="25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3B46BF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7B9FD579" w14:textId="39750F4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9,815</w:t>
            </w:r>
          </w:p>
        </w:tc>
        <w:tc>
          <w:tcPr>
            <w:tcW w:w="239" w:type="dxa"/>
            <w:vAlign w:val="bottom"/>
          </w:tcPr>
          <w:p w14:paraId="3DCD79D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EC91DAE" w14:textId="26A50624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9,815</w:t>
            </w:r>
          </w:p>
        </w:tc>
      </w:tr>
      <w:tr w:rsidR="00115258" w:rsidRPr="00B86C28" w14:paraId="04E96D7E" w14:textId="77777777" w:rsidTr="00115258">
        <w:tc>
          <w:tcPr>
            <w:tcW w:w="3510" w:type="dxa"/>
          </w:tcPr>
          <w:p w14:paraId="770D0BEF" w14:textId="0A0956A3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900" w:type="dxa"/>
            <w:vAlign w:val="bottom"/>
          </w:tcPr>
          <w:p w14:paraId="4A8FCA08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F8ED5FC" w14:textId="26B01A45" w:rsidR="00115258" w:rsidRPr="00115258" w:rsidRDefault="00115258" w:rsidP="00CF21AF">
            <w:pPr>
              <w:ind w:left="-39" w:right="25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5B41D68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79D8F82B" w14:textId="6880C292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644,002</w:t>
            </w:r>
          </w:p>
        </w:tc>
        <w:tc>
          <w:tcPr>
            <w:tcW w:w="239" w:type="dxa"/>
            <w:vAlign w:val="bottom"/>
          </w:tcPr>
          <w:p w14:paraId="13B57E36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4B7A95F" w14:textId="7D4C58C5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644,002</w:t>
            </w:r>
          </w:p>
        </w:tc>
      </w:tr>
      <w:tr w:rsidR="00115258" w:rsidRPr="00B86C28" w14:paraId="14D664C3" w14:textId="77777777" w:rsidTr="00115258">
        <w:tc>
          <w:tcPr>
            <w:tcW w:w="3510" w:type="dxa"/>
            <w:hideMark/>
          </w:tcPr>
          <w:p w14:paraId="2DBC630B" w14:textId="77777777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2F306AFF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2D27E2B" w14:textId="62A31B9E" w:rsidR="00115258" w:rsidRPr="00115258" w:rsidRDefault="00115258" w:rsidP="00115258">
            <w:pPr>
              <w:ind w:left="-39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941,329</w:t>
            </w:r>
          </w:p>
        </w:tc>
        <w:tc>
          <w:tcPr>
            <w:tcW w:w="238" w:type="dxa"/>
            <w:vAlign w:val="bottom"/>
          </w:tcPr>
          <w:p w14:paraId="103F3DD2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  <w:tab w:val="decimal" w:pos="1066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6533610D" w14:textId="243930A1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113,070</w:t>
            </w:r>
          </w:p>
        </w:tc>
        <w:tc>
          <w:tcPr>
            <w:tcW w:w="239" w:type="dxa"/>
            <w:vAlign w:val="bottom"/>
          </w:tcPr>
          <w:p w14:paraId="7F1F1FA9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80EA4D5" w14:textId="03CED6DA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 w:firstLine="187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  <w:t>1,054,399</w:t>
            </w:r>
          </w:p>
        </w:tc>
      </w:tr>
      <w:tr w:rsidR="00115258" w:rsidRPr="00B86C28" w14:paraId="56723E55" w14:textId="77777777" w:rsidTr="00115258">
        <w:tc>
          <w:tcPr>
            <w:tcW w:w="3510" w:type="dxa"/>
          </w:tcPr>
          <w:p w14:paraId="5E0862C9" w14:textId="4920C9D4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2C298A2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582131" w14:textId="789ED967" w:rsidR="00115258" w:rsidRPr="00115258" w:rsidRDefault="00115258" w:rsidP="00115258">
            <w:pPr>
              <w:ind w:left="-3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140,831</w:t>
            </w:r>
          </w:p>
        </w:tc>
        <w:tc>
          <w:tcPr>
            <w:tcW w:w="238" w:type="dxa"/>
            <w:vAlign w:val="bottom"/>
          </w:tcPr>
          <w:p w14:paraId="3FFE309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  <w:tab w:val="decimal" w:pos="1066"/>
              </w:tabs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59AD7E4" w14:textId="0EE3394F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3,802,927</w:t>
            </w:r>
          </w:p>
        </w:tc>
        <w:tc>
          <w:tcPr>
            <w:tcW w:w="239" w:type="dxa"/>
            <w:vAlign w:val="bottom"/>
          </w:tcPr>
          <w:p w14:paraId="705900CB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1806A14" w14:textId="0F47266A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3,943,758</w:t>
            </w:r>
          </w:p>
        </w:tc>
      </w:tr>
      <w:tr w:rsidR="00115258" w:rsidRPr="00B86C28" w14:paraId="6C2B748A" w14:textId="77777777" w:rsidTr="00115258">
        <w:tc>
          <w:tcPr>
            <w:tcW w:w="3510" w:type="dxa"/>
            <w:hideMark/>
          </w:tcPr>
          <w:p w14:paraId="3B88E2B3" w14:textId="77777777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0D6DC7EB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361A6" w14:textId="549A8F14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</w:t>
            </w:r>
            <w:r w:rsidR="0075601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eastAsia="en-GB"/>
              </w:rPr>
              <w:t>197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eastAsia="en-GB"/>
              </w:rPr>
              <w:t>999</w:t>
            </w:r>
          </w:p>
        </w:tc>
        <w:tc>
          <w:tcPr>
            <w:tcW w:w="238" w:type="dxa"/>
            <w:vAlign w:val="bottom"/>
          </w:tcPr>
          <w:p w14:paraId="5BD5F0C6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2C31B" w14:textId="0D9ED0BC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4,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642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597</w:t>
            </w:r>
          </w:p>
        </w:tc>
        <w:tc>
          <w:tcPr>
            <w:tcW w:w="239" w:type="dxa"/>
            <w:vAlign w:val="bottom"/>
          </w:tcPr>
          <w:p w14:paraId="6883C13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85617" w14:textId="4226F29E" w:rsidR="00115258" w:rsidRPr="00115258" w:rsidRDefault="0075601C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</w:t>
            </w:r>
            <w:r w:rsidR="00115258"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840</w:t>
            </w:r>
            <w:r w:rsidR="00115258"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596</w:t>
            </w:r>
          </w:p>
        </w:tc>
      </w:tr>
      <w:tr w:rsidR="00115258" w:rsidRPr="0079356F" w14:paraId="50AE5E4F" w14:textId="77777777" w:rsidTr="00115258">
        <w:trPr>
          <w:trHeight w:val="317"/>
        </w:trPr>
        <w:tc>
          <w:tcPr>
            <w:tcW w:w="3510" w:type="dxa"/>
          </w:tcPr>
          <w:p w14:paraId="669CB222" w14:textId="2FC7E424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6AAB8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ECB27E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2C7CA21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45A2006C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72F6FE0F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87D7998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</w:tr>
      <w:tr w:rsidR="00115258" w:rsidRPr="0079356F" w14:paraId="667AD912" w14:textId="77777777" w:rsidTr="00115258">
        <w:trPr>
          <w:trHeight w:val="317"/>
        </w:trPr>
        <w:tc>
          <w:tcPr>
            <w:tcW w:w="3510" w:type="dxa"/>
          </w:tcPr>
          <w:p w14:paraId="09FF1B81" w14:textId="510B0B93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900" w:type="dxa"/>
            <w:vAlign w:val="bottom"/>
          </w:tcPr>
          <w:p w14:paraId="1ACEE3A1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DFF6112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93BB141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220BC98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940163E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AA21134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</w:tr>
      <w:tr w:rsidR="00115258" w:rsidRPr="0079356F" w14:paraId="6C4FD6B3" w14:textId="77777777" w:rsidTr="00115258">
        <w:trPr>
          <w:trHeight w:val="317"/>
        </w:trPr>
        <w:tc>
          <w:tcPr>
            <w:tcW w:w="3510" w:type="dxa"/>
            <w:vAlign w:val="bottom"/>
          </w:tcPr>
          <w:p w14:paraId="2EFC6817" w14:textId="68595AD5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  <w:vAlign w:val="bottom"/>
          </w:tcPr>
          <w:p w14:paraId="2431F5A0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BA8C89A" w14:textId="1B8F872C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48,120</w:t>
            </w:r>
          </w:p>
        </w:tc>
        <w:tc>
          <w:tcPr>
            <w:tcW w:w="238" w:type="dxa"/>
            <w:vAlign w:val="bottom"/>
          </w:tcPr>
          <w:p w14:paraId="05248EBF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6684DDD9" w14:textId="3CAE97FC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23FAAF9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F8EBD78" w14:textId="24C0BA76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48,120</w:t>
            </w:r>
          </w:p>
        </w:tc>
      </w:tr>
      <w:tr w:rsidR="00115258" w:rsidRPr="0079356F" w14:paraId="11EEDB0B" w14:textId="77777777" w:rsidTr="00115258">
        <w:trPr>
          <w:trHeight w:val="119"/>
        </w:trPr>
        <w:tc>
          <w:tcPr>
            <w:tcW w:w="3510" w:type="dxa"/>
            <w:vAlign w:val="bottom"/>
            <w:hideMark/>
          </w:tcPr>
          <w:p w14:paraId="060287FA" w14:textId="2E582CAD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A2737EC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D9911C1" w14:textId="62706458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870,354</w:t>
            </w:r>
          </w:p>
        </w:tc>
        <w:tc>
          <w:tcPr>
            <w:tcW w:w="238" w:type="dxa"/>
            <w:vAlign w:val="bottom"/>
          </w:tcPr>
          <w:p w14:paraId="344AFBB8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83" w:type="dxa"/>
            <w:vAlign w:val="bottom"/>
          </w:tcPr>
          <w:p w14:paraId="3BA79D2F" w14:textId="14730A38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723,592</w:t>
            </w:r>
          </w:p>
        </w:tc>
        <w:tc>
          <w:tcPr>
            <w:tcW w:w="239" w:type="dxa"/>
            <w:vAlign w:val="bottom"/>
          </w:tcPr>
          <w:p w14:paraId="2845D7A9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A6F4218" w14:textId="675B9954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1,593,946</w:t>
            </w:r>
          </w:p>
        </w:tc>
      </w:tr>
      <w:tr w:rsidR="00115258" w:rsidRPr="0079356F" w14:paraId="5AE71C7C" w14:textId="77777777" w:rsidTr="00115258">
        <w:tc>
          <w:tcPr>
            <w:tcW w:w="3510" w:type="dxa"/>
            <w:hideMark/>
          </w:tcPr>
          <w:p w14:paraId="083558AD" w14:textId="77777777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  <w:p w14:paraId="615140CD" w14:textId="0197921C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52FDD41" w14:textId="311F55E0" w:rsidR="00115258" w:rsidRPr="00115258" w:rsidRDefault="00AB54D1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1847C5DB" w14:textId="1EECE263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47E21BA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45E094C4" w14:textId="364AE359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410,849</w:t>
            </w:r>
          </w:p>
        </w:tc>
        <w:tc>
          <w:tcPr>
            <w:tcW w:w="239" w:type="dxa"/>
            <w:vAlign w:val="bottom"/>
          </w:tcPr>
          <w:p w14:paraId="53B805E2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5C69168" w14:textId="1C76678A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410,849</w:t>
            </w:r>
          </w:p>
        </w:tc>
      </w:tr>
      <w:tr w:rsidR="00115258" w:rsidRPr="0079356F" w14:paraId="5BD64CFD" w14:textId="77777777" w:rsidTr="00115258">
        <w:tc>
          <w:tcPr>
            <w:tcW w:w="3510" w:type="dxa"/>
          </w:tcPr>
          <w:p w14:paraId="4686A3DF" w14:textId="2ECCE48F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6497230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E216124" w14:textId="1C1382CA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1,404,566</w:t>
            </w:r>
          </w:p>
        </w:tc>
        <w:tc>
          <w:tcPr>
            <w:tcW w:w="238" w:type="dxa"/>
            <w:vAlign w:val="bottom"/>
          </w:tcPr>
          <w:p w14:paraId="71988CB3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vAlign w:val="bottom"/>
          </w:tcPr>
          <w:p w14:paraId="045A9B14" w14:textId="2BB383AC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22FBFF0C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8742C5A" w14:textId="14ECCC30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1,404,566</w:t>
            </w:r>
          </w:p>
        </w:tc>
      </w:tr>
      <w:tr w:rsidR="00115258" w:rsidRPr="0079356F" w14:paraId="197BC9E9" w14:textId="77777777" w:rsidTr="00115258">
        <w:tc>
          <w:tcPr>
            <w:tcW w:w="3510" w:type="dxa"/>
            <w:hideMark/>
          </w:tcPr>
          <w:p w14:paraId="6F3CAB25" w14:textId="42D477FB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057E8C14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2D08274" w14:textId="4707C7D1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42975E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59D0FFB" w14:textId="0E81199A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4,460,621</w:t>
            </w:r>
          </w:p>
        </w:tc>
        <w:tc>
          <w:tcPr>
            <w:tcW w:w="239" w:type="dxa"/>
            <w:vAlign w:val="bottom"/>
          </w:tcPr>
          <w:p w14:paraId="257B1422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7DC0313E" w14:textId="1C5F5161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4,460,621</w:t>
            </w:r>
          </w:p>
        </w:tc>
      </w:tr>
      <w:tr w:rsidR="00115258" w:rsidRPr="0079356F" w14:paraId="16E354EA" w14:textId="77777777" w:rsidTr="00115258">
        <w:tc>
          <w:tcPr>
            <w:tcW w:w="3510" w:type="dxa"/>
            <w:hideMark/>
          </w:tcPr>
          <w:p w14:paraId="6922B109" w14:textId="190B22B2" w:rsidR="00115258" w:rsidRPr="00115258" w:rsidRDefault="00115258" w:rsidP="00115258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72EE95D6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F71E57" w14:textId="2F4D2661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2,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323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040</w:t>
            </w:r>
          </w:p>
        </w:tc>
        <w:tc>
          <w:tcPr>
            <w:tcW w:w="238" w:type="dxa"/>
            <w:vAlign w:val="bottom"/>
          </w:tcPr>
          <w:p w14:paraId="3453C327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276F4" w14:textId="4066B4A3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595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062</w:t>
            </w:r>
          </w:p>
        </w:tc>
        <w:tc>
          <w:tcPr>
            <w:tcW w:w="239" w:type="dxa"/>
            <w:vAlign w:val="bottom"/>
          </w:tcPr>
          <w:p w14:paraId="1E4A2291" w14:textId="77777777" w:rsidR="00115258" w:rsidRPr="00115258" w:rsidRDefault="00115258" w:rsidP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CE9CC" w14:textId="3A8349C2" w:rsidR="00115258" w:rsidRPr="00115258" w:rsidRDefault="0075601C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7</w:t>
            </w:r>
            <w:r w:rsidR="00115258"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918</w:t>
            </w:r>
            <w:r w:rsidR="00115258"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102</w:t>
            </w:r>
          </w:p>
        </w:tc>
      </w:tr>
    </w:tbl>
    <w:p w14:paraId="26A3E60B" w14:textId="7CDC90F9" w:rsidR="00435ECD" w:rsidRDefault="00435ECD" w:rsidP="000434B4">
      <w:pPr>
        <w:rPr>
          <w:rFonts w:asciiTheme="minorBidi" w:hAnsiTheme="minorBidi" w:cstheme="minorBidi"/>
          <w:sz w:val="26"/>
          <w:szCs w:val="26"/>
        </w:rPr>
      </w:pPr>
    </w:p>
    <w:p w14:paraId="34B28A42" w14:textId="77777777" w:rsidR="00435ECD" w:rsidRDefault="00435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0"/>
        <w:gridCol w:w="1530"/>
        <w:gridCol w:w="270"/>
        <w:gridCol w:w="1350"/>
        <w:gridCol w:w="270"/>
        <w:gridCol w:w="1440"/>
      </w:tblGrid>
      <w:tr w:rsidR="00115258" w:rsidRPr="0079356F" w14:paraId="3C524856" w14:textId="77777777" w:rsidTr="00115258">
        <w:trPr>
          <w:tblHeader/>
        </w:trPr>
        <w:tc>
          <w:tcPr>
            <w:tcW w:w="3510" w:type="dxa"/>
          </w:tcPr>
          <w:p w14:paraId="45E47958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90FF105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860" w:type="dxa"/>
            <w:gridSpan w:val="5"/>
            <w:hideMark/>
          </w:tcPr>
          <w:p w14:paraId="07575486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15258" w:rsidRPr="0079356F" w14:paraId="1F59E941" w14:textId="77777777" w:rsidTr="00115258">
        <w:trPr>
          <w:tblHeader/>
        </w:trPr>
        <w:tc>
          <w:tcPr>
            <w:tcW w:w="3510" w:type="dxa"/>
          </w:tcPr>
          <w:p w14:paraId="3BADD2CD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  <w:p w14:paraId="167CC7DC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C0BFE0A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30" w:type="dxa"/>
            <w:vAlign w:val="bottom"/>
            <w:hideMark/>
          </w:tcPr>
          <w:p w14:paraId="5962B047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3A11689D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48E71A30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4E48465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DB7F22E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4D2A03D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15258" w:rsidRPr="0079356F" w14:paraId="5C99BCDF" w14:textId="77777777" w:rsidTr="00115258">
        <w:trPr>
          <w:tblHeader/>
        </w:trPr>
        <w:tc>
          <w:tcPr>
            <w:tcW w:w="3510" w:type="dxa"/>
          </w:tcPr>
          <w:p w14:paraId="575612B7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HAnsi" w:hAnsiTheme="majorHAnsi" w:cstheme="majorHAns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1C18E7D9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00A888EE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115258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15258" w:rsidRPr="0079356F" w14:paraId="78975140" w14:textId="77777777" w:rsidTr="00115258">
        <w:trPr>
          <w:trHeight w:val="317"/>
        </w:trPr>
        <w:tc>
          <w:tcPr>
            <w:tcW w:w="3510" w:type="dxa"/>
          </w:tcPr>
          <w:p w14:paraId="10EFA082" w14:textId="752E75F6" w:rsidR="00115258" w:rsidRPr="00115258" w:rsidRDefault="00115258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900" w:type="dxa"/>
            <w:vAlign w:val="bottom"/>
          </w:tcPr>
          <w:p w14:paraId="53ED585E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C099819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71CCF46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7488241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03B9B895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ACBC1" w14:textId="77777777" w:rsidR="00115258" w:rsidRPr="00115258" w:rsidRDefault="0011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</w:tr>
      <w:tr w:rsidR="00115258" w:rsidRPr="0079356F" w14:paraId="106069AD" w14:textId="77777777" w:rsidTr="00115258">
        <w:trPr>
          <w:trHeight w:val="317"/>
        </w:trPr>
        <w:tc>
          <w:tcPr>
            <w:tcW w:w="3510" w:type="dxa"/>
            <w:vAlign w:val="bottom"/>
          </w:tcPr>
          <w:p w14:paraId="6014EF8C" w14:textId="77777777" w:rsidR="00115258" w:rsidRPr="00115258" w:rsidRDefault="00115258" w:rsidP="000E4854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  <w:vAlign w:val="bottom"/>
          </w:tcPr>
          <w:p w14:paraId="1E36ABE6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581894C" w14:textId="7CC8F2FD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7CE573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37B597F" w14:textId="1A6CA0B6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9,957</w:t>
            </w:r>
          </w:p>
        </w:tc>
        <w:tc>
          <w:tcPr>
            <w:tcW w:w="270" w:type="dxa"/>
            <w:vAlign w:val="bottom"/>
          </w:tcPr>
          <w:p w14:paraId="3E254C8E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6C13F" w14:textId="2D251B25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9,957</w:t>
            </w:r>
          </w:p>
        </w:tc>
      </w:tr>
      <w:tr w:rsidR="00115258" w:rsidRPr="0079356F" w14:paraId="39982EDC" w14:textId="77777777" w:rsidTr="00115258">
        <w:trPr>
          <w:trHeight w:val="119"/>
        </w:trPr>
        <w:tc>
          <w:tcPr>
            <w:tcW w:w="3510" w:type="dxa"/>
            <w:vAlign w:val="bottom"/>
            <w:hideMark/>
          </w:tcPr>
          <w:p w14:paraId="5DC2D8E1" w14:textId="77777777" w:rsidR="00115258" w:rsidRPr="00115258" w:rsidRDefault="00115258" w:rsidP="000E4854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17071113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95AB325" w14:textId="283A1B4E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93,516</w:t>
            </w:r>
          </w:p>
        </w:tc>
        <w:tc>
          <w:tcPr>
            <w:tcW w:w="270" w:type="dxa"/>
            <w:vAlign w:val="bottom"/>
          </w:tcPr>
          <w:p w14:paraId="67975FC4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41CD6D" w14:textId="1DDD5256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15,853</w:t>
            </w:r>
          </w:p>
        </w:tc>
        <w:tc>
          <w:tcPr>
            <w:tcW w:w="270" w:type="dxa"/>
            <w:vAlign w:val="bottom"/>
          </w:tcPr>
          <w:p w14:paraId="3872A5AA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A4726" w14:textId="0A3F6164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109,369</w:t>
            </w:r>
          </w:p>
        </w:tc>
      </w:tr>
      <w:tr w:rsidR="00115258" w:rsidRPr="0079356F" w14:paraId="78A8DCBA" w14:textId="77777777" w:rsidTr="00115258">
        <w:trPr>
          <w:trHeight w:val="119"/>
        </w:trPr>
        <w:tc>
          <w:tcPr>
            <w:tcW w:w="3510" w:type="dxa"/>
            <w:vAlign w:val="bottom"/>
          </w:tcPr>
          <w:p w14:paraId="1E4A6E4A" w14:textId="77777777" w:rsidR="00115258" w:rsidRPr="00115258" w:rsidRDefault="00115258" w:rsidP="000E4854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  <w:p w14:paraId="2875C17C" w14:textId="77777777" w:rsidR="00115258" w:rsidRPr="00115258" w:rsidRDefault="00115258" w:rsidP="000E4854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488C7927" w14:textId="79EFF106" w:rsidR="00115258" w:rsidRPr="00115258" w:rsidRDefault="00AB54D1" w:rsidP="000A5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45C7FC58" w14:textId="7C922264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42885C6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A0D38C" w14:textId="3C34DCBB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366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227</w:t>
            </w:r>
          </w:p>
        </w:tc>
        <w:tc>
          <w:tcPr>
            <w:tcW w:w="270" w:type="dxa"/>
            <w:vAlign w:val="bottom"/>
          </w:tcPr>
          <w:p w14:paraId="51E07ACC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D3D541" w14:textId="7AE792A4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366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227</w:t>
            </w:r>
          </w:p>
        </w:tc>
      </w:tr>
      <w:tr w:rsidR="00115258" w:rsidRPr="0079356F" w14:paraId="79D326F8" w14:textId="77777777" w:rsidTr="00115258">
        <w:trPr>
          <w:trHeight w:val="119"/>
        </w:trPr>
        <w:tc>
          <w:tcPr>
            <w:tcW w:w="3510" w:type="dxa"/>
            <w:vAlign w:val="bottom"/>
          </w:tcPr>
          <w:p w14:paraId="5B65AA29" w14:textId="351598AC" w:rsidR="00115258" w:rsidRPr="00115258" w:rsidRDefault="00115258" w:rsidP="000E4854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900" w:type="dxa"/>
            <w:vAlign w:val="bottom"/>
          </w:tcPr>
          <w:p w14:paraId="663DD184" w14:textId="77777777" w:rsidR="00115258" w:rsidRPr="00115258" w:rsidRDefault="00115258" w:rsidP="000A5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97C53FE" w14:textId="348AF05B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1AF0CC5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3899EB5" w14:textId="1926D7EB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644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002</w:t>
            </w:r>
          </w:p>
        </w:tc>
        <w:tc>
          <w:tcPr>
            <w:tcW w:w="270" w:type="dxa"/>
            <w:vAlign w:val="bottom"/>
          </w:tcPr>
          <w:p w14:paraId="619A67FC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940D67" w14:textId="6C7FD387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644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002</w:t>
            </w:r>
          </w:p>
        </w:tc>
      </w:tr>
      <w:tr w:rsidR="00115258" w:rsidRPr="0079356F" w14:paraId="10ED1051" w14:textId="77777777" w:rsidTr="00115258">
        <w:tc>
          <w:tcPr>
            <w:tcW w:w="3510" w:type="dxa"/>
            <w:hideMark/>
          </w:tcPr>
          <w:p w14:paraId="0128BBAB" w14:textId="77777777" w:rsidR="00115258" w:rsidRPr="00115258" w:rsidRDefault="00115258" w:rsidP="000E4854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2B43869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2469660" w14:textId="30CE2613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927,69</w:t>
            </w:r>
            <w:r w:rsidR="00AB54D1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903B129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DB050A3" w14:textId="7B65CFFD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97,990</w:t>
            </w:r>
          </w:p>
        </w:tc>
        <w:tc>
          <w:tcPr>
            <w:tcW w:w="270" w:type="dxa"/>
            <w:vAlign w:val="bottom"/>
          </w:tcPr>
          <w:p w14:paraId="70128488" w14:textId="77777777" w:rsidR="00115258" w:rsidRPr="00115258" w:rsidRDefault="00115258" w:rsidP="000E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35769" w14:textId="23215FF7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1,025,68</w:t>
            </w:r>
            <w:r w:rsidR="00AB54D1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</w:t>
            </w:r>
          </w:p>
        </w:tc>
      </w:tr>
      <w:tr w:rsidR="00115258" w:rsidRPr="0079356F" w14:paraId="717BCF05" w14:textId="77777777" w:rsidTr="00115258">
        <w:tc>
          <w:tcPr>
            <w:tcW w:w="3510" w:type="dxa"/>
          </w:tcPr>
          <w:p w14:paraId="0306CB6E" w14:textId="5CA8E3A9" w:rsidR="00115258" w:rsidRPr="00115258" w:rsidRDefault="00115258" w:rsidP="0079356F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36B6E299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992F17" w14:textId="45550D92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140,831</w:t>
            </w:r>
          </w:p>
        </w:tc>
        <w:tc>
          <w:tcPr>
            <w:tcW w:w="270" w:type="dxa"/>
            <w:vAlign w:val="bottom"/>
          </w:tcPr>
          <w:p w14:paraId="12B05C0D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81845" w14:textId="0AD11B89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802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927</w:t>
            </w:r>
          </w:p>
        </w:tc>
        <w:tc>
          <w:tcPr>
            <w:tcW w:w="270" w:type="dxa"/>
            <w:vAlign w:val="bottom"/>
          </w:tcPr>
          <w:p w14:paraId="2157D5BA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EFF10" w14:textId="6A55558E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3,943,758</w:t>
            </w:r>
          </w:p>
        </w:tc>
      </w:tr>
      <w:tr w:rsidR="00115258" w:rsidRPr="0079356F" w14:paraId="299A53CD" w14:textId="77777777" w:rsidTr="00115258">
        <w:tc>
          <w:tcPr>
            <w:tcW w:w="3510" w:type="dxa"/>
            <w:hideMark/>
          </w:tcPr>
          <w:p w14:paraId="34A7AC71" w14:textId="77777777" w:rsidR="00115258" w:rsidRPr="00115258" w:rsidRDefault="00115258" w:rsidP="0079356F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1F8F433E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3CDE4C" w14:textId="1270E144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162,043</w:t>
            </w:r>
          </w:p>
        </w:tc>
        <w:tc>
          <w:tcPr>
            <w:tcW w:w="270" w:type="dxa"/>
            <w:vAlign w:val="bottom"/>
          </w:tcPr>
          <w:p w14:paraId="1128CF98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0C6B8" w14:textId="36C75BB3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4,9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36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956</w:t>
            </w:r>
          </w:p>
        </w:tc>
        <w:tc>
          <w:tcPr>
            <w:tcW w:w="270" w:type="dxa"/>
            <w:vAlign w:val="bottom"/>
          </w:tcPr>
          <w:p w14:paraId="49C46C24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57F1E" w14:textId="63C59021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6,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098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999</w:t>
            </w:r>
          </w:p>
        </w:tc>
      </w:tr>
      <w:tr w:rsidR="00115258" w:rsidRPr="0079356F" w14:paraId="4EF6F0CB" w14:textId="77777777" w:rsidTr="00115258">
        <w:trPr>
          <w:trHeight w:val="317"/>
        </w:trPr>
        <w:tc>
          <w:tcPr>
            <w:tcW w:w="3510" w:type="dxa"/>
          </w:tcPr>
          <w:p w14:paraId="718C29C2" w14:textId="77777777" w:rsidR="00115258" w:rsidRPr="00115258" w:rsidRDefault="00115258" w:rsidP="0079356F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92ADB35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1BC2BE8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AED5EFE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4F61E57A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9AD63CA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A40DC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</w:tr>
      <w:tr w:rsidR="00115258" w:rsidRPr="0079356F" w14:paraId="6B29DAFD" w14:textId="77777777" w:rsidTr="00115258">
        <w:trPr>
          <w:trHeight w:val="317"/>
        </w:trPr>
        <w:tc>
          <w:tcPr>
            <w:tcW w:w="3510" w:type="dxa"/>
          </w:tcPr>
          <w:p w14:paraId="02E7C822" w14:textId="7B5F2883" w:rsidR="00115258" w:rsidRPr="00115258" w:rsidRDefault="00115258" w:rsidP="0079356F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900" w:type="dxa"/>
            <w:vAlign w:val="bottom"/>
          </w:tcPr>
          <w:p w14:paraId="10F5673E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E069BB4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E8FF4F9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3B5D137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128263D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4FC449" w14:textId="77777777" w:rsidR="00115258" w:rsidRPr="00115258" w:rsidRDefault="00115258" w:rsidP="0079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</w:p>
        </w:tc>
      </w:tr>
      <w:tr w:rsidR="00115258" w:rsidRPr="0079356F" w14:paraId="5D13F21A" w14:textId="77777777" w:rsidTr="00115258">
        <w:trPr>
          <w:trHeight w:val="317"/>
        </w:trPr>
        <w:tc>
          <w:tcPr>
            <w:tcW w:w="3510" w:type="dxa"/>
            <w:vAlign w:val="bottom"/>
          </w:tcPr>
          <w:p w14:paraId="6FF0C2FA" w14:textId="5B018DA7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  <w:vAlign w:val="bottom"/>
          </w:tcPr>
          <w:p w14:paraId="0274EC62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606733C" w14:textId="1C1D51A0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21,708</w:t>
            </w:r>
          </w:p>
        </w:tc>
        <w:tc>
          <w:tcPr>
            <w:tcW w:w="270" w:type="dxa"/>
            <w:vAlign w:val="bottom"/>
          </w:tcPr>
          <w:p w14:paraId="507FB50A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4E511E38" w14:textId="79402264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9011F2A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155969" w14:textId="11D38227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21,708</w:t>
            </w:r>
          </w:p>
        </w:tc>
      </w:tr>
      <w:tr w:rsidR="00115258" w:rsidRPr="0079356F" w14:paraId="420441A0" w14:textId="77777777" w:rsidTr="00115258">
        <w:trPr>
          <w:trHeight w:val="119"/>
        </w:trPr>
        <w:tc>
          <w:tcPr>
            <w:tcW w:w="3510" w:type="dxa"/>
            <w:vAlign w:val="bottom"/>
            <w:hideMark/>
          </w:tcPr>
          <w:p w14:paraId="613BAAEE" w14:textId="65986932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49196459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452767D" w14:textId="230FA3AE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715,860</w:t>
            </w:r>
          </w:p>
        </w:tc>
        <w:tc>
          <w:tcPr>
            <w:tcW w:w="270" w:type="dxa"/>
            <w:vAlign w:val="bottom"/>
          </w:tcPr>
          <w:p w14:paraId="3A986490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356C946" w14:textId="6E74DE9A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85,000</w:t>
            </w:r>
          </w:p>
        </w:tc>
        <w:tc>
          <w:tcPr>
            <w:tcW w:w="270" w:type="dxa"/>
            <w:vAlign w:val="bottom"/>
          </w:tcPr>
          <w:p w14:paraId="3374378E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84141D" w14:textId="2D61BF6C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800,860</w:t>
            </w:r>
          </w:p>
        </w:tc>
      </w:tr>
      <w:tr w:rsidR="00115258" w:rsidRPr="0079356F" w14:paraId="15BBE5DE" w14:textId="77777777" w:rsidTr="00115258">
        <w:trPr>
          <w:trHeight w:val="119"/>
        </w:trPr>
        <w:tc>
          <w:tcPr>
            <w:tcW w:w="3510" w:type="dxa"/>
            <w:vAlign w:val="bottom"/>
          </w:tcPr>
          <w:p w14:paraId="1A6521DF" w14:textId="77777777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  <w:p w14:paraId="6BEA0BED" w14:textId="34D11F4F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0CD8622F" w14:textId="465C5668" w:rsidR="00115258" w:rsidRPr="00115258" w:rsidRDefault="00CF21AF" w:rsidP="0083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56A68987" w14:textId="35A79A50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DF6E45F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A3F2AC" w14:textId="0FD69089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770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839</w:t>
            </w:r>
          </w:p>
        </w:tc>
        <w:tc>
          <w:tcPr>
            <w:tcW w:w="270" w:type="dxa"/>
            <w:vAlign w:val="bottom"/>
          </w:tcPr>
          <w:p w14:paraId="13A16204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9E967" w14:textId="2E30105C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770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839</w:t>
            </w:r>
          </w:p>
        </w:tc>
      </w:tr>
      <w:tr w:rsidR="00115258" w:rsidRPr="0079356F" w14:paraId="20893CC1" w14:textId="77777777" w:rsidTr="00115258">
        <w:tc>
          <w:tcPr>
            <w:tcW w:w="3510" w:type="dxa"/>
            <w:hideMark/>
          </w:tcPr>
          <w:p w14:paraId="38566D98" w14:textId="1A988372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6B72B38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3494F4E" w14:textId="765ADE39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</w:rPr>
              <w:t>1,114,403</w:t>
            </w:r>
          </w:p>
        </w:tc>
        <w:tc>
          <w:tcPr>
            <w:tcW w:w="270" w:type="dxa"/>
            <w:vAlign w:val="bottom"/>
          </w:tcPr>
          <w:p w14:paraId="7E740DBE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45402AE2" w14:textId="6860AF34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9B9F97E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A524FF" w14:textId="3D2855EA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1,114,403</w:t>
            </w:r>
          </w:p>
        </w:tc>
      </w:tr>
      <w:tr w:rsidR="00115258" w:rsidRPr="0079356F" w14:paraId="52ABE719" w14:textId="77777777" w:rsidTr="00115258">
        <w:tc>
          <w:tcPr>
            <w:tcW w:w="3510" w:type="dxa"/>
          </w:tcPr>
          <w:p w14:paraId="078FFED2" w14:textId="2B7787F5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3A2F6B52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A7012B" w14:textId="58E3A5FA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2E4A2FD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4DB1FA" w14:textId="1110AD19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460</w:t>
            </w:r>
            <w:r w:rsidRPr="00CF21A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,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621</w:t>
            </w:r>
          </w:p>
        </w:tc>
        <w:tc>
          <w:tcPr>
            <w:tcW w:w="270" w:type="dxa"/>
            <w:vAlign w:val="bottom"/>
          </w:tcPr>
          <w:p w14:paraId="57B1BD81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FD71A" w14:textId="34AB7E72" w:rsidR="00115258" w:rsidRPr="00CF21AF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4,460,621</w:t>
            </w:r>
          </w:p>
        </w:tc>
      </w:tr>
      <w:tr w:rsidR="00115258" w:rsidRPr="0079356F" w14:paraId="4C9DBFBF" w14:textId="77777777" w:rsidTr="00115258">
        <w:tc>
          <w:tcPr>
            <w:tcW w:w="3510" w:type="dxa"/>
            <w:hideMark/>
          </w:tcPr>
          <w:p w14:paraId="0871B262" w14:textId="6E3274BC" w:rsidR="00115258" w:rsidRPr="00115258" w:rsidRDefault="00115258" w:rsidP="00831B69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0CD520DD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CC8B7" w14:textId="4F55E16C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1,85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971</w:t>
            </w:r>
          </w:p>
        </w:tc>
        <w:tc>
          <w:tcPr>
            <w:tcW w:w="270" w:type="dxa"/>
            <w:vAlign w:val="bottom"/>
          </w:tcPr>
          <w:p w14:paraId="26BCD286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52171" w14:textId="7308559D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5,3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16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460</w:t>
            </w:r>
          </w:p>
        </w:tc>
        <w:tc>
          <w:tcPr>
            <w:tcW w:w="270" w:type="dxa"/>
            <w:vAlign w:val="bottom"/>
          </w:tcPr>
          <w:p w14:paraId="5540BFD2" w14:textId="77777777" w:rsidR="00115258" w:rsidRPr="00115258" w:rsidRDefault="0011525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BB7FA" w14:textId="5BE1F2F3" w:rsidR="00115258" w:rsidRPr="00115258" w:rsidRDefault="00115258" w:rsidP="00CF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80762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7,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168</w:t>
            </w:r>
            <w:r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75601C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431</w:t>
            </w:r>
          </w:p>
        </w:tc>
      </w:tr>
    </w:tbl>
    <w:p w14:paraId="4B230F60" w14:textId="77777777" w:rsidR="008B65F0" w:rsidRDefault="008B65F0"/>
    <w:p w14:paraId="4CFC4DAC" w14:textId="25B8231B" w:rsidR="00535F56" w:rsidRDefault="00535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A8E9C40" w14:textId="586A6070" w:rsidR="00F61EB1" w:rsidRPr="00B44E87" w:rsidRDefault="00A301CB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</w:pPr>
      <w:r w:rsidRPr="00B44E87"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lastRenderedPageBreak/>
        <w:t>1</w:t>
      </w:r>
      <w:r w:rsidR="00B44E87" w:rsidRPr="00B44E87"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t>6</w:t>
      </w:r>
      <w:r w:rsidR="00F61EB1" w:rsidRPr="00B44E87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t>.</w:t>
      </w:r>
      <w:r w:rsidRPr="00B44E87"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t>1</w:t>
      </w:r>
      <w:r w:rsidR="00F61EB1" w:rsidRPr="00B44E87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) รายละเอียด</w:t>
      </w:r>
      <w:r w:rsidR="00732E56" w:rsidRPr="00B44E87">
        <w:rPr>
          <w:rFonts w:asciiTheme="minorHAnsi" w:eastAsia="Calibri" w:hAnsiTheme="minorHAnsi" w:hint="cs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สินทรัพย์ที่ใช้เป็นหลักประกันหนี้สิน</w:t>
      </w:r>
    </w:p>
    <w:p w14:paraId="0C0D04AA" w14:textId="77777777" w:rsidR="00F61EB1" w:rsidRDefault="00F61EB1" w:rsidP="00F6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</w:p>
    <w:tbl>
      <w:tblPr>
        <w:tblW w:w="4894" w:type="pct"/>
        <w:tblInd w:w="45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520"/>
        <w:gridCol w:w="213"/>
        <w:gridCol w:w="3240"/>
        <w:gridCol w:w="188"/>
        <w:gridCol w:w="3240"/>
      </w:tblGrid>
      <w:tr w:rsidR="00F61EB1" w:rsidRPr="00C57A5B" w14:paraId="3543DD24" w14:textId="77777777">
        <w:trPr>
          <w:cantSplit/>
          <w:trHeight w:hRule="exact" w:val="340"/>
          <w:tblHeader/>
        </w:trPr>
        <w:tc>
          <w:tcPr>
            <w:tcW w:w="1340" w:type="pct"/>
            <w:shd w:val="clear" w:color="auto" w:fill="auto"/>
          </w:tcPr>
          <w:p w14:paraId="6A78B72F" w14:textId="77777777" w:rsidR="00F61EB1" w:rsidRPr="00FF37B2" w:rsidRDefault="00F61EB1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4188694" w14:textId="77777777" w:rsidR="00F61EB1" w:rsidRPr="00C60BB8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23" w:type="pct"/>
            <w:shd w:val="clear" w:color="auto" w:fill="auto"/>
          </w:tcPr>
          <w:p w14:paraId="2BEFA2F3" w14:textId="77777777" w:rsidR="00F61EB1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00" w:type="pct"/>
            <w:shd w:val="clear" w:color="auto" w:fill="auto"/>
          </w:tcPr>
          <w:p w14:paraId="234B0D2F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114593CD" w14:textId="77777777" w:rsidR="00F61EB1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F61EB1" w:rsidRPr="00C57A5B" w14:paraId="1A1D26FC" w14:textId="77777777">
        <w:trPr>
          <w:cantSplit/>
          <w:trHeight w:hRule="exact" w:val="202"/>
        </w:trPr>
        <w:tc>
          <w:tcPr>
            <w:tcW w:w="1340" w:type="pct"/>
            <w:shd w:val="clear" w:color="auto" w:fill="auto"/>
          </w:tcPr>
          <w:p w14:paraId="0787745D" w14:textId="77777777" w:rsidR="00F61EB1" w:rsidRPr="00FF37B2" w:rsidRDefault="00F61EB1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7287D5CB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6021CDEC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" w:type="pct"/>
            <w:shd w:val="clear" w:color="auto" w:fill="auto"/>
          </w:tcPr>
          <w:p w14:paraId="0BE5B645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068E3F40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EB1" w:rsidRPr="00C57A5B" w14:paraId="77076C79" w14:textId="77777777">
        <w:trPr>
          <w:cantSplit/>
          <w:trHeight w:val="2774"/>
        </w:trPr>
        <w:tc>
          <w:tcPr>
            <w:tcW w:w="1340" w:type="pct"/>
            <w:shd w:val="clear" w:color="auto" w:fill="auto"/>
          </w:tcPr>
          <w:p w14:paraId="39FDF358" w14:textId="77777777" w:rsidR="00807625" w:rsidRDefault="00F61EB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6B6D55E1" w14:textId="4C51D4B0" w:rsidR="00F61EB1" w:rsidRPr="00FF37B2" w:rsidRDefault="00807625">
            <w:pPr>
              <w:spacing w:line="240" w:lineRule="auto"/>
              <w:ind w:right="-108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61EB1" w:rsidRPr="005B2926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3" w:type="pct"/>
          </w:tcPr>
          <w:p w14:paraId="5C848BC0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63F23E0F" w14:textId="77777777" w:rsidR="00F61EB1" w:rsidRPr="007F4209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</w:t>
            </w: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ย่อย</w:t>
            </w: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ที่เกี่ยวข้องกัน</w:t>
            </w:r>
          </w:p>
          <w:p w14:paraId="5F43A235" w14:textId="77777777" w:rsidR="00F61EB1" w:rsidRPr="007F4209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หุ้นของบริษัทที่ถือโดยกิจการที่เกี่ยวข้องกัน</w:t>
            </w:r>
          </w:p>
          <w:p w14:paraId="40B2C683" w14:textId="77777777" w:rsidR="00F61EB1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257661B7" w14:textId="77777777" w:rsidR="00F61EB1" w:rsidRPr="00FF37B2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</w:t>
            </w:r>
          </w:p>
        </w:tc>
        <w:tc>
          <w:tcPr>
            <w:tcW w:w="100" w:type="pct"/>
            <w:shd w:val="clear" w:color="auto" w:fill="auto"/>
          </w:tcPr>
          <w:p w14:paraId="498F5FF4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1C60EF81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</w:t>
            </w:r>
            <w:r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ย่อย</w:t>
            </w: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ที่เกี่ยวข้องกัน</w:t>
            </w:r>
          </w:p>
          <w:p w14:paraId="4DD0F5DD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หุ้นของบริษัทที่ถือโดยกิจการที่เกี่ยวข้องกัน</w:t>
            </w:r>
          </w:p>
          <w:p w14:paraId="6474FC7E" w14:textId="77777777" w:rsidR="00F61EB1" w:rsidRPr="00FF37B2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</w:tc>
      </w:tr>
      <w:tr w:rsidR="00F61EB1" w:rsidRPr="00C57A5B" w14:paraId="2A4A38C6" w14:textId="77777777">
        <w:trPr>
          <w:cantSplit/>
          <w:trHeight w:val="576"/>
        </w:trPr>
        <w:tc>
          <w:tcPr>
            <w:tcW w:w="1340" w:type="pct"/>
            <w:shd w:val="clear" w:color="auto" w:fill="auto"/>
          </w:tcPr>
          <w:p w14:paraId="4E3EDA78" w14:textId="77777777" w:rsidR="00807625" w:rsidRDefault="00F61EB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</w:t>
            </w:r>
          </w:p>
          <w:p w14:paraId="72D96413" w14:textId="1456EE23" w:rsidR="00F61EB1" w:rsidRDefault="0080762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61EB1" w:rsidRPr="005B2926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  <w:p w14:paraId="18E13281" w14:textId="77777777" w:rsidR="00F61EB1" w:rsidRPr="00FF37B2" w:rsidRDefault="00F61EB1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125B2D3F" w14:textId="77777777" w:rsidR="00F61EB1" w:rsidRPr="00D462F8" w:rsidRDefault="00F61EB1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  <w:tc>
          <w:tcPr>
            <w:tcW w:w="1723" w:type="pct"/>
            <w:shd w:val="clear" w:color="auto" w:fill="auto"/>
          </w:tcPr>
          <w:p w14:paraId="4EE38E12" w14:textId="77777777" w:rsidR="00F61EB1" w:rsidRPr="007F4209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ที่ดินที่เป็นกรรมสิทธิ์ของบริษัทอื่นที่เกี่ยวข้องกัน</w:t>
            </w:r>
          </w:p>
          <w:p w14:paraId="0ACE2D9F" w14:textId="77777777" w:rsidR="00F61EB1" w:rsidRPr="00071440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22B8E183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สินทรัพย์ที่เป็นกรรมสิทธิ์ของบริษัทย่อย</w:t>
            </w:r>
          </w:p>
        </w:tc>
        <w:tc>
          <w:tcPr>
            <w:tcW w:w="100" w:type="pct"/>
            <w:shd w:val="clear" w:color="auto" w:fill="auto"/>
          </w:tcPr>
          <w:p w14:paraId="29B033A3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67B9ADE8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ที่ดินที่เป็นกรรมสิทธิ์ของบริษัทอื่นที่เกี่ยวข้องกัน</w:t>
            </w:r>
          </w:p>
          <w:p w14:paraId="5951983D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</w:tc>
      </w:tr>
      <w:tr w:rsidR="00F61EB1" w:rsidRPr="00C57A5B" w14:paraId="66F37355" w14:textId="77777777">
        <w:trPr>
          <w:cantSplit/>
          <w:trHeight w:val="911"/>
        </w:trPr>
        <w:tc>
          <w:tcPr>
            <w:tcW w:w="1340" w:type="pct"/>
            <w:shd w:val="clear" w:color="auto" w:fill="auto"/>
          </w:tcPr>
          <w:p w14:paraId="1F36484D" w14:textId="77777777" w:rsidR="00F61EB1" w:rsidRPr="00FF37B2" w:rsidRDefault="00F61EB1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" w:type="pct"/>
          </w:tcPr>
          <w:p w14:paraId="008076D6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723" w:type="pct"/>
            <w:shd w:val="clear" w:color="auto" w:fill="auto"/>
          </w:tcPr>
          <w:p w14:paraId="5B5BA072" w14:textId="685B2DE6" w:rsidR="00F61EB1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</w:t>
            </w:r>
            <w:r w:rsidR="006B7B69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ที่ถือโดยบริษัท</w:t>
            </w:r>
            <w:r w:rsidRPr="007F4209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 </w:t>
            </w:r>
          </w:p>
          <w:p w14:paraId="652711CD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7F4209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  <w:tc>
          <w:tcPr>
            <w:tcW w:w="100" w:type="pct"/>
            <w:shd w:val="clear" w:color="auto" w:fill="auto"/>
          </w:tcPr>
          <w:p w14:paraId="26E2C95B" w14:textId="77777777" w:rsidR="00F61EB1" w:rsidRPr="00FF37B2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723" w:type="pct"/>
            <w:shd w:val="clear" w:color="auto" w:fill="auto"/>
          </w:tcPr>
          <w:p w14:paraId="65536067" w14:textId="3F6D6215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</w:t>
            </w:r>
            <w:r w:rsidR="00435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ที่ถือโดยบริษัท</w:t>
            </w:r>
          </w:p>
          <w:p w14:paraId="4AA64009" w14:textId="77777777" w:rsidR="00F61EB1" w:rsidRPr="00D462F8" w:rsidRDefault="00F61EB1" w:rsidP="002F7E05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D462F8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</w:tr>
    </w:tbl>
    <w:p w14:paraId="6380B10B" w14:textId="77777777" w:rsidR="00F61EB1" w:rsidRDefault="00F61EB1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768463C2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5DE8239E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1F9903A6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142AB0B6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13C23EFC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29246C08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489D4D5D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053B8F5F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386FD9B9" w14:textId="77777777" w:rsidR="00535F56" w:rsidRDefault="00535F5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67FF2495" w14:textId="77777777" w:rsidR="00617EF1" w:rsidRDefault="00617EF1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2886B7C0" w14:textId="4782AA21" w:rsidR="00F61EB1" w:rsidRPr="00B44E87" w:rsidRDefault="00A301CB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B44E87">
        <w:rPr>
          <w:rFonts w:ascii="Angsana New" w:hAnsi="Angsana New"/>
          <w:i/>
          <w:iCs/>
          <w:sz w:val="30"/>
          <w:szCs w:val="30"/>
          <w:lang w:eastAsia="en-GB"/>
        </w:rPr>
        <w:lastRenderedPageBreak/>
        <w:t>1</w:t>
      </w:r>
      <w:r w:rsidR="00B44E87" w:rsidRPr="00B44E87">
        <w:rPr>
          <w:rFonts w:ascii="Angsana New" w:hAnsi="Angsana New"/>
          <w:i/>
          <w:iCs/>
          <w:sz w:val="30"/>
          <w:szCs w:val="30"/>
          <w:lang w:eastAsia="en-GB"/>
        </w:rPr>
        <w:t>6</w:t>
      </w:r>
      <w:r w:rsidR="00F61EB1" w:rsidRPr="00B44E87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Pr="00B44E87">
        <w:rPr>
          <w:rFonts w:ascii="Angsana New" w:hAnsi="Angsana New"/>
          <w:i/>
          <w:iCs/>
          <w:sz w:val="30"/>
          <w:szCs w:val="30"/>
          <w:lang w:eastAsia="en-GB"/>
        </w:rPr>
        <w:t>2</w:t>
      </w:r>
      <w:r w:rsidR="00F61EB1" w:rsidRPr="00B44E87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) </w:t>
      </w:r>
      <w:r w:rsidR="00F61EB1" w:rsidRPr="000F5E6D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รายละเอียด</w:t>
      </w:r>
      <w:r w:rsidR="00F61EB1" w:rsidRPr="00B44E87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สินทรัพย์</w:t>
      </w:r>
      <w:r w:rsidR="00B44E87" w:rsidRPr="00B44E87">
        <w:rPr>
          <w:rFonts w:ascii="Angsana New" w:hAnsi="Angsana New" w:hint="cs"/>
          <w:i/>
          <w:iCs/>
          <w:sz w:val="30"/>
          <w:szCs w:val="30"/>
          <w:cs/>
          <w:lang w:val="en-GB" w:eastAsia="en-GB"/>
        </w:rPr>
        <w:t>ในงบการเงินเฉพาะกิจการ</w:t>
      </w:r>
      <w:r w:rsidR="00F61EB1" w:rsidRPr="00B44E87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ที่ใช้เป็นหลักประกันหนี้สิน </w:t>
      </w:r>
    </w:p>
    <w:p w14:paraId="53440A7B" w14:textId="77777777" w:rsidR="00F61EB1" w:rsidRDefault="00F61EB1" w:rsidP="00F6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776F74D8" w14:textId="022053FA" w:rsidR="00B44E87" w:rsidRDefault="00B44E87" w:rsidP="000D3F6A">
      <w:pPr>
        <w:pStyle w:val="FSContent"/>
        <w:tabs>
          <w:tab w:val="left" w:pos="540"/>
        </w:tabs>
        <w:ind w:left="540"/>
      </w:pPr>
      <w:r>
        <w:rPr>
          <w:rFonts w:hint="cs"/>
          <w:cs/>
        </w:rPr>
        <w:t>มูลค่าตามบัญชีของสินทรัพย์ในงบการเงินเฉพาะกิจการที่ใช้เป็นหลักประกันหนี้สิน ซึ่งไม่รวมหนี้สินตามสัญญาเช่า มีรายละเอียด ดังนี้</w:t>
      </w:r>
    </w:p>
    <w:p w14:paraId="60B08176" w14:textId="77777777" w:rsidR="00B44E87" w:rsidRDefault="00B44E87" w:rsidP="00B44E87">
      <w:pPr>
        <w:pStyle w:val="FSContent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F61EB1" w:rsidRPr="0016249F" w14:paraId="6F3C19B1" w14:textId="77777777">
        <w:trPr>
          <w:trHeight w:val="691"/>
        </w:trPr>
        <w:tc>
          <w:tcPr>
            <w:tcW w:w="6930" w:type="dxa"/>
          </w:tcPr>
          <w:p w14:paraId="64A55D1A" w14:textId="77777777" w:rsidR="00F61EB1" w:rsidRPr="0016249F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  <w:vAlign w:val="center"/>
          </w:tcPr>
          <w:p w14:paraId="36F1A462" w14:textId="77777777" w:rsidR="00F61EB1" w:rsidRPr="00D91135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EB1" w:rsidRPr="0016249F" w14:paraId="64956CBE" w14:textId="77777777">
        <w:trPr>
          <w:trHeight w:val="344"/>
        </w:trPr>
        <w:tc>
          <w:tcPr>
            <w:tcW w:w="6930" w:type="dxa"/>
          </w:tcPr>
          <w:p w14:paraId="6FB29030" w14:textId="77777777" w:rsidR="00F61EB1" w:rsidRPr="0016249F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250" w:type="dxa"/>
          </w:tcPr>
          <w:p w14:paraId="30526911" w14:textId="77777777" w:rsidR="00F61EB1" w:rsidRPr="0016249F" w:rsidRDefault="00F61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EB1" w:rsidRPr="0016249F" w14:paraId="319180C3" w14:textId="77777777">
        <w:trPr>
          <w:trHeight w:val="344"/>
        </w:trPr>
        <w:tc>
          <w:tcPr>
            <w:tcW w:w="6930" w:type="dxa"/>
            <w:hideMark/>
          </w:tcPr>
          <w:p w14:paraId="53799E5F" w14:textId="77777777" w:rsidR="00F61EB1" w:rsidRPr="0016249F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250" w:type="dxa"/>
          </w:tcPr>
          <w:p w14:paraId="7BBD8B2F" w14:textId="4234F070" w:rsidR="00F61EB1" w:rsidRPr="00C5081C" w:rsidRDefault="00A301CB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61EB1" w:rsidRPr="001824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</w:tr>
      <w:tr w:rsidR="00F61EB1" w:rsidRPr="0016249F" w14:paraId="2BB59D3D" w14:textId="77777777">
        <w:trPr>
          <w:trHeight w:val="344"/>
        </w:trPr>
        <w:tc>
          <w:tcPr>
            <w:tcW w:w="6930" w:type="dxa"/>
            <w:hideMark/>
          </w:tcPr>
          <w:p w14:paraId="360587E4" w14:textId="77777777" w:rsidR="00F61EB1" w:rsidRPr="0016249F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250" w:type="dxa"/>
          </w:tcPr>
          <w:p w14:paraId="0D3B0182" w14:textId="68DC0CE5" w:rsidR="00F61EB1" w:rsidRPr="00C5081C" w:rsidRDefault="00A301CB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  <w:r w:rsidR="001824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</w:p>
        </w:tc>
      </w:tr>
      <w:tr w:rsidR="00F61EB1" w:rsidRPr="0016249F" w14:paraId="1EFAE5A4" w14:textId="77777777">
        <w:trPr>
          <w:trHeight w:val="344"/>
        </w:trPr>
        <w:tc>
          <w:tcPr>
            <w:tcW w:w="6930" w:type="dxa"/>
          </w:tcPr>
          <w:p w14:paraId="715DEBCC" w14:textId="77777777" w:rsidR="00F61EB1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250" w:type="dxa"/>
          </w:tcPr>
          <w:p w14:paraId="3B2BEB9E" w14:textId="7A416744" w:rsidR="00F61EB1" w:rsidRPr="00C5081C" w:rsidRDefault="00A301CB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  <w:r w:rsidR="00F61EB1" w:rsidRPr="001824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</w:p>
        </w:tc>
      </w:tr>
      <w:tr w:rsidR="00F61EB1" w:rsidRPr="0016249F" w14:paraId="7AD7E12B" w14:textId="77777777">
        <w:trPr>
          <w:trHeight w:val="355"/>
        </w:trPr>
        <w:tc>
          <w:tcPr>
            <w:tcW w:w="6930" w:type="dxa"/>
            <w:hideMark/>
          </w:tcPr>
          <w:p w14:paraId="1A4884DF" w14:textId="77777777" w:rsidR="00F61EB1" w:rsidRPr="0016249F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E0CA4" w14:textId="53E8EBCD" w:rsidR="00F61EB1" w:rsidRPr="00C5081C" w:rsidRDefault="0011525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152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301CB" w:rsidRPr="00A301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301CB" w:rsidRPr="00A301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82401" w:rsidRPr="00182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301CB" w:rsidRPr="00A301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301CB" w:rsidRPr="00A301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</w:tbl>
    <w:p w14:paraId="45574C0E" w14:textId="77777777" w:rsidR="00535F56" w:rsidRDefault="00535F56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</w:p>
    <w:p w14:paraId="03FBD04E" w14:textId="36005205" w:rsidR="00F61EB1" w:rsidRPr="00D462F8" w:rsidRDefault="00A301CB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A301CB">
        <w:rPr>
          <w:rFonts w:ascii="Angsana New" w:hAnsi="Angsana New"/>
          <w:i/>
          <w:iCs/>
          <w:sz w:val="30"/>
          <w:szCs w:val="30"/>
          <w:lang w:eastAsia="en-GB"/>
        </w:rPr>
        <w:t>1</w:t>
      </w:r>
      <w:r w:rsidR="00B44E87">
        <w:rPr>
          <w:rFonts w:ascii="Angsana New" w:hAnsi="Angsana New"/>
          <w:i/>
          <w:iCs/>
          <w:sz w:val="30"/>
          <w:szCs w:val="30"/>
          <w:lang w:eastAsia="en-GB"/>
        </w:rPr>
        <w:t>6</w:t>
      </w:r>
      <w:r w:rsidR="00F61EB1"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Pr="00A301CB">
        <w:rPr>
          <w:rFonts w:ascii="Angsana New" w:hAnsi="Angsana New"/>
          <w:i/>
          <w:iCs/>
          <w:sz w:val="30"/>
          <w:szCs w:val="30"/>
          <w:lang w:eastAsia="en-GB"/>
        </w:rPr>
        <w:t>3</w:t>
      </w:r>
      <w:r w:rsidR="00F61EB1"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)</w:t>
      </w:r>
      <w:r w:rsidR="00F61EB1" w:rsidRPr="00D462F8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 </w:t>
      </w:r>
      <w:r w:rsidR="00F61EB1"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</w:t>
      </w:r>
      <w:r w:rsidR="00F61EB1" w:rsidRPr="000F5E6D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อนุมัติ</w:t>
      </w:r>
      <w:r w:rsidR="00F61EB1" w:rsidRPr="00D462F8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การขยายระเวลาสินเชื่อ</w:t>
      </w:r>
    </w:p>
    <w:p w14:paraId="6E72F2D6" w14:textId="77777777" w:rsidR="00F61EB1" w:rsidRDefault="00F61EB1" w:rsidP="00F61EB1">
      <w:pPr>
        <w:pStyle w:val="BodyText2"/>
        <w:rPr>
          <w:spacing w:val="-6"/>
          <w:lang w:val="en-US"/>
        </w:rPr>
      </w:pPr>
    </w:p>
    <w:p w14:paraId="4ADAE5EA" w14:textId="1E79B5EB" w:rsidR="00F61EB1" w:rsidRDefault="00F61EB1" w:rsidP="00F61EB1">
      <w:pPr>
        <w:pStyle w:val="BodyText2"/>
        <w:ind w:left="540"/>
        <w:rPr>
          <w:spacing w:val="-6"/>
          <w:lang w:val="en-US"/>
        </w:rPr>
      </w:pPr>
      <w:r w:rsidRPr="00964368">
        <w:rPr>
          <w:spacing w:val="-6"/>
          <w:cs/>
          <w:lang w:val="en-US"/>
        </w:rPr>
        <w:t xml:space="preserve">เมื่อวันที่ </w:t>
      </w:r>
      <w:r w:rsidR="00A301CB" w:rsidRPr="00A301CB">
        <w:rPr>
          <w:spacing w:val="-6"/>
          <w:lang w:val="en-US"/>
        </w:rPr>
        <w:t>2</w:t>
      </w:r>
      <w:r w:rsidR="00115258" w:rsidRPr="00115258">
        <w:rPr>
          <w:spacing w:val="-6"/>
          <w:lang w:val="en-US"/>
        </w:rPr>
        <w:t>8</w:t>
      </w:r>
      <w:r w:rsidRPr="00964368">
        <w:rPr>
          <w:spacing w:val="-6"/>
          <w:cs/>
          <w:lang w:val="en-US"/>
        </w:rPr>
        <w:t xml:space="preserve"> สิงหาคม </w:t>
      </w:r>
      <w:r w:rsidR="00A301CB" w:rsidRPr="00A301CB"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บริษัทได้รับการอนุมัติการขยายระยะเวลาของสัญญาวงเงินสินเชื่อวงเงินทุนระยะยาว </w:t>
      </w:r>
      <w:r w:rsidR="00A301CB" w:rsidRPr="00A301CB">
        <w:rPr>
          <w:spacing w:val="-6"/>
          <w:lang w:val="en-US"/>
        </w:rPr>
        <w:t>2</w:t>
      </w:r>
      <w:r w:rsidRPr="00964368">
        <w:rPr>
          <w:spacing w:val="-6"/>
          <w:cs/>
          <w:lang w:val="en-US"/>
        </w:rPr>
        <w:t xml:space="preserve"> ฉบับจากสถาบันการเงินแห่งหนึ่ง โดยบริษัทได้ลงนามในบันทึกแนบท้ายสัญญาวงเงินสินเชื่อวงเงินทุนระยะยาว ภายใต้เงื่อน</w:t>
      </w:r>
      <w:r>
        <w:rPr>
          <w:rFonts w:hint="cs"/>
          <w:spacing w:val="-6"/>
          <w:cs/>
          <w:lang w:val="en-US"/>
        </w:rPr>
        <w:t>ไข</w:t>
      </w:r>
      <w:r w:rsidRPr="00964368">
        <w:rPr>
          <w:spacing w:val="-6"/>
          <w:cs/>
          <w:lang w:val="en-US"/>
        </w:rPr>
        <w:t xml:space="preserve">ของสัญญาดังกล่าวกำหนดให้ขยายระยะเวลาสัญญาสินเชื่อวงเงินออกไปอีก </w:t>
      </w:r>
      <w:r w:rsidR="00A301CB" w:rsidRPr="00A301CB">
        <w:rPr>
          <w:spacing w:val="-6"/>
          <w:lang w:val="en-US"/>
        </w:rPr>
        <w:t>10</w:t>
      </w:r>
      <w:r w:rsidRPr="00964368">
        <w:rPr>
          <w:spacing w:val="-6"/>
          <w:cs/>
          <w:lang w:val="en-US"/>
        </w:rPr>
        <w:t xml:space="preserve"> ปี โดยครบกำหนดสัญญาในเดือนกรกฎาคม </w:t>
      </w:r>
      <w:r w:rsidR="00A301CB" w:rsidRPr="00A301CB">
        <w:rPr>
          <w:spacing w:val="-6"/>
          <w:lang w:val="en-US"/>
        </w:rPr>
        <w:t>2577</w:t>
      </w:r>
      <w:r w:rsidRPr="00964368">
        <w:rPr>
          <w:spacing w:val="-6"/>
          <w:cs/>
          <w:lang w:val="en-US"/>
        </w:rPr>
        <w:t xml:space="preserve"> บริษัทจะเริ่มชำระคืนเงินต้นในเดือนสิงหาคม </w:t>
      </w:r>
      <w:r w:rsidR="00A301CB" w:rsidRPr="00A301CB">
        <w:rPr>
          <w:spacing w:val="-6"/>
          <w:lang w:val="en-US"/>
        </w:rPr>
        <w:t>2569</w:t>
      </w:r>
      <w:r w:rsidRPr="00964368">
        <w:rPr>
          <w:spacing w:val="-6"/>
          <w:cs/>
          <w:lang w:val="en-US"/>
        </w:rPr>
        <w:t xml:space="preserve"> และบริษัทมีข้อกำหนดในการ</w:t>
      </w:r>
      <w:r>
        <w:rPr>
          <w:rFonts w:hint="cs"/>
          <w:spacing w:val="-6"/>
          <w:cs/>
          <w:lang w:val="en-US"/>
        </w:rPr>
        <w:t>ห้าม</w:t>
      </w:r>
      <w:r w:rsidRPr="00964368">
        <w:rPr>
          <w:spacing w:val="-6"/>
          <w:cs/>
          <w:lang w:val="en-US"/>
        </w:rPr>
        <w:t>จำหน่ายจ่ายโอน หรือก่อภาระผูกพันในกลุ่มธุรกิจหลักตามที่กำหนดในสัญญา โดยไม่ได้รับความยินยอมเป็นลายลักษณ์อักษร</w:t>
      </w:r>
      <w:r>
        <w:rPr>
          <w:rFonts w:hint="cs"/>
          <w:spacing w:val="-6"/>
          <w:cs/>
          <w:lang w:val="en-US"/>
        </w:rPr>
        <w:t xml:space="preserve">               </w:t>
      </w:r>
      <w:r w:rsidRPr="00964368">
        <w:rPr>
          <w:spacing w:val="-6"/>
          <w:cs/>
          <w:lang w:val="en-US"/>
        </w:rPr>
        <w:t>จากธนาคาร</w:t>
      </w:r>
      <w:r>
        <w:rPr>
          <w:spacing w:val="-6"/>
          <w:lang w:val="en-US"/>
        </w:rPr>
        <w:t xml:space="preserve"> </w:t>
      </w:r>
      <w:r>
        <w:rPr>
          <w:rFonts w:hint="cs"/>
          <w:spacing w:val="-6"/>
          <w:cs/>
          <w:lang w:val="en-US"/>
        </w:rPr>
        <w:t xml:space="preserve">ณ วันที่ </w:t>
      </w:r>
      <w:r w:rsidR="00A301CB" w:rsidRPr="00A301CB">
        <w:rPr>
          <w:spacing w:val="-6"/>
          <w:lang w:val="en-US"/>
        </w:rPr>
        <w:t>31</w:t>
      </w:r>
      <w:r>
        <w:rPr>
          <w:spacing w:val="-6"/>
          <w:lang w:val="en-US"/>
        </w:rPr>
        <w:t xml:space="preserve"> </w:t>
      </w:r>
      <w:r w:rsidR="005171F9">
        <w:rPr>
          <w:rFonts w:hint="cs"/>
          <w:spacing w:val="-6"/>
          <w:cs/>
          <w:lang w:val="en-US"/>
        </w:rPr>
        <w:t>ธันวาคม</w:t>
      </w:r>
      <w:r>
        <w:rPr>
          <w:rFonts w:hint="cs"/>
          <w:spacing w:val="-6"/>
          <w:cs/>
          <w:lang w:val="en-US"/>
        </w:rPr>
        <w:t xml:space="preserve"> </w:t>
      </w:r>
      <w:r w:rsidR="00A301CB" w:rsidRPr="00A301CB">
        <w:rPr>
          <w:spacing w:val="-6"/>
          <w:lang w:val="en-US"/>
        </w:rPr>
        <w:t>2567</w:t>
      </w:r>
      <w:r>
        <w:rPr>
          <w:spacing w:val="-6"/>
          <w:lang w:val="en-US"/>
        </w:rPr>
        <w:t xml:space="preserve"> </w:t>
      </w:r>
      <w:r>
        <w:rPr>
          <w:rFonts w:hint="cs"/>
          <w:spacing w:val="-6"/>
          <w:cs/>
          <w:lang w:val="en-US"/>
        </w:rPr>
        <w:t xml:space="preserve">บริษัทมีเงินกู้ยืมระยะยาวจากสถาบันการเงินกับสถาบันการเงินดังกล่าว จำนวน </w:t>
      </w:r>
      <w:r w:rsidR="00A301CB" w:rsidRPr="00A301CB">
        <w:rPr>
          <w:spacing w:val="-6"/>
          <w:lang w:val="en-US"/>
        </w:rPr>
        <w:t>927</w:t>
      </w:r>
      <w:r w:rsidRPr="00182401">
        <w:rPr>
          <w:spacing w:val="-6"/>
          <w:lang w:val="en-US"/>
        </w:rPr>
        <w:t>.</w:t>
      </w:r>
      <w:r w:rsidR="00A301CB" w:rsidRPr="00A301CB">
        <w:rPr>
          <w:spacing w:val="-6"/>
          <w:lang w:val="en-US"/>
        </w:rPr>
        <w:t>7</w:t>
      </w:r>
      <w:r w:rsidRPr="00182401">
        <w:rPr>
          <w:spacing w:val="-6"/>
          <w:lang w:val="en-US"/>
        </w:rPr>
        <w:t xml:space="preserve"> </w:t>
      </w:r>
      <w:r w:rsidRPr="00182401">
        <w:rPr>
          <w:rFonts w:hint="cs"/>
          <w:spacing w:val="-6"/>
          <w:cs/>
          <w:lang w:val="en-US"/>
        </w:rPr>
        <w:t>ล้านบาท</w:t>
      </w:r>
    </w:p>
    <w:p w14:paraId="1805625A" w14:textId="77777777" w:rsidR="000F74C6" w:rsidRDefault="000F74C6" w:rsidP="00F61EB1">
      <w:pPr>
        <w:pStyle w:val="BodyText2"/>
        <w:ind w:left="540"/>
        <w:rPr>
          <w:spacing w:val="-6"/>
          <w:lang w:val="en-US"/>
        </w:rPr>
      </w:pPr>
    </w:p>
    <w:p w14:paraId="4E2C4447" w14:textId="63B59502" w:rsidR="000F74C6" w:rsidRPr="000F74C6" w:rsidRDefault="000F74C6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0F74C6">
        <w:rPr>
          <w:rFonts w:ascii="Angsana New" w:hAnsi="Angsana New"/>
          <w:i/>
          <w:iCs/>
          <w:sz w:val="30"/>
          <w:szCs w:val="30"/>
          <w:lang w:eastAsia="en-GB"/>
        </w:rPr>
        <w:t xml:space="preserve">16.4) </w:t>
      </w:r>
      <w:r w:rsidRPr="000F74C6">
        <w:rPr>
          <w:rFonts w:ascii="Angsana New" w:hAnsi="Angsana New"/>
          <w:i/>
          <w:iCs/>
          <w:sz w:val="30"/>
          <w:szCs w:val="30"/>
          <w:cs/>
          <w:lang w:eastAsia="en-GB"/>
        </w:rPr>
        <w:t>การ</w:t>
      </w:r>
      <w:r w:rsidRPr="000F5E6D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ผิด</w:t>
      </w:r>
      <w:r w:rsidRPr="000F74C6">
        <w:rPr>
          <w:rFonts w:ascii="Angsana New" w:hAnsi="Angsana New"/>
          <w:i/>
          <w:iCs/>
          <w:sz w:val="30"/>
          <w:szCs w:val="30"/>
          <w:cs/>
          <w:lang w:eastAsia="en-GB"/>
        </w:rPr>
        <w:t>นัดชำระหนี้เงินกู้ยืมจากสถาบันการเงิน</w:t>
      </w:r>
    </w:p>
    <w:p w14:paraId="13442E0A" w14:textId="77777777" w:rsidR="000F74C6" w:rsidRPr="00875E6B" w:rsidRDefault="000F74C6" w:rsidP="000F74C6">
      <w:pPr>
        <w:pStyle w:val="BodyText2"/>
        <w:ind w:left="540"/>
        <w:rPr>
          <w:i/>
          <w:iCs/>
          <w:spacing w:val="-6"/>
          <w:lang w:val="en-US"/>
        </w:rPr>
      </w:pPr>
    </w:p>
    <w:p w14:paraId="39A6EBBB" w14:textId="0875356E" w:rsidR="000F74C6" w:rsidRPr="00662FA3" w:rsidRDefault="000F74C6" w:rsidP="000F74C6">
      <w:pPr>
        <w:pStyle w:val="BodyText2"/>
        <w:ind w:left="540"/>
        <w:rPr>
          <w:spacing w:val="-6"/>
          <w:lang w:val="en-US"/>
        </w:rPr>
      </w:pPr>
      <w:r w:rsidRPr="00964368">
        <w:rPr>
          <w:spacing w:val="-6"/>
          <w:cs/>
          <w:lang w:val="en-US"/>
        </w:rPr>
        <w:t>ในระหว่าง</w:t>
      </w:r>
      <w:r>
        <w:rPr>
          <w:spacing w:val="-6"/>
          <w:cs/>
          <w:lang w:val="en-US"/>
        </w:rPr>
        <w:t>ปี</w:t>
      </w:r>
      <w:r w:rsidRPr="00964368">
        <w:rPr>
          <w:spacing w:val="-6"/>
          <w:cs/>
          <w:lang w:val="en-US"/>
        </w:rPr>
        <w:t xml:space="preserve">สิ้นสุดวันที่ </w:t>
      </w:r>
      <w:r w:rsidRPr="00A301CB">
        <w:rPr>
          <w:spacing w:val="-6"/>
          <w:lang w:val="en-US"/>
        </w:rPr>
        <w:t>31</w:t>
      </w:r>
      <w:r w:rsidRPr="00964368">
        <w:rPr>
          <w:spacing w:val="-6"/>
          <w:cs/>
          <w:lang w:val="en-US"/>
        </w:rPr>
        <w:t xml:space="preserve"> </w:t>
      </w:r>
      <w:r>
        <w:rPr>
          <w:rFonts w:hint="cs"/>
          <w:spacing w:val="-6"/>
          <w:cs/>
          <w:lang w:val="en-US"/>
        </w:rPr>
        <w:t>ธันวาคม</w:t>
      </w:r>
      <w:r w:rsidRPr="00964368">
        <w:rPr>
          <w:spacing w:val="-6"/>
          <w:cs/>
          <w:lang w:val="en-US"/>
        </w:rPr>
        <w:t xml:space="preserve"> </w:t>
      </w:r>
      <w:r w:rsidRPr="00A301CB"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 w:rsidRPr="00A301CB">
        <w:rPr>
          <w:spacing w:val="-6"/>
          <w:lang w:val="en-US"/>
        </w:rPr>
        <w:t>2567</w:t>
      </w:r>
      <w:r w:rsidRPr="00964368">
        <w:rPr>
          <w:spacing w:val="-6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ตามจำนวนและ/หรือกำหนดเวลาที่ระบุไว้ในสัญญากู้ยืมเงินกับสถาบันการเงินหลายแห</w:t>
      </w:r>
      <w:r w:rsidR="007E75DC">
        <w:rPr>
          <w:rFonts w:hint="cs"/>
          <w:spacing w:val="-6"/>
          <w:cs/>
          <w:lang w:val="en-US"/>
        </w:rPr>
        <w:t>่</w:t>
      </w:r>
      <w:r w:rsidRPr="00964368">
        <w:rPr>
          <w:spacing w:val="-6"/>
          <w:cs/>
          <w:lang w:val="en-US"/>
        </w:rPr>
        <w:t>ง</w:t>
      </w:r>
      <w:r w:rsidR="007E75DC">
        <w:rPr>
          <w:rFonts w:hint="cs"/>
          <w:spacing w:val="-6"/>
          <w:cs/>
          <w:lang w:val="en-US"/>
        </w:rPr>
        <w:t xml:space="preserve"> เป็นผลให้</w:t>
      </w:r>
      <w:r w:rsidRPr="000F74C6">
        <w:rPr>
          <w:spacing w:val="-6"/>
          <w:cs/>
          <w:lang w:val="en-US"/>
        </w:rPr>
        <w:t>สถาบันการเงิน</w:t>
      </w:r>
      <w:r w:rsidRPr="000F74C6">
        <w:rPr>
          <w:rFonts w:hint="cs"/>
          <w:spacing w:val="-6"/>
          <w:cs/>
          <w:lang w:val="en-US"/>
        </w:rPr>
        <w:t>แห่งหนึ่ง</w:t>
      </w:r>
      <w:r w:rsidRPr="000F74C6">
        <w:rPr>
          <w:spacing w:val="-6"/>
          <w:cs/>
          <w:lang w:val="en-US"/>
        </w:rPr>
        <w:t>เป็นโจทก์ฟ้องบริษัทคดีแพ่ง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</w:t>
      </w:r>
      <w:r w:rsidRPr="000F74C6">
        <w:rPr>
          <w:rFonts w:hint="cs"/>
          <w:spacing w:val="-6"/>
          <w:cs/>
          <w:lang w:val="en-US"/>
        </w:rPr>
        <w:t xml:space="preserve"> </w:t>
      </w:r>
      <w:r w:rsidR="007E75DC" w:rsidRPr="00964368">
        <w:rPr>
          <w:spacing w:val="-6"/>
          <w:cs/>
          <w:lang w:val="en-US"/>
        </w:rPr>
        <w:t xml:space="preserve">ณ วันที่ </w:t>
      </w:r>
      <w:r w:rsidR="007E75DC" w:rsidRPr="00A301CB">
        <w:rPr>
          <w:spacing w:val="-6"/>
          <w:lang w:val="en-US"/>
        </w:rPr>
        <w:t>31</w:t>
      </w:r>
      <w:r w:rsidR="007E75DC" w:rsidRPr="00964368">
        <w:rPr>
          <w:spacing w:val="-6"/>
          <w:cs/>
          <w:lang w:val="en-US"/>
        </w:rPr>
        <w:t xml:space="preserve"> </w:t>
      </w:r>
      <w:r w:rsidR="007E75DC">
        <w:rPr>
          <w:rFonts w:hint="cs"/>
          <w:spacing w:val="-6"/>
          <w:cs/>
          <w:lang w:val="en-US"/>
        </w:rPr>
        <w:t>ธันวาคม</w:t>
      </w:r>
      <w:r w:rsidR="007E75DC" w:rsidRPr="00964368">
        <w:rPr>
          <w:spacing w:val="-6"/>
          <w:cs/>
          <w:lang w:val="en-US"/>
        </w:rPr>
        <w:t xml:space="preserve"> </w:t>
      </w:r>
      <w:r w:rsidR="007E75DC" w:rsidRPr="00A301CB">
        <w:rPr>
          <w:spacing w:val="-6"/>
          <w:lang w:val="en-US"/>
        </w:rPr>
        <w:t>2567</w:t>
      </w:r>
      <w:r w:rsidR="007E75DC">
        <w:rPr>
          <w:rFonts w:hint="cs"/>
          <w:spacing w:val="-6"/>
          <w:cs/>
          <w:lang w:val="en-US"/>
        </w:rPr>
        <w:t xml:space="preserve"> </w:t>
      </w:r>
      <w:r w:rsidRPr="00964368">
        <w:rPr>
          <w:spacing w:val="-6"/>
          <w:cs/>
          <w:lang w:val="en-US"/>
        </w:rPr>
        <w:t xml:space="preserve">บริษัทมียอดคงเหลือของเงินเบิกเกินบัญชี เงินกู้ยืมระยะยาวจากสถาบันการเงินที่ถึงกำหนดชำระเมื่อทวงถาม และดอกเบี้ยค้างจ่าย กับสถาบันการเงินดังกล่าวจำนวน </w:t>
      </w:r>
      <w:r w:rsidRPr="00A301CB">
        <w:rPr>
          <w:spacing w:val="-6"/>
          <w:lang w:val="en-US"/>
        </w:rPr>
        <w:t>122</w:t>
      </w:r>
      <w:r w:rsidRPr="0052256A">
        <w:rPr>
          <w:spacing w:val="-6"/>
          <w:cs/>
          <w:lang w:val="en-US"/>
        </w:rPr>
        <w:t>.</w:t>
      </w:r>
      <w:r w:rsidRPr="00A301CB">
        <w:rPr>
          <w:spacing w:val="-6"/>
          <w:lang w:val="en-US"/>
        </w:rPr>
        <w:t>4</w:t>
      </w:r>
      <w:r w:rsidRPr="0052256A">
        <w:rPr>
          <w:spacing w:val="-6"/>
          <w:cs/>
          <w:lang w:val="en-US"/>
        </w:rPr>
        <w:t xml:space="preserve"> </w:t>
      </w:r>
      <w:r w:rsidRPr="0052256A">
        <w:rPr>
          <w:rFonts w:hint="cs"/>
          <w:spacing w:val="-6"/>
          <w:cs/>
          <w:lang w:val="en-US"/>
        </w:rPr>
        <w:t>ล้าน</w:t>
      </w:r>
      <w:r w:rsidRPr="0052256A">
        <w:rPr>
          <w:spacing w:val="-6"/>
          <w:cs/>
          <w:lang w:val="en-US"/>
        </w:rPr>
        <w:t>บาท</w:t>
      </w:r>
      <w:r w:rsidRPr="00964368">
        <w:rPr>
          <w:spacing w:val="-6"/>
          <w:cs/>
          <w:lang w:val="en-US"/>
        </w:rPr>
        <w:t xml:space="preserve"> ซึ่งเป็นเหตุให้</w:t>
      </w:r>
      <w:r>
        <w:rPr>
          <w:rFonts w:hint="cs"/>
          <w:spacing w:val="-6"/>
          <w:cs/>
          <w:lang w:val="en-US"/>
        </w:rPr>
        <w:t>บริษัท</w:t>
      </w:r>
      <w:r w:rsidRPr="00762410">
        <w:rPr>
          <w:spacing w:val="-6"/>
          <w:cs/>
          <w:lang w:val="en-US"/>
        </w:rPr>
        <w:t>จัดประเภท</w:t>
      </w:r>
      <w:r>
        <w:rPr>
          <w:rFonts w:hint="cs"/>
          <w:spacing w:val="-6"/>
          <w:cs/>
          <w:lang w:val="en-US"/>
        </w:rPr>
        <w:t>เงินกู้ยืมดังกล่าว</w:t>
      </w:r>
      <w:r w:rsidRPr="00762410">
        <w:rPr>
          <w:spacing w:val="-6"/>
          <w:cs/>
          <w:lang w:val="en-US"/>
        </w:rPr>
        <w:t>เป็นหนี้สินหมุนเวียนทั้งจำนวนใน</w:t>
      </w:r>
      <w:r w:rsidR="00B81C65">
        <w:rPr>
          <w:spacing w:val="-6"/>
          <w:cs/>
          <w:lang w:val="en-US"/>
        </w:rPr>
        <w:br/>
      </w:r>
      <w:r w:rsidRPr="00762410">
        <w:rPr>
          <w:spacing w:val="-6"/>
          <w:cs/>
          <w:lang w:val="en-US"/>
        </w:rPr>
        <w:t>งบฐานะการเงินรวมและงบฐานะการเงินเฉพาะกิจการ</w:t>
      </w:r>
      <w:r>
        <w:rPr>
          <w:rFonts w:hint="cs"/>
          <w:spacing w:val="-6"/>
          <w:cs/>
          <w:lang w:val="en-US"/>
        </w:rPr>
        <w:t xml:space="preserve"> </w:t>
      </w:r>
      <w:r w:rsidRPr="00762410">
        <w:rPr>
          <w:spacing w:val="-6"/>
          <w:cs/>
          <w:lang w:val="en-US"/>
        </w:rPr>
        <w:t xml:space="preserve">ณ วันที่ </w:t>
      </w:r>
      <w:r w:rsidRPr="00A301CB">
        <w:rPr>
          <w:spacing w:val="-6"/>
          <w:lang w:val="en-US"/>
        </w:rPr>
        <w:t>31</w:t>
      </w:r>
      <w:r w:rsidRPr="00964368">
        <w:rPr>
          <w:spacing w:val="-6"/>
          <w:cs/>
          <w:lang w:val="en-US"/>
        </w:rPr>
        <w:t xml:space="preserve"> </w:t>
      </w:r>
      <w:r>
        <w:rPr>
          <w:rFonts w:hint="cs"/>
          <w:spacing w:val="-6"/>
          <w:cs/>
          <w:lang w:val="en-US"/>
        </w:rPr>
        <w:t>ธันวาคม</w:t>
      </w:r>
      <w:r w:rsidRPr="00762410">
        <w:rPr>
          <w:spacing w:val="-6"/>
          <w:cs/>
          <w:lang w:val="en-US"/>
        </w:rPr>
        <w:t xml:space="preserve"> </w:t>
      </w:r>
      <w:r w:rsidRPr="00A301CB">
        <w:rPr>
          <w:spacing w:val="-6"/>
          <w:lang w:val="en-US"/>
        </w:rPr>
        <w:t>2567</w:t>
      </w:r>
    </w:p>
    <w:p w14:paraId="56794BE5" w14:textId="6048E4E2" w:rsidR="00F61EB1" w:rsidRPr="00B81C65" w:rsidRDefault="00A301CB" w:rsidP="000F5E6D">
      <w:pPr>
        <w:pStyle w:val="BodyText2"/>
        <w:ind w:left="540"/>
        <w:rPr>
          <w:i/>
          <w:iCs/>
          <w:lang w:val="en-US" w:eastAsia="en-GB"/>
        </w:rPr>
      </w:pPr>
      <w:r w:rsidRPr="00A301CB">
        <w:rPr>
          <w:i/>
          <w:iCs/>
          <w:lang w:val="en-US" w:eastAsia="en-GB"/>
        </w:rPr>
        <w:lastRenderedPageBreak/>
        <w:t>1</w:t>
      </w:r>
      <w:r w:rsidR="000F74C6">
        <w:rPr>
          <w:i/>
          <w:iCs/>
          <w:lang w:val="en-US" w:eastAsia="en-GB"/>
        </w:rPr>
        <w:t>6</w:t>
      </w:r>
      <w:r w:rsidR="00F61EB1" w:rsidRPr="00D462F8">
        <w:rPr>
          <w:i/>
          <w:iCs/>
          <w:lang w:val="en-GB" w:eastAsia="en-GB"/>
        </w:rPr>
        <w:t>.</w:t>
      </w:r>
      <w:r w:rsidR="000F74C6">
        <w:rPr>
          <w:i/>
          <w:iCs/>
          <w:lang w:val="en-US" w:eastAsia="en-GB"/>
        </w:rPr>
        <w:t>5</w:t>
      </w:r>
      <w:r w:rsidR="00F61EB1" w:rsidRPr="00D462F8">
        <w:rPr>
          <w:i/>
          <w:iCs/>
          <w:cs/>
          <w:lang w:val="en-GB" w:eastAsia="en-GB"/>
        </w:rPr>
        <w:t>) ข้อกำหนดที่กำหนดในสัญญากู้ยืม</w:t>
      </w:r>
    </w:p>
    <w:p w14:paraId="0661859C" w14:textId="77777777" w:rsidR="00F61EB1" w:rsidRDefault="00F61EB1" w:rsidP="00F61EB1">
      <w:pPr>
        <w:pStyle w:val="BodyText2"/>
        <w:ind w:left="540"/>
        <w:rPr>
          <w:lang w:val="en-GB" w:eastAsia="en-GB"/>
        </w:rPr>
      </w:pPr>
    </w:p>
    <w:p w14:paraId="664F56FC" w14:textId="6CDA7130" w:rsidR="00F61EB1" w:rsidRDefault="00F61EB1" w:rsidP="00F61EB1">
      <w:pPr>
        <w:pStyle w:val="BodyText2"/>
        <w:ind w:left="540"/>
        <w:rPr>
          <w:spacing w:val="-6"/>
          <w:cs/>
          <w:lang w:val="en-US"/>
        </w:rPr>
      </w:pPr>
      <w:r w:rsidRPr="008337D9">
        <w:rPr>
          <w:rFonts w:hint="cs"/>
          <w:spacing w:val="-6"/>
          <w:cs/>
          <w:lang w:val="en-US"/>
        </w:rPr>
        <w:t>บริษัท</w:t>
      </w:r>
      <w:r w:rsidRPr="008337D9">
        <w:rPr>
          <w:spacing w:val="-6"/>
          <w:cs/>
          <w:lang w:val="en-US"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Pr="008337D9">
        <w:rPr>
          <w:spacing w:val="-6"/>
          <w:lang w:val="en-US"/>
        </w:rPr>
        <w:t xml:space="preserve"> </w:t>
      </w:r>
      <w:r w:rsidRPr="008337D9">
        <w:rPr>
          <w:rFonts w:hint="cs"/>
          <w:spacing w:val="-6"/>
          <w:cs/>
          <w:lang w:val="en-US"/>
        </w:rPr>
        <w:t>อัตราส่วนความสามารถในการชำระภาระผูกพัน สัดส่วนการถือหุ้นในบริษัท</w:t>
      </w:r>
      <w:r>
        <w:rPr>
          <w:rFonts w:hint="cs"/>
          <w:spacing w:val="-6"/>
          <w:cs/>
          <w:lang w:val="en-US"/>
        </w:rPr>
        <w:t>ข</w:t>
      </w:r>
      <w:r w:rsidRPr="008337D9">
        <w:rPr>
          <w:rFonts w:hint="cs"/>
          <w:spacing w:val="-6"/>
          <w:cs/>
          <w:lang w:val="en-US"/>
        </w:rPr>
        <w:t>องผู้ถือหุ้นที่กำหนด</w:t>
      </w:r>
      <w:r w:rsidR="007E75DC">
        <w:rPr>
          <w:spacing w:val="-6"/>
          <w:lang w:val="en-US"/>
        </w:rPr>
        <w:t xml:space="preserve"> </w:t>
      </w:r>
      <w:r w:rsidR="007E75DC">
        <w:rPr>
          <w:rFonts w:hint="cs"/>
          <w:spacing w:val="-6"/>
          <w:cs/>
          <w:lang w:val="en-US"/>
        </w:rPr>
        <w:t xml:space="preserve">ซึ่งบริษัทไม่สามารถปฏิบัติตามเงื่อนไขดังกล่าวได้ บริษัทจัดประเภทเงินกู้ยืมดังกล่าวเป็นหนี้สินหมุนเวียน ณ วันที่ </w:t>
      </w:r>
      <w:r w:rsidR="007E75DC">
        <w:rPr>
          <w:spacing w:val="-6"/>
          <w:cs/>
          <w:lang w:val="en-US"/>
        </w:rPr>
        <w:br/>
      </w:r>
      <w:r w:rsidR="007E75DC">
        <w:rPr>
          <w:spacing w:val="-6"/>
          <w:lang w:val="en-US"/>
        </w:rPr>
        <w:t xml:space="preserve">31 </w:t>
      </w:r>
      <w:r w:rsidR="007E75DC">
        <w:rPr>
          <w:rFonts w:hint="cs"/>
          <w:spacing w:val="-6"/>
          <w:cs/>
          <w:lang w:val="en-US"/>
        </w:rPr>
        <w:t xml:space="preserve">ธันวาคม </w:t>
      </w:r>
      <w:r w:rsidR="007E75DC">
        <w:rPr>
          <w:spacing w:val="-6"/>
          <w:lang w:val="en-US"/>
        </w:rPr>
        <w:t xml:space="preserve">2567 </w:t>
      </w:r>
      <w:r w:rsidR="007E75DC">
        <w:rPr>
          <w:rFonts w:hint="cs"/>
          <w:spacing w:val="-6"/>
          <w:cs/>
          <w:lang w:val="en-US"/>
        </w:rPr>
        <w:t>เว้นแต่ได้รับการอนุมัติการขยายระยะเวลาสินเชื่อจากสถาบันการเงิน</w:t>
      </w:r>
    </w:p>
    <w:p w14:paraId="589AD77C" w14:textId="77777777" w:rsidR="000F74C6" w:rsidRDefault="000F74C6" w:rsidP="00F61EB1">
      <w:pPr>
        <w:pStyle w:val="BodyText2"/>
        <w:ind w:left="540"/>
        <w:rPr>
          <w:spacing w:val="-6"/>
          <w:lang w:val="en-US"/>
        </w:rPr>
      </w:pPr>
    </w:p>
    <w:p w14:paraId="139FE362" w14:textId="2A1CC3F8" w:rsidR="000F74C6" w:rsidRPr="00D462F8" w:rsidRDefault="000F74C6" w:rsidP="000F5E6D">
      <w:pPr>
        <w:pStyle w:val="BodyText2"/>
        <w:ind w:left="540"/>
        <w:rPr>
          <w:i/>
          <w:iCs/>
          <w:cs/>
          <w:lang w:val="en-US" w:eastAsia="en-GB"/>
        </w:rPr>
      </w:pPr>
      <w:r w:rsidRPr="00A301CB">
        <w:rPr>
          <w:i/>
          <w:iCs/>
          <w:lang w:val="en-US" w:eastAsia="en-GB"/>
        </w:rPr>
        <w:t>1</w:t>
      </w:r>
      <w:r>
        <w:rPr>
          <w:i/>
          <w:iCs/>
          <w:lang w:val="en-US" w:eastAsia="en-GB"/>
        </w:rPr>
        <w:t>6</w:t>
      </w:r>
      <w:r w:rsidRPr="00D462F8">
        <w:rPr>
          <w:i/>
          <w:iCs/>
          <w:lang w:val="en-GB" w:eastAsia="en-GB"/>
        </w:rPr>
        <w:t>.</w:t>
      </w:r>
      <w:r>
        <w:rPr>
          <w:i/>
          <w:iCs/>
          <w:lang w:val="en-US" w:eastAsia="en-GB"/>
        </w:rPr>
        <w:t>6</w:t>
      </w:r>
      <w:r w:rsidRPr="00D462F8">
        <w:rPr>
          <w:i/>
          <w:iCs/>
          <w:cs/>
          <w:lang w:val="en-GB" w:eastAsia="en-GB"/>
        </w:rPr>
        <w:t xml:space="preserve">) </w:t>
      </w:r>
      <w:r>
        <w:rPr>
          <w:rFonts w:hint="cs"/>
          <w:i/>
          <w:iCs/>
          <w:cs/>
          <w:lang w:val="en-GB" w:eastAsia="en-GB"/>
        </w:rPr>
        <w:t>วงเงินสินเชื่อที่ยังไม่ได้เบิกใช้</w:t>
      </w:r>
    </w:p>
    <w:p w14:paraId="275C7732" w14:textId="77777777" w:rsidR="003F41AC" w:rsidRDefault="003F41AC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65AC9A67" w14:textId="3E8A13AC" w:rsidR="00F61EB1" w:rsidRPr="00AC5017" w:rsidRDefault="00F61EB1" w:rsidP="00F61EB1">
      <w:pPr>
        <w:pStyle w:val="BodyText2"/>
        <w:ind w:left="540"/>
        <w:rPr>
          <w:i/>
          <w:iCs/>
          <w:lang w:val="en-US" w:eastAsia="en-GB"/>
        </w:rPr>
      </w:pPr>
      <w:r w:rsidRPr="008A1E0F">
        <w:rPr>
          <w:spacing w:val="-6"/>
          <w:cs/>
          <w:lang w:val="en-GB" w:eastAsia="en-GB"/>
        </w:rPr>
        <w:t xml:space="preserve">ณ วันที่ </w:t>
      </w:r>
      <w:r w:rsidR="00A301CB" w:rsidRPr="00A301CB">
        <w:rPr>
          <w:spacing w:val="-6"/>
          <w:lang w:val="en-US"/>
        </w:rPr>
        <w:t>31</w:t>
      </w:r>
      <w:r w:rsidR="005171F9" w:rsidRPr="00964368">
        <w:rPr>
          <w:spacing w:val="-6"/>
          <w:cs/>
          <w:lang w:val="en-US"/>
        </w:rPr>
        <w:t xml:space="preserve"> </w:t>
      </w:r>
      <w:r w:rsidR="005171F9">
        <w:rPr>
          <w:rFonts w:hint="cs"/>
          <w:spacing w:val="-6"/>
          <w:cs/>
          <w:lang w:val="en-US"/>
        </w:rPr>
        <w:t>ธันวาคม</w:t>
      </w:r>
      <w:r w:rsidRPr="008A1E0F">
        <w:rPr>
          <w:spacing w:val="-6"/>
          <w:cs/>
          <w:lang w:val="en-GB" w:eastAsia="en-GB"/>
        </w:rPr>
        <w:t xml:space="preserve"> </w:t>
      </w:r>
      <w:r w:rsidR="00A301CB" w:rsidRPr="00A301CB">
        <w:rPr>
          <w:spacing w:val="-6"/>
          <w:lang w:val="en-US"/>
        </w:rPr>
        <w:t>2567</w:t>
      </w:r>
      <w:r w:rsidRPr="008A1E0F">
        <w:rPr>
          <w:spacing w:val="-6"/>
          <w:lang w:val="en-GB" w:eastAsia="en-GB"/>
        </w:rPr>
        <w:t xml:space="preserve"> </w:t>
      </w:r>
      <w:r w:rsidRPr="008A1E0F">
        <w:rPr>
          <w:spacing w:val="-6"/>
          <w:cs/>
          <w:lang w:val="en-GB" w:eastAsia="en-GB"/>
        </w:rPr>
        <w:t>กลุ่มบริษัทและบริษัทมีวงเงินสินเชื่อซึ่งยัง</w:t>
      </w:r>
      <w:r w:rsidR="000F74C6">
        <w:rPr>
          <w:rFonts w:hint="cs"/>
          <w:spacing w:val="-6"/>
          <w:cs/>
          <w:lang w:val="en-GB" w:eastAsia="en-GB"/>
        </w:rPr>
        <w:t>ไม่</w:t>
      </w:r>
      <w:r w:rsidRPr="008A1E0F">
        <w:rPr>
          <w:spacing w:val="-6"/>
          <w:cs/>
          <w:lang w:val="en-GB" w:eastAsia="en-GB"/>
        </w:rPr>
        <w:t>ได้เบิกใช้เป็นจำนวนเงินรวม</w:t>
      </w:r>
      <w:r>
        <w:rPr>
          <w:spacing w:val="-6"/>
          <w:lang w:val="en-GB" w:eastAsia="en-GB"/>
        </w:rPr>
        <w:t xml:space="preserve"> </w:t>
      </w:r>
      <w:r w:rsidR="00A301CB" w:rsidRPr="00A301CB">
        <w:rPr>
          <w:spacing w:val="-6"/>
          <w:lang w:val="en-US" w:eastAsia="en-GB"/>
        </w:rPr>
        <w:t>16</w:t>
      </w:r>
      <w:r w:rsidR="00152A0A" w:rsidRPr="00152A0A">
        <w:rPr>
          <w:spacing w:val="-6"/>
          <w:lang w:val="en-US" w:eastAsia="en-GB"/>
        </w:rPr>
        <w:t>.</w:t>
      </w:r>
      <w:r w:rsidR="00A301CB" w:rsidRPr="00A301CB">
        <w:rPr>
          <w:spacing w:val="-6"/>
          <w:lang w:val="en-US" w:eastAsia="en-GB"/>
        </w:rPr>
        <w:t>3</w:t>
      </w:r>
      <w:r w:rsidRPr="00152A0A">
        <w:rPr>
          <w:spacing w:val="-6"/>
          <w:lang w:val="en-US" w:eastAsia="en-GB"/>
        </w:rPr>
        <w:t xml:space="preserve"> </w:t>
      </w:r>
      <w:r w:rsidRPr="00152A0A">
        <w:rPr>
          <w:spacing w:val="-6"/>
          <w:cs/>
          <w:lang w:val="en-GB" w:eastAsia="en-GB"/>
        </w:rPr>
        <w:t>ล้านบาท</w:t>
      </w:r>
      <w:r w:rsidRPr="00152A0A">
        <w:rPr>
          <w:cs/>
          <w:lang w:val="en-GB" w:eastAsia="en-GB"/>
        </w:rPr>
        <w:t xml:space="preserve"> แล</w:t>
      </w:r>
      <w:r w:rsidRPr="00152A0A">
        <w:rPr>
          <w:rFonts w:hint="cs"/>
          <w:cs/>
          <w:lang w:val="en-GB" w:eastAsia="en-GB"/>
        </w:rPr>
        <w:t xml:space="preserve">ะ </w:t>
      </w:r>
      <w:r w:rsidR="00A301CB" w:rsidRPr="00A301CB">
        <w:rPr>
          <w:spacing w:val="-6"/>
          <w:lang w:val="en-US" w:eastAsia="en-GB"/>
        </w:rPr>
        <w:t>2</w:t>
      </w:r>
      <w:r w:rsidR="00152A0A" w:rsidRPr="00152A0A">
        <w:rPr>
          <w:spacing w:val="-6"/>
          <w:lang w:val="en-GB" w:eastAsia="en-GB"/>
        </w:rPr>
        <w:t>.</w:t>
      </w:r>
      <w:r w:rsidR="00A301CB" w:rsidRPr="00A301CB">
        <w:rPr>
          <w:spacing w:val="-6"/>
          <w:lang w:val="en-US" w:eastAsia="en-GB"/>
        </w:rPr>
        <w:t>2</w:t>
      </w:r>
      <w:r w:rsidRPr="00152A0A">
        <w:rPr>
          <w:lang w:val="en-GB" w:eastAsia="en-GB"/>
        </w:rPr>
        <w:t xml:space="preserve"> </w:t>
      </w:r>
      <w:r w:rsidRPr="00152A0A">
        <w:rPr>
          <w:cs/>
          <w:lang w:val="en-GB" w:eastAsia="en-GB"/>
        </w:rPr>
        <w:t xml:space="preserve">ล้านบาท ตามลำดับ </w:t>
      </w:r>
      <w:r w:rsidRPr="00152A0A">
        <w:rPr>
          <w:i/>
          <w:iCs/>
          <w:lang w:val="en-US" w:eastAsia="en-GB"/>
        </w:rPr>
        <w:t>(</w:t>
      </w:r>
      <w:r w:rsidR="00A301CB" w:rsidRPr="00A301CB">
        <w:rPr>
          <w:i/>
          <w:iCs/>
          <w:lang w:val="en-US" w:eastAsia="en-GB"/>
        </w:rPr>
        <w:t>31</w:t>
      </w:r>
      <w:r w:rsidRPr="00152A0A">
        <w:rPr>
          <w:i/>
          <w:iCs/>
          <w:lang w:val="en-GB" w:eastAsia="en-GB"/>
        </w:rPr>
        <w:t xml:space="preserve"> </w:t>
      </w:r>
      <w:r w:rsidRPr="00152A0A">
        <w:rPr>
          <w:i/>
          <w:iCs/>
          <w:cs/>
          <w:lang w:val="en-GB" w:eastAsia="en-GB"/>
        </w:rPr>
        <w:t xml:space="preserve">ธันวาคม </w:t>
      </w:r>
      <w:r w:rsidR="00A301CB" w:rsidRPr="00A301CB">
        <w:rPr>
          <w:i/>
          <w:iCs/>
          <w:lang w:val="en-US" w:eastAsia="en-GB"/>
        </w:rPr>
        <w:t>2566</w:t>
      </w:r>
      <w:r w:rsidRPr="00152A0A">
        <w:rPr>
          <w:i/>
          <w:iCs/>
          <w:lang w:val="en-GB" w:eastAsia="en-GB"/>
        </w:rPr>
        <w:t xml:space="preserve">: </w:t>
      </w:r>
      <w:r w:rsidR="00A301CB" w:rsidRPr="00A301CB">
        <w:rPr>
          <w:i/>
          <w:iCs/>
          <w:lang w:val="en-US" w:eastAsia="en-GB"/>
        </w:rPr>
        <w:t>512</w:t>
      </w:r>
      <w:r w:rsidRPr="00152A0A">
        <w:rPr>
          <w:i/>
          <w:iCs/>
          <w:lang w:val="en-GB" w:eastAsia="en-GB"/>
        </w:rPr>
        <w:t>.</w:t>
      </w:r>
      <w:r w:rsidR="00A301CB" w:rsidRPr="00A301CB">
        <w:rPr>
          <w:i/>
          <w:iCs/>
          <w:lang w:val="en-US" w:eastAsia="en-GB"/>
        </w:rPr>
        <w:t>7</w:t>
      </w:r>
      <w:r w:rsidRPr="00152A0A">
        <w:rPr>
          <w:i/>
          <w:iCs/>
          <w:lang w:val="en-GB" w:eastAsia="en-GB"/>
        </w:rPr>
        <w:t xml:space="preserve"> </w:t>
      </w:r>
      <w:r w:rsidRPr="00152A0A">
        <w:rPr>
          <w:i/>
          <w:iCs/>
          <w:cs/>
          <w:lang w:val="en-GB" w:eastAsia="en-GB"/>
        </w:rPr>
        <w:t xml:space="preserve">ล้านบาท และ </w:t>
      </w:r>
      <w:r w:rsidR="00A301CB" w:rsidRPr="00A301CB">
        <w:rPr>
          <w:i/>
          <w:iCs/>
          <w:lang w:val="en-US" w:eastAsia="en-GB"/>
        </w:rPr>
        <w:t>23</w:t>
      </w:r>
      <w:r w:rsidRPr="00152A0A">
        <w:rPr>
          <w:i/>
          <w:iCs/>
          <w:lang w:val="en-GB" w:eastAsia="en-GB"/>
        </w:rPr>
        <w:t>.</w:t>
      </w:r>
      <w:r w:rsidR="00A301CB" w:rsidRPr="00A301CB">
        <w:rPr>
          <w:i/>
          <w:iCs/>
          <w:lang w:val="en-US" w:eastAsia="en-GB"/>
        </w:rPr>
        <w:t>3</w:t>
      </w:r>
      <w:r w:rsidRPr="00152A0A">
        <w:rPr>
          <w:i/>
          <w:iCs/>
          <w:cs/>
          <w:lang w:val="en-GB" w:eastAsia="en-GB"/>
        </w:rPr>
        <w:t xml:space="preserve"> ล้านบาท ตามลำดับ)</w:t>
      </w:r>
      <w:r w:rsidRPr="00AC5017">
        <w:rPr>
          <w:i/>
          <w:iCs/>
          <w:cs/>
          <w:lang w:val="en-GB" w:eastAsia="en-GB"/>
        </w:rPr>
        <w:t xml:space="preserve"> </w:t>
      </w:r>
    </w:p>
    <w:p w14:paraId="5812BF9A" w14:textId="77777777" w:rsidR="000F74C6" w:rsidRDefault="000F74C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4C4ED31D" w14:textId="77777777" w:rsidR="000F74C6" w:rsidRDefault="000F74C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04C4BCD2" w14:textId="77777777" w:rsidR="000F74C6" w:rsidRDefault="000F74C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732941E9" w14:textId="77777777" w:rsidR="000D3F6A" w:rsidRDefault="000D3F6A" w:rsidP="00E4353C">
      <w:pPr>
        <w:pStyle w:val="BodyText2"/>
        <w:rPr>
          <w:rFonts w:asciiTheme="majorBidi" w:hAnsiTheme="majorBidi" w:cstheme="majorBidi"/>
          <w:lang w:val="en-US"/>
        </w:rPr>
        <w:sectPr w:rsidR="000D3F6A" w:rsidSect="00425AF1">
          <w:headerReference w:type="default" r:id="rId2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B1BAA95" w14:textId="6AF64DBD" w:rsidR="00943414" w:rsidRPr="0072288C" w:rsidRDefault="000D3F6A" w:rsidP="002F7E05">
      <w:pPr>
        <w:pStyle w:val="BodyText2"/>
        <w:numPr>
          <w:ilvl w:val="0"/>
          <w:numId w:val="30"/>
        </w:numPr>
        <w:tabs>
          <w:tab w:val="left" w:pos="450"/>
          <w:tab w:val="left" w:pos="990"/>
        </w:tabs>
        <w:ind w:left="540" w:firstLine="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หุ้นกู้</w:t>
      </w:r>
    </w:p>
    <w:p w14:paraId="3DD9C0F1" w14:textId="77777777" w:rsidR="00943414" w:rsidRDefault="00943414" w:rsidP="0072288C">
      <w:pPr>
        <w:pStyle w:val="BodyText2"/>
        <w:rPr>
          <w:rFonts w:asciiTheme="majorHAnsi" w:hAnsiTheme="majorHAnsi" w:cstheme="majorHAnsi"/>
          <w:lang w:val="en-US"/>
        </w:rPr>
      </w:pPr>
    </w:p>
    <w:tbl>
      <w:tblPr>
        <w:tblW w:w="1395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529"/>
        <w:gridCol w:w="1350"/>
        <w:gridCol w:w="1529"/>
        <w:gridCol w:w="1618"/>
        <w:gridCol w:w="1169"/>
        <w:gridCol w:w="1261"/>
        <w:gridCol w:w="901"/>
        <w:gridCol w:w="2252"/>
        <w:gridCol w:w="2341"/>
      </w:tblGrid>
      <w:tr w:rsidR="000D3F6A" w:rsidRPr="000D3F6A" w14:paraId="6201C283" w14:textId="77777777" w:rsidTr="000F5E6D">
        <w:trPr>
          <w:trHeight w:hRule="exact" w:val="413"/>
          <w:tblHeader/>
        </w:trPr>
        <w:tc>
          <w:tcPr>
            <w:tcW w:w="5000" w:type="pct"/>
            <w:gridSpan w:val="9"/>
            <w:vAlign w:val="bottom"/>
          </w:tcPr>
          <w:p w14:paraId="0A0AF911" w14:textId="77777777" w:rsidR="000D3F6A" w:rsidRPr="00807625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6A" w:rsidRPr="000D3F6A" w14:paraId="3487DFDD" w14:textId="77777777" w:rsidTr="000F5E6D">
        <w:trPr>
          <w:trHeight w:hRule="exact" w:val="413"/>
          <w:tblHeader/>
        </w:trPr>
        <w:tc>
          <w:tcPr>
            <w:tcW w:w="548" w:type="pct"/>
            <w:vAlign w:val="bottom"/>
          </w:tcPr>
          <w:p w14:paraId="78900469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80634C4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233086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095F0B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8900515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452" w:type="pct"/>
            <w:vAlign w:val="bottom"/>
          </w:tcPr>
          <w:p w14:paraId="081FD98A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969" w:type="pct"/>
            <w:gridSpan w:val="3"/>
            <w:vAlign w:val="bottom"/>
          </w:tcPr>
          <w:p w14:paraId="48E92D9E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0D3F6A" w:rsidRPr="000D3F6A" w14:paraId="64104531" w14:textId="77777777" w:rsidTr="000F5E6D">
        <w:trPr>
          <w:trHeight w:hRule="exact" w:val="413"/>
          <w:tblHeader/>
        </w:trPr>
        <w:tc>
          <w:tcPr>
            <w:tcW w:w="548" w:type="pct"/>
            <w:vAlign w:val="bottom"/>
          </w:tcPr>
          <w:p w14:paraId="5BA3F67A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3C339451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1CDB3C8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B76B6A7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44A0AF2" w14:textId="77777777" w:rsidR="000D3F6A" w:rsidRPr="00807625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</w:rPr>
              <w:t>(</w:t>
            </w: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452" w:type="pct"/>
            <w:vAlign w:val="bottom"/>
          </w:tcPr>
          <w:p w14:paraId="6792BD81" w14:textId="77777777" w:rsidR="000D3F6A" w:rsidRPr="00807625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</w:rPr>
              <w:t>(</w:t>
            </w:r>
            <w:r w:rsidRPr="00807625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  <w:t>พันบาท)</w:t>
            </w:r>
          </w:p>
        </w:tc>
        <w:tc>
          <w:tcPr>
            <w:tcW w:w="323" w:type="pct"/>
            <w:tcBorders>
              <w:top w:val="single" w:sz="4" w:space="0" w:color="auto"/>
            </w:tcBorders>
            <w:vAlign w:val="bottom"/>
          </w:tcPr>
          <w:p w14:paraId="037CE4AB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95D2FB0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ตั้งแต่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36FB5C4A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จนถึง</w:t>
            </w:r>
          </w:p>
        </w:tc>
      </w:tr>
      <w:tr w:rsidR="000D3F6A" w:rsidRPr="000D3F6A" w14:paraId="2739C1CA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5F3B5F7C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SABUY24DA</w:t>
            </w:r>
          </w:p>
        </w:tc>
        <w:tc>
          <w:tcPr>
            <w:tcW w:w="484" w:type="pct"/>
            <w:vAlign w:val="bottom"/>
          </w:tcPr>
          <w:p w14:paraId="03CB0D77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2/2565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FD0338C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15646DF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5E997A7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1,500,000</w:t>
            </w:r>
          </w:p>
        </w:tc>
        <w:tc>
          <w:tcPr>
            <w:tcW w:w="452" w:type="pct"/>
            <w:vAlign w:val="bottom"/>
          </w:tcPr>
          <w:p w14:paraId="5D6BB5D0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1,500,000</w:t>
            </w:r>
          </w:p>
        </w:tc>
        <w:tc>
          <w:tcPr>
            <w:tcW w:w="323" w:type="pct"/>
            <w:vAlign w:val="bottom"/>
          </w:tcPr>
          <w:p w14:paraId="082AC5BB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6.2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807" w:type="pct"/>
            <w:vAlign w:val="bottom"/>
          </w:tcPr>
          <w:p w14:paraId="6BF05040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39" w:type="pct"/>
            <w:vAlign w:val="bottom"/>
          </w:tcPr>
          <w:p w14:paraId="7D43A5BA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0D3F6A" w:rsidRPr="000D3F6A" w14:paraId="7EC000F3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6DCC278A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C15CC13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B42C0F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4AF1387E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3110A53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5FC5CFB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42BF91B4" w14:textId="26B4A5E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2.0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4A456C86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39" w:type="pct"/>
            <w:vAlign w:val="bottom"/>
          </w:tcPr>
          <w:p w14:paraId="64612B1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0D3F6A" w:rsidRPr="000D3F6A" w14:paraId="7CE70707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26F16F6D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174C79E6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BED231A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03687F48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AE790BF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00A8D3F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67D7953F" w14:textId="7B4D4670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548583C7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39" w:type="pct"/>
            <w:vAlign w:val="bottom"/>
          </w:tcPr>
          <w:p w14:paraId="211D523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0D3F6A" w:rsidRPr="000D3F6A" w14:paraId="7D1DFF3A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46058098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5C23142B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8C9A45D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7AB36F7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0C7B604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189EA17B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18A59FFC" w14:textId="5E942761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7.0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24F75825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3FFD55DD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39" w:type="pct"/>
            <w:vAlign w:val="bottom"/>
          </w:tcPr>
          <w:p w14:paraId="74D3D1A1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0D3F6A" w:rsidRPr="000D3F6A" w14:paraId="077BA2A1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02D54A16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SABUY254A</w:t>
            </w:r>
          </w:p>
        </w:tc>
        <w:tc>
          <w:tcPr>
            <w:tcW w:w="484" w:type="pct"/>
            <w:vAlign w:val="bottom"/>
          </w:tcPr>
          <w:p w14:paraId="4B87E4C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hanging="173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3/2565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760049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ตุลาคม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99C7648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เมษายน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272A42B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452" w:type="pct"/>
            <w:vAlign w:val="bottom"/>
          </w:tcPr>
          <w:p w14:paraId="0310AA6A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323" w:type="pct"/>
            <w:vAlign w:val="bottom"/>
          </w:tcPr>
          <w:p w14:paraId="31665F1B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6.2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807" w:type="pct"/>
            <w:vAlign w:val="bottom"/>
          </w:tcPr>
          <w:p w14:paraId="3F5B5AE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ตุลาคม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39" w:type="pct"/>
            <w:vAlign w:val="bottom"/>
          </w:tcPr>
          <w:p w14:paraId="2EBC43A3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0D3F6A" w:rsidRPr="000D3F6A" w14:paraId="71FF5E1B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2D1AA8DF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72CD3732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5CB5E3E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5EB4BB7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EC46121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5ECF0AEC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47E2FB11" w14:textId="74B79544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2.0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69C69443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39" w:type="pct"/>
            <w:vAlign w:val="bottom"/>
          </w:tcPr>
          <w:p w14:paraId="0232CD6C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0D3F6A" w:rsidRPr="000D3F6A" w14:paraId="185591BE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6CCA22A7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21A0405B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BD194E3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2499A49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CB0C9D8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553C4FD0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05CED195" w14:textId="41E65A86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6A4AEDA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39" w:type="pct"/>
            <w:vAlign w:val="bottom"/>
          </w:tcPr>
          <w:p w14:paraId="578B5C0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0D3F6A" w:rsidRPr="000D3F6A" w14:paraId="3929C705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25C4F7C6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106220ED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F95EE3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5E00D0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F604146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7AB4E6B4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09038426" w14:textId="3D2B943B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7.0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66F169EA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5679141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39" w:type="pct"/>
            <w:vAlign w:val="bottom"/>
          </w:tcPr>
          <w:p w14:paraId="7E05A221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0D3F6A" w:rsidRPr="000D3F6A" w14:paraId="76932975" w14:textId="77777777" w:rsidTr="00134C07">
        <w:trPr>
          <w:trHeight w:hRule="exact" w:val="413"/>
        </w:trPr>
        <w:tc>
          <w:tcPr>
            <w:tcW w:w="548" w:type="pct"/>
            <w:vAlign w:val="bottom"/>
          </w:tcPr>
          <w:p w14:paraId="12C4EE8D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SABUY258A</w:t>
            </w:r>
          </w:p>
        </w:tc>
        <w:tc>
          <w:tcPr>
            <w:tcW w:w="484" w:type="pct"/>
            <w:vAlign w:val="bottom"/>
          </w:tcPr>
          <w:p w14:paraId="280041A2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hanging="173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1/2566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CE2B659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07A4DA6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F01A090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1,295,800</w:t>
            </w:r>
          </w:p>
        </w:tc>
        <w:tc>
          <w:tcPr>
            <w:tcW w:w="452" w:type="pct"/>
            <w:vAlign w:val="bottom"/>
          </w:tcPr>
          <w:p w14:paraId="3C798430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1,295,800</w:t>
            </w:r>
          </w:p>
        </w:tc>
        <w:tc>
          <w:tcPr>
            <w:tcW w:w="323" w:type="pct"/>
            <w:vAlign w:val="bottom"/>
          </w:tcPr>
          <w:p w14:paraId="1CD0F10B" w14:textId="76E2C2BE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</w:t>
            </w:r>
            <w:r w:rsidR="00807625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4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807" w:type="pct"/>
            <w:vAlign w:val="bottom"/>
          </w:tcPr>
          <w:p w14:paraId="16BBF10A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39" w:type="pct"/>
            <w:vAlign w:val="bottom"/>
          </w:tcPr>
          <w:p w14:paraId="431ACF65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0D3F6A" w:rsidRPr="000D3F6A" w14:paraId="40CC2070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06AA708F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53ACC596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624E8B4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710019BA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BE7FAB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7D893788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14245771" w14:textId="4BE27533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2.0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513B476B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39" w:type="pct"/>
            <w:vAlign w:val="bottom"/>
          </w:tcPr>
          <w:p w14:paraId="6A2FA4A4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0D3F6A" w:rsidRPr="000D3F6A" w14:paraId="2B169414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72054200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EC1E79F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DF8EB5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3E72AEB0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0A4765F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505DEB95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3E23A180" w14:textId="49B6F03B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77F77454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39" w:type="pct"/>
            <w:vAlign w:val="bottom"/>
          </w:tcPr>
          <w:p w14:paraId="6B36A9A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0D3F6A" w:rsidRPr="000D3F6A" w14:paraId="095A5AC1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1C3B9038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34187CBA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A75B0E1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000F8242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E04BB45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46914718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4E61431A" w14:textId="0A2AE4F3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7.0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04581F0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43AC110F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39" w:type="pct"/>
            <w:vAlign w:val="bottom"/>
          </w:tcPr>
          <w:p w14:paraId="3B175666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807625" w:rsidRPr="000D3F6A" w14:paraId="6324099C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4AF7455B" w14:textId="77777777" w:rsidR="00807625" w:rsidRPr="000D3F6A" w:rsidRDefault="00807625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0B2C8236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58C1667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A443D85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6F8D177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628873E8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27D37588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7650AB9C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39" w:type="pct"/>
            <w:vAlign w:val="bottom"/>
          </w:tcPr>
          <w:p w14:paraId="0FD46B46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807625" w:rsidRPr="000D3F6A" w14:paraId="12F2C885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34C7EAB9" w14:textId="77777777" w:rsidR="00807625" w:rsidRPr="000D3F6A" w:rsidRDefault="00807625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74848F59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7C48DD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703FFC1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F77752B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44D6B53B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7BF384A0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4833F96B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39" w:type="pct"/>
            <w:vAlign w:val="bottom"/>
          </w:tcPr>
          <w:p w14:paraId="0CF44B20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807625" w:rsidRPr="000D3F6A" w14:paraId="09DDA9F7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375E89F4" w14:textId="77777777" w:rsidR="00807625" w:rsidRPr="000D3F6A" w:rsidRDefault="00807625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0DF273D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BF12195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7CA22379" w14:textId="77777777" w:rsidR="00807625" w:rsidRPr="000D3F6A" w:rsidRDefault="00807625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337CAB2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3E6804AD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37883DFC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00BEBDEC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39" w:type="pct"/>
            <w:vAlign w:val="bottom"/>
          </w:tcPr>
          <w:p w14:paraId="3088C440" w14:textId="77777777" w:rsidR="00807625" w:rsidRPr="000D3F6A" w:rsidRDefault="00807625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0D3F6A" w:rsidRPr="000D3F6A" w14:paraId="2933E543" w14:textId="77777777" w:rsidTr="00786358">
        <w:trPr>
          <w:trHeight w:hRule="exact" w:val="413"/>
        </w:trPr>
        <w:tc>
          <w:tcPr>
            <w:tcW w:w="548" w:type="pct"/>
            <w:vAlign w:val="bottom"/>
          </w:tcPr>
          <w:p w14:paraId="6A584D77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SABUY263A</w:t>
            </w:r>
          </w:p>
        </w:tc>
        <w:tc>
          <w:tcPr>
            <w:tcW w:w="484" w:type="pct"/>
            <w:vAlign w:val="bottom"/>
          </w:tcPr>
          <w:p w14:paraId="58A0C6A4" w14:textId="77777777" w:rsidR="000D3F6A" w:rsidRPr="000D3F6A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hanging="173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2/2566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AF15773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7B49067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มีนาคม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51466A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195,700</w:t>
            </w:r>
          </w:p>
        </w:tc>
        <w:tc>
          <w:tcPr>
            <w:tcW w:w="452" w:type="pct"/>
            <w:vAlign w:val="bottom"/>
          </w:tcPr>
          <w:p w14:paraId="6AB401F1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151,178</w:t>
            </w:r>
          </w:p>
        </w:tc>
        <w:tc>
          <w:tcPr>
            <w:tcW w:w="323" w:type="pct"/>
            <w:vAlign w:val="bottom"/>
          </w:tcPr>
          <w:p w14:paraId="16BB6780" w14:textId="1D898A9D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</w:t>
            </w:r>
            <w:r w:rsidR="00807625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4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807" w:type="pct"/>
            <w:vAlign w:val="bottom"/>
          </w:tcPr>
          <w:p w14:paraId="2E7E5106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39" w:type="pct"/>
            <w:vAlign w:val="bottom"/>
          </w:tcPr>
          <w:p w14:paraId="3EF71D82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67</w:t>
            </w:r>
          </w:p>
        </w:tc>
      </w:tr>
      <w:tr w:rsidR="000D3F6A" w:rsidRPr="000D3F6A" w14:paraId="4474EAE2" w14:textId="77777777" w:rsidTr="00786358">
        <w:trPr>
          <w:trHeight w:hRule="exact" w:val="413"/>
        </w:trPr>
        <w:tc>
          <w:tcPr>
            <w:tcW w:w="548" w:type="pct"/>
            <w:vAlign w:val="bottom"/>
          </w:tcPr>
          <w:p w14:paraId="46EEF76F" w14:textId="77777777" w:rsidR="000D3F6A" w:rsidRPr="000D3F6A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58972AB9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A4EED66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00F63501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05C1DC4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68EE96BC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23" w:type="pct"/>
            <w:vAlign w:val="bottom"/>
          </w:tcPr>
          <w:p w14:paraId="241987EB" w14:textId="2A9DE5C4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2.0</w:t>
            </w:r>
            <w:r w:rsidR="007B7977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07" w:type="pct"/>
            <w:vAlign w:val="bottom"/>
          </w:tcPr>
          <w:p w14:paraId="028019BE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0D3F6A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67</w:t>
            </w:r>
          </w:p>
        </w:tc>
        <w:tc>
          <w:tcPr>
            <w:tcW w:w="839" w:type="pct"/>
            <w:vAlign w:val="bottom"/>
          </w:tcPr>
          <w:p w14:paraId="07683990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  <w:t>วันครบกำหนดไถ่ถอนถอน</w:t>
            </w:r>
          </w:p>
        </w:tc>
      </w:tr>
      <w:tr w:rsidR="00050642" w:rsidRPr="000D3F6A" w14:paraId="1D3CE0AD" w14:textId="77777777" w:rsidTr="00786358">
        <w:trPr>
          <w:trHeight w:hRule="exact" w:val="413"/>
        </w:trPr>
        <w:tc>
          <w:tcPr>
            <w:tcW w:w="548" w:type="pct"/>
            <w:vAlign w:val="bottom"/>
          </w:tcPr>
          <w:p w14:paraId="4876A1FA" w14:textId="05B37466" w:rsidR="00050642" w:rsidRPr="00050642" w:rsidRDefault="00050642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</w:rPr>
            </w:pPr>
            <w:r w:rsidRPr="00050642">
              <w:rPr>
                <w:rFonts w:asciiTheme="minorHAnsi" w:hAnsiTheme="minorHAnsi" w:cstheme="minorHAns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484" w:type="pct"/>
            <w:vAlign w:val="bottom"/>
          </w:tcPr>
          <w:p w14:paraId="0A30DC0D" w14:textId="77777777" w:rsidR="00050642" w:rsidRPr="000D3F6A" w:rsidRDefault="00050642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F76853D" w14:textId="77777777" w:rsidR="00050642" w:rsidRPr="000D3F6A" w:rsidRDefault="00050642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0E23692" w14:textId="77777777" w:rsidR="00050642" w:rsidRPr="000D3F6A" w:rsidRDefault="00050642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1546ED6" w14:textId="77777777" w:rsidR="00050642" w:rsidRPr="000D3F6A" w:rsidRDefault="00050642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6F2CBB84" w14:textId="4940E651" w:rsidR="00050642" w:rsidRPr="00050642" w:rsidRDefault="00050642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50642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3,946,978</w:t>
            </w:r>
          </w:p>
        </w:tc>
        <w:tc>
          <w:tcPr>
            <w:tcW w:w="323" w:type="pct"/>
            <w:vAlign w:val="bottom"/>
          </w:tcPr>
          <w:p w14:paraId="2222A480" w14:textId="77777777" w:rsidR="00050642" w:rsidRPr="000D3F6A" w:rsidRDefault="00050642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260D8B8F" w14:textId="77777777" w:rsidR="00050642" w:rsidRPr="000D3F6A" w:rsidRDefault="00050642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39" w:type="pct"/>
            <w:vAlign w:val="bottom"/>
          </w:tcPr>
          <w:p w14:paraId="70AFA43E" w14:textId="77777777" w:rsidR="00050642" w:rsidRPr="000D3F6A" w:rsidRDefault="00050642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0D3F6A" w:rsidRPr="000D3F6A" w14:paraId="4EBF90C6" w14:textId="77777777" w:rsidTr="000D3F6A">
        <w:trPr>
          <w:trHeight w:hRule="exact" w:val="413"/>
        </w:trPr>
        <w:tc>
          <w:tcPr>
            <w:tcW w:w="1580" w:type="pct"/>
            <w:gridSpan w:val="3"/>
            <w:vAlign w:val="bottom"/>
          </w:tcPr>
          <w:p w14:paraId="5463B8F5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หัก ค่าใช้จ่ายในการออกหุ้นกู้รอตัดบัญชี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0BB69E5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0DA3656" w14:textId="77777777" w:rsidR="000D3F6A" w:rsidRPr="000D3F6A" w:rsidRDefault="000D3F6A" w:rsidP="002A0E3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vAlign w:val="bottom"/>
          </w:tcPr>
          <w:p w14:paraId="4E6320F0" w14:textId="4DAA1B1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(</w:t>
            </w:r>
            <w:r w:rsidR="00ED3CA8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3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,</w:t>
            </w:r>
            <w:r w:rsidR="00ED3CA8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220</w:t>
            </w:r>
            <w:r w:rsidRPr="000D3F6A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23" w:type="pct"/>
            <w:vAlign w:val="bottom"/>
          </w:tcPr>
          <w:p w14:paraId="4BF36AA9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544FA1AC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39" w:type="pct"/>
            <w:vAlign w:val="bottom"/>
          </w:tcPr>
          <w:p w14:paraId="0DFA19E1" w14:textId="77777777" w:rsidR="000D3F6A" w:rsidRPr="000D3F6A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0D3F6A" w:rsidRPr="000D3F6A" w14:paraId="7FA7A07C" w14:textId="77777777" w:rsidTr="000D3F6A">
        <w:trPr>
          <w:trHeight w:hRule="exact" w:val="413"/>
        </w:trPr>
        <w:tc>
          <w:tcPr>
            <w:tcW w:w="548" w:type="pct"/>
            <w:vAlign w:val="bottom"/>
          </w:tcPr>
          <w:p w14:paraId="7D835F80" w14:textId="77777777" w:rsidR="000D3F6A" w:rsidRPr="00807625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</w:pP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  <w:t>หุ้นกู้ - สุทธิ</w:t>
            </w:r>
          </w:p>
        </w:tc>
        <w:tc>
          <w:tcPr>
            <w:tcW w:w="484" w:type="pct"/>
            <w:vAlign w:val="bottom"/>
          </w:tcPr>
          <w:p w14:paraId="33F3ACE8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63D206B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12115E13" w14:textId="77777777" w:rsidR="000D3F6A" w:rsidRPr="000D3F6A" w:rsidRDefault="000D3F6A" w:rsidP="002A0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F52B108" w14:textId="77777777" w:rsidR="000D3F6A" w:rsidRPr="000D3F6A" w:rsidRDefault="000D3F6A" w:rsidP="002A0E3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E473C" w14:textId="77777777" w:rsidR="000D3F6A" w:rsidRPr="00807625" w:rsidRDefault="000D3F6A" w:rsidP="002A0E37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07625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3,943,758</w:t>
            </w:r>
          </w:p>
        </w:tc>
        <w:tc>
          <w:tcPr>
            <w:tcW w:w="323" w:type="pct"/>
            <w:vAlign w:val="bottom"/>
          </w:tcPr>
          <w:p w14:paraId="55DFC600" w14:textId="77777777" w:rsidR="000D3F6A" w:rsidRPr="000D3F6A" w:rsidRDefault="000D3F6A" w:rsidP="002A0E3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7" w:type="pct"/>
            <w:vAlign w:val="bottom"/>
          </w:tcPr>
          <w:p w14:paraId="04BBDBD9" w14:textId="77777777" w:rsidR="000D3F6A" w:rsidRPr="000D3F6A" w:rsidRDefault="000D3F6A" w:rsidP="002A0E3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39" w:type="pct"/>
            <w:vAlign w:val="bottom"/>
          </w:tcPr>
          <w:p w14:paraId="35EDD240" w14:textId="77777777" w:rsidR="000D3F6A" w:rsidRPr="000D3F6A" w:rsidRDefault="000D3F6A" w:rsidP="002A0E37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</w:tbl>
    <w:p w14:paraId="39EF98B3" w14:textId="77777777" w:rsidR="000D3F6A" w:rsidRDefault="000D3F6A" w:rsidP="0072288C">
      <w:pPr>
        <w:pStyle w:val="BodyText2"/>
        <w:rPr>
          <w:rFonts w:asciiTheme="majorHAnsi" w:hAnsiTheme="majorHAnsi" w:cstheme="majorHAnsi"/>
          <w:lang w:val="en-US"/>
        </w:rPr>
      </w:pPr>
    </w:p>
    <w:p w14:paraId="19DCF176" w14:textId="1C2FD452" w:rsidR="000D3F6A" w:rsidRDefault="000D3F6A" w:rsidP="000F5E6D">
      <w:pPr>
        <w:pStyle w:val="BodyText2"/>
        <w:ind w:left="990"/>
        <w:rPr>
          <w:rFonts w:asciiTheme="minorHAnsi" w:hAnsiTheme="minorHAnsi"/>
          <w:lang w:val="en-US"/>
        </w:rPr>
      </w:pPr>
      <w:r w:rsidRPr="00BD7D59">
        <w:rPr>
          <w:rFonts w:asciiTheme="minorHAnsi" w:hAnsiTheme="minorHAnsi"/>
          <w:cs/>
          <w:lang w:val="en-US"/>
        </w:rPr>
        <w:t xml:space="preserve">หุ้นกู้มีกำหนดชำระดอกเบี้ยทุก </w:t>
      </w:r>
      <w:r w:rsidRPr="00BD7D59">
        <w:rPr>
          <w:rFonts w:asciiTheme="minorHAnsi" w:hAnsiTheme="minorHAnsi"/>
          <w:lang w:val="en-US"/>
        </w:rPr>
        <w:t>3</w:t>
      </w:r>
      <w:r w:rsidRPr="00BD7D59">
        <w:rPr>
          <w:rFonts w:asciiTheme="minorHAnsi" w:hAnsiTheme="minorHAnsi"/>
          <w:cs/>
          <w:lang w:val="en-US"/>
        </w:rPr>
        <w:t xml:space="preserve"> เดือน ไม่ด้อยสิทธิและไม่มีหลักประกันสำหรับหุ้นกู้ครั้งที่ </w:t>
      </w:r>
      <w:r w:rsidRPr="00BD7D59">
        <w:rPr>
          <w:rFonts w:asciiTheme="minorHAnsi" w:hAnsiTheme="minorHAnsi"/>
          <w:lang w:val="en-US"/>
        </w:rPr>
        <w:t>2</w:t>
      </w:r>
      <w:r w:rsidRPr="00BD7D59">
        <w:rPr>
          <w:rFonts w:asciiTheme="minorHAnsi" w:hAnsiTheme="minorHAnsi"/>
          <w:cs/>
          <w:lang w:val="en-US"/>
        </w:rPr>
        <w:t>/</w:t>
      </w:r>
      <w:r w:rsidRPr="00BD7D59">
        <w:rPr>
          <w:rFonts w:asciiTheme="minorHAnsi" w:hAnsiTheme="minorHAnsi"/>
          <w:lang w:val="en-US"/>
        </w:rPr>
        <w:t xml:space="preserve">2565 </w:t>
      </w:r>
      <w:r w:rsidR="00807625">
        <w:rPr>
          <w:rFonts w:asciiTheme="minorHAnsi" w:hAnsiTheme="minorHAnsi"/>
          <w:lang w:val="en-US"/>
        </w:rPr>
        <w:t>3</w:t>
      </w:r>
      <w:r w:rsidRPr="00BD7D59">
        <w:rPr>
          <w:rFonts w:asciiTheme="minorHAnsi" w:hAnsiTheme="minorHAnsi"/>
          <w:cs/>
          <w:lang w:val="en-US"/>
        </w:rPr>
        <w:t>/</w:t>
      </w:r>
      <w:r w:rsidRPr="00BD7D59">
        <w:rPr>
          <w:rFonts w:asciiTheme="minorHAnsi" w:hAnsiTheme="minorHAnsi"/>
          <w:lang w:val="en-US"/>
        </w:rPr>
        <w:t>2565</w:t>
      </w:r>
      <w:r w:rsidRPr="00BD7D59">
        <w:rPr>
          <w:rFonts w:asciiTheme="minorHAnsi" w:hAnsiTheme="minorHAnsi"/>
          <w:cs/>
          <w:lang w:val="en-US"/>
        </w:rPr>
        <w:t xml:space="preserve"> และ </w:t>
      </w:r>
      <w:r w:rsidRPr="00BD7D59">
        <w:rPr>
          <w:rFonts w:asciiTheme="minorHAnsi" w:hAnsiTheme="minorHAnsi"/>
          <w:lang w:val="en-US"/>
        </w:rPr>
        <w:t>1</w:t>
      </w:r>
      <w:r w:rsidRPr="00BD7D59">
        <w:rPr>
          <w:rFonts w:asciiTheme="minorHAnsi" w:hAnsiTheme="minorHAnsi"/>
          <w:cs/>
          <w:lang w:val="en-US"/>
        </w:rPr>
        <w:t>/</w:t>
      </w:r>
      <w:r w:rsidRPr="00BD7D59">
        <w:rPr>
          <w:rFonts w:asciiTheme="minorHAnsi" w:hAnsiTheme="minorHAnsi"/>
          <w:lang w:val="en-US"/>
        </w:rPr>
        <w:t>2566</w:t>
      </w:r>
      <w:r w:rsidRPr="00BD7D59">
        <w:rPr>
          <w:rFonts w:asciiTheme="minorHAnsi" w:hAnsiTheme="minorHAnsi"/>
          <w:cs/>
          <w:lang w:val="en-US"/>
        </w:rPr>
        <w:t xml:space="preserve"> และมีหลักประกันสำหรับหุ้นกู้ครั้งที่ </w:t>
      </w:r>
      <w:r w:rsidRPr="00BD7D59">
        <w:rPr>
          <w:rFonts w:asciiTheme="minorHAnsi" w:hAnsiTheme="minorHAnsi"/>
          <w:lang w:val="en-US"/>
        </w:rPr>
        <w:t>2</w:t>
      </w:r>
      <w:r w:rsidRPr="00BD7D59">
        <w:rPr>
          <w:rFonts w:asciiTheme="minorHAnsi" w:hAnsiTheme="minorHAnsi"/>
          <w:cs/>
          <w:lang w:val="en-US"/>
        </w:rPr>
        <w:t>/</w:t>
      </w:r>
      <w:r w:rsidRPr="00BD7D59">
        <w:rPr>
          <w:rFonts w:asciiTheme="minorHAnsi" w:hAnsiTheme="minorHAnsi"/>
          <w:lang w:val="en-US"/>
        </w:rPr>
        <w:t>2566</w:t>
      </w:r>
      <w:r w:rsidRPr="00BD7D59">
        <w:rPr>
          <w:rFonts w:asciiTheme="minorHAnsi" w:hAnsiTheme="minorHAnsi"/>
          <w:cs/>
          <w:lang w:val="en-US"/>
        </w:rPr>
        <w:t xml:space="preserve"> </w:t>
      </w:r>
    </w:p>
    <w:p w14:paraId="204FCCB9" w14:textId="77777777" w:rsidR="000D3F6A" w:rsidRDefault="000D3F6A" w:rsidP="0072288C">
      <w:pPr>
        <w:pStyle w:val="BodyText2"/>
        <w:rPr>
          <w:rFonts w:asciiTheme="majorHAnsi" w:hAnsiTheme="majorHAnsi" w:cstheme="majorHAnsi"/>
          <w:lang w:val="en-US"/>
        </w:rPr>
      </w:pPr>
    </w:p>
    <w:p w14:paraId="3E58E3D5" w14:textId="77777777" w:rsidR="000D3F6A" w:rsidRDefault="000D3F6A" w:rsidP="0072288C">
      <w:pPr>
        <w:pStyle w:val="BodyText2"/>
        <w:rPr>
          <w:rFonts w:asciiTheme="majorHAnsi" w:hAnsiTheme="majorHAnsi" w:cstheme="majorHAnsi"/>
          <w:lang w:val="en-US"/>
        </w:rPr>
        <w:sectPr w:rsidR="000D3F6A" w:rsidSect="000F5E6D">
          <w:pgSz w:w="16834" w:h="11909" w:orient="landscape" w:code="9"/>
          <w:pgMar w:top="1152" w:right="1354" w:bottom="1152" w:left="576" w:header="720" w:footer="720" w:gutter="0"/>
          <w:paperSrc w:first="7" w:other="7"/>
          <w:cols w:space="720"/>
          <w:docGrid w:linePitch="245"/>
        </w:sectPr>
      </w:pPr>
    </w:p>
    <w:p w14:paraId="0E48FDD7" w14:textId="1CD26431" w:rsidR="00D63259" w:rsidRPr="00531C27" w:rsidRDefault="00D63259" w:rsidP="000F5E6D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531C27">
        <w:rPr>
          <w:rFonts w:ascii="Angsana New" w:hAnsi="Angsana New"/>
          <w:i/>
          <w:iCs/>
          <w:spacing w:val="-6"/>
          <w:sz w:val="30"/>
          <w:szCs w:val="30"/>
          <w:cs/>
        </w:rPr>
        <w:lastRenderedPageBreak/>
        <w:t>การจัดประชุมผู้ถือหุ้นกู้</w:t>
      </w:r>
    </w:p>
    <w:p w14:paraId="213EE179" w14:textId="77777777" w:rsidR="00D63259" w:rsidRPr="00D63259" w:rsidRDefault="00D63259" w:rsidP="00D63259">
      <w:pPr>
        <w:ind w:left="540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</w:p>
    <w:p w14:paraId="045C9390" w14:textId="10380E71" w:rsidR="00D63259" w:rsidRPr="00D63259" w:rsidRDefault="00531C27" w:rsidP="000D3F6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  <w:r w:rsidRPr="00531C27">
        <w:rPr>
          <w:rFonts w:ascii="Angsana New" w:hAnsi="Angsana New"/>
          <w:spacing w:val="-6"/>
          <w:sz w:val="30"/>
          <w:szCs w:val="30"/>
          <w:cs/>
        </w:rPr>
        <w:t>ในการประชุมผู้ถือหุ้นกู้ของบริษัทเมื่อเดือนพ</w:t>
      </w:r>
      <w:r w:rsidR="006B7B69">
        <w:rPr>
          <w:rFonts w:ascii="Angsana New" w:hAnsi="Angsana New" w:hint="cs"/>
          <w:spacing w:val="-6"/>
          <w:sz w:val="30"/>
          <w:szCs w:val="30"/>
          <w:cs/>
        </w:rPr>
        <w:t>ฤศ</w:t>
      </w:r>
      <w:r w:rsidRPr="00531C27">
        <w:rPr>
          <w:rFonts w:ascii="Angsana New" w:hAnsi="Angsana New"/>
          <w:spacing w:val="-6"/>
          <w:sz w:val="30"/>
          <w:szCs w:val="30"/>
          <w:cs/>
        </w:rPr>
        <w:t xml:space="preserve">จิกายน และธันวาคม </w:t>
      </w:r>
      <w:r w:rsidR="006B7B69">
        <w:rPr>
          <w:rFonts w:ascii="Angsana New" w:hAnsi="Angsana New"/>
          <w:spacing w:val="-6"/>
          <w:sz w:val="30"/>
          <w:szCs w:val="30"/>
        </w:rPr>
        <w:t>2567</w:t>
      </w:r>
      <w:r w:rsidRPr="00531C2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B7B69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531C27">
        <w:rPr>
          <w:rFonts w:ascii="Angsana New" w:hAnsi="Angsana New"/>
          <w:spacing w:val="-6"/>
          <w:sz w:val="30"/>
          <w:szCs w:val="30"/>
          <w:cs/>
        </w:rPr>
        <w:t>ประชุมผู้ถือหุ้นกู้ได้มีมติอนุมัติการพิจารณาโดยมีรายละเอียดดังนี้</w:t>
      </w:r>
    </w:p>
    <w:p w14:paraId="6E959C0E" w14:textId="77777777" w:rsidR="00D63259" w:rsidRPr="00D63259" w:rsidRDefault="00D63259" w:rsidP="00D63259">
      <w:pPr>
        <w:ind w:left="540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</w:p>
    <w:p w14:paraId="7C90AD62" w14:textId="71F10F46" w:rsidR="00D63259" w:rsidRDefault="006B7B69" w:rsidP="002F7E05">
      <w:pPr>
        <w:pStyle w:val="ListParagraph"/>
        <w:numPr>
          <w:ilvl w:val="0"/>
          <w:numId w:val="31"/>
        </w:numPr>
        <w:tabs>
          <w:tab w:val="left" w:pos="810"/>
          <w:tab w:val="left" w:pos="1080"/>
        </w:tabs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อนุมัติให้ยกเลิกหน้าที่ของผู้ออกหุ้นกู้ในการดำรงไว้ซึ่งอัตราส่วนของ</w:t>
      </w:r>
      <w:r w:rsidR="00075DD1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“หนี้สินสุทธิต่อส่วนของผู้ถือหุ้น (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Net Debt to Equity Ratio)”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ตลอดอายุของหุ้นกู้ และผ่อนผันให้การที่ผู้ออกหุ้นกู้เข้าเจรจาปรับโครงสร้างหนี้เงินกู้ยืมกับสถาบันการเงิน และการที่ผู้ออกหุ้นกู้เสนอให้ที่ประชุมผู้ถือหุ้นกู้พิจารณาอนุมัติขยายระยะเวลาครบกำหนดไถ่ถอนหุ้นกู้ โดยไม่ไม่ให้ถือเป็นเหตุผิดนัดตามข้อกำหนดสิทธิ สำหรับหุ้นกู้รุ่น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24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DA 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254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 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258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 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263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</w:t>
      </w:r>
    </w:p>
    <w:p w14:paraId="52374107" w14:textId="77777777" w:rsidR="00F75506" w:rsidRPr="007B7977" w:rsidRDefault="00F75506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Cs w:val="22"/>
          <w:lang w:val="en-US"/>
        </w:rPr>
      </w:pPr>
    </w:p>
    <w:p w14:paraId="3F9F22EE" w14:textId="4F851572" w:rsidR="00D63259" w:rsidRDefault="006B7B69" w:rsidP="002F7E05">
      <w:pPr>
        <w:pStyle w:val="ListParagraph"/>
        <w:numPr>
          <w:ilvl w:val="0"/>
          <w:numId w:val="31"/>
        </w:numPr>
        <w:tabs>
          <w:tab w:val="left" w:pos="810"/>
          <w:tab w:val="left" w:pos="1080"/>
        </w:tabs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อนุมัติการผ่อนผันให้การที่ผู้ออกหุ้นกู้ไม่ชำระดอกเบี้ยของหุ้นกู้รุ่น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SABUY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258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A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ซึ่งถึงกำหนดชำระในวันที่</w:t>
      </w:r>
      <w:r w:rsidR="0080762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br/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18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พฤศจิกายน 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2567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และการที่ผู้ออกหุ้นกู้ไม่ชำระเงินต้นและดอกเบี้ยหุ้นกู้ โดยไม่ให้ถือเป็นเหตุผิดนัดตามข้อกำหนดสิทธิ สำหรับหุ้นกู้รุ่น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SABUY</w:t>
      </w:r>
      <w:r w:rsidR="0080762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24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DA 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254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 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258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 SABUY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263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</w:t>
      </w:r>
    </w:p>
    <w:p w14:paraId="034DDF18" w14:textId="77777777" w:rsidR="00F75506" w:rsidRPr="007B7977" w:rsidRDefault="00F75506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Cs w:val="22"/>
          <w:lang w:val="en-US"/>
        </w:rPr>
      </w:pPr>
    </w:p>
    <w:p w14:paraId="7C00314A" w14:textId="4B73A208" w:rsidR="00D63259" w:rsidRDefault="006B7B69" w:rsidP="002F7E05">
      <w:pPr>
        <w:pStyle w:val="ListParagraph"/>
        <w:numPr>
          <w:ilvl w:val="0"/>
          <w:numId w:val="31"/>
        </w:numPr>
        <w:tabs>
          <w:tab w:val="left" w:pos="810"/>
          <w:tab w:val="left" w:pos="1080"/>
        </w:tabs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พิจารณาอนุมัติการแก้ไขเปลี่ยนแปลงวันครบกำหนดไถ่ถอนหุ้นกู้ สำหรับหุ้นกู้รุ่น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SABUY</w:t>
      </w:r>
      <w:r w:rsidR="0080762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24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DA SABUY</w:t>
      </w:r>
      <w:r w:rsidR="0080762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254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A SABUY</w:t>
      </w:r>
      <w:r w:rsidR="0080762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258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A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รายละเอียดการเลื่อนกำหนดชำระหุ้นกู้แต่ละรุ่น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811"/>
        <w:gridCol w:w="1969"/>
        <w:gridCol w:w="2521"/>
        <w:gridCol w:w="2519"/>
      </w:tblGrid>
      <w:tr w:rsidR="00F75506" w:rsidRPr="009F251B" w14:paraId="04691024" w14:textId="77777777" w:rsidTr="000D3F6A">
        <w:trPr>
          <w:trHeight w:hRule="exact" w:val="413"/>
        </w:trPr>
        <w:tc>
          <w:tcPr>
            <w:tcW w:w="1027" w:type="pct"/>
            <w:vAlign w:val="center"/>
          </w:tcPr>
          <w:p w14:paraId="26377C34" w14:textId="07123004" w:rsidR="00F75506" w:rsidRPr="009F251B" w:rsidRDefault="00134C07" w:rsidP="00134C07">
            <w:pPr>
              <w:pStyle w:val="BodyText"/>
              <w:spacing w:after="0" w:line="240" w:lineRule="auto"/>
              <w:ind w:left="252" w:right="-131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หุ้นกู้รุ่น</w:t>
            </w:r>
          </w:p>
        </w:tc>
        <w:tc>
          <w:tcPr>
            <w:tcW w:w="1116" w:type="pct"/>
            <w:vAlign w:val="bottom"/>
          </w:tcPr>
          <w:p w14:paraId="39A49083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57" w:type="pct"/>
            <w:gridSpan w:val="2"/>
            <w:shd w:val="clear" w:color="auto" w:fill="auto"/>
            <w:vAlign w:val="bottom"/>
          </w:tcPr>
          <w:p w14:paraId="7948BF36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  <w:p w14:paraId="76DC81B6" w14:textId="77777777" w:rsidR="00F75506" w:rsidRPr="009F251B" w:rsidRDefault="00F75506">
            <w:pPr>
              <w:pStyle w:val="BodyText"/>
              <w:spacing w:after="0"/>
              <w:ind w:left="137" w:right="-110" w:hanging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</w:tr>
      <w:tr w:rsidR="00F75506" w:rsidRPr="009F251B" w14:paraId="1CBBCF3E" w14:textId="77777777" w:rsidTr="000D3F6A">
        <w:trPr>
          <w:trHeight w:hRule="exact" w:val="413"/>
        </w:trPr>
        <w:tc>
          <w:tcPr>
            <w:tcW w:w="1027" w:type="pct"/>
            <w:vAlign w:val="center"/>
          </w:tcPr>
          <w:p w14:paraId="4D9CF3A5" w14:textId="15F1E411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vAlign w:val="bottom"/>
          </w:tcPr>
          <w:p w14:paraId="193BCE1F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429" w:type="pct"/>
            <w:shd w:val="clear" w:color="auto" w:fill="auto"/>
            <w:vAlign w:val="bottom"/>
          </w:tcPr>
          <w:p w14:paraId="265F3230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</w:tc>
        <w:tc>
          <w:tcPr>
            <w:tcW w:w="1428" w:type="pct"/>
            <w:vAlign w:val="bottom"/>
          </w:tcPr>
          <w:p w14:paraId="2D151462" w14:textId="77777777" w:rsidR="00F75506" w:rsidRPr="00807625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625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</w:p>
        </w:tc>
      </w:tr>
      <w:tr w:rsidR="00F75506" w:rsidRPr="009F251B" w14:paraId="6DC2D243" w14:textId="77777777" w:rsidTr="000D3F6A">
        <w:trPr>
          <w:trHeight w:hRule="exact" w:val="413"/>
        </w:trPr>
        <w:tc>
          <w:tcPr>
            <w:tcW w:w="1027" w:type="pct"/>
          </w:tcPr>
          <w:p w14:paraId="6C0A369E" w14:textId="3D6C2C56" w:rsidR="00F75506" w:rsidRPr="009F251B" w:rsidRDefault="00F75506" w:rsidP="000D3F6A">
            <w:pPr>
              <w:pStyle w:val="BodyText"/>
              <w:tabs>
                <w:tab w:val="clear" w:pos="227"/>
                <w:tab w:val="clear" w:pos="454"/>
                <w:tab w:val="left" w:pos="0"/>
              </w:tabs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</w:t>
            </w:r>
            <w:r w:rsidR="0080762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DA</w:t>
            </w:r>
          </w:p>
        </w:tc>
        <w:tc>
          <w:tcPr>
            <w:tcW w:w="1116" w:type="pct"/>
            <w:vAlign w:val="bottom"/>
          </w:tcPr>
          <w:p w14:paraId="5EDE34F9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429" w:type="pct"/>
            <w:shd w:val="clear" w:color="auto" w:fill="auto"/>
            <w:vAlign w:val="bottom"/>
          </w:tcPr>
          <w:p w14:paraId="0DA30BC0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8" w:type="pct"/>
            <w:vAlign w:val="bottom"/>
          </w:tcPr>
          <w:p w14:paraId="43068FAE" w14:textId="77777777" w:rsidR="00F75506" w:rsidRPr="009F251B" w:rsidRDefault="00F7550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70</w:t>
            </w:r>
          </w:p>
        </w:tc>
      </w:tr>
      <w:tr w:rsidR="00F75506" w:rsidRPr="009F251B" w14:paraId="2A3D76A9" w14:textId="77777777" w:rsidTr="000D3F6A">
        <w:trPr>
          <w:trHeight w:hRule="exact" w:val="413"/>
        </w:trPr>
        <w:tc>
          <w:tcPr>
            <w:tcW w:w="1027" w:type="pct"/>
          </w:tcPr>
          <w:p w14:paraId="66093C30" w14:textId="6A221776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</w:t>
            </w:r>
            <w:r w:rsidR="00807625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116" w:type="pct"/>
            <w:vAlign w:val="bottom"/>
          </w:tcPr>
          <w:p w14:paraId="0B56F45A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429" w:type="pct"/>
            <w:shd w:val="clear" w:color="auto" w:fill="auto"/>
            <w:vAlign w:val="bottom"/>
          </w:tcPr>
          <w:p w14:paraId="21E8DE4A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8" w:type="pct"/>
            <w:vAlign w:val="bottom"/>
          </w:tcPr>
          <w:p w14:paraId="7DA47C32" w14:textId="77777777" w:rsidR="00F75506" w:rsidRPr="009F251B" w:rsidRDefault="00F7550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</w:t>
            </w:r>
          </w:p>
        </w:tc>
      </w:tr>
      <w:tr w:rsidR="00F75506" w:rsidRPr="009F251B" w14:paraId="32C759A3" w14:textId="77777777" w:rsidTr="000D3F6A">
        <w:trPr>
          <w:trHeight w:hRule="exact" w:val="413"/>
        </w:trPr>
        <w:tc>
          <w:tcPr>
            <w:tcW w:w="1027" w:type="pct"/>
          </w:tcPr>
          <w:p w14:paraId="12FE0BD6" w14:textId="05B60455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</w:t>
            </w:r>
            <w:r w:rsidR="00807625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116" w:type="pct"/>
            <w:vAlign w:val="bottom"/>
          </w:tcPr>
          <w:p w14:paraId="3718CD6F" w14:textId="1BA3E556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506" w:rsidRPr="009F25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="00F75506" w:rsidRPr="009F251B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29" w:type="pct"/>
            <w:shd w:val="clear" w:color="auto" w:fill="auto"/>
            <w:vAlign w:val="bottom"/>
          </w:tcPr>
          <w:p w14:paraId="4D8DFA1C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8" w:type="pct"/>
            <w:vAlign w:val="bottom"/>
          </w:tcPr>
          <w:p w14:paraId="5AC0D565" w14:textId="77777777" w:rsidR="00F75506" w:rsidRPr="009F251B" w:rsidRDefault="00F7550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F25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</w:t>
            </w:r>
          </w:p>
        </w:tc>
      </w:tr>
    </w:tbl>
    <w:p w14:paraId="411D9059" w14:textId="77777777" w:rsidR="00F75506" w:rsidRDefault="00F75506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0EA3BE57" w14:textId="77777777" w:rsidR="00641511" w:rsidRDefault="00641511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6CB7A6FC" w14:textId="77777777" w:rsidR="00641511" w:rsidRDefault="00641511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4D74B0BA" w14:textId="77777777" w:rsidR="00641511" w:rsidRDefault="00641511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4A64D8E5" w14:textId="77777777" w:rsidR="00641511" w:rsidRDefault="00641511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108A1C12" w14:textId="0A4837EB" w:rsidR="00531C27" w:rsidRDefault="00641511" w:rsidP="002F7E05">
      <w:pPr>
        <w:pStyle w:val="ListParagraph"/>
        <w:numPr>
          <w:ilvl w:val="0"/>
          <w:numId w:val="31"/>
        </w:numPr>
        <w:tabs>
          <w:tab w:val="left" w:pos="810"/>
          <w:tab w:val="left" w:pos="1080"/>
        </w:tabs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lastRenderedPageBreak/>
        <w:t xml:space="preserve"> 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พิจารณาอนุมัติการแก้ไขเปลี่ยนแปลงอัตราดอกเบี้ยหุ้นกู้ โดยให้การเปลี่ยนแปลงดังกล่าว มีผลตั้งแต่วันที่ 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               </w:t>
      </w:r>
      <w:r w:rsidR="0080762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20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พฤศจิกายน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2567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สำหรับหุ้นกู้รุ่น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SABUY24DA SABUY254A SABUY258A SABUY263A </w:t>
      </w:r>
      <w:r w:rsidR="00531C27" w:rsidRPr="00531C2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รายละเอียดการเลื่อนกำหนดชำระหุ้นกู้แต่ละรุ่น</w:t>
      </w:r>
    </w:p>
    <w:tbl>
      <w:tblPr>
        <w:tblW w:w="91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260"/>
        <w:gridCol w:w="1172"/>
        <w:gridCol w:w="1442"/>
        <w:gridCol w:w="900"/>
        <w:gridCol w:w="2071"/>
        <w:gridCol w:w="2335"/>
      </w:tblGrid>
      <w:tr w:rsidR="000D3F6A" w:rsidRPr="009F251B" w14:paraId="37442B2E" w14:textId="77777777" w:rsidTr="00134C07">
        <w:trPr>
          <w:trHeight w:hRule="exact" w:val="413"/>
        </w:trPr>
        <w:tc>
          <w:tcPr>
            <w:tcW w:w="686" w:type="pct"/>
            <w:vAlign w:val="center"/>
          </w:tcPr>
          <w:p w14:paraId="628246A3" w14:textId="13F8F33B" w:rsidR="00F75506" w:rsidRPr="009F251B" w:rsidRDefault="00134C07" w:rsidP="00134C07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หุ้นกู้รุ่น</w:t>
            </w:r>
          </w:p>
        </w:tc>
        <w:tc>
          <w:tcPr>
            <w:tcW w:w="638" w:type="pct"/>
            <w:vAlign w:val="bottom"/>
          </w:tcPr>
          <w:p w14:paraId="3ADCBD4C" w14:textId="77777777" w:rsidR="00F75506" w:rsidRPr="009F251B" w:rsidRDefault="00F75506">
            <w:pPr>
              <w:pStyle w:val="BodyText"/>
              <w:spacing w:after="0" w:line="240" w:lineRule="auto"/>
              <w:ind w:right="-131" w:hanging="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785" w:type="pct"/>
            <w:vAlign w:val="bottom"/>
          </w:tcPr>
          <w:p w14:paraId="4156DD88" w14:textId="77777777" w:rsidR="00F75506" w:rsidRPr="009F251B" w:rsidRDefault="00F75506">
            <w:pPr>
              <w:pStyle w:val="BodyText"/>
              <w:spacing w:after="0" w:line="240" w:lineRule="auto"/>
              <w:ind w:right="-131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อัตราดอกเบี้ยเดิม</w:t>
            </w:r>
          </w:p>
        </w:tc>
        <w:tc>
          <w:tcPr>
            <w:tcW w:w="2890" w:type="pct"/>
            <w:gridSpan w:val="3"/>
          </w:tcPr>
          <w:p w14:paraId="3C7D8AD7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อัตราดอกเบี้ยที่เปลี่ยนแปลง</w:t>
            </w:r>
          </w:p>
        </w:tc>
      </w:tr>
      <w:tr w:rsidR="000D3F6A" w:rsidRPr="009F251B" w14:paraId="5B661641" w14:textId="77777777" w:rsidTr="007B7977">
        <w:trPr>
          <w:trHeight w:hRule="exact" w:val="413"/>
        </w:trPr>
        <w:tc>
          <w:tcPr>
            <w:tcW w:w="686" w:type="pct"/>
            <w:vAlign w:val="center"/>
          </w:tcPr>
          <w:p w14:paraId="4D394BB7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2A1A9AAD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785" w:type="pct"/>
          </w:tcPr>
          <w:p w14:paraId="59ACA79A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0" w:type="pct"/>
          </w:tcPr>
          <w:p w14:paraId="4FA6A718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28" w:type="pct"/>
          </w:tcPr>
          <w:p w14:paraId="47652FFD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</w:tc>
        <w:tc>
          <w:tcPr>
            <w:tcW w:w="1272" w:type="pct"/>
          </w:tcPr>
          <w:p w14:paraId="0FEEE8CF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</w:p>
        </w:tc>
      </w:tr>
      <w:tr w:rsidR="000D3F6A" w:rsidRPr="009F251B" w14:paraId="5746FFD2" w14:textId="77777777" w:rsidTr="007B7977">
        <w:trPr>
          <w:trHeight w:hRule="exact" w:val="413"/>
        </w:trPr>
        <w:tc>
          <w:tcPr>
            <w:tcW w:w="686" w:type="pct"/>
          </w:tcPr>
          <w:p w14:paraId="76709945" w14:textId="77777777" w:rsidR="00F75506" w:rsidRPr="009F251B" w:rsidRDefault="00F75506" w:rsidP="007B7977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SABUY24DA</w:t>
            </w:r>
          </w:p>
        </w:tc>
        <w:tc>
          <w:tcPr>
            <w:tcW w:w="638" w:type="pct"/>
            <w:vAlign w:val="bottom"/>
          </w:tcPr>
          <w:p w14:paraId="58B4EE37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785" w:type="pct"/>
          </w:tcPr>
          <w:p w14:paraId="3023A174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6.25 </w:t>
            </w:r>
          </w:p>
        </w:tc>
        <w:tc>
          <w:tcPr>
            <w:tcW w:w="490" w:type="pct"/>
          </w:tcPr>
          <w:p w14:paraId="61F5A113" w14:textId="130362C3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2.0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2731501D" w14:textId="799AE9AC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75506"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2" w:type="pct"/>
          </w:tcPr>
          <w:p w14:paraId="29DB25D4" w14:textId="63EF4A74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75506"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D3F6A" w:rsidRPr="009F251B" w14:paraId="320E81D4" w14:textId="77777777" w:rsidTr="007B7977">
        <w:trPr>
          <w:trHeight w:hRule="exact" w:val="413"/>
        </w:trPr>
        <w:tc>
          <w:tcPr>
            <w:tcW w:w="686" w:type="pct"/>
          </w:tcPr>
          <w:p w14:paraId="59D0F1E8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FDD2A39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22A9977D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ตลอดอายุหุ้นกู้</w:t>
            </w:r>
          </w:p>
        </w:tc>
        <w:tc>
          <w:tcPr>
            <w:tcW w:w="490" w:type="pct"/>
          </w:tcPr>
          <w:p w14:paraId="5F255486" w14:textId="03F087AB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5.0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362888C6" w14:textId="6533D9E8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2" w:type="pct"/>
          </w:tcPr>
          <w:p w14:paraId="4C13E394" w14:textId="320CB712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0D3F6A" w:rsidRPr="009F251B" w14:paraId="2A5470D1" w14:textId="77777777" w:rsidTr="007B7977">
        <w:trPr>
          <w:trHeight w:hRule="exact" w:val="413"/>
        </w:trPr>
        <w:tc>
          <w:tcPr>
            <w:tcW w:w="686" w:type="pct"/>
          </w:tcPr>
          <w:p w14:paraId="71976C6B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9272CDF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4EF14559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8FE351C" w14:textId="3D9160C5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7.0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6B483B7A" w14:textId="4D1D857E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75506"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272" w:type="pct"/>
          </w:tcPr>
          <w:p w14:paraId="4D1E9C06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วันครบกำหนดไถ่ถอน</w:t>
            </w:r>
          </w:p>
        </w:tc>
      </w:tr>
      <w:tr w:rsidR="000D3F6A" w:rsidRPr="009F251B" w14:paraId="739DCFE4" w14:textId="77777777" w:rsidTr="007B7977">
        <w:trPr>
          <w:trHeight w:hRule="exact" w:val="413"/>
        </w:trPr>
        <w:tc>
          <w:tcPr>
            <w:tcW w:w="686" w:type="pct"/>
          </w:tcPr>
          <w:p w14:paraId="0478C537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SABUY254A</w:t>
            </w:r>
          </w:p>
        </w:tc>
        <w:tc>
          <w:tcPr>
            <w:tcW w:w="638" w:type="pct"/>
            <w:vAlign w:val="bottom"/>
          </w:tcPr>
          <w:p w14:paraId="283286CE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785" w:type="pct"/>
          </w:tcPr>
          <w:p w14:paraId="356A4CAD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6.25 </w:t>
            </w:r>
          </w:p>
        </w:tc>
        <w:tc>
          <w:tcPr>
            <w:tcW w:w="490" w:type="pct"/>
          </w:tcPr>
          <w:p w14:paraId="4A0C5965" w14:textId="0D3A4182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2.0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56CE5BA5" w14:textId="124FE8AD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2" w:type="pct"/>
          </w:tcPr>
          <w:p w14:paraId="459EAE9E" w14:textId="32F56454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D3F6A" w:rsidRPr="009F251B" w14:paraId="316BFB2C" w14:textId="77777777" w:rsidTr="007B7977">
        <w:trPr>
          <w:trHeight w:hRule="exact" w:val="413"/>
        </w:trPr>
        <w:tc>
          <w:tcPr>
            <w:tcW w:w="686" w:type="pct"/>
          </w:tcPr>
          <w:p w14:paraId="083D5EA2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564299F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9D7826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ตลอดอายุหุ้นกู้</w:t>
            </w:r>
          </w:p>
        </w:tc>
        <w:tc>
          <w:tcPr>
            <w:tcW w:w="490" w:type="pct"/>
          </w:tcPr>
          <w:p w14:paraId="5A173D45" w14:textId="0EEFC6D6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5.0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48965662" w14:textId="01D9BB5C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2" w:type="pct"/>
          </w:tcPr>
          <w:p w14:paraId="4A7CD108" w14:textId="77635D1D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0D3F6A" w:rsidRPr="009F251B" w14:paraId="4287709D" w14:textId="77777777" w:rsidTr="007B7977">
        <w:trPr>
          <w:trHeight w:hRule="exact" w:val="413"/>
        </w:trPr>
        <w:tc>
          <w:tcPr>
            <w:tcW w:w="686" w:type="pct"/>
          </w:tcPr>
          <w:p w14:paraId="168F839B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AB882C4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337D482F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684708A4" w14:textId="1FABB279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7.0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0823660E" w14:textId="623A7D80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272" w:type="pct"/>
          </w:tcPr>
          <w:p w14:paraId="510EDED5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วันครบกำหนดไถ่ถอน</w:t>
            </w:r>
          </w:p>
        </w:tc>
      </w:tr>
      <w:tr w:rsidR="000D3F6A" w:rsidRPr="009F251B" w14:paraId="498AE376" w14:textId="77777777" w:rsidTr="007B7977">
        <w:trPr>
          <w:trHeight w:hRule="exact" w:val="413"/>
        </w:trPr>
        <w:tc>
          <w:tcPr>
            <w:tcW w:w="686" w:type="pct"/>
          </w:tcPr>
          <w:p w14:paraId="60F80BB4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SABUY258A</w:t>
            </w:r>
          </w:p>
        </w:tc>
        <w:tc>
          <w:tcPr>
            <w:tcW w:w="638" w:type="pct"/>
            <w:vAlign w:val="bottom"/>
          </w:tcPr>
          <w:p w14:paraId="26E5DBF9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1,295,800</w:t>
            </w:r>
          </w:p>
        </w:tc>
        <w:tc>
          <w:tcPr>
            <w:tcW w:w="785" w:type="pct"/>
          </w:tcPr>
          <w:p w14:paraId="5B34A24B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4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5 </w:t>
            </w:r>
          </w:p>
        </w:tc>
        <w:tc>
          <w:tcPr>
            <w:tcW w:w="490" w:type="pct"/>
          </w:tcPr>
          <w:p w14:paraId="0D42F1FD" w14:textId="18EA7E50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2.0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5C4A291C" w14:textId="2D702C99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2" w:type="pct"/>
          </w:tcPr>
          <w:p w14:paraId="24180BD6" w14:textId="171A0C2F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D3F6A" w:rsidRPr="009F251B" w14:paraId="1AA9E9AD" w14:textId="77777777" w:rsidTr="007B7977">
        <w:trPr>
          <w:trHeight w:hRule="exact" w:val="413"/>
        </w:trPr>
        <w:tc>
          <w:tcPr>
            <w:tcW w:w="686" w:type="pct"/>
          </w:tcPr>
          <w:p w14:paraId="70451416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25207140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68A57565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ตลอดอายุหุ้นกู้</w:t>
            </w:r>
          </w:p>
        </w:tc>
        <w:tc>
          <w:tcPr>
            <w:tcW w:w="490" w:type="pct"/>
          </w:tcPr>
          <w:p w14:paraId="2E959908" w14:textId="76FC78EF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5.0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3C1C8C9E" w14:textId="34696705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2" w:type="pct"/>
          </w:tcPr>
          <w:p w14:paraId="2E4B5288" w14:textId="7D61765B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0D3F6A" w:rsidRPr="009F251B" w14:paraId="517E389D" w14:textId="77777777" w:rsidTr="007B7977">
        <w:trPr>
          <w:trHeight w:hRule="exact" w:val="413"/>
        </w:trPr>
        <w:tc>
          <w:tcPr>
            <w:tcW w:w="686" w:type="pct"/>
          </w:tcPr>
          <w:p w14:paraId="03764328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AFAF693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38D24337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5695857" w14:textId="4EB859AA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7.0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656EE6C2" w14:textId="55243555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272" w:type="pct"/>
          </w:tcPr>
          <w:p w14:paraId="6A9782B5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วันครบกำหนดไถ่ถอน</w:t>
            </w:r>
          </w:p>
        </w:tc>
      </w:tr>
      <w:tr w:rsidR="000D3F6A" w:rsidRPr="009F251B" w14:paraId="445092B9" w14:textId="77777777" w:rsidTr="007B7977">
        <w:trPr>
          <w:trHeight w:hRule="exact" w:val="413"/>
        </w:trPr>
        <w:tc>
          <w:tcPr>
            <w:tcW w:w="686" w:type="pct"/>
          </w:tcPr>
          <w:p w14:paraId="724EB739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SABUY263A</w:t>
            </w:r>
          </w:p>
        </w:tc>
        <w:tc>
          <w:tcPr>
            <w:tcW w:w="638" w:type="pct"/>
            <w:vAlign w:val="bottom"/>
          </w:tcPr>
          <w:p w14:paraId="50D7FDE4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</w:rPr>
              <w:t>151,178</w:t>
            </w:r>
          </w:p>
        </w:tc>
        <w:tc>
          <w:tcPr>
            <w:tcW w:w="785" w:type="pct"/>
          </w:tcPr>
          <w:p w14:paraId="0933FB28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4</w:t>
            </w: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5 </w:t>
            </w:r>
          </w:p>
        </w:tc>
        <w:tc>
          <w:tcPr>
            <w:tcW w:w="490" w:type="pct"/>
          </w:tcPr>
          <w:p w14:paraId="2A36F384" w14:textId="0F0A5AF4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2.0</w:t>
            </w:r>
            <w:r w:rsidR="007B797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28" w:type="pct"/>
          </w:tcPr>
          <w:p w14:paraId="1928DB75" w14:textId="168B6B0D" w:rsidR="00F75506" w:rsidRPr="009F251B" w:rsidRDefault="008076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2" w:type="pct"/>
          </w:tcPr>
          <w:p w14:paraId="4F77DC70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วันครบกำหนดไถ่ถอน</w:t>
            </w:r>
          </w:p>
        </w:tc>
      </w:tr>
      <w:tr w:rsidR="000D3F6A" w:rsidRPr="009F251B" w14:paraId="1E7B1AEB" w14:textId="77777777" w:rsidTr="007B7977">
        <w:trPr>
          <w:trHeight w:hRule="exact" w:val="413"/>
        </w:trPr>
        <w:tc>
          <w:tcPr>
            <w:tcW w:w="686" w:type="pct"/>
          </w:tcPr>
          <w:p w14:paraId="62199B79" w14:textId="77777777" w:rsidR="00F75506" w:rsidRPr="009F251B" w:rsidRDefault="00F75506">
            <w:pPr>
              <w:pStyle w:val="BodyText"/>
              <w:spacing w:after="0" w:line="240" w:lineRule="auto"/>
              <w:ind w:left="252" w:right="-131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B6E49C0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21100798" w14:textId="77777777" w:rsidR="00F75506" w:rsidRPr="009F251B" w:rsidRDefault="00F75506">
            <w:pPr>
              <w:pStyle w:val="BodyText"/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25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ตลอดอายุหุ้นกู้</w:t>
            </w:r>
          </w:p>
        </w:tc>
        <w:tc>
          <w:tcPr>
            <w:tcW w:w="490" w:type="pct"/>
          </w:tcPr>
          <w:p w14:paraId="7F001893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8" w:type="pct"/>
          </w:tcPr>
          <w:p w14:paraId="41BBAEBF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pct"/>
          </w:tcPr>
          <w:p w14:paraId="582BAC3A" w14:textId="77777777" w:rsidR="00F75506" w:rsidRPr="009F251B" w:rsidRDefault="00F7550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69B1A91" w14:textId="77777777" w:rsidR="00F75506" w:rsidRDefault="00F75506" w:rsidP="00F75506">
      <w:pPr>
        <w:pStyle w:val="ListParagraph"/>
        <w:tabs>
          <w:tab w:val="left" w:pos="810"/>
          <w:tab w:val="left" w:pos="1080"/>
        </w:tabs>
        <w:ind w:left="90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4B9F0A7C" w14:textId="124B6BBB" w:rsidR="00F75506" w:rsidRPr="00531C27" w:rsidRDefault="00641511" w:rsidP="002F7E05">
      <w:pPr>
        <w:pStyle w:val="ListParagraph"/>
        <w:numPr>
          <w:ilvl w:val="0"/>
          <w:numId w:val="31"/>
        </w:numPr>
        <w:tabs>
          <w:tab w:val="left" w:pos="810"/>
          <w:tab w:val="left" w:pos="1080"/>
        </w:tabs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 </w:t>
      </w:r>
      <w:r w:rsidR="00F75506" w:rsidRPr="00F75506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พิจารณาอนุมัติผ่อนผันหน้าที่ของผู้ออกหุ้นกู้ของข้อกำหนดสิทธิเกี่ยวกับการดำรงมูลค่ารวมของทรัพย</w:t>
      </w:r>
      <w:r w:rsidR="0080762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์</w:t>
      </w:r>
      <w:r w:rsidR="00F75506" w:rsidRPr="00F75506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สินที่เป็นหลักประกันต่อมูลค่ารวมของหุ้นกู้ สำหรับหุ้นกู้รุ่น </w:t>
      </w:r>
      <w:r w:rsidR="00F75506" w:rsidRPr="00F75506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SABUY263A</w:t>
      </w:r>
    </w:p>
    <w:p w14:paraId="683710E1" w14:textId="77777777" w:rsidR="003F41AC" w:rsidRDefault="003F41AC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1362F6ED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7589A0ED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71AA64B9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28178834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53A5D652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7612FEFE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4AF4953D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4FC79224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10437CBE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31DA7007" w14:textId="77777777" w:rsidR="00F75506" w:rsidRDefault="00F75506" w:rsidP="0072288C">
      <w:pPr>
        <w:pStyle w:val="BodyText2"/>
        <w:rPr>
          <w:rFonts w:asciiTheme="minorHAnsi" w:hAnsiTheme="minorHAnsi"/>
          <w:spacing w:val="-6"/>
          <w:lang w:val="en-US"/>
        </w:rPr>
      </w:pPr>
    </w:p>
    <w:p w14:paraId="68247D9B" w14:textId="10AB795B" w:rsidR="006836D5" w:rsidRPr="00776A03" w:rsidRDefault="000B7AC3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776A03">
        <w:rPr>
          <w:rFonts w:asciiTheme="minorHAnsi" w:hAnsiTheme="minorHAnsi" w:cstheme="minorHAnsi"/>
          <w:b/>
          <w:bCs/>
          <w:cs/>
          <w:lang w:val="en-US"/>
        </w:rPr>
        <w:lastRenderedPageBreak/>
        <w:t>เจ้าหนี้</w:t>
      </w:r>
      <w:r w:rsidR="0072288C" w:rsidRPr="00776A03">
        <w:rPr>
          <w:rFonts w:asciiTheme="minorHAnsi" w:hAnsiTheme="minorHAnsi" w:cstheme="minorHAnsi" w:hint="cs"/>
          <w:b/>
          <w:bCs/>
          <w:cs/>
          <w:lang w:val="en-US"/>
        </w:rPr>
        <w:t>หมุนเวียนอื่น</w:t>
      </w:r>
    </w:p>
    <w:p w14:paraId="0DD911F6" w14:textId="77777777" w:rsidR="00773E69" w:rsidRPr="00776A03" w:rsidRDefault="00773E69" w:rsidP="00773E69">
      <w:pPr>
        <w:pStyle w:val="BodyText2"/>
        <w:ind w:left="540"/>
        <w:rPr>
          <w:rFonts w:asciiTheme="minorHAnsi" w:hAnsiTheme="minorHAnsi" w:cstheme="minorHAnsi"/>
          <w:b/>
          <w:bCs/>
          <w:sz w:val="24"/>
          <w:szCs w:val="24"/>
          <w:cs/>
          <w:lang w:val="en-US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08"/>
        <w:gridCol w:w="237"/>
        <w:gridCol w:w="1090"/>
        <w:gridCol w:w="263"/>
        <w:gridCol w:w="1106"/>
        <w:gridCol w:w="237"/>
        <w:gridCol w:w="1080"/>
        <w:gridCol w:w="22"/>
        <w:gridCol w:w="241"/>
        <w:gridCol w:w="1071"/>
      </w:tblGrid>
      <w:tr w:rsidR="00782D91" w:rsidRPr="00776A03" w14:paraId="270BAD85" w14:textId="77777777" w:rsidTr="00375DD6">
        <w:tc>
          <w:tcPr>
            <w:tcW w:w="1627" w:type="pct"/>
          </w:tcPr>
          <w:p w14:paraId="66C5982D" w14:textId="77777777" w:rsidR="00782D91" w:rsidRPr="00776A0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56BF115" w14:textId="77777777" w:rsidR="00782D91" w:rsidRPr="00776A0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90C7A56" w14:textId="77777777" w:rsidR="00782D91" w:rsidRPr="00776A0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EBE0890" w14:textId="77777777" w:rsidR="00782D91" w:rsidRPr="00776A0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6B5B558D" w14:textId="77777777" w:rsidR="00782D91" w:rsidRPr="00776A0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3" w:type="pct"/>
            <w:gridSpan w:val="4"/>
          </w:tcPr>
          <w:p w14:paraId="29EDE8E0" w14:textId="77777777" w:rsidR="00782D91" w:rsidRPr="00776A0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7BB" w:rsidRPr="00776A03" w14:paraId="3BBC3B30" w14:textId="77777777" w:rsidTr="00375DD6">
        <w:tc>
          <w:tcPr>
            <w:tcW w:w="1627" w:type="pct"/>
          </w:tcPr>
          <w:p w14:paraId="060CA07C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D756E5E" w14:textId="6016B7CB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" w:type="pct"/>
          </w:tcPr>
          <w:p w14:paraId="0D17E444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689CCF8E" w14:textId="2FD2DDE6" w:rsidR="00D907BB" w:rsidRPr="00776A0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44" w:type="pct"/>
            <w:vAlign w:val="center"/>
          </w:tcPr>
          <w:p w14:paraId="62D36608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62FE2CE0" w14:textId="71722562" w:rsidR="00D907BB" w:rsidRPr="00776A0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30" w:type="pct"/>
          </w:tcPr>
          <w:p w14:paraId="4C0C83C3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727A962" w14:textId="1A9E2DCF" w:rsidR="00D907BB" w:rsidRPr="00776A0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44" w:type="pct"/>
            <w:gridSpan w:val="2"/>
            <w:vAlign w:val="center"/>
          </w:tcPr>
          <w:p w14:paraId="6799CA66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1F694EE" w14:textId="7AB0C716" w:rsidR="00D907BB" w:rsidRPr="00776A0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2566</w:t>
            </w:r>
          </w:p>
        </w:tc>
      </w:tr>
      <w:tr w:rsidR="000434B4" w:rsidRPr="00776A03" w14:paraId="2331B3AA" w14:textId="77777777" w:rsidTr="00A44BD9">
        <w:tc>
          <w:tcPr>
            <w:tcW w:w="1627" w:type="pct"/>
          </w:tcPr>
          <w:p w14:paraId="3F377A47" w14:textId="77777777" w:rsidR="000434B4" w:rsidRPr="00776A0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E5AC777" w14:textId="77777777" w:rsidR="000434B4" w:rsidRPr="00776A0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BA2F9A0" w14:textId="77777777" w:rsidR="000434B4" w:rsidRPr="00776A0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00" w:type="pct"/>
            <w:gridSpan w:val="8"/>
          </w:tcPr>
          <w:p w14:paraId="064F16FE" w14:textId="77777777" w:rsidR="000434B4" w:rsidRPr="00776A0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</w:r>
            <w:r w:rsidRPr="00776A03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831B69" w:rsidRPr="00776A03" w14:paraId="2FBA5C88" w14:textId="77777777" w:rsidTr="00A44BD9">
        <w:tc>
          <w:tcPr>
            <w:tcW w:w="1627" w:type="pct"/>
            <w:vAlign w:val="center"/>
          </w:tcPr>
          <w:p w14:paraId="44C64CBC" w14:textId="1167562D" w:rsidR="00831B69" w:rsidRPr="00776A03" w:rsidRDefault="00A44BD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3" w:type="pct"/>
          </w:tcPr>
          <w:p w14:paraId="067AA92F" w14:textId="434AA895" w:rsidR="00831B69" w:rsidRPr="00776A03" w:rsidRDefault="00517925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2AB91E3B" w14:textId="77777777" w:rsidR="00831B69" w:rsidRPr="00776A03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AC99314" w14:textId="0D888437" w:rsidR="00831B69" w:rsidRPr="00776A03" w:rsidRDefault="00831B69" w:rsidP="00831B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21C3158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E9DD6F5" w14:textId="6AF1667D" w:rsidR="00831B69" w:rsidRPr="00776A03" w:rsidRDefault="00831B69" w:rsidP="00831B6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84C549D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4356DC2F" w14:textId="540C78E8" w:rsidR="00831B69" w:rsidRPr="009B4538" w:rsidRDefault="00831B69" w:rsidP="00831B6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vAlign w:val="bottom"/>
          </w:tcPr>
          <w:p w14:paraId="7649C60C" w14:textId="77777777" w:rsidR="00831B69" w:rsidRPr="009B4538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73FA570" w14:textId="434FE42D" w:rsidR="00831B69" w:rsidRPr="009B4538" w:rsidRDefault="00831B69" w:rsidP="00831B6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4BD9" w:rsidRPr="00776A03" w14:paraId="3F266556" w14:textId="77777777" w:rsidTr="00A44BD9">
        <w:tc>
          <w:tcPr>
            <w:tcW w:w="1627" w:type="pct"/>
            <w:vAlign w:val="center"/>
          </w:tcPr>
          <w:p w14:paraId="08EAB382" w14:textId="3A62CEF4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43" w:type="pct"/>
          </w:tcPr>
          <w:p w14:paraId="2EF53AFC" w14:textId="77777777" w:rsidR="00A44BD9" w:rsidRPr="00A301CB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0E4B2F3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0B1C47F" w14:textId="11FC8DAA" w:rsidR="00A44BD9" w:rsidRPr="009B4538" w:rsidRDefault="009B4538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9B4538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35,</w:t>
            </w:r>
            <w:r w:rsidR="004E7416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ECBFE6A" w14:textId="77777777" w:rsidR="00A44BD9" w:rsidRPr="009B4538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2EBE22A" w14:textId="7062C244" w:rsidR="00A44BD9" w:rsidRPr="009B4538" w:rsidRDefault="009B4538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36,856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E50498D" w14:textId="77777777" w:rsidR="00A44BD9" w:rsidRPr="009B4538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392271C0" w14:textId="59BFBDC0" w:rsidR="00A44BD9" w:rsidRPr="009B4538" w:rsidRDefault="009B4538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9B4538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31</w:t>
            </w:r>
            <w:r w:rsidR="004E7416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</w:t>
            </w:r>
            <w:r w:rsidRPr="009B4538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,293</w:t>
            </w:r>
          </w:p>
        </w:tc>
        <w:tc>
          <w:tcPr>
            <w:tcW w:w="132" w:type="pct"/>
            <w:vAlign w:val="bottom"/>
          </w:tcPr>
          <w:p w14:paraId="7972B02F" w14:textId="77777777" w:rsidR="00A44BD9" w:rsidRPr="009B4538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FDDE852" w14:textId="32881DB4" w:rsidR="00A44BD9" w:rsidRPr="009B4538" w:rsidRDefault="009B4538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31,171</w:t>
            </w:r>
          </w:p>
        </w:tc>
      </w:tr>
      <w:tr w:rsidR="00A44BD9" w:rsidRPr="00776A03" w14:paraId="6667BF1B" w14:textId="77777777" w:rsidTr="009B4538">
        <w:tc>
          <w:tcPr>
            <w:tcW w:w="1627" w:type="pct"/>
            <w:vAlign w:val="center"/>
          </w:tcPr>
          <w:p w14:paraId="7BAA2E6B" w14:textId="77777777" w:rsidR="00A44BD9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</w:t>
            </w:r>
          </w:p>
          <w:p w14:paraId="4A840FEB" w14:textId="4AC3BF86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 จากกิจการที่เกี่ยวข้องกัน</w:t>
            </w:r>
          </w:p>
        </w:tc>
        <w:tc>
          <w:tcPr>
            <w:tcW w:w="443" w:type="pct"/>
          </w:tcPr>
          <w:p w14:paraId="47639033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9FC899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F67C6" w14:textId="730A9ECE" w:rsidR="00A44BD9" w:rsidRPr="00776A03" w:rsidRDefault="004E7416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9D211A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B93D3" w14:textId="1187B26A" w:rsidR="00A44BD9" w:rsidRPr="00776A03" w:rsidRDefault="009B4538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9,605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C32D407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EA3C" w14:textId="349828C9" w:rsidR="00A44BD9" w:rsidRPr="009B4538" w:rsidRDefault="004E7416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</w:t>
            </w:r>
            <w:r w:rsidR="009B4538" w:rsidRPr="009B4538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976</w:t>
            </w:r>
          </w:p>
        </w:tc>
        <w:tc>
          <w:tcPr>
            <w:tcW w:w="132" w:type="pct"/>
            <w:vAlign w:val="bottom"/>
          </w:tcPr>
          <w:p w14:paraId="15B2C389" w14:textId="77777777" w:rsidR="00A44BD9" w:rsidRPr="009B4538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6041A0B" w14:textId="2AE0C893" w:rsidR="00A44BD9" w:rsidRPr="009B4538" w:rsidRDefault="009B4538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12,694</w:t>
            </w:r>
          </w:p>
        </w:tc>
      </w:tr>
      <w:tr w:rsidR="00A44BD9" w:rsidRPr="00776A03" w14:paraId="4D33BC89" w14:textId="77777777" w:rsidTr="009B4538">
        <w:tc>
          <w:tcPr>
            <w:tcW w:w="1627" w:type="pct"/>
            <w:vAlign w:val="center"/>
          </w:tcPr>
          <w:p w14:paraId="3AA7081D" w14:textId="77777777" w:rsidR="00A44BD9" w:rsidRPr="007B5000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4EF0BEA" w14:textId="77777777" w:rsidR="00A44BD9" w:rsidRPr="00A44BD9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A8DF82" w14:textId="77777777" w:rsidR="00A44BD9" w:rsidRPr="00A44BD9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4D5A" w14:textId="12CE8175" w:rsidR="00A44BD9" w:rsidRPr="00A44BD9" w:rsidRDefault="004E7416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36</w:t>
            </w:r>
            <w:r w:rsidR="009B4538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C0B4857" w14:textId="77777777" w:rsidR="00A44BD9" w:rsidRPr="00A44BD9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18DC" w14:textId="0C794983" w:rsidR="00A44BD9" w:rsidRPr="00A44BD9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46,461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E3D6F16" w14:textId="77777777" w:rsidR="00A44BD9" w:rsidRPr="00A44BD9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B7D8E" w14:textId="09186E6A" w:rsidR="00A44BD9" w:rsidRPr="00A44BD9" w:rsidRDefault="009B4538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 w:rsidR="004E741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4E741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32" w:type="pct"/>
            <w:vAlign w:val="bottom"/>
          </w:tcPr>
          <w:p w14:paraId="506C6CE7" w14:textId="77777777" w:rsidR="00A44BD9" w:rsidRPr="00A44BD9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A9ABC39" w14:textId="201DA36D" w:rsidR="00A44BD9" w:rsidRPr="00A44BD9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43,865</w:t>
            </w:r>
          </w:p>
        </w:tc>
      </w:tr>
      <w:tr w:rsidR="00A44BD9" w:rsidRPr="00776A03" w14:paraId="66E58BD2" w14:textId="77777777" w:rsidTr="00A44BD9">
        <w:tc>
          <w:tcPr>
            <w:tcW w:w="1627" w:type="pct"/>
            <w:vAlign w:val="center"/>
          </w:tcPr>
          <w:p w14:paraId="3D06DBF1" w14:textId="77777777" w:rsidR="00A44BD9" w:rsidRPr="007B5000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B307E99" w14:textId="77777777" w:rsidR="00A44BD9" w:rsidRPr="00A44BD9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E758974" w14:textId="77777777" w:rsidR="00A44BD9" w:rsidRPr="00A44BD9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E26E0C3" w14:textId="77777777" w:rsidR="00A44BD9" w:rsidRPr="00A44BD9" w:rsidRDefault="00A44BD9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4896677" w14:textId="77777777" w:rsidR="00A44BD9" w:rsidRPr="00A44BD9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62CC3F7" w14:textId="77777777" w:rsidR="00A44BD9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6E66A14F" w14:textId="77777777" w:rsidR="00A44BD9" w:rsidRPr="00A44BD9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724757F2" w14:textId="77777777" w:rsidR="00A44BD9" w:rsidRPr="00A44BD9" w:rsidRDefault="00A44BD9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05CFAF" w14:textId="77777777" w:rsidR="00A44BD9" w:rsidRPr="00A44BD9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FD2E4A" w14:textId="77777777" w:rsidR="00A44BD9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44BD9" w:rsidRPr="00776A03" w14:paraId="0765A7ED" w14:textId="77777777" w:rsidTr="00375DD6">
        <w:tc>
          <w:tcPr>
            <w:tcW w:w="1627" w:type="pct"/>
            <w:vAlign w:val="center"/>
          </w:tcPr>
          <w:p w14:paraId="1B7C92A4" w14:textId="08838A62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776A0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43" w:type="pct"/>
          </w:tcPr>
          <w:p w14:paraId="15127120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F8AA067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4389013" w14:textId="77777777" w:rsidR="00A44BD9" w:rsidRPr="00776A03" w:rsidRDefault="00A44BD9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8FBD7BC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0900EEE" w14:textId="77777777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1998CCF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2ABBE4ED" w14:textId="77777777" w:rsidR="00A44BD9" w:rsidRPr="00776A03" w:rsidRDefault="00A44BD9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54A182A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68DC25A" w14:textId="77777777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A44BD9" w:rsidRPr="00776A03" w14:paraId="3ACBE831" w14:textId="77777777" w:rsidTr="00375DD6">
        <w:tc>
          <w:tcPr>
            <w:tcW w:w="1627" w:type="pct"/>
            <w:vAlign w:val="center"/>
          </w:tcPr>
          <w:p w14:paraId="61E7EF89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bookmarkStart w:id="9" w:name="_Hlk127807980"/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43" w:type="pct"/>
          </w:tcPr>
          <w:p w14:paraId="19DD3CB4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76E8860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4672B38D" w14:textId="77D19F8E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135,291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5EF88C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B71E1EA" w14:textId="3C1599BB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170</w:t>
            </w:r>
            <w:r w:rsidRPr="00776A0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AF47353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7EF8FC28" w14:textId="7ED11A94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11,865</w:t>
            </w:r>
          </w:p>
        </w:tc>
        <w:tc>
          <w:tcPr>
            <w:tcW w:w="132" w:type="pct"/>
            <w:vAlign w:val="bottom"/>
          </w:tcPr>
          <w:p w14:paraId="30EE95E6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BF96CB3" w14:textId="10D057AA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  <w:r w:rsidRPr="00776A0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010</w:t>
            </w:r>
          </w:p>
        </w:tc>
      </w:tr>
      <w:tr w:rsidR="00A44BD9" w:rsidRPr="00776A03" w14:paraId="59CFAD3B" w14:textId="77777777" w:rsidTr="00375DD6">
        <w:tc>
          <w:tcPr>
            <w:tcW w:w="1627" w:type="pct"/>
            <w:vAlign w:val="center"/>
          </w:tcPr>
          <w:p w14:paraId="3B977F7C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443" w:type="pct"/>
          </w:tcPr>
          <w:p w14:paraId="3E02902A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361661D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4A972B9E" w14:textId="48ADBE9E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36,885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471385F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68C6489" w14:textId="5617A432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134</w:t>
            </w:r>
            <w:r w:rsidRPr="00776A0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2F9B54E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70AD73DC" w14:textId="1CA0FC18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10,579</w:t>
            </w:r>
          </w:p>
        </w:tc>
        <w:tc>
          <w:tcPr>
            <w:tcW w:w="132" w:type="pct"/>
            <w:vAlign w:val="bottom"/>
          </w:tcPr>
          <w:p w14:paraId="4942A8F2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D5826A8" w14:textId="60C80524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</w:t>
            </w:r>
            <w:r w:rsidRPr="00776A0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10</w:t>
            </w:r>
          </w:p>
        </w:tc>
      </w:tr>
      <w:bookmarkEnd w:id="9"/>
      <w:tr w:rsidR="00A44BD9" w:rsidRPr="00776A03" w14:paraId="68F260F7" w14:textId="77777777" w:rsidTr="00375DD6">
        <w:tc>
          <w:tcPr>
            <w:tcW w:w="1627" w:type="pct"/>
            <w:vAlign w:val="center"/>
          </w:tcPr>
          <w:p w14:paraId="27FD7792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443" w:type="pct"/>
          </w:tcPr>
          <w:p w14:paraId="41E0F61A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E4E2A05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47AEF535" w14:textId="5D9904A0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6,865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01C19B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46D187F" w14:textId="5B340D39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</w:t>
            </w:r>
            <w:r w:rsidRPr="00776A0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8519B07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5DB51BAE" w14:textId="66F3D57F" w:rsidR="00A44BD9" w:rsidRPr="00776A03" w:rsidRDefault="005C142D" w:rsidP="00A44B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F3CEA3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4AF053" w14:textId="2FB476A6" w:rsidR="00A44BD9" w:rsidRPr="00776A03" w:rsidRDefault="00A44BD9" w:rsidP="00A44B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44BD9" w:rsidRPr="00776A03" w14:paraId="77B3B104" w14:textId="77777777" w:rsidTr="00375DD6">
        <w:tc>
          <w:tcPr>
            <w:tcW w:w="1627" w:type="pct"/>
            <w:vAlign w:val="center"/>
          </w:tcPr>
          <w:p w14:paraId="27A242F1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43" w:type="pct"/>
          </w:tcPr>
          <w:p w14:paraId="16EEE986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6818894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26179DF" w14:textId="31BAD839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12,912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08D2D43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30E4799" w14:textId="4F83D454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</w:t>
            </w:r>
            <w:r w:rsidRPr="00776A0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65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5DD6D68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2ABB0ACC" w14:textId="48EAAB58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10,621</w:t>
            </w:r>
          </w:p>
        </w:tc>
        <w:tc>
          <w:tcPr>
            <w:tcW w:w="132" w:type="pct"/>
            <w:vAlign w:val="bottom"/>
          </w:tcPr>
          <w:p w14:paraId="649A00AF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3192BD8" w14:textId="7F7FD14A" w:rsidR="00A44BD9" w:rsidRPr="00776A03" w:rsidRDefault="00A44BD9" w:rsidP="00A44B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  <w:r w:rsidRPr="00776A0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304</w:t>
            </w:r>
          </w:p>
        </w:tc>
      </w:tr>
      <w:tr w:rsidR="00A44BD9" w:rsidRPr="00776A03" w14:paraId="44A1FA6B" w14:textId="77777777" w:rsidTr="00375DD6">
        <w:tc>
          <w:tcPr>
            <w:tcW w:w="1627" w:type="pct"/>
            <w:vAlign w:val="center"/>
          </w:tcPr>
          <w:p w14:paraId="21B0B37C" w14:textId="61F3B5BE" w:rsidR="00A44BD9" w:rsidRPr="00776A03" w:rsidRDefault="005C142D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C142D">
              <w:rPr>
                <w:rFonts w:asciiTheme="majorHAnsi" w:hAnsiTheme="majorHAnsi"/>
                <w:sz w:val="30"/>
                <w:szCs w:val="30"/>
                <w:cs/>
              </w:rPr>
              <w:t>ดอกเบี้ยค้างจ่ายจากหุ้นกู้</w:t>
            </w:r>
          </w:p>
        </w:tc>
        <w:tc>
          <w:tcPr>
            <w:tcW w:w="443" w:type="pct"/>
          </w:tcPr>
          <w:p w14:paraId="12E263E8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21F762E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C056D58" w14:textId="3A2D8AD8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33,016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740B05E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7BAF976" w14:textId="6A3CBE48" w:rsidR="00A44BD9" w:rsidRPr="00776A03" w:rsidRDefault="005C142D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27,001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B01129D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4333D658" w14:textId="1AB14DD3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33,016</w:t>
            </w:r>
          </w:p>
        </w:tc>
        <w:tc>
          <w:tcPr>
            <w:tcW w:w="132" w:type="pct"/>
            <w:vAlign w:val="bottom"/>
          </w:tcPr>
          <w:p w14:paraId="36B2C87C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3C200B6" w14:textId="7DC2DBC2" w:rsidR="00A44BD9" w:rsidRPr="00776A03" w:rsidRDefault="00412830" w:rsidP="00A44B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</w:t>
            </w:r>
            <w:r w:rsidR="005C142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001</w:t>
            </w:r>
          </w:p>
        </w:tc>
      </w:tr>
      <w:tr w:rsidR="005C142D" w:rsidRPr="00776A03" w14:paraId="1A8D9EB4" w14:textId="77777777" w:rsidTr="00375DD6">
        <w:tc>
          <w:tcPr>
            <w:tcW w:w="1627" w:type="pct"/>
            <w:vAlign w:val="center"/>
          </w:tcPr>
          <w:p w14:paraId="2DDF410A" w14:textId="77777777" w:rsidR="005C142D" w:rsidRDefault="005C142D" w:rsidP="005C1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/>
                <w:sz w:val="30"/>
                <w:szCs w:val="30"/>
              </w:rPr>
            </w:pPr>
            <w:r w:rsidRPr="005C142D">
              <w:rPr>
                <w:rFonts w:asciiTheme="majorHAnsi" w:hAnsiTheme="majorHAnsi"/>
                <w:sz w:val="30"/>
                <w:szCs w:val="30"/>
                <w:cs/>
              </w:rPr>
              <w:t>ดอกเบี้ยค้างจ่ายเงินกู้ยืม</w:t>
            </w:r>
          </w:p>
          <w:p w14:paraId="600C5E86" w14:textId="35BA0AA3" w:rsidR="005C142D" w:rsidRPr="00776A03" w:rsidRDefault="005C142D" w:rsidP="005C1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 xml:space="preserve">   </w:t>
            </w:r>
            <w:r w:rsidRPr="005C142D">
              <w:rPr>
                <w:rFonts w:asciiTheme="majorHAnsi" w:hAnsiTheme="majorHAnsi"/>
                <w:sz w:val="30"/>
                <w:szCs w:val="30"/>
                <w:cs/>
              </w:rPr>
              <w:t>จากสถาบันเงิน</w:t>
            </w:r>
          </w:p>
        </w:tc>
        <w:tc>
          <w:tcPr>
            <w:tcW w:w="443" w:type="pct"/>
          </w:tcPr>
          <w:p w14:paraId="55931A5D" w14:textId="77777777" w:rsidR="005C142D" w:rsidRPr="00776A03" w:rsidRDefault="005C142D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76739E8" w14:textId="77777777" w:rsidR="005C142D" w:rsidRPr="00776A03" w:rsidRDefault="005C142D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E251DC6" w14:textId="31423941" w:rsidR="005C142D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55,903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0F3FA04" w14:textId="77777777" w:rsidR="005C142D" w:rsidRPr="00776A03" w:rsidRDefault="005C142D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ACB310F" w14:textId="5947FB66" w:rsidR="005C142D" w:rsidRPr="00A301CB" w:rsidRDefault="005C142D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6,950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02602D6" w14:textId="77777777" w:rsidR="005C142D" w:rsidRPr="00776A03" w:rsidRDefault="005C142D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2D47A548" w14:textId="27285B63" w:rsidR="005C142D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52,896</w:t>
            </w:r>
          </w:p>
        </w:tc>
        <w:tc>
          <w:tcPr>
            <w:tcW w:w="132" w:type="pct"/>
            <w:vAlign w:val="bottom"/>
          </w:tcPr>
          <w:p w14:paraId="309C9752" w14:textId="77777777" w:rsidR="005C142D" w:rsidRPr="00776A03" w:rsidRDefault="005C142D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265E84E" w14:textId="2983CF82" w:rsidR="005C142D" w:rsidRPr="00A301CB" w:rsidRDefault="005C142D" w:rsidP="00A44B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2,</w:t>
            </w:r>
            <w:r w:rsidR="0041283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779</w:t>
            </w:r>
          </w:p>
        </w:tc>
      </w:tr>
      <w:tr w:rsidR="004E7416" w:rsidRPr="00776A03" w14:paraId="62C812F6" w14:textId="77777777" w:rsidTr="00375DD6">
        <w:tc>
          <w:tcPr>
            <w:tcW w:w="1627" w:type="pct"/>
            <w:vAlign w:val="center"/>
          </w:tcPr>
          <w:p w14:paraId="3F02A557" w14:textId="24189F3F" w:rsidR="004E7416" w:rsidRPr="005C142D" w:rsidRDefault="004E7416" w:rsidP="005C1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hint="cs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HAnsi" w:hAnsiTheme="majorHAnsi"/>
                <w:sz w:val="30"/>
                <w:szCs w:val="30"/>
              </w:rPr>
              <w:t xml:space="preserve">- </w:t>
            </w:r>
            <w:r>
              <w:rPr>
                <w:rFonts w:asciiTheme="majorHAnsi" w:hAnsiTheme="majorHAnsi" w:hint="cs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443" w:type="pct"/>
          </w:tcPr>
          <w:p w14:paraId="638DC203" w14:textId="77777777" w:rsidR="004E7416" w:rsidRPr="00776A03" w:rsidRDefault="004E7416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058CAE6" w14:textId="77777777" w:rsidR="004E7416" w:rsidRPr="00776A03" w:rsidRDefault="004E7416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796CC346" w14:textId="615C70BC" w:rsidR="004E7416" w:rsidRDefault="004E7416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44,454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C8C5FF2" w14:textId="77777777" w:rsidR="004E7416" w:rsidRPr="00776A03" w:rsidRDefault="004E7416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049A926" w14:textId="325DC4D3" w:rsidR="004E7416" w:rsidRDefault="004E7416" w:rsidP="004E741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4EACF4C" w14:textId="77777777" w:rsidR="004E7416" w:rsidRPr="00776A03" w:rsidRDefault="004E7416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6F1F9529" w14:textId="25F44FDC" w:rsidR="004E7416" w:rsidRDefault="004E7416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44,454</w:t>
            </w:r>
          </w:p>
        </w:tc>
        <w:tc>
          <w:tcPr>
            <w:tcW w:w="132" w:type="pct"/>
            <w:vAlign w:val="bottom"/>
          </w:tcPr>
          <w:p w14:paraId="29AA3E28" w14:textId="77777777" w:rsidR="004E7416" w:rsidRPr="00776A03" w:rsidRDefault="004E7416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31F4C8B" w14:textId="28A87A1F" w:rsidR="004E7416" w:rsidRDefault="004E7416" w:rsidP="004E741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</w:tr>
      <w:tr w:rsidR="00A44BD9" w:rsidRPr="00776A03" w14:paraId="27846D7D" w14:textId="77777777" w:rsidTr="00375DD6">
        <w:tc>
          <w:tcPr>
            <w:tcW w:w="1627" w:type="pct"/>
            <w:vAlign w:val="center"/>
          </w:tcPr>
          <w:p w14:paraId="439AE576" w14:textId="0F31E74F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443" w:type="pct"/>
          </w:tcPr>
          <w:p w14:paraId="2861A5C7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52188D4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AF612" w14:textId="0B9B1703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18</w:t>
            </w:r>
            <w:r w:rsidR="00AF2027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="00AF2027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0EEE34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4F651" w14:textId="31570DCA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194</w:t>
            </w:r>
            <w:r w:rsidRPr="00776A0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7FA4874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91D6" w14:textId="78603D88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97,0</w:t>
            </w:r>
            <w:r w:rsidR="00807625">
              <w:rPr>
                <w:rFonts w:asciiTheme="majorHAnsi" w:hAnsiTheme="majorHAnsi" w:cstheme="majorHAnsi"/>
                <w:sz w:val="30"/>
                <w:szCs w:val="30"/>
              </w:rPr>
              <w:t>39</w:t>
            </w:r>
          </w:p>
        </w:tc>
        <w:tc>
          <w:tcPr>
            <w:tcW w:w="132" w:type="pct"/>
            <w:vAlign w:val="bottom"/>
          </w:tcPr>
          <w:p w14:paraId="2B7996C9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29A60E7" w14:textId="27AB5A3A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6</w:t>
            </w:r>
            <w:r w:rsidRPr="00776A03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90</w:t>
            </w:r>
            <w:r w:rsidRPr="00115258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</w:t>
            </w:r>
          </w:p>
        </w:tc>
      </w:tr>
      <w:tr w:rsidR="00A44BD9" w:rsidRPr="00776A03" w14:paraId="316B97C3" w14:textId="77777777" w:rsidTr="00375DD6">
        <w:tc>
          <w:tcPr>
            <w:tcW w:w="1627" w:type="pct"/>
            <w:vAlign w:val="center"/>
          </w:tcPr>
          <w:p w14:paraId="058B9F7D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8721EDA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D1683FD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23EE0" w14:textId="2A80D000" w:rsidR="00A44BD9" w:rsidRPr="00776A03" w:rsidRDefault="004E7416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508</w:t>
            </w:r>
            <w:r w:rsidR="005C142D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32</w:t>
            </w:r>
            <w:r w:rsidR="00AF2027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C2F988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BAE4C" w14:textId="256D2E77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551</w:t>
            </w: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,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18A75EC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AB02E" w14:textId="3A05EB46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2</w:t>
            </w:r>
            <w:r w:rsidR="004E7416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,</w:t>
            </w:r>
            <w:r w:rsidR="004E7416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32" w:type="pct"/>
            <w:vAlign w:val="bottom"/>
          </w:tcPr>
          <w:p w14:paraId="2BA5BF8F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2AB8A" w14:textId="262DF1B4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72</w:t>
            </w: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</w:tr>
      <w:tr w:rsidR="00A44BD9" w:rsidRPr="007929E5" w14:paraId="71050F9B" w14:textId="77777777" w:rsidTr="00375DD6">
        <w:tc>
          <w:tcPr>
            <w:tcW w:w="1627" w:type="pct"/>
            <w:vAlign w:val="center"/>
          </w:tcPr>
          <w:p w14:paraId="1E6919B9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3" w:type="pct"/>
          </w:tcPr>
          <w:p w14:paraId="410C825B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7F1C716" w14:textId="77777777" w:rsidR="00A44BD9" w:rsidRPr="00776A03" w:rsidRDefault="00A44BD9" w:rsidP="00A4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6F4B4B" w14:textId="210A9DF6" w:rsidR="00A44BD9" w:rsidRPr="00776A03" w:rsidRDefault="005C142D" w:rsidP="00A44BD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544,796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5A84DD9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BF29E3" w14:textId="27DFB192" w:rsidR="00A44BD9" w:rsidRPr="00776A0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5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9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7</w:t>
            </w: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6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4B6E22C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0FA3CD" w14:textId="10AF6ED9" w:rsidR="00A44BD9" w:rsidRPr="00776A03" w:rsidRDefault="005C142D" w:rsidP="00A44BD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593,7</w:t>
            </w:r>
            <w:r w:rsidR="0080762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2" w:type="pct"/>
            <w:vAlign w:val="bottom"/>
          </w:tcPr>
          <w:p w14:paraId="0E0BC5F1" w14:textId="77777777" w:rsidR="00A44BD9" w:rsidRPr="00776A03" w:rsidRDefault="00A44BD9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74B5798D" w14:textId="469A9539" w:rsidR="00A44BD9" w:rsidRPr="005A5CC3" w:rsidRDefault="00A44BD9" w:rsidP="00A44B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6</w:t>
            </w: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577</w:t>
            </w:r>
          </w:p>
        </w:tc>
      </w:tr>
    </w:tbl>
    <w:p w14:paraId="5AC2A3DF" w14:textId="77777777" w:rsidR="00D63259" w:rsidRDefault="00D63259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3A24B280" w14:textId="77777777" w:rsidR="00776A03" w:rsidRDefault="00776A03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5930E5E2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5581C44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1DBD866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EC17527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4C6CBB55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0B5F5E71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55851132" w14:textId="77777777" w:rsidR="00F75506" w:rsidRDefault="00F75506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1185F267" w14:textId="3E298AE7" w:rsidR="0027046F" w:rsidRPr="00776A03" w:rsidRDefault="00FD5A00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776A03">
        <w:rPr>
          <w:rFonts w:asciiTheme="minorHAnsi" w:hAnsiTheme="minorHAnsi" w:cstheme="minorHAnsi"/>
          <w:b/>
          <w:bCs/>
          <w:cs/>
          <w:lang w:val="en-US"/>
        </w:rPr>
        <w:lastRenderedPageBreak/>
        <w:t>ทุนเรือนหุ้น</w:t>
      </w:r>
    </w:p>
    <w:p w14:paraId="22924F24" w14:textId="77777777" w:rsidR="007B09A8" w:rsidRPr="00776A03" w:rsidRDefault="007B09A8" w:rsidP="007B09A8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Theme="minorHAnsi" w:hAnsiTheme="minorHAnsi" w:cstheme="minorHAnsi"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1080"/>
        <w:gridCol w:w="270"/>
        <w:gridCol w:w="1076"/>
        <w:gridCol w:w="283"/>
        <w:gridCol w:w="1071"/>
        <w:gridCol w:w="270"/>
        <w:gridCol w:w="1080"/>
      </w:tblGrid>
      <w:tr w:rsidR="00D907BB" w:rsidRPr="00776A03" w14:paraId="30D75BE3" w14:textId="77777777" w:rsidTr="00375DD6">
        <w:trPr>
          <w:trHeight w:hRule="exact" w:val="403"/>
          <w:tblHeader/>
        </w:trPr>
        <w:tc>
          <w:tcPr>
            <w:tcW w:w="2970" w:type="dxa"/>
          </w:tcPr>
          <w:p w14:paraId="42FC527A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4F4E69D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23FFC23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8A229" w14:textId="5B978114" w:rsidR="00D907BB" w:rsidRPr="00776A0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301C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31B165" w14:textId="77777777" w:rsidR="00D907BB" w:rsidRPr="00776A0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F59DE" w14:textId="2FB13301" w:rsidR="00D907BB" w:rsidRPr="00776A0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301C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2566</w:t>
            </w:r>
          </w:p>
        </w:tc>
      </w:tr>
      <w:tr w:rsidR="00DF72CC" w:rsidRPr="00776A03" w14:paraId="3A4846C1" w14:textId="77777777" w:rsidTr="00375DD6">
        <w:trPr>
          <w:trHeight w:hRule="exact" w:val="403"/>
          <w:tblHeader/>
        </w:trPr>
        <w:tc>
          <w:tcPr>
            <w:tcW w:w="2970" w:type="dxa"/>
          </w:tcPr>
          <w:p w14:paraId="50ECDCD2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9E03776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9BC752C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E7E183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35832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1B6EE0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3F7952D4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C6B657C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1110D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97F2BF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F72CC" w:rsidRPr="00776A03" w14:paraId="32513593" w14:textId="77777777" w:rsidTr="00375DD6">
        <w:trPr>
          <w:trHeight w:hRule="exact" w:val="403"/>
          <w:tblHeader/>
        </w:trPr>
        <w:tc>
          <w:tcPr>
            <w:tcW w:w="2970" w:type="dxa"/>
          </w:tcPr>
          <w:p w14:paraId="01CF2AE4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3AD18F7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A36EB0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2DA0DD2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776A0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776A0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72CC" w:rsidRPr="00776A03" w14:paraId="7C73303B" w14:textId="77777777" w:rsidTr="00375DD6">
        <w:trPr>
          <w:trHeight w:hRule="exact" w:val="403"/>
        </w:trPr>
        <w:tc>
          <w:tcPr>
            <w:tcW w:w="2970" w:type="dxa"/>
          </w:tcPr>
          <w:p w14:paraId="7081296F" w14:textId="1B500840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61F69C8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9EB36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12A05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25CC84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B23E7D5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817DDD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C67CEC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B34A78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3CA42D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DF72CC" w:rsidRPr="00776A03" w14:paraId="45C16D6C" w14:textId="77777777" w:rsidTr="00375DD6">
        <w:trPr>
          <w:trHeight w:hRule="exact" w:val="403"/>
        </w:trPr>
        <w:tc>
          <w:tcPr>
            <w:tcW w:w="2970" w:type="dxa"/>
          </w:tcPr>
          <w:p w14:paraId="6A0E3820" w14:textId="622C550F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E8C04A8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B837D" w14:textId="77777777" w:rsidR="00DF72CC" w:rsidRPr="00776A0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01FD0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A13A64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1249E147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7541731" w14:textId="77777777" w:rsidR="00DF72CC" w:rsidRPr="00776A0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0A87B2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489CA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26C0DC" w14:textId="77777777" w:rsidR="00DF72CC" w:rsidRPr="00776A0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A4B30" w:rsidRPr="00776A03" w14:paraId="6B255EF7" w14:textId="77777777">
        <w:trPr>
          <w:trHeight w:hRule="exact" w:val="403"/>
        </w:trPr>
        <w:tc>
          <w:tcPr>
            <w:tcW w:w="2970" w:type="dxa"/>
          </w:tcPr>
          <w:p w14:paraId="288F963D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7835902" w14:textId="6AD09869" w:rsidR="007A4B30" w:rsidRPr="00776A03" w:rsidRDefault="00A301CB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FA7A10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9BDEF" w14:textId="43A4CF31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10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</w:t>
            </w:r>
            <w:r w:rsidR="00A44B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4685910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322D691F" w14:textId="2C900704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10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</w:t>
            </w:r>
            <w:r w:rsidR="00A44B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1326877B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83C85" w14:textId="1E17DBE4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249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4AA6950E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3B112A6" w14:textId="133AD27A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249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</w:p>
        </w:tc>
      </w:tr>
      <w:tr w:rsidR="007A4B30" w:rsidRPr="00776A03" w14:paraId="2244F5AF" w14:textId="77777777">
        <w:trPr>
          <w:trHeight w:hRule="exact" w:val="403"/>
        </w:trPr>
        <w:tc>
          <w:tcPr>
            <w:tcW w:w="2970" w:type="dxa"/>
          </w:tcPr>
          <w:p w14:paraId="68F6C359" w14:textId="4613A13E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5DB12E48" w14:textId="319FB69B" w:rsidR="007A4B30" w:rsidRPr="00776A03" w:rsidRDefault="00A301CB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497125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869559" w14:textId="4F4523F1" w:rsidR="007A4B30" w:rsidRPr="00776A03" w:rsidRDefault="007A4B30" w:rsidP="00A44BD9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171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233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B1C4961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737E41A" w14:textId="2832E708" w:rsidR="007A4B30" w:rsidRPr="00776A03" w:rsidRDefault="007A4B30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171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233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3636BFCB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689C72" w14:textId="4251FB82" w:rsidR="007A4B30" w:rsidRPr="00776A03" w:rsidRDefault="007A4B30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079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46A91D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ED2A65B" w14:textId="1DA6AE0B" w:rsidR="007A4B30" w:rsidRPr="00776A03" w:rsidRDefault="007A4B30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079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</w:tr>
      <w:tr w:rsidR="007A4B30" w:rsidRPr="00776A03" w14:paraId="3CA2E7A8" w14:textId="77777777">
        <w:trPr>
          <w:trHeight w:hRule="exact" w:val="403"/>
        </w:trPr>
        <w:tc>
          <w:tcPr>
            <w:tcW w:w="2970" w:type="dxa"/>
          </w:tcPr>
          <w:p w14:paraId="13B922E4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07C53BA" w14:textId="35AAFDDA" w:rsidR="007A4B30" w:rsidRPr="00776A03" w:rsidRDefault="00A301CB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A4EAAC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CBBC19" w14:textId="73791EAE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247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6BFBEF69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3B1C714D" w14:textId="590F62DB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247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4D336F03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36B057" w14:textId="182A4BE3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40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217C2CF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4996ACB" w14:textId="11BC2F2A" w:rsidR="007A4B30" w:rsidRPr="00776A03" w:rsidRDefault="00A301CB" w:rsidP="00A44BD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40</w:t>
            </w:r>
            <w:r w:rsidR="007A4B30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000</w:t>
            </w:r>
          </w:p>
        </w:tc>
      </w:tr>
      <w:tr w:rsidR="007A4B30" w:rsidRPr="00776A03" w14:paraId="1F499AB3" w14:textId="77777777" w:rsidTr="00375DD6">
        <w:trPr>
          <w:trHeight w:hRule="exact" w:val="403"/>
        </w:trPr>
        <w:tc>
          <w:tcPr>
            <w:tcW w:w="2970" w:type="dxa"/>
          </w:tcPr>
          <w:p w14:paraId="509DDFE3" w14:textId="59993994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A2E8B9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6D235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7AFC4C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2D9632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1E7EAE9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92BB1F4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C56B827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85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39A32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F248A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A4B30" w:rsidRPr="00776A03" w14:paraId="568A0333" w14:textId="77777777">
        <w:trPr>
          <w:trHeight w:hRule="exact" w:val="403"/>
        </w:trPr>
        <w:tc>
          <w:tcPr>
            <w:tcW w:w="2970" w:type="dxa"/>
          </w:tcPr>
          <w:p w14:paraId="65C09353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7E0D03D" w14:textId="1969C266" w:rsidR="007A4B30" w:rsidRPr="00776A03" w:rsidRDefault="00A301CB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A17C03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1F86B6" w14:textId="3B35CBBB" w:rsidR="007A4B30" w:rsidRPr="00A44BD9" w:rsidRDefault="00A301CB" w:rsidP="00A44BD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</w:t>
            </w:r>
            <w:r w:rsidR="004C06F9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="00115258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</w:t>
            </w:r>
            <w:r w:rsidR="004C06F9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70" w:type="dxa"/>
            <w:vAlign w:val="bottom"/>
          </w:tcPr>
          <w:p w14:paraId="507FC544" w14:textId="77777777" w:rsidR="007A4B30" w:rsidRPr="00A44BD9" w:rsidRDefault="007A4B30" w:rsidP="00A44BD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50BF90AD" w14:textId="312DBB24" w:rsidR="007A4B30" w:rsidRPr="00A44BD9" w:rsidRDefault="00A301CB" w:rsidP="00A44BD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</w:t>
            </w:r>
            <w:r w:rsidR="004C06F9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="00115258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</w:t>
            </w:r>
            <w:r w:rsidR="004C06F9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83" w:type="dxa"/>
          </w:tcPr>
          <w:p w14:paraId="601E27EB" w14:textId="77777777" w:rsidR="007A4B30" w:rsidRPr="00A44BD9" w:rsidRDefault="007A4B30" w:rsidP="00A4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58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FEE51DC" w14:textId="08550091" w:rsidR="007A4B30" w:rsidRPr="00A44BD9" w:rsidRDefault="00A301CB" w:rsidP="00A44BD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="007A4B30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10</w:t>
            </w:r>
            <w:r w:rsidR="00115258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</w:t>
            </w:r>
            <w:r w:rsidR="007A4B30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</w:tcPr>
          <w:p w14:paraId="74C76FE9" w14:textId="77777777" w:rsidR="007A4B30" w:rsidRPr="00A44BD9" w:rsidRDefault="007A4B30" w:rsidP="00A44BD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1D3BC0" w14:textId="6099C956" w:rsidR="007A4B30" w:rsidRPr="00A44BD9" w:rsidRDefault="00A301CB" w:rsidP="00A44BD9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="007A4B30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10</w:t>
            </w:r>
            <w:r w:rsidR="00115258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</w:t>
            </w:r>
            <w:r w:rsidR="007A4B30"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44BD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310</w:t>
            </w:r>
          </w:p>
        </w:tc>
      </w:tr>
      <w:tr w:rsidR="007A4B30" w:rsidRPr="00776A03" w14:paraId="356F29A5" w14:textId="77777777" w:rsidTr="00375DD6">
        <w:trPr>
          <w:trHeight w:hRule="exact" w:val="403"/>
        </w:trPr>
        <w:tc>
          <w:tcPr>
            <w:tcW w:w="2970" w:type="dxa"/>
          </w:tcPr>
          <w:p w14:paraId="78662654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1D94A1F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D466E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83A22A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F0D235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FBD053F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17F16B5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7396E8E7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1ED3C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A718CC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838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4B30" w:rsidRPr="00776A03" w14:paraId="2C29645C" w14:textId="77777777" w:rsidTr="00375DD6">
        <w:trPr>
          <w:trHeight w:hRule="exact" w:val="403"/>
        </w:trPr>
        <w:tc>
          <w:tcPr>
            <w:tcW w:w="2970" w:type="dxa"/>
          </w:tcPr>
          <w:p w14:paraId="6D287C02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452A4FF0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983BB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F52BC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25B9D0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E561DED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C7043B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5FA4472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08A60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697139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A4B30" w:rsidRPr="00776A03" w14:paraId="3BE5B90D" w14:textId="77777777" w:rsidTr="00375DD6">
        <w:trPr>
          <w:trHeight w:hRule="exact" w:val="403"/>
        </w:trPr>
        <w:tc>
          <w:tcPr>
            <w:tcW w:w="2970" w:type="dxa"/>
          </w:tcPr>
          <w:p w14:paraId="4AFBF04B" w14:textId="27C3C4DA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E3E430A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EAFA5" w14:textId="77777777" w:rsidR="007A4B30" w:rsidRPr="00776A0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5450D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F6E428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179BA39B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8E03951" w14:textId="77777777" w:rsidR="007A4B30" w:rsidRPr="00776A0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03A141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4E29BB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A3D316" w14:textId="77777777" w:rsidR="007A4B30" w:rsidRPr="00776A0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4C06F9" w:rsidRPr="00776A03" w14:paraId="7A5D4760" w14:textId="77777777">
        <w:trPr>
          <w:trHeight w:hRule="exact" w:val="403"/>
        </w:trPr>
        <w:tc>
          <w:tcPr>
            <w:tcW w:w="2970" w:type="dxa"/>
          </w:tcPr>
          <w:p w14:paraId="76F8FB31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8C96DFA" w14:textId="37C16B53" w:rsidR="004C06F9" w:rsidRPr="00776A03" w:rsidRDefault="00A301CB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8CEE4D" w14:textId="77777777" w:rsidR="004C06F9" w:rsidRPr="00776A03" w:rsidRDefault="004C06F9" w:rsidP="004C0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9F020D" w14:textId="7140780B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261E6CCA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8404078" w14:textId="271BC978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83" w:type="dxa"/>
          </w:tcPr>
          <w:p w14:paraId="53F6398C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0A96BD" w14:textId="20505DA5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605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9459332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D2CCA65" w14:textId="20710CD5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605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</w:p>
        </w:tc>
      </w:tr>
      <w:tr w:rsidR="004C06F9" w:rsidRPr="00776A03" w14:paraId="0EF63280" w14:textId="77777777">
        <w:trPr>
          <w:trHeight w:hRule="exact" w:val="403"/>
        </w:trPr>
        <w:tc>
          <w:tcPr>
            <w:tcW w:w="2970" w:type="dxa"/>
          </w:tcPr>
          <w:p w14:paraId="4190BBFD" w14:textId="01B4C3E0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888C302" w14:textId="172D787A" w:rsidR="004C06F9" w:rsidRPr="00776A03" w:rsidRDefault="00A301CB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AE055B" w14:textId="77777777" w:rsidR="004C06F9" w:rsidRPr="00776A03" w:rsidRDefault="004C06F9" w:rsidP="004C0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1067E5" w14:textId="48DB2ECA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000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C6EB55A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E300C98" w14:textId="38EDABCB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000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24600753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05C868" w14:textId="005DC83B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/>
                <w:sz w:val="30"/>
                <w:szCs w:val="30"/>
                <w:cs/>
                <w:lang w:val="en-US"/>
              </w:rPr>
              <w:t>(</w:t>
            </w:r>
            <w:r w:rsidR="00115258" w:rsidRPr="00115258">
              <w:rPr>
                <w:rFonts w:asciiTheme="minorHAnsi" w:hAnsiTheme="minorHAnsi"/>
                <w:sz w:val="30"/>
                <w:szCs w:val="30"/>
                <w:lang w:val="en-US"/>
              </w:rPr>
              <w:t>8</w:t>
            </w:r>
            <w:r w:rsidR="00A301CB" w:rsidRPr="00A301CB">
              <w:rPr>
                <w:rFonts w:asciiTheme="minorHAnsi" w:hAnsiTheme="minorHAnsi"/>
                <w:sz w:val="30"/>
                <w:szCs w:val="30"/>
                <w:lang w:val="en-US"/>
              </w:rPr>
              <w:t>7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/>
                <w:sz w:val="30"/>
                <w:szCs w:val="30"/>
                <w:lang w:val="en-US"/>
              </w:rPr>
              <w:t>200</w:t>
            </w:r>
            <w:r w:rsidRPr="00776A03">
              <w:rPr>
                <w:rFonts w:asciiTheme="minorHAnsi" w:hAnsiTheme="minorHAns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FE5FBAC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left="-301" w:right="224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F4D0AD" w14:textId="60844071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/>
                <w:sz w:val="30"/>
                <w:szCs w:val="30"/>
                <w:cs/>
                <w:lang w:val="en-US"/>
              </w:rPr>
              <w:t>(</w:t>
            </w:r>
            <w:r w:rsidR="00115258" w:rsidRPr="00115258">
              <w:rPr>
                <w:rFonts w:asciiTheme="minorHAnsi" w:hAnsiTheme="minorHAnsi"/>
                <w:sz w:val="30"/>
                <w:szCs w:val="30"/>
                <w:lang w:val="en-US"/>
              </w:rPr>
              <w:t>8</w:t>
            </w:r>
            <w:r w:rsidR="00A301CB" w:rsidRPr="00A301CB">
              <w:rPr>
                <w:rFonts w:asciiTheme="minorHAnsi" w:hAnsiTheme="minorHAnsi"/>
                <w:sz w:val="30"/>
                <w:szCs w:val="30"/>
                <w:lang w:val="en-US"/>
              </w:rPr>
              <w:t>7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/>
                <w:sz w:val="30"/>
                <w:szCs w:val="30"/>
                <w:lang w:val="en-US"/>
              </w:rPr>
              <w:t>200</w:t>
            </w:r>
            <w:r w:rsidRPr="00776A03">
              <w:rPr>
                <w:rFonts w:asciiTheme="minorHAnsi" w:hAnsiTheme="minorHAns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06F9" w:rsidRPr="00776A03" w14:paraId="3C718ACE" w14:textId="77777777">
        <w:trPr>
          <w:trHeight w:hRule="exact" w:val="403"/>
        </w:trPr>
        <w:tc>
          <w:tcPr>
            <w:tcW w:w="2970" w:type="dxa"/>
          </w:tcPr>
          <w:p w14:paraId="6788210A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C685D83" w14:textId="5BC8C178" w:rsidR="004C06F9" w:rsidRPr="00776A03" w:rsidRDefault="00A301CB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D86578" w14:textId="77777777" w:rsidR="004C06F9" w:rsidRPr="00776A03" w:rsidRDefault="004C06F9" w:rsidP="004C0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B9A899" w14:textId="7206021E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760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vAlign w:val="bottom"/>
          </w:tcPr>
          <w:p w14:paraId="1F85E71A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EFF8B09" w14:textId="2773EFE5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760</w:t>
            </w:r>
            <w:r w:rsidR="004C06F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83" w:type="dxa"/>
          </w:tcPr>
          <w:p w14:paraId="5C85DA1E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0DA8DD" w14:textId="75F52DA0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247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2513D258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left="-301" w:right="224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4794C52" w14:textId="115AEFCB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247</w:t>
            </w:r>
            <w:r w:rsidR="004C06F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sz w:val="30"/>
                <w:szCs w:val="30"/>
                <w:lang w:val="en-US"/>
              </w:rPr>
              <w:t>711</w:t>
            </w:r>
          </w:p>
        </w:tc>
      </w:tr>
      <w:tr w:rsidR="004C06F9" w:rsidRPr="00776A03" w14:paraId="36F217D1" w14:textId="77777777" w:rsidTr="00807625">
        <w:trPr>
          <w:trHeight w:hRule="exact" w:val="403"/>
        </w:trPr>
        <w:tc>
          <w:tcPr>
            <w:tcW w:w="2970" w:type="dxa"/>
          </w:tcPr>
          <w:p w14:paraId="6AE6D055" w14:textId="7D8EDF3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3D3425E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5E2CB" w14:textId="77777777" w:rsidR="004C06F9" w:rsidRPr="00776A03" w:rsidRDefault="004C06F9" w:rsidP="004C0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FA6CFF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345804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5216213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CBC5DD3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1684935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CD6320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60999F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</w:tr>
      <w:tr w:rsidR="004C06F9" w:rsidRPr="00776A03" w14:paraId="4F97B139" w14:textId="77777777" w:rsidTr="00807625">
        <w:trPr>
          <w:trHeight w:hRule="exact" w:val="403"/>
        </w:trPr>
        <w:tc>
          <w:tcPr>
            <w:tcW w:w="2970" w:type="dxa"/>
          </w:tcPr>
          <w:p w14:paraId="00888977" w14:textId="77777777" w:rsidR="004C06F9" w:rsidRPr="00776A03" w:rsidRDefault="004C06F9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10E5A39" w14:textId="6854D632" w:rsidR="004C06F9" w:rsidRPr="00776A03" w:rsidRDefault="00A301CB" w:rsidP="004C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A7F4D4" w14:textId="77777777" w:rsidR="004C06F9" w:rsidRPr="00776A03" w:rsidRDefault="004C06F9" w:rsidP="004C0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68503B" w14:textId="0C22E05D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="004C06F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431</w:t>
            </w:r>
            <w:r w:rsidR="004C06F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76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8DAB630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498BFF3E" w14:textId="51E28E8B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="004C06F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431</w:t>
            </w:r>
            <w:r w:rsidR="004C06F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76</w:t>
            </w:r>
            <w:r w:rsidR="00115258"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1ACBC305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60553F6" w14:textId="2161894B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="004C06F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766</w:t>
            </w:r>
            <w:r w:rsidR="004C06F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6572C03C" w14:textId="77777777" w:rsidR="004C06F9" w:rsidRPr="00776A03" w:rsidRDefault="004C06F9" w:rsidP="004C06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59CA7" w14:textId="700EC20C" w:rsidR="004C06F9" w:rsidRPr="00776A03" w:rsidRDefault="00A301CB" w:rsidP="004C06F9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/>
                <w:b/>
                <w:bCs/>
                <w:sz w:val="30"/>
                <w:szCs w:val="30"/>
                <w:lang w:val="en-US"/>
              </w:rPr>
              <w:t>1</w:t>
            </w:r>
            <w:r w:rsidR="004C06F9"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b/>
                <w:bCs/>
                <w:sz w:val="30"/>
                <w:szCs w:val="30"/>
                <w:lang w:val="en-US"/>
              </w:rPr>
              <w:t>766</w:t>
            </w:r>
            <w:r w:rsidR="004C06F9"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/>
                <w:b/>
                <w:bCs/>
                <w:sz w:val="30"/>
                <w:szCs w:val="30"/>
                <w:lang w:val="en-US"/>
              </w:rPr>
              <w:t>497</w:t>
            </w:r>
          </w:p>
        </w:tc>
      </w:tr>
    </w:tbl>
    <w:p w14:paraId="18BDB3D9" w14:textId="6AC49ADB" w:rsidR="0004322C" w:rsidRPr="00776A03" w:rsidRDefault="0004322C" w:rsidP="00FC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inorHAnsi" w:hAnsiTheme="minorHAnsi"/>
          <w:sz w:val="30"/>
          <w:szCs w:val="30"/>
        </w:rPr>
      </w:pPr>
    </w:p>
    <w:p w14:paraId="2E0C155E" w14:textId="2FEBC813" w:rsidR="00B90A31" w:rsidRPr="00375DD6" w:rsidRDefault="00B90A31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776A03">
        <w:rPr>
          <w:rFonts w:asciiTheme="minorHAnsi" w:hAnsiTheme="minorHAnsi"/>
          <w:spacing w:val="-6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9141DC2" w14:textId="77777777" w:rsidR="00D63259" w:rsidRDefault="00D63259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7A92EC7E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7A42F775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36723C16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2EB6535D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218BCE2A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040271F0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757F1C6A" w14:textId="77777777" w:rsidR="0007280E" w:rsidRDefault="0007280E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46DC419F" w14:textId="77777777" w:rsidR="00535F56" w:rsidRDefault="00535F56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189DE6F0" w14:textId="4D5BF43B" w:rsidR="0009255A" w:rsidRPr="0009255A" w:rsidRDefault="0009255A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  <w:r w:rsidRPr="0009255A"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  <w:lastRenderedPageBreak/>
        <w:t>2567</w:t>
      </w:r>
    </w:p>
    <w:p w14:paraId="54EBC33E" w14:textId="77777777" w:rsidR="0009255A" w:rsidRDefault="0009255A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78647F64" w14:textId="0CEB6DDB" w:rsidR="00A44BD9" w:rsidRPr="000F5E6D" w:rsidRDefault="00A44BD9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i/>
          <w:iCs/>
          <w:spacing w:val="-6"/>
          <w:sz w:val="30"/>
          <w:szCs w:val="30"/>
        </w:rPr>
      </w:pPr>
      <w:r w:rsidRPr="000F5E6D">
        <w:rPr>
          <w:rFonts w:asciiTheme="minorHAnsi" w:hAnsiTheme="minorHAnsi" w:hint="cs"/>
          <w:i/>
          <w:iCs/>
          <w:spacing w:val="-6"/>
          <w:sz w:val="30"/>
          <w:szCs w:val="30"/>
          <w:cs/>
        </w:rPr>
        <w:t>การใช้สิทธิแปลงใบสำคัญแสดงสิทธิ</w:t>
      </w:r>
    </w:p>
    <w:p w14:paraId="477A84D7" w14:textId="77777777" w:rsidR="00FF61EB" w:rsidRPr="00A44BD9" w:rsidRDefault="00FF61EB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i/>
          <w:iCs/>
          <w:spacing w:val="-6"/>
          <w:sz w:val="30"/>
          <w:szCs w:val="30"/>
          <w:u w:val="single"/>
          <w:cs/>
        </w:rPr>
      </w:pPr>
    </w:p>
    <w:p w14:paraId="7AA152D8" w14:textId="19F430FE" w:rsidR="00E12D05" w:rsidRDefault="00D63259" w:rsidP="00E1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  <w:r w:rsidRPr="00FA3D70">
        <w:rPr>
          <w:rFonts w:ascii="Angsana New" w:hAnsi="Angsana New"/>
          <w:spacing w:val="-6"/>
          <w:sz w:val="30"/>
          <w:szCs w:val="30"/>
          <w:cs/>
        </w:rPr>
        <w:t>ในระหว่าง</w:t>
      </w:r>
      <w:r w:rsidR="00375DD6" w:rsidRPr="00FA3D70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FA3D70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A301CB" w:rsidRPr="00A301CB">
        <w:rPr>
          <w:rFonts w:ascii="Angsana New" w:hAnsi="Angsana New"/>
          <w:spacing w:val="-6"/>
          <w:sz w:val="30"/>
          <w:szCs w:val="30"/>
        </w:rPr>
        <w:t>31</w:t>
      </w:r>
      <w:r w:rsidR="005171F9" w:rsidRPr="00FA3D70">
        <w:rPr>
          <w:rFonts w:ascii="Angsana New" w:hAnsi="Angsana New"/>
          <w:spacing w:val="-6"/>
          <w:sz w:val="30"/>
          <w:szCs w:val="30"/>
        </w:rPr>
        <w:t xml:space="preserve"> </w:t>
      </w:r>
      <w:r w:rsidR="005171F9" w:rsidRPr="00FA3D7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FA3D7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2567</w:t>
      </w:r>
      <w:r w:rsidRPr="00FA3D70">
        <w:rPr>
          <w:rFonts w:ascii="Angsana New" w:hAnsi="Angsana New"/>
          <w:spacing w:val="-6"/>
          <w:sz w:val="30"/>
          <w:szCs w:val="30"/>
        </w:rPr>
        <w:t xml:space="preserve"> </w:t>
      </w:r>
      <w:r w:rsidRPr="00FA3D70">
        <w:rPr>
          <w:rFonts w:ascii="Angsana New" w:hAnsi="Angsana New"/>
          <w:spacing w:val="-6"/>
          <w:sz w:val="30"/>
          <w:szCs w:val="30"/>
          <w:cs/>
        </w:rPr>
        <w:t>มีผู้ใช้สิทธิแปลงใบสำคัญแสดงสิทธิที่จะซื้อหุ้นสามัญ</w:t>
      </w:r>
      <w:r w:rsidRPr="00FA3D70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</w:t>
      </w:r>
      <w:r w:rsidRPr="00FA3D70">
        <w:rPr>
          <w:rFonts w:asciiTheme="majorHAnsi" w:hAnsiTheme="majorHAnsi" w:cstheme="majorHAnsi"/>
          <w:spacing w:val="-6"/>
          <w:sz w:val="30"/>
          <w:szCs w:val="30"/>
        </w:rPr>
        <w:t xml:space="preserve"> SABUY-W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</w:rPr>
        <w:t>1</w:t>
      </w:r>
      <w:r w:rsidRPr="00FA3D70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</w:rPr>
        <w:t>201</w:t>
      </w:r>
      <w:r w:rsidRPr="00FA3D70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</w:rPr>
        <w:t>70</w:t>
      </w:r>
      <w:r w:rsidR="00115258" w:rsidRPr="00115258">
        <w:rPr>
          <w:rFonts w:asciiTheme="majorHAnsi" w:hAnsiTheme="majorHAnsi" w:cstheme="majorHAnsi"/>
          <w:spacing w:val="-6"/>
          <w:sz w:val="30"/>
          <w:szCs w:val="30"/>
        </w:rPr>
        <w:t>8</w:t>
      </w:r>
      <w:r w:rsidRPr="00FA3D70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FA3D70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หน่วย เป็นหุ้นสามัญจำนวน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</w:rPr>
        <w:t>271</w:t>
      </w:r>
      <w:r w:rsidRPr="00FA3D70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</w:rPr>
        <w:t>734</w:t>
      </w:r>
      <w:r w:rsidRPr="00FA3D70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FA3D70">
        <w:rPr>
          <w:rFonts w:asciiTheme="majorHAnsi" w:hAnsiTheme="majorHAnsi" w:cstheme="majorHAnsi"/>
          <w:spacing w:val="-6"/>
          <w:sz w:val="30"/>
          <w:szCs w:val="30"/>
          <w:cs/>
        </w:rPr>
        <w:t>หุ้น</w:t>
      </w:r>
      <w:r w:rsidRPr="00FA3D70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 </w:t>
      </w:r>
      <w:r w:rsidR="00A301CB" w:rsidRPr="00A301CB">
        <w:rPr>
          <w:rFonts w:asciiTheme="majorHAnsi" w:hAnsiTheme="majorHAnsi" w:cstheme="majorHAnsi"/>
          <w:sz w:val="30"/>
          <w:szCs w:val="30"/>
        </w:rPr>
        <w:t>2</w:t>
      </w:r>
      <w:r w:rsidRPr="00FA3D70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</w:rPr>
        <w:t>41</w:t>
      </w:r>
      <w:r w:rsidRPr="00FA3D70">
        <w:rPr>
          <w:rFonts w:asciiTheme="majorHAnsi" w:hAnsiTheme="majorHAnsi" w:cstheme="majorHAnsi"/>
          <w:sz w:val="30"/>
          <w:szCs w:val="30"/>
        </w:rPr>
        <w:t xml:space="preserve"> </w:t>
      </w:r>
      <w:r w:rsidRPr="00FA3D70">
        <w:rPr>
          <w:rFonts w:asciiTheme="majorHAnsi" w:hAnsiTheme="majorHAnsi" w:cstheme="majorHAnsi"/>
          <w:sz w:val="30"/>
          <w:szCs w:val="30"/>
          <w:cs/>
        </w:rPr>
        <w:t xml:space="preserve">บาท (มูลค่าที่ตราไว้ </w:t>
      </w:r>
      <w:r w:rsidR="00A301CB" w:rsidRPr="00A301CB">
        <w:rPr>
          <w:rFonts w:asciiTheme="majorHAnsi" w:hAnsiTheme="majorHAnsi" w:cstheme="majorHAnsi"/>
          <w:sz w:val="30"/>
          <w:szCs w:val="30"/>
        </w:rPr>
        <w:t>1</w:t>
      </w:r>
      <w:r w:rsidRPr="00FA3D7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FA3D70">
        <w:rPr>
          <w:rFonts w:asciiTheme="minorHAnsi" w:hAnsiTheme="minorHAnsi"/>
          <w:spacing w:val="-6"/>
          <w:sz w:val="30"/>
          <w:szCs w:val="30"/>
          <w:cs/>
        </w:rPr>
        <w:t>บาท</w:t>
      </w:r>
      <w:r w:rsidRPr="00FA3D70">
        <w:rPr>
          <w:rFonts w:asciiTheme="majorHAnsi" w:hAnsiTheme="majorHAnsi" w:cstheme="majorHAnsi"/>
          <w:sz w:val="30"/>
          <w:szCs w:val="30"/>
          <w:cs/>
        </w:rPr>
        <w:t xml:space="preserve">ต่อหุ้น และส่วนเกินมูลค่าหุ้น </w:t>
      </w:r>
      <w:r w:rsidR="00A301CB" w:rsidRPr="00A301CB">
        <w:rPr>
          <w:rFonts w:asciiTheme="majorHAnsi" w:hAnsiTheme="majorHAnsi" w:cstheme="majorHAnsi"/>
          <w:sz w:val="30"/>
          <w:szCs w:val="30"/>
        </w:rPr>
        <w:t>1</w:t>
      </w:r>
      <w:r w:rsidRPr="00FA3D70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</w:rPr>
        <w:t>41</w:t>
      </w:r>
      <w:r w:rsidRPr="00FA3D70">
        <w:rPr>
          <w:rFonts w:asciiTheme="majorHAnsi" w:hAnsiTheme="majorHAnsi" w:cstheme="majorHAnsi"/>
          <w:sz w:val="30"/>
          <w:szCs w:val="30"/>
          <w:cs/>
        </w:rPr>
        <w:t xml:space="preserve"> บาทต่อหุ้น)</w:t>
      </w:r>
      <w:r w:rsidRPr="00375DD6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22C7C4ED" w14:textId="77777777" w:rsidR="00E12D05" w:rsidRDefault="00E12D05" w:rsidP="003E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</w:p>
    <w:p w14:paraId="0109D99C" w14:textId="240AB08B" w:rsidR="00E12D05" w:rsidRPr="000F5E6D" w:rsidRDefault="00E12D05" w:rsidP="00E1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  <w:r w:rsidRPr="000F5E6D">
        <w:rPr>
          <w:rFonts w:asciiTheme="majorHAnsi" w:hAnsiTheme="majorHAnsi" w:cstheme="majorHAnsi" w:hint="cs"/>
          <w:i/>
          <w:iCs/>
          <w:spacing w:val="-6"/>
          <w:sz w:val="30"/>
          <w:szCs w:val="30"/>
          <w:cs/>
        </w:rPr>
        <w:t>การลดทุนจดทะเบียน</w:t>
      </w:r>
    </w:p>
    <w:p w14:paraId="43E9D49D" w14:textId="77777777" w:rsidR="008F0B7F" w:rsidRPr="008F0B7F" w:rsidRDefault="008F0B7F" w:rsidP="00E1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b/>
          <w:bCs/>
          <w:i/>
          <w:iCs/>
          <w:spacing w:val="-6"/>
          <w:sz w:val="30"/>
          <w:szCs w:val="30"/>
          <w:u w:val="single"/>
        </w:rPr>
      </w:pPr>
    </w:p>
    <w:p w14:paraId="5212657E" w14:textId="3BC2ADE8" w:rsidR="00D63259" w:rsidRPr="00776A03" w:rsidRDefault="00D63259" w:rsidP="0077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pacing w:val="-6"/>
          <w:sz w:val="30"/>
          <w:szCs w:val="30"/>
        </w:rPr>
      </w:pPr>
      <w:r w:rsidRPr="00776A03">
        <w:rPr>
          <w:rFonts w:ascii="Angsana New" w:hAnsi="Angsana New"/>
          <w:spacing w:val="-6"/>
          <w:sz w:val="30"/>
          <w:szCs w:val="30"/>
          <w:cs/>
        </w:rPr>
        <w:t>ในการประชุม</w:t>
      </w:r>
      <w:r w:rsidR="00412830">
        <w:rPr>
          <w:rFonts w:ascii="Angsana New" w:hAnsi="Angsana New" w:hint="cs"/>
          <w:spacing w:val="-6"/>
          <w:sz w:val="30"/>
          <w:szCs w:val="30"/>
          <w:cs/>
        </w:rPr>
        <w:t>คณะ</w:t>
      </w:r>
      <w:r w:rsidRPr="00776A03">
        <w:rPr>
          <w:rFonts w:asciiTheme="minorHAnsi" w:hAnsiTheme="minorHAnsi" w:hint="cs"/>
          <w:spacing w:val="-6"/>
          <w:sz w:val="30"/>
          <w:szCs w:val="30"/>
          <w:cs/>
        </w:rPr>
        <w:t>กรรมการ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บริษัท เมื่อวันที่ </w:t>
      </w:r>
      <w:r w:rsidR="00A301CB" w:rsidRPr="00A301CB">
        <w:rPr>
          <w:rFonts w:ascii="Angsana New" w:hAnsi="Angsana New"/>
          <w:spacing w:val="-6"/>
          <w:sz w:val="30"/>
          <w:szCs w:val="30"/>
        </w:rPr>
        <w:t>30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2567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2D05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มีมติอนุมัติการลดทุนจดทะเบียนของบริษัท จำนวน </w:t>
      </w:r>
      <w:r w:rsidR="00A301CB" w:rsidRPr="00A301CB">
        <w:rPr>
          <w:rFonts w:ascii="Angsana New" w:hAnsi="Angsana New"/>
          <w:spacing w:val="-6"/>
          <w:sz w:val="30"/>
          <w:szCs w:val="30"/>
        </w:rPr>
        <w:t>95</w:t>
      </w:r>
      <w:r w:rsidRPr="00776A03">
        <w:rPr>
          <w:rFonts w:ascii="Angsana New" w:hAnsi="Angsana New"/>
          <w:spacing w:val="-6"/>
          <w:sz w:val="30"/>
          <w:szCs w:val="30"/>
          <w:cs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</w:rPr>
        <w:t>0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ล้านหุ้น มูลค่าที่ตราไว้ </w:t>
      </w:r>
      <w:r w:rsidR="00A301CB" w:rsidRPr="00A301CB">
        <w:rPr>
          <w:rFonts w:ascii="Angsana New" w:hAnsi="Angsana New"/>
          <w:spacing w:val="-6"/>
          <w:sz w:val="30"/>
          <w:szCs w:val="30"/>
        </w:rPr>
        <w:t>1</w:t>
      </w:r>
      <w:r w:rsidR="00E12D05">
        <w:rPr>
          <w:rFonts w:ascii="Angsana New" w:hAnsi="Angsana New"/>
          <w:spacing w:val="-6"/>
          <w:sz w:val="30"/>
          <w:szCs w:val="30"/>
        </w:rPr>
        <w:t>.0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จากทุนจดทะเบียนจำนวน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</w:t>
      </w:r>
      <w:r w:rsidRPr="00776A03">
        <w:rPr>
          <w:rFonts w:ascii="Angsana New" w:hAnsi="Angsana New"/>
          <w:spacing w:val="-6"/>
          <w:sz w:val="30"/>
          <w:szCs w:val="30"/>
        </w:rPr>
        <w:t>,</w:t>
      </w:r>
      <w:r w:rsidR="00A301CB" w:rsidRPr="00A301CB">
        <w:rPr>
          <w:rFonts w:ascii="Angsana New" w:hAnsi="Angsana New"/>
          <w:spacing w:val="-6"/>
          <w:sz w:val="30"/>
          <w:szCs w:val="30"/>
        </w:rPr>
        <w:t>10</w:t>
      </w:r>
      <w:r w:rsidR="00115258" w:rsidRPr="00115258">
        <w:rPr>
          <w:rFonts w:ascii="Angsana New" w:hAnsi="Angsana New"/>
          <w:spacing w:val="-6"/>
          <w:sz w:val="30"/>
          <w:szCs w:val="30"/>
        </w:rPr>
        <w:t>8</w:t>
      </w:r>
      <w:r w:rsidRPr="00776A03">
        <w:rPr>
          <w:rFonts w:ascii="Angsana New" w:hAnsi="Angsana New"/>
          <w:spacing w:val="-6"/>
          <w:sz w:val="30"/>
          <w:szCs w:val="30"/>
          <w:cs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</w:rPr>
        <w:t>3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ล้านบาท เป็นทุนจดทะเบียนจำนวน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</w:t>
      </w:r>
      <w:r w:rsidRPr="00776A03">
        <w:rPr>
          <w:rFonts w:ascii="Angsana New" w:hAnsi="Angsana New"/>
          <w:spacing w:val="-6"/>
          <w:sz w:val="30"/>
          <w:szCs w:val="30"/>
        </w:rPr>
        <w:t>,</w:t>
      </w:r>
      <w:r w:rsidR="00A301CB" w:rsidRPr="00A301CB">
        <w:rPr>
          <w:rFonts w:ascii="Angsana New" w:hAnsi="Angsana New"/>
          <w:spacing w:val="-6"/>
          <w:sz w:val="30"/>
          <w:szCs w:val="30"/>
        </w:rPr>
        <w:t>013</w:t>
      </w:r>
      <w:r w:rsidRPr="00776A03">
        <w:rPr>
          <w:rFonts w:ascii="Angsana New" w:hAnsi="Angsana New"/>
          <w:spacing w:val="-6"/>
          <w:sz w:val="30"/>
          <w:szCs w:val="30"/>
          <w:cs/>
        </w:rPr>
        <w:t>.</w:t>
      </w:r>
      <w:r w:rsidR="00A301CB" w:rsidRPr="00A301CB">
        <w:rPr>
          <w:rFonts w:ascii="Angsana New" w:hAnsi="Angsana New"/>
          <w:spacing w:val="-6"/>
          <w:sz w:val="30"/>
          <w:szCs w:val="30"/>
        </w:rPr>
        <w:t>3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ล้านบาท รวมถึงอนุมัติการแก้ไขเพิ่มเติมหนังสือบริคณห์สนธิของบริษัทให้สอดคล้องกับการลดทุนจดทะเบียนของบริษัท ทั้งนี้ บริษัทได้จดทะเบียนการลดทุนกับกระทรวงพาณิชย์เมื่อวันที่ </w:t>
      </w:r>
      <w:r w:rsidR="00A301CB" w:rsidRPr="00A301CB">
        <w:rPr>
          <w:rFonts w:ascii="Angsana New" w:hAnsi="Angsana New"/>
          <w:spacing w:val="-6"/>
          <w:sz w:val="30"/>
          <w:szCs w:val="30"/>
        </w:rPr>
        <w:t>17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2567</w:t>
      </w:r>
    </w:p>
    <w:p w14:paraId="0A3C028C" w14:textId="77777777" w:rsidR="00D63259" w:rsidRDefault="00D63259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55359A07" w14:textId="7C25303A" w:rsidR="00E12D05" w:rsidRDefault="00E12D05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inorHAnsi" w:eastAsia="Calibri" w:hAnsiTheme="minorHAnsi"/>
          <w:sz w:val="30"/>
          <w:szCs w:val="30"/>
          <w:lang w:val="en-GB"/>
        </w:rPr>
        <w:t>8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ตุลาคม </w:t>
      </w:r>
      <w:r>
        <w:rPr>
          <w:rFonts w:asciiTheme="minorHAnsi" w:eastAsia="Calibri" w:hAnsiTheme="minorHAnsi"/>
          <w:sz w:val="30"/>
          <w:szCs w:val="30"/>
          <w:lang w:val="en-GB"/>
        </w:rPr>
        <w:t>2567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ที่ประชุมวิสามัญผู้ถือหุ้นมติอนุมัติการลดทุนจดทะเบียน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76</w:t>
      </w:r>
      <w:r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.2 </w:t>
      </w:r>
      <w:r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บาท จากทุนจดทะเบียนเดิม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2</w:t>
      </w:r>
      <w:r>
        <w:rPr>
          <w:rFonts w:asciiTheme="minorHAnsi" w:eastAsia="Calibri" w:hAnsiTheme="minorHAnsi" w:cstheme="minorHAnsi"/>
          <w:sz w:val="30"/>
          <w:szCs w:val="30"/>
        </w:rPr>
        <w:t xml:space="preserve">,013.3 </w:t>
      </w:r>
      <w:r>
        <w:rPr>
          <w:rFonts w:asciiTheme="minorHAnsi" w:eastAsia="Calibri" w:hAnsiTheme="minorHAnsi" w:cstheme="minorHAnsi" w:hint="cs"/>
          <w:sz w:val="30"/>
          <w:szCs w:val="30"/>
          <w:cs/>
        </w:rPr>
        <w:t>ล้าน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บาท เป็นทุนจดทะเบียนใหม่ 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>937</w:t>
      </w:r>
      <w:r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.1 </w:t>
      </w:r>
      <w:r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บาท โดยการตัดหุ้นสามัญในส่วนที่ยังมิได้ออกจำหน่ายจำนวน </w:t>
      </w:r>
      <w:r>
        <w:rPr>
          <w:rFonts w:asciiTheme="minorHAnsi" w:eastAsia="Calibri" w:hAnsiTheme="minorHAnsi"/>
          <w:sz w:val="30"/>
          <w:szCs w:val="30"/>
          <w:lang w:val="en-GB"/>
        </w:rPr>
        <w:t>76</w:t>
      </w:r>
      <w:r>
        <w:rPr>
          <w:rFonts w:asciiTheme="minorHAnsi" w:eastAsia="Calibri" w:hAnsiTheme="minorHAnsi" w:cstheme="minorHAnsi"/>
          <w:sz w:val="30"/>
          <w:szCs w:val="30"/>
        </w:rPr>
        <w:t>.2</w:t>
      </w:r>
      <w:r>
        <w:rPr>
          <w:rFonts w:asciiTheme="minorHAnsi" w:eastAsia="Calibri" w:hAnsiTheme="minorHAnsi" w:cstheme="minorHAnsi" w:hint="cs"/>
          <w:sz w:val="30"/>
          <w:szCs w:val="30"/>
          <w:cs/>
        </w:rPr>
        <w:t xml:space="preserve"> ล้าน</w:t>
      </w:r>
      <w:r>
        <w:rPr>
          <w:rFonts w:asciiTheme="minorHAnsi" w:eastAsia="Calibri" w:hAnsiTheme="minorHAnsi" w:hint="cs"/>
          <w:sz w:val="30"/>
          <w:szCs w:val="30"/>
          <w:cs/>
          <w:lang w:val="en-GB"/>
        </w:rPr>
        <w:t>หุ้น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มูลค่าตราไว้หุ้นละ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>
        <w:rPr>
          <w:rFonts w:asciiTheme="minorHAnsi" w:eastAsia="Calibri" w:hAnsiTheme="minorHAnsi"/>
          <w:sz w:val="30"/>
          <w:szCs w:val="30"/>
        </w:rPr>
        <w:t>.0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เนื่องจากเป็นหุ้นที่จัดสรรไว้เพื่อรองรับการแปลงสภาพของ 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SABUY-WA 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และ 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SABUY-WB 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ที่หมดอายุการใช้สิทธิ และ </w:t>
      </w:r>
      <w:r w:rsidRPr="008E77D4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SABUY-WC 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เดิมที่ยกเลิกและไม่ได้มีการจัดสรรภายในระยะเวลา </w:t>
      </w:r>
      <w:r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8E77D4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ปี</w:t>
      </w:r>
    </w:p>
    <w:p w14:paraId="54509ADE" w14:textId="77777777" w:rsidR="003F41AC" w:rsidRDefault="003F41AC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0F5617C2" w14:textId="77777777" w:rsidR="00412830" w:rsidRPr="000F5E6D" w:rsidRDefault="00412830" w:rsidP="00412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  <w:r w:rsidRPr="000F5E6D">
        <w:rPr>
          <w:rFonts w:asciiTheme="majorHAnsi" w:hAnsiTheme="majorHAnsi" w:cstheme="majorHAnsi"/>
          <w:i/>
          <w:iCs/>
          <w:spacing w:val="-6"/>
          <w:sz w:val="30"/>
          <w:szCs w:val="30"/>
          <w:cs/>
        </w:rPr>
        <w:t xml:space="preserve">การเพิ่มทุนจดทะเบียน </w:t>
      </w:r>
    </w:p>
    <w:p w14:paraId="74DA1AF5" w14:textId="77777777" w:rsidR="00412830" w:rsidRPr="00412830" w:rsidRDefault="00412830" w:rsidP="00412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3350E683" w14:textId="37E24B42" w:rsidR="00435ECD" w:rsidRPr="007B7977" w:rsidRDefault="00412830" w:rsidP="007B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 w:cstheme="minorHAnsi"/>
          <w:sz w:val="30"/>
          <w:szCs w:val="30"/>
        </w:rPr>
      </w:pP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เมื่อวันที่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8 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ตุลาคม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2567 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ที่ประชุมวิสามัญผู้ถือหุ้นมีมติอนุมัติการเพิ่มทุนจดทะเบียน จำนวน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1,247</w:t>
      </w:r>
      <w:r w:rsidR="00012488"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>.0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5170B6">
        <w:rPr>
          <w:rFonts w:asciiTheme="minorHAnsi" w:eastAsia="Calibri" w:hAnsiTheme="minorHAnsi" w:cstheme="minorHAnsi"/>
          <w:sz w:val="30"/>
          <w:szCs w:val="30"/>
          <w:cs/>
        </w:rPr>
        <w:t>ล้าน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จากทุนจดทะเบียนเดิม จำนวน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1,937</w:t>
      </w:r>
      <w:r w:rsidR="00012488"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.1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ล้าน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เป็นทุนจดทะเบียนใหม่ จำนวน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3,184</w:t>
      </w:r>
      <w:r w:rsidR="00012488"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.1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ล้าน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โดยการออกหุ้นสามัญเพิ่มทุน จำนวน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1,247</w:t>
      </w:r>
      <w:r w:rsidR="00012488"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.0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ล้าน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มูลค่าที่ตราไว้หุ้นละ 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>1</w:t>
      </w:r>
      <w:r w:rsidR="00012488" w:rsidRPr="005170B6">
        <w:rPr>
          <w:rFonts w:asciiTheme="minorHAnsi" w:eastAsia="Calibri" w:hAnsiTheme="minorHAnsi" w:cstheme="minorHAnsi"/>
          <w:sz w:val="30"/>
          <w:szCs w:val="30"/>
        </w:rPr>
        <w:t>.0</w:t>
      </w:r>
      <w:r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บาท</w:t>
      </w:r>
      <w:r w:rsidR="005170B6" w:rsidRPr="005170B6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5170B6" w:rsidRPr="005170B6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และจัดสรรหุ้นเพิ่มทุน 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จำนวน </w:t>
      </w:r>
      <w:r w:rsidR="00435ECD">
        <w:rPr>
          <w:rFonts w:asciiTheme="minorHAnsi" w:eastAsia="Calibri" w:hAnsiTheme="minorHAnsi" w:cstheme="minorHAnsi"/>
          <w:sz w:val="30"/>
          <w:szCs w:val="30"/>
          <w:lang w:val="en-GB"/>
        </w:rPr>
        <w:t>760.0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มูลค่าที่ตราไว้ 1 บาท ให้แก่บุคคลในวงจำกัด ซึ่งแบ่งออกเป็น (ก) หุ้นสามัญเพิ่มทุนจำนวน </w:t>
      </w:r>
      <w:r w:rsidR="00435ECD">
        <w:rPr>
          <w:rFonts w:asciiTheme="minorHAnsi" w:eastAsia="Calibri" w:hAnsiTheme="minorHAnsi" w:cstheme="minorHAnsi"/>
          <w:sz w:val="30"/>
          <w:szCs w:val="30"/>
          <w:lang w:val="en-GB"/>
        </w:rPr>
        <w:t>350.0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ให้แก่ </w:t>
      </w:r>
      <w:r w:rsidR="00435ECD" w:rsidRPr="00435ECD">
        <w:rPr>
          <w:rFonts w:asciiTheme="minorHAnsi" w:eastAsia="Calibri" w:hAnsiTheme="minorHAnsi" w:cstheme="minorHAnsi"/>
          <w:sz w:val="30"/>
          <w:szCs w:val="30"/>
          <w:lang w:val="en-GB"/>
        </w:rPr>
        <w:t>Insignia Holding Limited (“Insignia”) (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ข) หุ้นสามัญเพิ่มทุนจำนวน </w:t>
      </w:r>
      <w:r w:rsidR="00435ECD">
        <w:rPr>
          <w:rFonts w:asciiTheme="minorHAnsi" w:eastAsia="Calibri" w:hAnsiTheme="minorHAnsi" w:cstheme="minorHAnsi"/>
          <w:sz w:val="30"/>
          <w:szCs w:val="30"/>
          <w:lang w:val="en-GB"/>
        </w:rPr>
        <w:t>50.0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ให้แก่บุคคลรายหนึ่ง และ (ค) หุ้นสามัญเพิ่มทุนจำนวน </w:t>
      </w:r>
      <w:r w:rsidR="00435ECD">
        <w:rPr>
          <w:rFonts w:asciiTheme="minorHAnsi" w:eastAsia="Calibri" w:hAnsiTheme="minorHAnsi" w:cstheme="minorHAnsi"/>
          <w:sz w:val="30"/>
          <w:szCs w:val="30"/>
          <w:lang w:val="en-GB"/>
        </w:rPr>
        <w:t>360.0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ให้แก่ บริษัท โฮลดิ้ง แอล โค จำกัด ในราคาเสนอขายหุ้นละ </w:t>
      </w:r>
      <w:r w:rsidR="00435ECD">
        <w:rPr>
          <w:rFonts w:asciiTheme="minorHAnsi" w:eastAsia="Calibri" w:hAnsiTheme="minorHAnsi" w:cstheme="minorHAnsi"/>
          <w:sz w:val="30"/>
          <w:szCs w:val="30"/>
        </w:rPr>
        <w:t>1</w:t>
      </w:r>
      <w:r w:rsidR="00435ECD" w:rsidRPr="00435ECD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บาท</w:t>
      </w:r>
    </w:p>
    <w:p w14:paraId="6320396E" w14:textId="77777777" w:rsidR="00435ECD" w:rsidRDefault="00435ECD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36301623" w14:textId="77777777" w:rsidR="007B7977" w:rsidRDefault="007B7977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16441743" w14:textId="77777777" w:rsidR="007B7977" w:rsidRDefault="007B7977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1BA7B1B8" w14:textId="748B97A9" w:rsidR="00065216" w:rsidRPr="00776A03" w:rsidRDefault="00A301CB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  <w:r w:rsidRPr="00A301CB"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  <w:lastRenderedPageBreak/>
        <w:t>2566</w:t>
      </w:r>
    </w:p>
    <w:p w14:paraId="576ACEAF" w14:textId="77777777" w:rsidR="0054227F" w:rsidRPr="000F5E6D" w:rsidRDefault="0054227F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5549917C" w14:textId="77777777" w:rsidR="00412830" w:rsidRPr="000F5E6D" w:rsidRDefault="00412830" w:rsidP="00412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  <w:r w:rsidRPr="000F5E6D">
        <w:rPr>
          <w:rFonts w:asciiTheme="majorHAnsi" w:hAnsiTheme="majorHAnsi" w:cstheme="majorHAnsi" w:hint="cs"/>
          <w:i/>
          <w:iCs/>
          <w:spacing w:val="-6"/>
          <w:sz w:val="30"/>
          <w:szCs w:val="30"/>
          <w:cs/>
        </w:rPr>
        <w:t>การลดทุนจดทะเบียน</w:t>
      </w:r>
    </w:p>
    <w:p w14:paraId="46C06032" w14:textId="77777777" w:rsidR="004074EE" w:rsidRPr="00776A03" w:rsidRDefault="004074EE" w:rsidP="0040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C3DFB16" w14:textId="3FDD01DC" w:rsidR="004074EE" w:rsidRDefault="004074EE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eastAsia="Calibri" w:hAnsiTheme="majorHAnsi" w:cstheme="majorHAnsi"/>
          <w:spacing w:val="-6"/>
          <w:sz w:val="30"/>
          <w:szCs w:val="30"/>
        </w:rPr>
      </w:pPr>
      <w:r w:rsidRPr="00776A03">
        <w:rPr>
          <w:rFonts w:ascii="Angsana New" w:hAnsi="Angsana New" w:hint="cs"/>
          <w:spacing w:val="-6"/>
          <w:sz w:val="30"/>
          <w:szCs w:val="30"/>
          <w:cs/>
        </w:rPr>
        <w:t>ในการประชุม</w:t>
      </w:r>
      <w:r w:rsidRPr="00776A03">
        <w:rPr>
          <w:rFonts w:asciiTheme="minorHAnsi" w:hAnsiTheme="minorHAnsi" w:hint="cs"/>
          <w:spacing w:val="-6"/>
          <w:sz w:val="30"/>
          <w:szCs w:val="30"/>
          <w:cs/>
        </w:rPr>
        <w:t>วิสามัญ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 xml:space="preserve">ผู้ถือหุ้นบริษัท เมื่อวันที่ </w:t>
      </w:r>
      <w:r w:rsidR="00A301CB" w:rsidRPr="00A301CB">
        <w:rPr>
          <w:rFonts w:ascii="Angsana New" w:hAnsi="Angsana New"/>
          <w:spacing w:val="-6"/>
          <w:sz w:val="30"/>
          <w:szCs w:val="30"/>
        </w:rPr>
        <w:t>14</w:t>
      </w:r>
      <w:r w:rsidRPr="00776A03">
        <w:rPr>
          <w:rFonts w:ascii="Angsana New" w:hAnsi="Angsana New"/>
          <w:spacing w:val="-6"/>
          <w:sz w:val="30"/>
          <w:szCs w:val="30"/>
        </w:rPr>
        <w:t xml:space="preserve"> 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2565</w:t>
      </w:r>
      <w:r w:rsidRPr="00776A03">
        <w:rPr>
          <w:rFonts w:ascii="Angsana New" w:hAnsi="Angsana New"/>
          <w:spacing w:val="-6"/>
          <w:sz w:val="30"/>
          <w:szCs w:val="30"/>
        </w:rPr>
        <w:t xml:space="preserve"> 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>ผู้ถือหุ้นมีมติ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>อนุมัติ</w:t>
      </w:r>
      <w:r w:rsidRPr="00776A03">
        <w:rPr>
          <w:rFonts w:asciiTheme="minorHAnsi" w:hAnsiTheme="minorHAnsi"/>
          <w:spacing w:val="-6"/>
          <w:sz w:val="30"/>
          <w:szCs w:val="30"/>
          <w:cs/>
        </w:rPr>
        <w:t>การ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ลดทุนจดทะเบียนของบริษัท จำนวน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93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="007B7977">
        <w:rPr>
          <w:rFonts w:asciiTheme="majorHAnsi" w:eastAsia="Calibri" w:hAnsiTheme="majorHAnsi" w:cstheme="majorHAnsi"/>
          <w:spacing w:val="-6"/>
          <w:sz w:val="30"/>
          <w:szCs w:val="30"/>
        </w:rPr>
        <w:t>9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ล้านหุ้น มูลค่าที่ตราไว้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1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บาทต่อหุ้น จากทุนจดทะเบียนจำนวน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2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,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249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="007B7977">
        <w:rPr>
          <w:rFonts w:asciiTheme="majorHAnsi" w:eastAsia="Calibri" w:hAnsiTheme="majorHAnsi" w:cstheme="majorHAnsi"/>
          <w:spacing w:val="-6"/>
          <w:sz w:val="30"/>
          <w:szCs w:val="30"/>
        </w:rPr>
        <w:t>4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ล้านบาท เป็นทุนจดทะเบียนจำนวน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2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,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155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="007B7977">
        <w:rPr>
          <w:rFonts w:asciiTheme="majorHAnsi" w:eastAsia="Calibri" w:hAnsiTheme="majorHAnsi" w:cstheme="majorHAnsi"/>
          <w:spacing w:val="-6"/>
          <w:sz w:val="30"/>
          <w:szCs w:val="30"/>
        </w:rPr>
        <w:t>5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ล้านบาท รวมถึงอนุมัติการแก้ไขเพิ่มเติมหนังสือบริคณห์สนธิของบริษัทให้สอดคล้องกับการลดทุนจดทะเบียนของบริษัท ทั้งนี้ บริษัทได้จดทะเบียนการลดทุนกับกระทรวงพาณิชย์เมื่อวันที่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11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สิงหาคม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2566</w:t>
      </w:r>
    </w:p>
    <w:p w14:paraId="52FB58D3" w14:textId="77777777" w:rsidR="007B7977" w:rsidRDefault="007B7977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eastAsia="Calibri" w:hAnsiTheme="majorHAnsi" w:cstheme="majorHAnsi"/>
          <w:spacing w:val="-6"/>
          <w:sz w:val="30"/>
          <w:szCs w:val="30"/>
        </w:rPr>
      </w:pPr>
    </w:p>
    <w:p w14:paraId="751232D0" w14:textId="5E39C786" w:rsidR="005170B6" w:rsidRPr="00776A03" w:rsidRDefault="005170B6" w:rsidP="00517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630"/>
          <w:tab w:val="left" w:pos="900"/>
          <w:tab w:val="left" w:pos="1170"/>
        </w:tabs>
        <w:ind w:left="630"/>
        <w:jc w:val="thaiDistribute"/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</w:pPr>
      <w:r w:rsidRPr="00012488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>ในการประชุมคณะ</w:t>
      </w:r>
      <w:r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 xml:space="preserve">กรรมการบริษัทเมื่อวันที่ </w:t>
      </w:r>
      <w:r w:rsidR="00A95E3C">
        <w:rPr>
          <w:rFonts w:asciiTheme="majorHAnsi" w:eastAsia="Calibri" w:hAnsiTheme="majorHAnsi" w:cstheme="majorHAnsi"/>
          <w:spacing w:val="-6"/>
          <w:sz w:val="30"/>
          <w:szCs w:val="30"/>
        </w:rPr>
        <w:t xml:space="preserve">3 </w:t>
      </w:r>
      <w:r w:rsidR="00A95E3C">
        <w:rPr>
          <w:rFonts w:asciiTheme="majorHAnsi" w:eastAsia="Calibri" w:hAnsiTheme="majorHAnsi" w:cstheme="majorHAnsi" w:hint="cs"/>
          <w:spacing w:val="-6"/>
          <w:sz w:val="30"/>
          <w:szCs w:val="30"/>
          <w:cs/>
        </w:rPr>
        <w:t xml:space="preserve">ธันวาคม </w:t>
      </w:r>
      <w:r w:rsidR="00A95E3C">
        <w:rPr>
          <w:rFonts w:asciiTheme="majorHAnsi" w:eastAsia="Calibri" w:hAnsiTheme="majorHAnsi" w:cstheme="majorHAnsi"/>
          <w:spacing w:val="-6"/>
          <w:sz w:val="30"/>
          <w:szCs w:val="30"/>
        </w:rPr>
        <w:t xml:space="preserve">2566 </w:t>
      </w:r>
      <w:r>
        <w:rPr>
          <w:rFonts w:asciiTheme="majorHAnsi" w:eastAsia="Calibri" w:hAnsiTheme="majorHAnsi" w:cstheme="majorHAnsi" w:hint="cs"/>
          <w:spacing w:val="-6"/>
          <w:sz w:val="30"/>
          <w:szCs w:val="30"/>
          <w:cs/>
        </w:rPr>
        <w:t>คณะกรรมการมีมติ</w:t>
      </w:r>
      <w:r w:rsidRPr="00012488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 xml:space="preserve">อนุมัติการลดทุนจะทะเบียนของบริษัทจำนวน 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 xml:space="preserve">87.2 </w:t>
      </w:r>
      <w:r w:rsidRPr="00012488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 xml:space="preserve">ล้านหุ้น มูลค่าที่ตราไว้ 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 xml:space="preserve">1 </w:t>
      </w:r>
      <w:r w:rsidRPr="00012488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>บาทต่อหุ้น จากทุนจ</w:t>
      </w:r>
      <w:r w:rsidR="00377EA1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>ด</w:t>
      </w:r>
      <w:r w:rsidRPr="00012488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 xml:space="preserve">ทะเบียนจำนวน 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2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,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195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5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ล้านบาท</w:t>
      </w:r>
      <w:r w:rsidRPr="00776A03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 xml:space="preserve"> 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เป็นทุนจดทะเบียนจำนวน 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2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,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108.3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ล้านบาท รวมถึงอนุมัติการแก้ไขเพิ่มเติมหนังสือบริคณห์สนธิของบริษัทให้สอดคล้องกับการลดทุนจดทะเบียนของบริษัท ทั้งนี้ บริษัทได้จดทะเบียนการลดทุนกับกระทรวงพาณิชย์เมื่อวันที่ 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19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</w:t>
      </w:r>
      <w:r w:rsidRPr="00776A03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>ธันวาคม</w:t>
      </w:r>
      <w:r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</w:t>
      </w:r>
      <w:r w:rsidRPr="00012488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2566</w:t>
      </w:r>
    </w:p>
    <w:p w14:paraId="55ECD740" w14:textId="77777777" w:rsidR="00435ECD" w:rsidRDefault="00435ECD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</w:p>
    <w:p w14:paraId="033B2BDD" w14:textId="3148EE5B" w:rsidR="00012488" w:rsidRPr="000F5E6D" w:rsidRDefault="00012488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  <w:r w:rsidRPr="000F5E6D">
        <w:rPr>
          <w:rFonts w:asciiTheme="majorHAnsi" w:hAnsiTheme="majorHAnsi" w:cstheme="majorHAnsi"/>
          <w:i/>
          <w:iCs/>
          <w:spacing w:val="-6"/>
          <w:sz w:val="30"/>
          <w:szCs w:val="30"/>
          <w:cs/>
        </w:rPr>
        <w:t xml:space="preserve">การเพิ่มทุนจดทะเบียน </w:t>
      </w:r>
    </w:p>
    <w:p w14:paraId="2855EB93" w14:textId="77777777" w:rsidR="00012488" w:rsidRPr="00012488" w:rsidRDefault="00012488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eastAsia="Calibri" w:hAnsiTheme="majorHAnsi" w:cstheme="majorHAnsi"/>
          <w:spacing w:val="-6"/>
          <w:sz w:val="30"/>
          <w:szCs w:val="30"/>
          <w:cs/>
        </w:rPr>
      </w:pPr>
    </w:p>
    <w:p w14:paraId="60D644F2" w14:textId="200D368C" w:rsidR="004074EE" w:rsidRDefault="00012488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630"/>
          <w:tab w:val="left" w:pos="900"/>
          <w:tab w:val="left" w:pos="1170"/>
        </w:tabs>
        <w:ind w:left="630"/>
        <w:jc w:val="thaiDistribute"/>
        <w:rPr>
          <w:rFonts w:asciiTheme="majorHAnsi" w:eastAsia="Calibri" w:hAnsiTheme="majorHAnsi" w:cstheme="majorHAnsi"/>
          <w:spacing w:val="-6"/>
          <w:sz w:val="30"/>
          <w:szCs w:val="30"/>
        </w:rPr>
      </w:pPr>
      <w:r w:rsidRPr="00776A03">
        <w:rPr>
          <w:rFonts w:ascii="Angsana New" w:hAnsi="Angsana New" w:hint="cs"/>
          <w:spacing w:val="-6"/>
          <w:sz w:val="30"/>
          <w:szCs w:val="30"/>
          <w:cs/>
        </w:rPr>
        <w:t>ในการประชุม</w:t>
      </w:r>
      <w:r w:rsidRPr="00776A03">
        <w:rPr>
          <w:rFonts w:asciiTheme="minorHAnsi" w:hAnsiTheme="minorHAnsi" w:hint="cs"/>
          <w:spacing w:val="-6"/>
          <w:sz w:val="30"/>
          <w:szCs w:val="30"/>
          <w:cs/>
        </w:rPr>
        <w:t>วิสามัญ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 xml:space="preserve">ผู้ถือหุ้นบริษัท เมื่อวันที่ </w:t>
      </w:r>
      <w:r w:rsidRPr="00A301CB">
        <w:rPr>
          <w:rFonts w:ascii="Angsana New" w:hAnsi="Angsana New"/>
          <w:spacing w:val="-6"/>
          <w:sz w:val="30"/>
          <w:szCs w:val="30"/>
        </w:rPr>
        <w:t>14</w:t>
      </w:r>
      <w:r w:rsidRPr="00776A03">
        <w:rPr>
          <w:rFonts w:ascii="Angsana New" w:hAnsi="Angsana New"/>
          <w:spacing w:val="-6"/>
          <w:sz w:val="30"/>
          <w:szCs w:val="30"/>
        </w:rPr>
        <w:t xml:space="preserve"> 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A301CB">
        <w:rPr>
          <w:rFonts w:ascii="Angsana New" w:hAnsi="Angsana New"/>
          <w:spacing w:val="-6"/>
          <w:sz w:val="30"/>
          <w:szCs w:val="30"/>
        </w:rPr>
        <w:t>2565</w:t>
      </w:r>
      <w:r w:rsidRPr="00776A03">
        <w:rPr>
          <w:rFonts w:ascii="Angsana New" w:hAnsi="Angsana New"/>
          <w:spacing w:val="-6"/>
          <w:sz w:val="30"/>
          <w:szCs w:val="30"/>
        </w:rPr>
        <w:t xml:space="preserve"> </w:t>
      </w:r>
      <w:r w:rsidRPr="00776A03">
        <w:rPr>
          <w:rFonts w:ascii="Angsana New" w:hAnsi="Angsana New" w:hint="cs"/>
          <w:spacing w:val="-6"/>
          <w:sz w:val="30"/>
          <w:szCs w:val="30"/>
          <w:cs/>
        </w:rPr>
        <w:t>ผู้ถือหุ้นมีมติ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อนุมัติการเพิ่มทุนจดทะเบียนของบริษัทจำนวน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40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0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ล้านบาท โดยการออกหุ้นสามัญใหม่จำนวน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40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0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ล้านหุ้น มูลค่าที่ตราไว้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1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บาทต่อหุ้น เป็นทุนจดทะเบียนจำนวน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2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,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195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  <w:t>.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51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ล้านบาท รวมถึงอนุมัติการแก้ไขเพิ่มเติมหนังสือบริคณห์สนธิของบริษัทให้สอดคล้องกับการเพิ่มทุนจดทะเบียน เพื่อรองรับการออกและเสนอขายใบสำคัญแสดงสิทธิที่จะซื้อหุ้นสามัญ</w:t>
      </w:r>
      <w:r w:rsidR="004074EE" w:rsidRPr="00776A03">
        <w:rPr>
          <w:rFonts w:asciiTheme="majorHAnsi" w:eastAsia="Calibri" w:hAnsiTheme="majorHAnsi" w:cstheme="majorHAnsi" w:hint="cs"/>
          <w:spacing w:val="-6"/>
          <w:sz w:val="30"/>
          <w:szCs w:val="30"/>
          <w:cs/>
          <w:lang w:val="en-GB"/>
        </w:rPr>
        <w:t xml:space="preserve">ตาม 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</w:rPr>
        <w:t>SABUY-WC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ทั้งนี้ บริษัทได้จดทะเบียนการเพิ่มทุนกับกระทรวงพาณิชย์เมื่อวันที่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15</w:t>
      </w:r>
      <w:r w:rsidR="004074EE" w:rsidRPr="00776A03">
        <w:rPr>
          <w:rFonts w:asciiTheme="majorHAnsi" w:eastAsia="Calibri" w:hAnsiTheme="majorHAnsi" w:cstheme="majorHAnsi"/>
          <w:spacing w:val="-6"/>
          <w:sz w:val="30"/>
          <w:szCs w:val="30"/>
          <w:cs/>
          <w:lang w:val="en-GB"/>
        </w:rPr>
        <w:t xml:space="preserve"> สิงหาคม </w:t>
      </w:r>
      <w:r w:rsidR="00A301CB" w:rsidRPr="00A301CB">
        <w:rPr>
          <w:rFonts w:asciiTheme="majorHAnsi" w:eastAsia="Calibri" w:hAnsiTheme="majorHAnsi" w:cstheme="majorHAnsi"/>
          <w:spacing w:val="-6"/>
          <w:sz w:val="30"/>
          <w:szCs w:val="30"/>
        </w:rPr>
        <w:t>2566</w:t>
      </w:r>
    </w:p>
    <w:p w14:paraId="25DA1FB1" w14:textId="77777777" w:rsidR="00012488" w:rsidRPr="00776A03" w:rsidRDefault="00012488" w:rsidP="00012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630"/>
          <w:tab w:val="left" w:pos="900"/>
          <w:tab w:val="left" w:pos="1170"/>
        </w:tabs>
        <w:ind w:left="630"/>
        <w:jc w:val="thaiDistribute"/>
        <w:rPr>
          <w:rFonts w:asciiTheme="majorHAnsi" w:eastAsia="Calibri" w:hAnsiTheme="majorHAnsi" w:cstheme="majorHAnsi"/>
          <w:spacing w:val="-6"/>
          <w:sz w:val="30"/>
          <w:szCs w:val="30"/>
          <w:lang w:val="en-GB"/>
        </w:rPr>
      </w:pPr>
    </w:p>
    <w:p w14:paraId="3C59B84B" w14:textId="5DBA3587" w:rsidR="004074EE" w:rsidRDefault="004074EE" w:rsidP="0054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pacing w:val="-6"/>
          <w:sz w:val="30"/>
          <w:szCs w:val="30"/>
        </w:rPr>
      </w:pPr>
      <w:r w:rsidRPr="00776A03">
        <w:rPr>
          <w:rFonts w:ascii="Angsana New" w:hAnsi="Angsana New"/>
          <w:spacing w:val="-6"/>
          <w:sz w:val="30"/>
          <w:szCs w:val="30"/>
          <w:cs/>
        </w:rPr>
        <w:t xml:space="preserve">ในระหว่างงวดสิ้นสุดวันที่ </w:t>
      </w:r>
      <w:r w:rsidR="00A301CB" w:rsidRPr="00A301CB">
        <w:rPr>
          <w:rFonts w:ascii="Angsana New" w:hAnsi="Angsana New"/>
          <w:spacing w:val="-6"/>
          <w:sz w:val="30"/>
          <w:szCs w:val="30"/>
        </w:rPr>
        <w:t>31</w:t>
      </w:r>
      <w:r w:rsidR="0054227F" w:rsidRPr="00776A03">
        <w:rPr>
          <w:rFonts w:ascii="Angsana New" w:hAnsi="Angsana New"/>
          <w:spacing w:val="-6"/>
          <w:sz w:val="30"/>
          <w:szCs w:val="30"/>
        </w:rPr>
        <w:t xml:space="preserve"> </w:t>
      </w:r>
      <w:r w:rsidR="0054227F" w:rsidRPr="00776A03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A301CB" w:rsidRPr="00A301CB">
        <w:rPr>
          <w:rFonts w:ascii="Angsana New" w:hAnsi="Angsana New"/>
          <w:spacing w:val="-6"/>
          <w:sz w:val="30"/>
          <w:szCs w:val="30"/>
        </w:rPr>
        <w:t>2566</w:t>
      </w:r>
      <w:r w:rsidRPr="00776A03">
        <w:rPr>
          <w:rFonts w:ascii="Angsana New" w:hAnsi="Angsana New"/>
          <w:spacing w:val="-6"/>
          <w:sz w:val="30"/>
          <w:szCs w:val="30"/>
        </w:rPr>
        <w:t xml:space="preserve"> </w:t>
      </w:r>
      <w:r w:rsidRPr="00776A03">
        <w:rPr>
          <w:rFonts w:ascii="Angsana New" w:hAnsi="Angsana New"/>
          <w:spacing w:val="-6"/>
          <w:sz w:val="30"/>
          <w:szCs w:val="30"/>
          <w:cs/>
        </w:rPr>
        <w:t>มีผู้ใช้สิทธิแปลงใบสำคัญแสดงสิทธิที่จะซื้อหุ้นสามัญดังนี้</w:t>
      </w:r>
    </w:p>
    <w:p w14:paraId="5CB73A44" w14:textId="77777777" w:rsidR="00012488" w:rsidRPr="00776A03" w:rsidRDefault="00012488" w:rsidP="0054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8FFE0C6" w14:textId="32D81754" w:rsidR="004074EE" w:rsidRPr="00776A03" w:rsidRDefault="004074EE" w:rsidP="002F7E05">
      <w:pPr>
        <w:pStyle w:val="ListParagraph"/>
        <w:numPr>
          <w:ilvl w:val="0"/>
          <w:numId w:val="27"/>
        </w:numPr>
        <w:spacing w:line="240" w:lineRule="auto"/>
        <w:ind w:right="-25" w:hanging="270"/>
        <w:jc w:val="thaiDistribute"/>
        <w:rPr>
          <w:rFonts w:asciiTheme="majorHAnsi" w:hAnsiTheme="majorHAnsi" w:cstheme="majorHAnsi"/>
          <w:sz w:val="30"/>
          <w:szCs w:val="30"/>
        </w:rPr>
      </w:pPr>
      <w:r w:rsidRPr="00776A03">
        <w:rPr>
          <w:rFonts w:asciiTheme="majorHAnsi" w:hAnsiTheme="majorHAnsi" w:cstheme="majorHAnsi"/>
          <w:sz w:val="30"/>
          <w:szCs w:val="30"/>
          <w:cs/>
        </w:rPr>
        <w:t xml:space="preserve">ใบสำคัญแสดงสิทธิที่จะซื้อหุ้นสามัญ </w:t>
      </w:r>
      <w:r w:rsidRPr="00776A03">
        <w:rPr>
          <w:rFonts w:asciiTheme="majorHAnsi" w:hAnsiTheme="majorHAnsi" w:cstheme="majorHAnsi"/>
          <w:sz w:val="30"/>
          <w:szCs w:val="30"/>
        </w:rPr>
        <w:t>SABUY-W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จำนวน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461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200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หน่วย เป็นหุ้นสามัญจำนวน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96</w:t>
      </w:r>
      <w:r w:rsidR="00115258" w:rsidRPr="00115258">
        <w:rPr>
          <w:rFonts w:asciiTheme="majorHAnsi" w:hAnsiTheme="majorHAnsi" w:cstheme="majorHAnsi"/>
          <w:sz w:val="30"/>
          <w:szCs w:val="30"/>
          <w:lang w:val="en-US"/>
        </w:rPr>
        <w:t>8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506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>หุ้</w:t>
      </w:r>
      <w:r w:rsidR="0054227F" w:rsidRPr="00776A03">
        <w:rPr>
          <w:rFonts w:asciiTheme="majorHAnsi" w:hAnsiTheme="majorHAnsi" w:cstheme="majorHAnsi" w:hint="cs"/>
          <w:sz w:val="30"/>
          <w:szCs w:val="30"/>
          <w:cs/>
        </w:rPr>
        <w:t>น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ในราคาใช้สิทธิหุ้นละ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41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บาท (มูลค่าที่ตราไว้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บาทต่อหุ้น) </w:t>
      </w:r>
    </w:p>
    <w:p w14:paraId="6B5EE95D" w14:textId="65C83A83" w:rsidR="004074EE" w:rsidRPr="00776A03" w:rsidRDefault="004074EE" w:rsidP="002F7E05">
      <w:pPr>
        <w:pStyle w:val="ListParagraph"/>
        <w:numPr>
          <w:ilvl w:val="0"/>
          <w:numId w:val="27"/>
        </w:numPr>
        <w:spacing w:line="240" w:lineRule="auto"/>
        <w:ind w:right="-25" w:hanging="270"/>
        <w:jc w:val="thaiDistribute"/>
        <w:rPr>
          <w:rFonts w:asciiTheme="majorHAnsi" w:hAnsiTheme="majorHAnsi" w:cstheme="majorHAnsi"/>
          <w:sz w:val="30"/>
          <w:szCs w:val="30"/>
        </w:rPr>
      </w:pPr>
      <w:r w:rsidRPr="00776A03">
        <w:rPr>
          <w:rFonts w:asciiTheme="majorHAnsi" w:hAnsiTheme="majorHAnsi" w:cstheme="majorHAnsi"/>
          <w:sz w:val="30"/>
          <w:szCs w:val="30"/>
          <w:cs/>
        </w:rPr>
        <w:t>ใบสำคัญแสดงสิทธิที่จะซื้อหุ้นสามัญ</w:t>
      </w:r>
      <w:r w:rsidRPr="00776A03">
        <w:rPr>
          <w:rFonts w:asciiTheme="majorHAnsi" w:hAnsiTheme="majorHAnsi" w:cstheme="majorHAnsi"/>
          <w:sz w:val="30"/>
          <w:szCs w:val="30"/>
        </w:rPr>
        <w:t xml:space="preserve"> SABUY-W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จำนวน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237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632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340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หน่วย เป็นหุ้นสามัญจำนวน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237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632</w:t>
      </w:r>
      <w:r w:rsidRPr="00776A03">
        <w:rPr>
          <w:rFonts w:asciiTheme="majorHAnsi" w:hAnsiTheme="majorHAnsi" w:cstheme="majorHAnsi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340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หุ้น ในราคาใช้สิทธิหุ้นละ</w:t>
      </w:r>
      <w:r w:rsidRPr="00776A03">
        <w:rPr>
          <w:rFonts w:asciiTheme="majorHAnsi" w:hAnsiTheme="majorHAnsi" w:cstheme="majorHAnsi"/>
          <w:sz w:val="30"/>
          <w:szCs w:val="30"/>
        </w:rPr>
        <w:t> 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5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(มูลค่าที่ตราไว้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</w:t>
      </w:r>
      <w:r w:rsidRPr="00776A03">
        <w:rPr>
          <w:rFonts w:asciiTheme="majorHAnsi" w:hAnsiTheme="majorHAnsi" w:cstheme="majorHAnsi"/>
          <w:sz w:val="30"/>
          <w:szCs w:val="30"/>
        </w:rPr>
        <w:br/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ต่อหุ้น) </w:t>
      </w:r>
    </w:p>
    <w:p w14:paraId="332B8208" w14:textId="48AF4717" w:rsidR="004074EE" w:rsidRPr="00776A03" w:rsidRDefault="004074EE" w:rsidP="002F7E05">
      <w:pPr>
        <w:pStyle w:val="ListParagraph"/>
        <w:numPr>
          <w:ilvl w:val="0"/>
          <w:numId w:val="27"/>
        </w:numPr>
        <w:spacing w:line="240" w:lineRule="auto"/>
        <w:ind w:right="-25" w:hanging="270"/>
        <w:jc w:val="thaiDistribute"/>
        <w:rPr>
          <w:rFonts w:asciiTheme="majorHAnsi" w:hAnsiTheme="majorHAnsi" w:cstheme="majorHAnsi"/>
          <w:sz w:val="30"/>
          <w:szCs w:val="30"/>
        </w:rPr>
      </w:pP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>ใบสำคัญแสดงสิทธิที่จะซื้อหุ้นสามัญ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SABUY-WA 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115258" w:rsidRPr="00115258">
        <w:rPr>
          <w:rFonts w:asciiTheme="majorHAnsi" w:hAnsiTheme="majorHAnsi" w:cstheme="majorHAnsi"/>
          <w:spacing w:val="-6"/>
          <w:sz w:val="30"/>
          <w:szCs w:val="30"/>
          <w:lang w:val="en-US"/>
        </w:rPr>
        <w:t>8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31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336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หน่วย เป็นหุ้นสามัญจำนวน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2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466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115258" w:rsidRPr="00115258">
        <w:rPr>
          <w:rFonts w:asciiTheme="majorHAnsi" w:hAnsiTheme="majorHAnsi" w:cstheme="majorHAnsi"/>
          <w:spacing w:val="-6"/>
          <w:sz w:val="30"/>
          <w:szCs w:val="30"/>
          <w:lang w:val="en-US"/>
        </w:rPr>
        <w:t>8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09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หุ้น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</w:t>
      </w:r>
      <w:r w:rsidRPr="00776A03">
        <w:rPr>
          <w:rFonts w:asciiTheme="majorHAnsi" w:hAnsiTheme="majorHAnsi" w:cstheme="majorHAnsi"/>
          <w:sz w:val="30"/>
          <w:szCs w:val="30"/>
        </w:rPr>
        <w:t> 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</w:t>
      </w:r>
      <w:r w:rsidR="00115258" w:rsidRPr="00115258">
        <w:rPr>
          <w:rFonts w:asciiTheme="majorHAnsi" w:hAnsiTheme="majorHAnsi" w:cstheme="majorHAnsi"/>
          <w:sz w:val="30"/>
          <w:szCs w:val="30"/>
          <w:lang w:val="en-US"/>
        </w:rPr>
        <w:t>8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(มูลค่าที่ตราไว้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0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</w:t>
      </w:r>
      <w:r w:rsidR="00115258" w:rsidRPr="00115258">
        <w:rPr>
          <w:rFonts w:asciiTheme="majorHAnsi" w:hAnsiTheme="majorHAnsi" w:cstheme="majorHAnsi"/>
          <w:sz w:val="30"/>
          <w:szCs w:val="30"/>
          <w:lang w:val="en-US"/>
        </w:rPr>
        <w:t>8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บาทต่อหุ้น) </w:t>
      </w:r>
    </w:p>
    <w:p w14:paraId="0977DFCE" w14:textId="060B2001" w:rsidR="00065216" w:rsidRPr="00776A03" w:rsidRDefault="004074EE" w:rsidP="002F7E05">
      <w:pPr>
        <w:pStyle w:val="ListParagraph"/>
        <w:numPr>
          <w:ilvl w:val="0"/>
          <w:numId w:val="27"/>
        </w:numPr>
        <w:spacing w:line="240" w:lineRule="auto"/>
        <w:ind w:right="-25" w:hanging="270"/>
        <w:jc w:val="thaiDistribute"/>
        <w:rPr>
          <w:rFonts w:asciiTheme="majorHAnsi" w:hAnsiTheme="majorHAnsi" w:cstheme="majorHAnsi"/>
          <w:sz w:val="30"/>
          <w:szCs w:val="30"/>
        </w:rPr>
      </w:pP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lastRenderedPageBreak/>
        <w:t>ใบสำคัญแสดงสิทธิที่จะซื้อหุ้นสามัญ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SABUY-WB 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3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550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000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หน่วย เป็นหุ้นสามัญจำนวน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4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7</w:t>
      </w:r>
      <w:r w:rsidR="00115258" w:rsidRPr="00115258">
        <w:rPr>
          <w:rFonts w:asciiTheme="majorHAnsi" w:hAnsiTheme="majorHAnsi" w:cstheme="majorHAnsi"/>
          <w:spacing w:val="-6"/>
          <w:sz w:val="30"/>
          <w:szCs w:val="30"/>
          <w:lang w:val="en-US"/>
        </w:rPr>
        <w:t>8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115258" w:rsidRPr="00115258">
        <w:rPr>
          <w:rFonts w:asciiTheme="majorHAnsi" w:hAnsiTheme="majorHAnsi" w:cstheme="majorHAnsi"/>
          <w:spacing w:val="-6"/>
          <w:sz w:val="30"/>
          <w:szCs w:val="30"/>
          <w:lang w:val="en-US"/>
        </w:rPr>
        <w:t>8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50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>หุ้น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</w:t>
      </w:r>
      <w:r w:rsidRPr="00776A03">
        <w:rPr>
          <w:rFonts w:asciiTheme="majorHAnsi" w:hAnsiTheme="majorHAnsi" w:cstheme="majorHAnsi"/>
          <w:sz w:val="30"/>
          <w:szCs w:val="30"/>
        </w:rPr>
        <w:t> 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5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75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>บาท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(มูลค่าที่ตราไว้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75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บาทต่อหุ้น)</w:t>
      </w:r>
    </w:p>
    <w:p w14:paraId="4C86E113" w14:textId="2D8C51B8" w:rsidR="00AA0263" w:rsidRPr="00776A03" w:rsidRDefault="00AA0263" w:rsidP="002F7E05">
      <w:pPr>
        <w:pStyle w:val="ListParagraph"/>
        <w:numPr>
          <w:ilvl w:val="0"/>
          <w:numId w:val="27"/>
        </w:numPr>
        <w:spacing w:after="0" w:line="240" w:lineRule="auto"/>
        <w:ind w:right="-25" w:hanging="270"/>
        <w:jc w:val="thaiDistribute"/>
        <w:rPr>
          <w:rFonts w:asciiTheme="majorHAnsi" w:hAnsiTheme="majorHAnsi" w:cstheme="majorHAnsi"/>
          <w:sz w:val="30"/>
          <w:szCs w:val="30"/>
        </w:rPr>
      </w:pP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>ใบสำคัญแสดงสิทธิที่จะซื้อหุ้นสามัญ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SABUY-W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จำนวน 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639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223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หน่วย เป็นหุ้นสามัญจำนวน </w:t>
      </w:r>
      <w:r w:rsidR="00115258" w:rsidRPr="00115258">
        <w:rPr>
          <w:rFonts w:asciiTheme="majorHAnsi" w:hAnsiTheme="majorHAnsi" w:cstheme="majorHAnsi"/>
          <w:spacing w:val="-6"/>
          <w:sz w:val="30"/>
          <w:szCs w:val="30"/>
          <w:lang w:val="en-US"/>
        </w:rPr>
        <w:t>8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61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A301CB">
        <w:rPr>
          <w:rFonts w:asciiTheme="majorHAnsi" w:hAnsiTheme="majorHAnsi" w:cstheme="majorHAnsi"/>
          <w:spacing w:val="-6"/>
          <w:sz w:val="30"/>
          <w:szCs w:val="30"/>
          <w:lang w:val="en-US"/>
        </w:rPr>
        <w:t>151</w:t>
      </w:r>
      <w:r w:rsidRPr="00776A03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pacing w:val="-6"/>
          <w:sz w:val="30"/>
          <w:szCs w:val="30"/>
          <w:cs/>
        </w:rPr>
        <w:t>หุ้น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</w:t>
      </w:r>
      <w:r w:rsidRPr="00776A03">
        <w:rPr>
          <w:rFonts w:asciiTheme="majorHAnsi" w:hAnsiTheme="majorHAnsi" w:cstheme="majorHAnsi"/>
          <w:sz w:val="30"/>
          <w:szCs w:val="30"/>
        </w:rPr>
        <w:t> 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41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>บาท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(มูลค่าที่ตราไว้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776A03">
        <w:rPr>
          <w:rFonts w:asciiTheme="majorHAnsi" w:hAnsiTheme="majorHAnsi" w:cstheme="majorHAnsi"/>
          <w:sz w:val="30"/>
          <w:szCs w:val="30"/>
        </w:rPr>
        <w:t>.</w:t>
      </w:r>
      <w:r w:rsidR="00A301CB" w:rsidRPr="00A301CB">
        <w:rPr>
          <w:rFonts w:asciiTheme="majorHAnsi" w:hAnsiTheme="majorHAnsi" w:cstheme="majorHAnsi"/>
          <w:sz w:val="30"/>
          <w:szCs w:val="30"/>
          <w:lang w:val="en-US"/>
        </w:rPr>
        <w:t>41</w:t>
      </w:r>
      <w:r w:rsidRPr="00776A03">
        <w:rPr>
          <w:rFonts w:asciiTheme="majorHAnsi" w:hAnsiTheme="majorHAnsi" w:cstheme="majorHAnsi"/>
          <w:sz w:val="30"/>
          <w:szCs w:val="30"/>
          <w:cs/>
        </w:rPr>
        <w:t xml:space="preserve"> บาทต่อหุ้น)</w:t>
      </w:r>
    </w:p>
    <w:p w14:paraId="7CCCFBAB" w14:textId="77777777" w:rsidR="006054F9" w:rsidRPr="00776A03" w:rsidRDefault="006054F9" w:rsidP="000B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36123046" w14:textId="61BB9C5D" w:rsidR="001E0382" w:rsidRPr="00776A03" w:rsidRDefault="001E0382" w:rsidP="000B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sz w:val="30"/>
          <w:szCs w:val="30"/>
        </w:rPr>
      </w:pPr>
      <w:r w:rsidRPr="00776A03">
        <w:rPr>
          <w:rFonts w:asciiTheme="majorHAnsi" w:hAnsiTheme="majorHAnsi" w:cstheme="majorHAnsi" w:hint="cs"/>
          <w:sz w:val="30"/>
          <w:szCs w:val="30"/>
          <w:cs/>
        </w:rPr>
        <w:t xml:space="preserve">เมื่อวันที่ </w:t>
      </w:r>
      <w:r w:rsidR="00A301CB" w:rsidRPr="00A301CB">
        <w:rPr>
          <w:rFonts w:asciiTheme="majorHAnsi" w:hAnsiTheme="majorHAnsi" w:cstheme="majorHAnsi"/>
          <w:sz w:val="30"/>
          <w:szCs w:val="30"/>
        </w:rPr>
        <w:t>26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Theme="majorHAnsi" w:hAnsiTheme="majorHAnsi" w:cstheme="majorHAnsi"/>
          <w:sz w:val="30"/>
          <w:szCs w:val="30"/>
        </w:rPr>
        <w:t>2566</w:t>
      </w:r>
      <w:r w:rsidRPr="00776A03">
        <w:rPr>
          <w:rFonts w:asciiTheme="majorHAnsi" w:hAnsiTheme="majorHAnsi" w:cstheme="majorHAnsi"/>
          <w:sz w:val="30"/>
          <w:szCs w:val="30"/>
        </w:rPr>
        <w:t xml:space="preserve"> </w:t>
      </w:r>
      <w:r w:rsidRPr="00776A03">
        <w:rPr>
          <w:rFonts w:asciiTheme="majorHAnsi" w:hAnsiTheme="majorHAnsi" w:cstheme="majorHAnsi" w:hint="cs"/>
          <w:sz w:val="30"/>
          <w:szCs w:val="30"/>
          <w:cs/>
        </w:rPr>
        <w:t>บริษัททำการลดทุนจดทะเบียน</w:t>
      </w:r>
      <w:r w:rsidR="00B55CC9" w:rsidRPr="00776A03">
        <w:rPr>
          <w:rFonts w:asciiTheme="majorHAnsi" w:hAnsiTheme="majorHAnsi" w:cstheme="majorHAnsi" w:hint="cs"/>
          <w:sz w:val="30"/>
          <w:szCs w:val="30"/>
          <w:cs/>
        </w:rPr>
        <w:t xml:space="preserve"> โดยการ</w:t>
      </w:r>
      <w:r w:rsidR="00583DF8" w:rsidRPr="00776A03">
        <w:rPr>
          <w:rFonts w:asciiTheme="majorHAnsi" w:hAnsiTheme="majorHAnsi" w:cstheme="majorHAnsi" w:hint="cs"/>
          <w:sz w:val="30"/>
          <w:szCs w:val="30"/>
          <w:cs/>
        </w:rPr>
        <w:t>ตัดทุนที่</w:t>
      </w:r>
      <w:r w:rsidR="00C8221C" w:rsidRPr="00776A03">
        <w:rPr>
          <w:rFonts w:asciiTheme="majorHAnsi" w:hAnsiTheme="majorHAnsi" w:cstheme="majorHAnsi" w:hint="cs"/>
          <w:sz w:val="30"/>
          <w:szCs w:val="30"/>
          <w:cs/>
        </w:rPr>
        <w:t>ซื้อ</w:t>
      </w:r>
      <w:r w:rsidR="001A067E" w:rsidRPr="00776A03">
        <w:rPr>
          <w:rFonts w:asciiTheme="majorHAnsi" w:hAnsiTheme="majorHAnsi" w:cstheme="majorHAnsi" w:hint="cs"/>
          <w:sz w:val="30"/>
          <w:szCs w:val="30"/>
          <w:cs/>
        </w:rPr>
        <w:t>คืน</w:t>
      </w:r>
      <w:r w:rsidR="00B62B42" w:rsidRPr="00776A03">
        <w:rPr>
          <w:rFonts w:asciiTheme="majorHAnsi" w:hAnsiTheme="majorHAnsi" w:cstheme="majorHAnsi" w:hint="cs"/>
          <w:sz w:val="30"/>
          <w:szCs w:val="30"/>
          <w:cs/>
        </w:rPr>
        <w:t xml:space="preserve"> และได้ดำเนินการจดทะเบียน</w:t>
      </w:r>
      <w:r w:rsidR="000B2D2A" w:rsidRPr="00776A03">
        <w:rPr>
          <w:rFonts w:asciiTheme="majorHAnsi" w:hAnsiTheme="majorHAnsi" w:cstheme="majorHAnsi" w:hint="cs"/>
          <w:sz w:val="30"/>
          <w:szCs w:val="30"/>
          <w:cs/>
        </w:rPr>
        <w:t>ลดทุนจดทะเบียนของบริษัทกับกระทรวงพาณิชย์แล้ว</w:t>
      </w:r>
    </w:p>
    <w:p w14:paraId="07E51380" w14:textId="77777777" w:rsidR="00806C9E" w:rsidRDefault="00806C9E" w:rsidP="007A4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25E9ECCB" w14:textId="77777777" w:rsidR="00B90A31" w:rsidRPr="00601D2C" w:rsidRDefault="00B90A31" w:rsidP="007A4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i/>
          <w:iCs/>
          <w:spacing w:val="-6"/>
          <w:sz w:val="30"/>
          <w:szCs w:val="30"/>
        </w:rPr>
      </w:pPr>
      <w:r w:rsidRPr="00601D2C">
        <w:rPr>
          <w:rFonts w:asciiTheme="minorHAnsi" w:hAnsiTheme="minorHAnsi"/>
          <w:i/>
          <w:iCs/>
          <w:spacing w:val="-6"/>
          <w:sz w:val="30"/>
          <w:szCs w:val="30"/>
          <w:cs/>
        </w:rPr>
        <w:t>ส่วนเกินมูลค่าหุ้นสามัญ</w:t>
      </w:r>
    </w:p>
    <w:p w14:paraId="1A2DEBA2" w14:textId="77777777" w:rsidR="00B90A31" w:rsidRPr="00776A03" w:rsidRDefault="00B90A31" w:rsidP="00B9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45A99169" w14:textId="52EE7E62" w:rsidR="00BB40DC" w:rsidRPr="006E6FB3" w:rsidRDefault="00B90A31" w:rsidP="007A4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776A03">
        <w:rPr>
          <w:rFonts w:asciiTheme="minorHAnsi" w:hAnsiTheme="minorHAnsi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301CB" w:rsidRPr="00A301CB">
        <w:rPr>
          <w:rFonts w:asciiTheme="minorHAnsi" w:hAnsiTheme="minorHAnsi"/>
          <w:spacing w:val="-6"/>
          <w:sz w:val="30"/>
          <w:szCs w:val="30"/>
        </w:rPr>
        <w:t>2535</w:t>
      </w:r>
      <w:r w:rsidRPr="00776A03">
        <w:rPr>
          <w:rFonts w:asciiTheme="minorHAnsi" w:hAnsiTheme="minorHAnsi"/>
          <w:spacing w:val="-6"/>
          <w:sz w:val="30"/>
          <w:szCs w:val="30"/>
          <w:cs/>
        </w:rPr>
        <w:t xml:space="preserve"> มาตรา </w:t>
      </w:r>
      <w:r w:rsidR="00A301CB" w:rsidRPr="00A301CB">
        <w:rPr>
          <w:rFonts w:asciiTheme="minorHAnsi" w:hAnsiTheme="minorHAnsi"/>
          <w:spacing w:val="-6"/>
          <w:sz w:val="30"/>
          <w:szCs w:val="30"/>
        </w:rPr>
        <w:t>51</w:t>
      </w:r>
      <w:r w:rsidRPr="00776A03">
        <w:rPr>
          <w:rFonts w:asciiTheme="minorHAnsi" w:hAnsiTheme="minorHAnsi"/>
          <w:spacing w:val="-6"/>
          <w:sz w:val="30"/>
          <w:szCs w:val="30"/>
          <w:cs/>
        </w:rPr>
        <w:t xml:space="preserve"> ในกรณีที่บริษัทเสนอขายหุ้นสูงกว่า </w:t>
      </w:r>
      <w:r w:rsidRPr="00776A03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="00243B36" w:rsidRPr="00776A03">
        <w:rPr>
          <w:rFonts w:asciiTheme="minorHAnsi" w:hAnsiTheme="minorHAnsi"/>
          <w:spacing w:val="-6"/>
          <w:sz w:val="30"/>
          <w:szCs w:val="30"/>
        </w:rPr>
        <w:t xml:space="preserve">       </w:t>
      </w:r>
      <w:r w:rsidRPr="00776A03">
        <w:rPr>
          <w:rFonts w:asciiTheme="minorHAnsi" w:hAnsiTheme="minorHAnsi"/>
          <w:spacing w:val="-6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243B36" w:rsidRPr="00776A03">
        <w:rPr>
          <w:rFonts w:asciiTheme="minorHAnsi" w:hAnsiTheme="minorHAnsi"/>
          <w:spacing w:val="-6"/>
          <w:sz w:val="30"/>
          <w:szCs w:val="30"/>
        </w:rPr>
        <w:t xml:space="preserve">   </w:t>
      </w:r>
      <w:r w:rsidRPr="00776A03">
        <w:rPr>
          <w:rFonts w:asciiTheme="minorHAnsi" w:hAnsiTheme="minorHAnsi"/>
          <w:spacing w:val="-6"/>
          <w:sz w:val="30"/>
          <w:szCs w:val="30"/>
          <w:cs/>
        </w:rPr>
        <w:t>จะนำไปจ่ายเป็นเงินปันผลไม่ได้</w:t>
      </w:r>
    </w:p>
    <w:p w14:paraId="6EF5AC00" w14:textId="77777777" w:rsidR="00BE35E7" w:rsidRDefault="00BE35E7" w:rsidP="0049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30B988DD" w14:textId="77777777" w:rsidR="00806C9E" w:rsidRDefault="00806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795137E2" w14:textId="7A29CD65" w:rsidR="004074EE" w:rsidRPr="00776A03" w:rsidRDefault="004074EE" w:rsidP="002F7E05">
      <w:pPr>
        <w:pStyle w:val="BodyText2"/>
        <w:numPr>
          <w:ilvl w:val="0"/>
          <w:numId w:val="30"/>
        </w:numPr>
        <w:ind w:left="540" w:hanging="540"/>
      </w:pPr>
      <w:r w:rsidRPr="00776A03">
        <w:rPr>
          <w:rFonts w:hint="cs"/>
          <w:b/>
          <w:bCs/>
          <w:cs/>
        </w:rPr>
        <w:lastRenderedPageBreak/>
        <w:t>หุ้น</w:t>
      </w:r>
      <w:r w:rsidRPr="00776A03">
        <w:rPr>
          <w:rFonts w:asciiTheme="minorHAnsi" w:hAnsiTheme="minorHAnsi" w:cstheme="minorHAnsi" w:hint="cs"/>
          <w:b/>
          <w:bCs/>
          <w:cs/>
          <w:lang w:val="en-US"/>
        </w:rPr>
        <w:t>ทุน</w:t>
      </w:r>
      <w:r w:rsidRPr="00776A03">
        <w:rPr>
          <w:rFonts w:hint="cs"/>
          <w:b/>
          <w:bCs/>
          <w:cs/>
        </w:rPr>
        <w:t>ซื้อคืน</w:t>
      </w:r>
    </w:p>
    <w:p w14:paraId="76E4D319" w14:textId="77777777" w:rsidR="00773E69" w:rsidRPr="00776A03" w:rsidRDefault="00773E69" w:rsidP="00773E69">
      <w:pPr>
        <w:pStyle w:val="BodyText2"/>
        <w:tabs>
          <w:tab w:val="left" w:pos="540"/>
        </w:tabs>
        <w:ind w:left="540"/>
      </w:pPr>
    </w:p>
    <w:tbl>
      <w:tblPr>
        <w:tblW w:w="91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890"/>
        <w:gridCol w:w="270"/>
        <w:gridCol w:w="1999"/>
      </w:tblGrid>
      <w:tr w:rsidR="004074EE" w:rsidRPr="00776A03" w14:paraId="3B9F33FB" w14:textId="77777777" w:rsidTr="00601D2C">
        <w:trPr>
          <w:trHeight w:val="827"/>
          <w:tblHeader/>
        </w:trPr>
        <w:tc>
          <w:tcPr>
            <w:tcW w:w="5040" w:type="dxa"/>
          </w:tcPr>
          <w:p w14:paraId="4975E4F9" w14:textId="77777777" w:rsidR="004074EE" w:rsidRPr="00776A03" w:rsidRDefault="0040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2B08CED" w14:textId="77777777" w:rsidR="004074EE" w:rsidRPr="00776A03" w:rsidRDefault="004074EE" w:rsidP="00E82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A1B3C6A" w14:textId="77777777" w:rsidR="004074EE" w:rsidRPr="00776A03" w:rsidRDefault="004074EE" w:rsidP="00E82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14:paraId="001EE0B5" w14:textId="5E59FF2A" w:rsidR="004074EE" w:rsidRPr="00776A03" w:rsidRDefault="004074EE" w:rsidP="00E82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4EE" w:rsidRPr="00776A03" w14:paraId="01135CF4" w14:textId="77777777" w:rsidTr="00601D2C">
        <w:trPr>
          <w:trHeight w:val="418"/>
          <w:tblHeader/>
        </w:trPr>
        <w:tc>
          <w:tcPr>
            <w:tcW w:w="5040" w:type="dxa"/>
          </w:tcPr>
          <w:p w14:paraId="6599EED0" w14:textId="77777777" w:rsidR="004074EE" w:rsidRPr="00776A03" w:rsidRDefault="0040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4159" w:type="dxa"/>
            <w:gridSpan w:val="3"/>
            <w:shd w:val="clear" w:color="auto" w:fill="auto"/>
          </w:tcPr>
          <w:p w14:paraId="5D6B867D" w14:textId="77777777" w:rsidR="004074EE" w:rsidRPr="00776A03" w:rsidRDefault="0040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4EE" w:rsidRPr="00776A03" w14:paraId="602D256F" w14:textId="77777777" w:rsidTr="00601D2C">
        <w:trPr>
          <w:trHeight w:val="408"/>
        </w:trPr>
        <w:tc>
          <w:tcPr>
            <w:tcW w:w="5040" w:type="dxa"/>
          </w:tcPr>
          <w:p w14:paraId="5EE1B390" w14:textId="77777777" w:rsidR="004074EE" w:rsidRPr="00776A03" w:rsidRDefault="0040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หุ้นสามัญของบริษัท </w:t>
            </w:r>
          </w:p>
        </w:tc>
        <w:tc>
          <w:tcPr>
            <w:tcW w:w="1890" w:type="dxa"/>
          </w:tcPr>
          <w:p w14:paraId="13B27AA0" w14:textId="77777777" w:rsidR="004074EE" w:rsidRPr="00776A03" w:rsidRDefault="004074E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170CDD" w14:textId="77777777" w:rsidR="004074EE" w:rsidRPr="00776A03" w:rsidRDefault="004074E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999" w:type="dxa"/>
          </w:tcPr>
          <w:p w14:paraId="2C5551BA" w14:textId="77777777" w:rsidR="004074EE" w:rsidRPr="00776A03" w:rsidRDefault="004074E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831B69" w:rsidRPr="00776A03" w14:paraId="268A3A6E" w14:textId="77777777" w:rsidTr="00601D2C">
        <w:trPr>
          <w:trHeight w:val="408"/>
        </w:trPr>
        <w:tc>
          <w:tcPr>
            <w:tcW w:w="5040" w:type="dxa"/>
          </w:tcPr>
          <w:p w14:paraId="3F01FD7F" w14:textId="5116665D" w:rsidR="00831B69" w:rsidRPr="00776A03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A66D9BC" w14:textId="039D0E94" w:rsidR="00831B69" w:rsidRPr="00776A03" w:rsidRDefault="00A301CB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171</w:t>
            </w:r>
            <w:r w:rsidR="00831B6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70" w:type="dxa"/>
          </w:tcPr>
          <w:p w14:paraId="66BBF103" w14:textId="77777777" w:rsidR="00831B69" w:rsidRPr="00776A03" w:rsidRDefault="00831B69" w:rsidP="00831B6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999" w:type="dxa"/>
          </w:tcPr>
          <w:p w14:paraId="5319F99F" w14:textId="5F9459C8" w:rsidR="00831B69" w:rsidRPr="00776A03" w:rsidRDefault="00A301CB" w:rsidP="00E822A7">
            <w:pPr>
              <w:pStyle w:val="30"/>
              <w:tabs>
                <w:tab w:val="clear" w:pos="360"/>
                <w:tab w:val="clear" w:pos="720"/>
                <w:tab w:val="decimal" w:pos="151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171</w:t>
            </w:r>
            <w:r w:rsidR="00831B69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349</w:t>
            </w:r>
          </w:p>
        </w:tc>
      </w:tr>
      <w:tr w:rsidR="00794186" w:rsidRPr="00776A03" w14:paraId="0A5A31D4" w14:textId="77777777" w:rsidTr="00601D2C">
        <w:trPr>
          <w:trHeight w:val="398"/>
        </w:trPr>
        <w:tc>
          <w:tcPr>
            <w:tcW w:w="5040" w:type="dxa"/>
          </w:tcPr>
          <w:p w14:paraId="1FF0567E" w14:textId="77777777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890" w:type="dxa"/>
          </w:tcPr>
          <w:p w14:paraId="6232F304" w14:textId="541E1A8B" w:rsidR="00794186" w:rsidRPr="00776A03" w:rsidRDefault="00A301CB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324</w:t>
            </w:r>
            <w:r w:rsidR="00794186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7A1D916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</w:tcPr>
          <w:p w14:paraId="77120BC3" w14:textId="2CBD5969" w:rsidR="00794186" w:rsidRPr="00776A03" w:rsidRDefault="00A301CB" w:rsidP="00E822A7">
            <w:pPr>
              <w:pStyle w:val="30"/>
              <w:tabs>
                <w:tab w:val="clear" w:pos="360"/>
                <w:tab w:val="clear" w:pos="720"/>
                <w:tab w:val="decimal" w:pos="151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324</w:t>
            </w:r>
            <w:r w:rsidR="00794186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</w:p>
        </w:tc>
      </w:tr>
      <w:tr w:rsidR="00794186" w:rsidRPr="00776A03" w14:paraId="2EB88E2C" w14:textId="77777777" w:rsidTr="00601D2C">
        <w:trPr>
          <w:trHeight w:val="408"/>
        </w:trPr>
        <w:tc>
          <w:tcPr>
            <w:tcW w:w="5040" w:type="dxa"/>
          </w:tcPr>
          <w:p w14:paraId="0E8B180C" w14:textId="5FB5D12E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/>
                <w:sz w:val="30"/>
                <w:szCs w:val="30"/>
                <w:cs/>
              </w:rPr>
              <w:t>ตัดหุ้นซื้อคืน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2647E0" w14:textId="045E2C01" w:rsidR="00794186" w:rsidRPr="00776A03" w:rsidRDefault="00794186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496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CA002BE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95E680" w14:textId="1D9A6061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51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496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4186" w:rsidRPr="00776A03" w14:paraId="1D5C39F5" w14:textId="77777777" w:rsidTr="00601D2C">
        <w:trPr>
          <w:trHeight w:val="408"/>
        </w:trPr>
        <w:tc>
          <w:tcPr>
            <w:tcW w:w="5040" w:type="dxa"/>
          </w:tcPr>
          <w:p w14:paraId="41363A67" w14:textId="62327AE0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86B5796" w14:textId="5D711BF9" w:rsidR="00794186" w:rsidRPr="00776A03" w:rsidRDefault="00794186" w:rsidP="00601D2C">
            <w:pPr>
              <w:pStyle w:val="30"/>
              <w:tabs>
                <w:tab w:val="clear" w:pos="360"/>
                <w:tab w:val="clear" w:pos="720"/>
                <w:tab w:val="decimal" w:pos="1064"/>
                <w:tab w:val="decimal" w:pos="1514"/>
              </w:tabs>
              <w:ind w:right="-813" w:firstLine="106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0BEAFD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4942A90D" w14:textId="574B104C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064"/>
                <w:tab w:val="decimal" w:pos="1514"/>
              </w:tabs>
              <w:ind w:right="-813" w:firstLine="1244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31B69" w:rsidRPr="00776A03" w14:paraId="1B0226AD" w14:textId="77777777" w:rsidTr="00601D2C">
        <w:trPr>
          <w:trHeight w:val="418"/>
        </w:trPr>
        <w:tc>
          <w:tcPr>
            <w:tcW w:w="5040" w:type="dxa"/>
          </w:tcPr>
          <w:p w14:paraId="7628247F" w14:textId="77777777" w:rsidR="00831B69" w:rsidRPr="00776A03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D0D1AB0" w14:textId="77777777" w:rsidR="00831B69" w:rsidRPr="00776A03" w:rsidRDefault="00831B69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C5CA32" w14:textId="77777777" w:rsidR="00831B69" w:rsidRPr="00776A03" w:rsidRDefault="00831B69" w:rsidP="00831B6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</w:tcPr>
          <w:p w14:paraId="10EACE89" w14:textId="77777777" w:rsidR="00831B69" w:rsidRPr="00776A03" w:rsidRDefault="00831B69" w:rsidP="00E822A7">
            <w:pPr>
              <w:pStyle w:val="30"/>
              <w:tabs>
                <w:tab w:val="clear" w:pos="360"/>
                <w:tab w:val="clear" w:pos="720"/>
                <w:tab w:val="decimal" w:pos="151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831B69" w:rsidRPr="00776A03" w14:paraId="7D00EF91" w14:textId="77777777" w:rsidTr="00601D2C">
        <w:trPr>
          <w:trHeight w:val="408"/>
        </w:trPr>
        <w:tc>
          <w:tcPr>
            <w:tcW w:w="5040" w:type="dxa"/>
          </w:tcPr>
          <w:p w14:paraId="3C928A92" w14:textId="77777777" w:rsidR="00831B69" w:rsidRPr="00776A03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หุ้นสามัญของบริษัทที่ถือโดยบริษัทย่อย </w:t>
            </w:r>
          </w:p>
        </w:tc>
        <w:tc>
          <w:tcPr>
            <w:tcW w:w="1890" w:type="dxa"/>
          </w:tcPr>
          <w:p w14:paraId="5CDAE711" w14:textId="77777777" w:rsidR="00831B69" w:rsidRPr="00776A03" w:rsidRDefault="00831B69" w:rsidP="00601D2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DF63D2" w14:textId="77777777" w:rsidR="00831B69" w:rsidRPr="00776A03" w:rsidRDefault="00831B69" w:rsidP="00831B6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</w:tcPr>
          <w:p w14:paraId="190557AB" w14:textId="77777777" w:rsidR="00831B69" w:rsidRPr="00776A03" w:rsidRDefault="00831B69" w:rsidP="00E822A7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151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94186" w:rsidRPr="00776A03" w14:paraId="7BECEAA2" w14:textId="77777777" w:rsidTr="00601D2C">
        <w:trPr>
          <w:trHeight w:val="418"/>
        </w:trPr>
        <w:tc>
          <w:tcPr>
            <w:tcW w:w="5040" w:type="dxa"/>
          </w:tcPr>
          <w:p w14:paraId="27F39393" w14:textId="44E07DA0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67138A8" w14:textId="7FC6600D" w:rsidR="00794186" w:rsidRPr="00776A03" w:rsidRDefault="00A301CB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554</w:t>
            </w:r>
            <w:r w:rsidR="00794186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70" w:type="dxa"/>
          </w:tcPr>
          <w:p w14:paraId="00975F19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</w:tcPr>
          <w:p w14:paraId="4A28024C" w14:textId="32430D9A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334"/>
                <w:tab w:val="decimal" w:pos="1514"/>
              </w:tabs>
              <w:ind w:left="1064" w:right="-633" w:firstLine="18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794186" w:rsidRPr="00776A03" w14:paraId="1A718501" w14:textId="77777777" w:rsidTr="00601D2C">
        <w:trPr>
          <w:trHeight w:val="418"/>
        </w:trPr>
        <w:tc>
          <w:tcPr>
            <w:tcW w:w="5040" w:type="dxa"/>
          </w:tcPr>
          <w:p w14:paraId="4AF24A07" w14:textId="72AAAC78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890" w:type="dxa"/>
          </w:tcPr>
          <w:p w14:paraId="4C0ECE13" w14:textId="0C010451" w:rsidR="00794186" w:rsidRPr="00776A03" w:rsidRDefault="00A301CB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621</w:t>
            </w:r>
            <w:r w:rsidR="00794186"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027</w:t>
            </w:r>
          </w:p>
        </w:tc>
        <w:tc>
          <w:tcPr>
            <w:tcW w:w="270" w:type="dxa"/>
          </w:tcPr>
          <w:p w14:paraId="6F049F71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</w:tcPr>
          <w:p w14:paraId="1F65AB83" w14:textId="6BC29DD2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334"/>
                <w:tab w:val="decimal" w:pos="1514"/>
              </w:tabs>
              <w:ind w:left="1064" w:right="-633" w:firstLine="18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794186" w:rsidRPr="00776A03" w14:paraId="4875F599" w14:textId="77777777" w:rsidTr="00601D2C">
        <w:trPr>
          <w:trHeight w:val="408"/>
        </w:trPr>
        <w:tc>
          <w:tcPr>
            <w:tcW w:w="5040" w:type="dxa"/>
          </w:tcPr>
          <w:p w14:paraId="100824A0" w14:textId="7CD6DE3E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90" w:type="dxa"/>
          </w:tcPr>
          <w:p w14:paraId="2371B683" w14:textId="16033DAB" w:rsidR="00794186" w:rsidRPr="00776A03" w:rsidRDefault="00794186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546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436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C7395C2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</w:tcPr>
          <w:p w14:paraId="594508F8" w14:textId="0B676F6B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334"/>
                <w:tab w:val="decimal" w:pos="1514"/>
              </w:tabs>
              <w:ind w:left="1064" w:right="-633" w:firstLine="18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794186" w:rsidRPr="00776A03" w14:paraId="3C984820" w14:textId="77777777" w:rsidTr="00601D2C">
        <w:trPr>
          <w:trHeight w:val="408"/>
        </w:trPr>
        <w:tc>
          <w:tcPr>
            <w:tcW w:w="5040" w:type="dxa"/>
          </w:tcPr>
          <w:p w14:paraId="4D25AC83" w14:textId="1A2A1F76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โอนเปลี่ยนสถานะเงินลงทุน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957FA21" w14:textId="55A00EF0" w:rsidR="00794186" w:rsidRPr="00776A03" w:rsidRDefault="00794186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629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02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F2383F9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08AEC4F" w14:textId="3BB93D3F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334"/>
                <w:tab w:val="decimal" w:pos="1514"/>
              </w:tabs>
              <w:ind w:left="1064" w:right="-633" w:firstLine="18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794186" w:rsidRPr="00776A03" w14:paraId="6F516FFA" w14:textId="77777777" w:rsidTr="00601D2C">
        <w:trPr>
          <w:trHeight w:val="418"/>
        </w:trPr>
        <w:tc>
          <w:tcPr>
            <w:tcW w:w="5040" w:type="dxa"/>
          </w:tcPr>
          <w:p w14:paraId="705BD0CF" w14:textId="4E6572CF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301CB"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D669A6D" w14:textId="0790CE8D" w:rsidR="00794186" w:rsidRPr="00776A03" w:rsidRDefault="00794186" w:rsidP="00601D2C">
            <w:pPr>
              <w:pStyle w:val="30"/>
              <w:tabs>
                <w:tab w:val="clear" w:pos="360"/>
                <w:tab w:val="clear" w:pos="720"/>
                <w:tab w:val="decimal" w:pos="1064"/>
                <w:tab w:val="decimal" w:pos="1514"/>
              </w:tabs>
              <w:ind w:right="-813" w:firstLine="106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3EF993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6EF95C28" w14:textId="595098DD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064"/>
                <w:tab w:val="decimal" w:pos="1514"/>
              </w:tabs>
              <w:ind w:right="-813" w:firstLine="1244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31B69" w:rsidRPr="00776A03" w14:paraId="53C94813" w14:textId="77777777" w:rsidTr="00601D2C">
        <w:trPr>
          <w:trHeight w:val="408"/>
        </w:trPr>
        <w:tc>
          <w:tcPr>
            <w:tcW w:w="5040" w:type="dxa"/>
          </w:tcPr>
          <w:p w14:paraId="2241B6FE" w14:textId="77777777" w:rsidR="00831B69" w:rsidRPr="00776A03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E15FAC6" w14:textId="77777777" w:rsidR="00831B69" w:rsidRPr="00776A03" w:rsidRDefault="00831B69" w:rsidP="00601D2C">
            <w:pPr>
              <w:pStyle w:val="30"/>
              <w:tabs>
                <w:tab w:val="clear" w:pos="360"/>
                <w:tab w:val="clear" w:pos="720"/>
                <w:tab w:val="decimal" w:pos="14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2693A" w14:textId="77777777" w:rsidR="00831B69" w:rsidRPr="00776A03" w:rsidRDefault="00831B69" w:rsidP="00831B69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</w:tcPr>
          <w:p w14:paraId="5ACBB41B" w14:textId="77777777" w:rsidR="00831B69" w:rsidRPr="00776A03" w:rsidRDefault="00831B69" w:rsidP="00E822A7">
            <w:pPr>
              <w:pStyle w:val="30"/>
              <w:tabs>
                <w:tab w:val="clear" w:pos="360"/>
                <w:tab w:val="clear" w:pos="720"/>
                <w:tab w:val="decimal" w:pos="151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94186" w:rsidRPr="00776A03" w14:paraId="053B8ECE" w14:textId="77777777" w:rsidTr="00601D2C">
        <w:trPr>
          <w:trHeight w:val="418"/>
        </w:trPr>
        <w:tc>
          <w:tcPr>
            <w:tcW w:w="5040" w:type="dxa"/>
          </w:tcPr>
          <w:p w14:paraId="6BDED9B1" w14:textId="77777777" w:rsidR="00794186" w:rsidRPr="00776A03" w:rsidRDefault="00794186" w:rsidP="00794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F523E81" w14:textId="73FD3CFC" w:rsidR="00794186" w:rsidRPr="00776A03" w:rsidRDefault="00794186" w:rsidP="00601D2C">
            <w:pPr>
              <w:pStyle w:val="30"/>
              <w:tabs>
                <w:tab w:val="clear" w:pos="360"/>
                <w:tab w:val="clear" w:pos="720"/>
                <w:tab w:val="decimal" w:pos="1064"/>
                <w:tab w:val="decimal" w:pos="1514"/>
              </w:tabs>
              <w:ind w:right="-813" w:firstLine="106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34C795" w14:textId="77777777" w:rsidR="00794186" w:rsidRPr="00776A03" w:rsidRDefault="00794186" w:rsidP="00794186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double" w:sz="4" w:space="0" w:color="auto"/>
            </w:tcBorders>
          </w:tcPr>
          <w:p w14:paraId="10D98E7A" w14:textId="55197EF7" w:rsidR="00794186" w:rsidRPr="00776A03" w:rsidRDefault="00794186" w:rsidP="00E822A7">
            <w:pPr>
              <w:pStyle w:val="30"/>
              <w:tabs>
                <w:tab w:val="clear" w:pos="360"/>
                <w:tab w:val="clear" w:pos="720"/>
                <w:tab w:val="decimal" w:pos="1064"/>
                <w:tab w:val="decimal" w:pos="1514"/>
              </w:tabs>
              <w:ind w:right="-813" w:firstLine="1244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2EEB260" w14:textId="77777777" w:rsidR="006275DC" w:rsidRPr="00776A03" w:rsidRDefault="006275DC" w:rsidP="004074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1D22D5" w14:textId="7BB6952F" w:rsidR="004074EE" w:rsidRPr="00776A03" w:rsidRDefault="007A4B30" w:rsidP="00C73C2A">
      <w:pPr>
        <w:pStyle w:val="BodyText2"/>
        <w:tabs>
          <w:tab w:val="left" w:pos="540"/>
          <w:tab w:val="left" w:pos="630"/>
        </w:tabs>
        <w:ind w:left="540"/>
      </w:pPr>
      <w:r w:rsidRPr="00776A03">
        <w:rPr>
          <w:cs/>
        </w:rPr>
        <w:t xml:space="preserve">เมื่อวันที่ </w:t>
      </w:r>
      <w:r w:rsidR="00A301CB" w:rsidRPr="00A301CB">
        <w:rPr>
          <w:lang w:val="en-US"/>
        </w:rPr>
        <w:t>1</w:t>
      </w:r>
      <w:r w:rsidR="00115258" w:rsidRPr="00115258">
        <w:rPr>
          <w:lang w:val="en-US"/>
        </w:rPr>
        <w:t>8</w:t>
      </w:r>
      <w:r w:rsidRPr="00776A03">
        <w:rPr>
          <w:cs/>
        </w:rPr>
        <w:t xml:space="preserve"> ธันวาคม </w:t>
      </w:r>
      <w:r w:rsidR="00A301CB" w:rsidRPr="00A301CB">
        <w:rPr>
          <w:lang w:val="en-US"/>
        </w:rPr>
        <w:t>2566</w:t>
      </w:r>
      <w:r w:rsidRPr="00776A03">
        <w:rPr>
          <w:cs/>
        </w:rPr>
        <w:t xml:space="preserve"> 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="00A301CB" w:rsidRPr="00A301CB">
        <w:rPr>
          <w:lang w:val="en-US"/>
        </w:rPr>
        <w:t>617</w:t>
      </w:r>
      <w:r w:rsidRPr="00776A03">
        <w:rPr>
          <w:cs/>
        </w:rPr>
        <w:t>.</w:t>
      </w:r>
      <w:r w:rsidR="00A301CB" w:rsidRPr="00A301CB">
        <w:rPr>
          <w:lang w:val="en-US"/>
        </w:rPr>
        <w:t>5</w:t>
      </w:r>
      <w:r w:rsidRPr="00776A03">
        <w:rPr>
          <w:cs/>
        </w:rPr>
        <w:t xml:space="preserve"> ล้านบาท โดยหุ้นสามัญที่จะซื้อคืนมีจำนวนไม่เกิน</w:t>
      </w:r>
      <w:r w:rsidR="00054DA5">
        <w:rPr>
          <w:lang w:val="en-US"/>
        </w:rPr>
        <w:t xml:space="preserve"> 9</w:t>
      </w:r>
      <w:r w:rsidR="00A301CB" w:rsidRPr="00A301CB">
        <w:rPr>
          <w:lang w:val="en-US"/>
        </w:rPr>
        <w:t>5</w:t>
      </w:r>
      <w:r w:rsidRPr="00776A03">
        <w:rPr>
          <w:cs/>
        </w:rPr>
        <w:t>.</w:t>
      </w:r>
      <w:r w:rsidR="00A301CB" w:rsidRPr="00A301CB">
        <w:rPr>
          <w:lang w:val="en-US"/>
        </w:rPr>
        <w:t>0</w:t>
      </w:r>
      <w:r w:rsidRPr="00776A03">
        <w:rPr>
          <w:cs/>
        </w:rPr>
        <w:t xml:space="preserve"> ล้านหุ้น มูลค่าที่ตราไว้หุ้นละ</w:t>
      </w:r>
      <w:r w:rsidRPr="00776A03">
        <w:rPr>
          <w:lang w:val="en-US"/>
        </w:rPr>
        <w:t xml:space="preserve"> </w:t>
      </w:r>
      <w:r w:rsidR="00A301CB" w:rsidRPr="00A301CB">
        <w:rPr>
          <w:lang w:val="en-US"/>
        </w:rPr>
        <w:t>1</w:t>
      </w:r>
      <w:r w:rsidRPr="00776A03">
        <w:rPr>
          <w:cs/>
        </w:rPr>
        <w:t>.</w:t>
      </w:r>
      <w:r w:rsidR="00A301CB" w:rsidRPr="00A301CB">
        <w:rPr>
          <w:lang w:val="en-US"/>
        </w:rPr>
        <w:t>0</w:t>
      </w:r>
      <w:r w:rsidRPr="00776A03">
        <w:rPr>
          <w:cs/>
        </w:rPr>
        <w:t xml:space="preserve"> บาท ซึ่งคิดเป็นไม่เกินร้อยละ </w:t>
      </w:r>
      <w:r w:rsidR="00A301CB" w:rsidRPr="00A301CB">
        <w:rPr>
          <w:lang w:val="en-US"/>
        </w:rPr>
        <w:t>5</w:t>
      </w:r>
      <w:r w:rsidRPr="00776A03">
        <w:rPr>
          <w:cs/>
        </w:rPr>
        <w:t>.</w:t>
      </w:r>
      <w:r w:rsidR="00A301CB" w:rsidRPr="00A301CB">
        <w:rPr>
          <w:lang w:val="en-US"/>
        </w:rPr>
        <w:t>1</w:t>
      </w:r>
      <w:r w:rsidRPr="00776A03">
        <w:rPr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="00A301CB" w:rsidRPr="00A301CB">
        <w:rPr>
          <w:lang w:val="en-US"/>
        </w:rPr>
        <w:t>22</w:t>
      </w:r>
      <w:r w:rsidRPr="00776A03">
        <w:rPr>
          <w:cs/>
        </w:rPr>
        <w:t xml:space="preserve"> ธันวาคม </w:t>
      </w:r>
      <w:r w:rsidR="00A301CB" w:rsidRPr="00A301CB">
        <w:rPr>
          <w:lang w:val="en-US"/>
        </w:rPr>
        <w:t>2566</w:t>
      </w:r>
      <w:r w:rsidRPr="00776A03">
        <w:rPr>
          <w:cs/>
        </w:rPr>
        <w:t xml:space="preserve"> ถึงวันที่ </w:t>
      </w:r>
      <w:r w:rsidR="00A301CB" w:rsidRPr="00A301CB">
        <w:rPr>
          <w:lang w:val="en-US"/>
        </w:rPr>
        <w:t>21</w:t>
      </w:r>
      <w:r w:rsidRPr="00776A03">
        <w:rPr>
          <w:cs/>
        </w:rPr>
        <w:t xml:space="preserve"> มีนาคม </w:t>
      </w:r>
      <w:r w:rsidR="00A301CB" w:rsidRPr="00A301CB">
        <w:rPr>
          <w:lang w:val="en-US"/>
        </w:rPr>
        <w:t>2567</w:t>
      </w:r>
      <w:r w:rsidRPr="00776A03">
        <w:rPr>
          <w:cs/>
        </w:rPr>
        <w:t xml:space="preserve"> ทั้งนี้ บริษัทได้ดำเนินการซื้อหุ้นคืนจำนวน </w:t>
      </w:r>
      <w:r w:rsidR="00A301CB" w:rsidRPr="00A301CB">
        <w:rPr>
          <w:lang w:val="en-US"/>
        </w:rPr>
        <w:t>95</w:t>
      </w:r>
      <w:r w:rsidRPr="00776A03">
        <w:rPr>
          <w:cs/>
        </w:rPr>
        <w:t>.</w:t>
      </w:r>
      <w:r w:rsidR="00A301CB" w:rsidRPr="00A301CB">
        <w:rPr>
          <w:lang w:val="en-US"/>
        </w:rPr>
        <w:t>0</w:t>
      </w:r>
      <w:r w:rsidRPr="00776A03">
        <w:rPr>
          <w:cs/>
        </w:rPr>
        <w:t xml:space="preserve"> ล้านหุ้น คิดเป็นร้อยละ </w:t>
      </w:r>
      <w:r w:rsidR="00A301CB" w:rsidRPr="00A301CB">
        <w:rPr>
          <w:lang w:val="en-US"/>
        </w:rPr>
        <w:t>5</w:t>
      </w:r>
      <w:r w:rsidRPr="00776A03">
        <w:rPr>
          <w:cs/>
        </w:rPr>
        <w:t>.</w:t>
      </w:r>
      <w:r w:rsidR="00A301CB" w:rsidRPr="00A301CB">
        <w:rPr>
          <w:lang w:val="en-US"/>
        </w:rPr>
        <w:t>4</w:t>
      </w:r>
      <w:r w:rsidRPr="00776A03">
        <w:rPr>
          <w:cs/>
        </w:rPr>
        <w:t xml:space="preserve"> ของหุ้นที่จำหน่ายได้แล้วทั้งหมด ณ วันที่ </w:t>
      </w:r>
      <w:r w:rsidR="00A301CB" w:rsidRPr="00A301CB">
        <w:rPr>
          <w:lang w:val="en-US"/>
        </w:rPr>
        <w:t>19</w:t>
      </w:r>
      <w:r w:rsidRPr="00776A03">
        <w:rPr>
          <w:cs/>
        </w:rPr>
        <w:t xml:space="preserve"> มีนาคม </w:t>
      </w:r>
      <w:r w:rsidR="00A301CB" w:rsidRPr="00A301CB">
        <w:rPr>
          <w:lang w:val="en-US"/>
        </w:rPr>
        <w:t>2567</w:t>
      </w:r>
      <w:r w:rsidRPr="00776A03">
        <w:rPr>
          <w:cs/>
        </w:rPr>
        <w:t xml:space="preserve"> </w:t>
      </w:r>
      <w:r w:rsidR="00807625">
        <w:rPr>
          <w:rFonts w:hint="cs"/>
          <w:cs/>
        </w:rPr>
        <w:t>บริษัทซื้อหุ้นคืน</w:t>
      </w:r>
      <w:r w:rsidRPr="00776A03">
        <w:rPr>
          <w:cs/>
        </w:rPr>
        <w:t xml:space="preserve">เป็นจำนวนเงิน </w:t>
      </w:r>
      <w:r w:rsidR="00A301CB" w:rsidRPr="00A301CB">
        <w:rPr>
          <w:lang w:val="en-US"/>
        </w:rPr>
        <w:t>496</w:t>
      </w:r>
      <w:r w:rsidRPr="00776A03">
        <w:rPr>
          <w:cs/>
        </w:rPr>
        <w:t>.</w:t>
      </w:r>
      <w:r w:rsidR="00A301CB" w:rsidRPr="00A301CB">
        <w:rPr>
          <w:lang w:val="en-US"/>
        </w:rPr>
        <w:t>2</w:t>
      </w:r>
      <w:r w:rsidRPr="00776A03">
        <w:rPr>
          <w:cs/>
        </w:rPr>
        <w:t xml:space="preserve"> ล้านบาท จึงได้ประกาศสิ้นสุดโครงการซื้อหุ้นคืนดังกล่าวแล้ว</w:t>
      </w:r>
    </w:p>
    <w:p w14:paraId="705337CB" w14:textId="6886F999" w:rsidR="006A5F42" w:rsidRPr="00776A03" w:rsidRDefault="006A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 w:rsidRPr="00776A03">
        <w:rPr>
          <w:rFonts w:ascii="Angsana New" w:hAnsi="Angsana New"/>
          <w:spacing w:val="-6"/>
          <w:sz w:val="30"/>
          <w:szCs w:val="30"/>
        </w:rPr>
        <w:br w:type="page"/>
      </w:r>
    </w:p>
    <w:p w14:paraId="6C9CF527" w14:textId="07FD1E76" w:rsidR="004074EE" w:rsidRPr="00776A03" w:rsidRDefault="004074EE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776A03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ใบสำคัญแสดงสิทธิที่จะซื้อหุ้นสามัญ</w:t>
      </w:r>
    </w:p>
    <w:p w14:paraId="3522A8AB" w14:textId="0F7F1E57" w:rsidR="00FA5D47" w:rsidRPr="00776A03" w:rsidRDefault="00FA5D47" w:rsidP="001B38C2">
      <w:pPr>
        <w:pStyle w:val="index"/>
        <w:tabs>
          <w:tab w:val="clear" w:pos="1134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41812AA3" w14:textId="13D60F4B" w:rsidR="00BB40DC" w:rsidRPr="00776A03" w:rsidRDefault="00BB40DC" w:rsidP="00A114CE">
      <w:pPr>
        <w:pStyle w:val="BodyText2"/>
        <w:ind w:left="540"/>
        <w:rPr>
          <w:cs/>
          <w:lang w:val="en-US"/>
        </w:rPr>
      </w:pPr>
      <w:r w:rsidRPr="00776A03">
        <w:rPr>
          <w:rFonts w:hint="cs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="00A301CB" w:rsidRPr="00A301CB">
        <w:rPr>
          <w:lang w:val="en-US"/>
        </w:rPr>
        <w:t>27</w:t>
      </w:r>
      <w:r w:rsidRPr="00776A03">
        <w:rPr>
          <w:rFonts w:hint="cs"/>
          <w:cs/>
          <w:lang w:val="en-US"/>
        </w:rPr>
        <w:t xml:space="preserve"> เมษายน </w:t>
      </w:r>
      <w:r w:rsidR="00A301CB" w:rsidRPr="00A301CB">
        <w:rPr>
          <w:lang w:val="en-US"/>
        </w:rPr>
        <w:t>2565</w:t>
      </w:r>
      <w:r w:rsidRPr="00776A03">
        <w:rPr>
          <w:lang w:val="en-US"/>
        </w:rPr>
        <w:t xml:space="preserve"> </w:t>
      </w:r>
      <w:r w:rsidRPr="00776A03">
        <w:rPr>
          <w:rFonts w:hint="cs"/>
          <w:cs/>
          <w:lang w:val="en-US"/>
        </w:rPr>
        <w:t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“</w:t>
      </w:r>
      <w:r w:rsidRPr="00776A03">
        <w:rPr>
          <w:lang w:val="en-US"/>
        </w:rPr>
        <w:t>SABUY-WC</w:t>
      </w:r>
      <w:r w:rsidRPr="00776A03">
        <w:rPr>
          <w:rFonts w:hint="cs"/>
          <w:cs/>
          <w:lang w:val="en-US"/>
        </w:rPr>
        <w:t>”) ชนิดระบุชื่อผู้ถือและไม่สามารถโอนเปลี่ยนมือได้ เว้นแต่เป็นการโอนให้แก่กรรมการหรือพนักงานของบริษัทหรือบริษัทย่อย หรือเป็นการโอนเนื่องจากกรรมการหรือพนักงานของบริษัท หรือบริษัทย่อยถึงแก่กรรม จำนวน</w:t>
      </w:r>
      <w:r w:rsidRPr="00776A03">
        <w:rPr>
          <w:lang w:val="en-US"/>
        </w:rPr>
        <w:t xml:space="preserve"> </w:t>
      </w:r>
      <w:r w:rsidR="00A301CB" w:rsidRPr="00A301CB">
        <w:rPr>
          <w:lang w:val="en-US"/>
        </w:rPr>
        <w:t>40</w:t>
      </w:r>
      <w:r w:rsidRPr="00776A03">
        <w:rPr>
          <w:lang w:val="en-US"/>
        </w:rPr>
        <w:t>,</w:t>
      </w:r>
      <w:r w:rsidR="00A301CB" w:rsidRPr="00A301CB">
        <w:rPr>
          <w:lang w:val="en-US"/>
        </w:rPr>
        <w:t>000</w:t>
      </w:r>
      <w:r w:rsidRPr="00776A03">
        <w:rPr>
          <w:lang w:val="en-US"/>
        </w:rPr>
        <w:t>,</w:t>
      </w:r>
      <w:r w:rsidR="00A301CB" w:rsidRPr="00A301CB">
        <w:rPr>
          <w:lang w:val="en-US"/>
        </w:rPr>
        <w:t>000</w:t>
      </w:r>
      <w:r w:rsidRPr="00776A03">
        <w:rPr>
          <w:lang w:val="en-US"/>
        </w:rPr>
        <w:t xml:space="preserve"> </w:t>
      </w:r>
      <w:r w:rsidRPr="00776A03">
        <w:rPr>
          <w:rFonts w:hint="cs"/>
          <w:cs/>
          <w:lang w:val="en-US"/>
        </w:rPr>
        <w:t xml:space="preserve">หน่วย อายุ </w:t>
      </w:r>
      <w:r w:rsidR="00A301CB" w:rsidRPr="00A301CB">
        <w:rPr>
          <w:lang w:val="en-US"/>
        </w:rPr>
        <w:t>3</w:t>
      </w:r>
      <w:r w:rsidRPr="00776A03">
        <w:rPr>
          <w:rFonts w:hint="cs"/>
          <w:cs/>
          <w:lang w:val="en-US"/>
        </w:rPr>
        <w:t xml:space="preserve"> ปี นับแต่วันที่ออกใบสำคัญแสดงสิทธิ โดยมีรายละเอียดเพิ่มเติมดังนี้</w:t>
      </w:r>
    </w:p>
    <w:p w14:paraId="79B87CE4" w14:textId="77777777" w:rsidR="0078232A" w:rsidRPr="00776A03" w:rsidRDefault="0078232A" w:rsidP="0078232A">
      <w:pPr>
        <w:pStyle w:val="BodyText2"/>
        <w:ind w:left="540"/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78232A" w:rsidRPr="00776A03" w14:paraId="442E2455" w14:textId="77777777" w:rsidTr="00A114CE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9C23B3" w14:textId="77777777" w:rsidR="0078232A" w:rsidRPr="00776A03" w:rsidRDefault="0078232A" w:rsidP="0021495B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776A03">
              <w:rPr>
                <w:rFonts w:hint="cs"/>
                <w:cs/>
                <w:lang w:val="en-US"/>
              </w:rPr>
              <w:t>รายการ</w:t>
            </w:r>
          </w:p>
        </w:tc>
        <w:tc>
          <w:tcPr>
            <w:tcW w:w="383" w:type="dxa"/>
          </w:tcPr>
          <w:p w14:paraId="42126105" w14:textId="77777777" w:rsidR="0078232A" w:rsidRPr="00776A03" w:rsidRDefault="0078232A" w:rsidP="0021495B">
            <w:pPr>
              <w:pStyle w:val="BodyText2"/>
              <w:spacing w:line="260" w:lineRule="atLeast"/>
              <w:jc w:val="center"/>
              <w:rPr>
                <w:cs/>
                <w:lang w:val="en-US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0D23C" w14:textId="77777777" w:rsidR="0078232A" w:rsidRPr="00776A03" w:rsidRDefault="0078232A" w:rsidP="0021495B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776A03">
              <w:rPr>
                <w:rFonts w:hint="cs"/>
                <w:cs/>
                <w:lang w:val="en-US"/>
              </w:rPr>
              <w:t>รายละเอียด</w:t>
            </w:r>
          </w:p>
        </w:tc>
      </w:tr>
      <w:tr w:rsidR="00BB40DC" w:rsidRPr="00776A03" w14:paraId="1604A30F" w14:textId="77777777" w:rsidTr="00A114CE">
        <w:tc>
          <w:tcPr>
            <w:tcW w:w="3510" w:type="dxa"/>
            <w:hideMark/>
          </w:tcPr>
          <w:p w14:paraId="3934B73B" w14:textId="77777777" w:rsidR="00BB40DC" w:rsidRPr="00776A03" w:rsidRDefault="00BB40DC" w:rsidP="00A114CE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366630EB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096F8316" w14:textId="4D7743B0" w:rsidR="00BB40DC" w:rsidRPr="00776A03" w:rsidRDefault="00A301CB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27</w:t>
            </w:r>
            <w:r w:rsidR="00BB40DC" w:rsidRPr="00776A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40DC" w:rsidRPr="00776A0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301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B40DC" w:rsidRPr="00776A03" w14:paraId="172AC4A9" w14:textId="77777777" w:rsidTr="00A114CE">
        <w:tc>
          <w:tcPr>
            <w:tcW w:w="3510" w:type="dxa"/>
            <w:hideMark/>
          </w:tcPr>
          <w:p w14:paraId="4AF0358A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7C42C6B8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8CE8E03" w14:textId="261D60C5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="00A301CB" w:rsidRPr="00A301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76A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="00A301CB" w:rsidRPr="00A301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76A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BB40DC" w:rsidRPr="00776A03" w14:paraId="7A9173ED" w14:textId="77777777" w:rsidTr="00A114CE">
        <w:tc>
          <w:tcPr>
            <w:tcW w:w="3510" w:type="dxa"/>
            <w:hideMark/>
          </w:tcPr>
          <w:p w14:paraId="5EC74A61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1E7D53EA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49090855" w14:textId="6CDA22C1" w:rsidR="00BB40DC" w:rsidRPr="00776A03" w:rsidRDefault="00A301CB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3</w:t>
            </w:r>
            <w:r w:rsidR="00115258" w:rsidRPr="00115258">
              <w:rPr>
                <w:rFonts w:ascii="Angsana New" w:hAnsi="Angsana New"/>
                <w:sz w:val="30"/>
                <w:szCs w:val="30"/>
              </w:rPr>
              <w:t>8</w:t>
            </w:r>
            <w:r w:rsidR="00BB40DC" w:rsidRPr="00776A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B40DC" w:rsidRPr="00776A03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BB40DC" w:rsidRPr="00776A03" w14:paraId="502C7990" w14:textId="77777777" w:rsidTr="00A114CE">
        <w:trPr>
          <w:tblHeader/>
        </w:trPr>
        <w:tc>
          <w:tcPr>
            <w:tcW w:w="3510" w:type="dxa"/>
            <w:hideMark/>
          </w:tcPr>
          <w:p w14:paraId="39193D24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184B533D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CC517BD" w14:textId="039A7F80" w:rsidR="00BB40DC" w:rsidRPr="00776A03" w:rsidRDefault="00A301CB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2</w:t>
            </w:r>
            <w:r w:rsidR="00BB40DC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02</w:t>
            </w:r>
            <w:r w:rsidR="00BB40DC" w:rsidRPr="00776A03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ต่อ </w:t>
            </w:r>
            <w:r w:rsidRPr="00A301C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B40DC" w:rsidRPr="00776A03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BB40DC" w:rsidRPr="00776A03" w14:paraId="48CAC9FB" w14:textId="77777777" w:rsidTr="00A114CE">
        <w:tc>
          <w:tcPr>
            <w:tcW w:w="3510" w:type="dxa"/>
            <w:hideMark/>
          </w:tcPr>
          <w:p w14:paraId="5540633A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76A03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222B80B6" w14:textId="77777777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E56F390" w14:textId="15FEAF74" w:rsidR="00BB40DC" w:rsidRPr="00776A03" w:rsidRDefault="00BB40DC" w:rsidP="00BB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ผู้ถือใบสำคัญแสดงสิทธิ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SABUY-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</w:rPr>
              <w:t>WC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สามารถใช้สิทธิในการซื้อหุ้นสามัญที่ออกใหม่ของบริษัทในทุกไตรมาส โดยเริ่มใช้สิทธิครั้งแรกได้เมื่อครบกำหนดอายุ </w:t>
            </w:r>
            <w:r w:rsidR="00A301CB" w:rsidRPr="00A301CB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ปี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นับจากวันที่ออกใบสำคัญแสดงสิทธิ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="00A301CB" w:rsidRPr="00A301CB">
              <w:rPr>
                <w:rFonts w:ascii="Angsana New" w:hAnsi="Angsana New"/>
                <w:spacing w:val="-6"/>
                <w:sz w:val="30"/>
                <w:szCs w:val="30"/>
              </w:rPr>
              <w:t>40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ของสิทธิได้รับการจัดสรร และส่วนที่เหลือใช้ได้หลังจากครบกำหนดอายุปีที่ </w:t>
            </w:r>
            <w:r w:rsidR="00A301CB" w:rsidRPr="00A301CB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วันกำหนดการใช้สิทธิ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ครั้งสุดท้าย</w:t>
            </w:r>
            <w:r w:rsidRPr="00776A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คื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>อ วันทำการวันสุดท้ายก่อนวันที่ใบสำคัญแสดงสิทธิ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มีอายุครบ </w:t>
            </w:r>
            <w:r w:rsidR="00A301CB" w:rsidRPr="00A301CB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76A03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</w:tc>
      </w:tr>
    </w:tbl>
    <w:p w14:paraId="4A5207A9" w14:textId="77777777" w:rsidR="0078232A" w:rsidRPr="00776A03" w:rsidRDefault="0078232A" w:rsidP="0078232A">
      <w:pPr>
        <w:pStyle w:val="BodyText2"/>
        <w:ind w:left="540"/>
        <w:rPr>
          <w:lang w:val="en-US"/>
        </w:rPr>
      </w:pPr>
    </w:p>
    <w:p w14:paraId="57AD55BB" w14:textId="7C3EA10A" w:rsidR="0078232A" w:rsidRPr="00776A03" w:rsidRDefault="0078232A" w:rsidP="008052E9">
      <w:pPr>
        <w:pStyle w:val="BodyText2"/>
        <w:ind w:left="540" w:right="65"/>
        <w:rPr>
          <w:lang w:val="en-US"/>
        </w:rPr>
      </w:pPr>
      <w:r w:rsidRPr="00776A03">
        <w:rPr>
          <w:rFonts w:hint="cs"/>
          <w:cs/>
          <w:lang w:val="en-US"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776A03">
        <w:rPr>
          <w:rFonts w:hint="cs"/>
          <w:lang w:val="en-US"/>
        </w:rPr>
        <w:t xml:space="preserve">Black-Scholes Model </w:t>
      </w:r>
      <w:r w:rsidRPr="00776A03">
        <w:rPr>
          <w:rFonts w:hint="cs"/>
          <w:cs/>
          <w:lang w:val="en-US"/>
        </w:rPr>
        <w:t>ภายใต้สมมติฐานทางการเงิน ดังนี้</w:t>
      </w:r>
    </w:p>
    <w:p w14:paraId="2FBEC51F" w14:textId="77777777" w:rsidR="0078232A" w:rsidRPr="00776A03" w:rsidRDefault="0078232A" w:rsidP="0078232A">
      <w:pPr>
        <w:pStyle w:val="BodyText2"/>
        <w:ind w:left="540"/>
        <w:rPr>
          <w:color w:val="FF0000"/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BB40DC" w:rsidRPr="00776A03" w14:paraId="66D025BF" w14:textId="77777777" w:rsidTr="00A114CE">
        <w:trPr>
          <w:tblHeader/>
        </w:trPr>
        <w:tc>
          <w:tcPr>
            <w:tcW w:w="2913" w:type="pct"/>
            <w:hideMark/>
          </w:tcPr>
          <w:p w14:paraId="449CF61A" w14:textId="77777777" w:rsidR="00BB40DC" w:rsidRPr="00776A03" w:rsidRDefault="00BB40DC" w:rsidP="00A114CE">
            <w:pPr>
              <w:pStyle w:val="BodyText2"/>
            </w:pPr>
            <w:r w:rsidRPr="00776A03">
              <w:rPr>
                <w:rFonts w:hint="cs"/>
                <w:cs/>
                <w:lang w:val="en-US"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549A13FE" w14:textId="77777777" w:rsidR="00BB40DC" w:rsidRPr="00776A03" w:rsidRDefault="00BB40DC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5FDDB3B" w14:textId="29CF5360" w:rsidR="00BB40DC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27</w:t>
            </w:r>
            <w:r w:rsidR="00BB40DC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B40DC" w:rsidRPr="00776A03" w14:paraId="6B8B2138" w14:textId="77777777" w:rsidTr="00A114CE">
        <w:trPr>
          <w:tblHeader/>
        </w:trPr>
        <w:tc>
          <w:tcPr>
            <w:tcW w:w="2913" w:type="pct"/>
            <w:hideMark/>
          </w:tcPr>
          <w:p w14:paraId="5A44FCE2" w14:textId="77777777" w:rsidR="00BB40DC" w:rsidRPr="00776A03" w:rsidRDefault="00BB40DC" w:rsidP="00A114CE">
            <w:pPr>
              <w:pStyle w:val="BodyText2"/>
            </w:pPr>
            <w:r w:rsidRPr="00776A03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23A6448B" w14:textId="77777777" w:rsidR="00BB40DC" w:rsidRPr="00776A03" w:rsidRDefault="00BB40DC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CA04530" w14:textId="0E87538B" w:rsidR="00BB40DC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3</w:t>
            </w:r>
            <w:r w:rsidR="00115258" w:rsidRPr="00115258">
              <w:rPr>
                <w:rFonts w:ascii="Angsana New" w:hAnsi="Angsana New"/>
                <w:sz w:val="30"/>
                <w:szCs w:val="30"/>
              </w:rPr>
              <w:t>8</w:t>
            </w:r>
            <w:r w:rsidR="00BB40DC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B40DC" w:rsidRPr="00776A03" w14:paraId="379D23ED" w14:textId="77777777" w:rsidTr="00A114CE">
        <w:trPr>
          <w:tblHeader/>
        </w:trPr>
        <w:tc>
          <w:tcPr>
            <w:tcW w:w="2913" w:type="pct"/>
          </w:tcPr>
          <w:p w14:paraId="296779C5" w14:textId="3787F028" w:rsidR="00BB40DC" w:rsidRPr="00776A03" w:rsidRDefault="00BB40DC" w:rsidP="00A114CE">
            <w:pPr>
              <w:pStyle w:val="BodyText2"/>
              <w:rPr>
                <w:cs/>
                <w:lang w:val="en-US"/>
              </w:rPr>
            </w:pPr>
            <w:r w:rsidRPr="00776A03">
              <w:rPr>
                <w:rFonts w:hint="cs"/>
                <w:cs/>
                <w:lang w:val="en-US"/>
              </w:rPr>
              <w:t>อัตราความผันผวนของหุ้น (ร้อยละ)</w:t>
            </w:r>
          </w:p>
        </w:tc>
        <w:tc>
          <w:tcPr>
            <w:tcW w:w="971" w:type="pct"/>
          </w:tcPr>
          <w:p w14:paraId="01B73AC9" w14:textId="77777777" w:rsidR="00BB40DC" w:rsidRPr="00776A03" w:rsidRDefault="00BB40DC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6D56D7AE" w14:textId="490CEA90" w:rsidR="00BB40DC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B40DC" w:rsidRPr="00776A03" w14:paraId="6F1E7C04" w14:textId="77777777" w:rsidTr="00A114CE">
        <w:trPr>
          <w:tblHeader/>
        </w:trPr>
        <w:tc>
          <w:tcPr>
            <w:tcW w:w="2913" w:type="pct"/>
            <w:hideMark/>
          </w:tcPr>
          <w:p w14:paraId="538658EE" w14:textId="77777777" w:rsidR="00BB40DC" w:rsidRPr="00776A03" w:rsidRDefault="00BB40DC" w:rsidP="00A114CE">
            <w:pPr>
              <w:pStyle w:val="BodyText2"/>
            </w:pPr>
            <w:r w:rsidRPr="00776A03">
              <w:rPr>
                <w:rFonts w:hint="cs"/>
                <w:cs/>
                <w:lang w:val="en-US"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640E7867" w14:textId="77777777" w:rsidR="00BB40DC" w:rsidRPr="00776A03" w:rsidRDefault="00BB40DC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A2DEE5F" w14:textId="6E98720A" w:rsidR="00BB40DC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0</w:t>
            </w:r>
            <w:r w:rsidR="00BB40DC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0022</w:t>
            </w:r>
          </w:p>
        </w:tc>
      </w:tr>
      <w:tr w:rsidR="00BB40DC" w:rsidRPr="00776A03" w14:paraId="2608939B" w14:textId="77777777" w:rsidTr="00A114CE">
        <w:trPr>
          <w:tblHeader/>
        </w:trPr>
        <w:tc>
          <w:tcPr>
            <w:tcW w:w="2913" w:type="pct"/>
            <w:hideMark/>
          </w:tcPr>
          <w:p w14:paraId="7F88868E" w14:textId="77777777" w:rsidR="00BB40DC" w:rsidRPr="00776A03" w:rsidRDefault="00BB40DC" w:rsidP="00A114CE">
            <w:pPr>
              <w:pStyle w:val="BodyText2"/>
            </w:pPr>
            <w:r w:rsidRPr="00776A03">
              <w:rPr>
                <w:rFonts w:hint="cs"/>
                <w:cs/>
                <w:lang w:val="en-US"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339F0560" w14:textId="77777777" w:rsidR="00BB40DC" w:rsidRPr="00776A03" w:rsidRDefault="00BB40DC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769DFD3A" w14:textId="2FEE213D" w:rsidR="00BB40DC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BB40DC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="00115258" w:rsidRPr="00115258">
              <w:rPr>
                <w:rFonts w:ascii="Angsana New" w:hAnsi="Angsana New"/>
                <w:sz w:val="30"/>
                <w:szCs w:val="30"/>
              </w:rPr>
              <w:t>8</w:t>
            </w: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40DC" w:rsidRPr="00776A03" w14:paraId="57DA2C69" w14:textId="77777777" w:rsidTr="00A114CE">
        <w:trPr>
          <w:tblHeader/>
        </w:trPr>
        <w:tc>
          <w:tcPr>
            <w:tcW w:w="2913" w:type="pct"/>
            <w:hideMark/>
          </w:tcPr>
          <w:p w14:paraId="32136CC3" w14:textId="77777777" w:rsidR="00BB40DC" w:rsidRPr="00776A03" w:rsidRDefault="00BB40DC" w:rsidP="00A114CE">
            <w:pPr>
              <w:pStyle w:val="BodyText2"/>
            </w:pPr>
            <w:r w:rsidRPr="00776A03">
              <w:rPr>
                <w:rFonts w:hint="cs"/>
                <w:cs/>
                <w:lang w:val="en-US"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2E404B4F" w14:textId="77777777" w:rsidR="00BB40DC" w:rsidRPr="00776A03" w:rsidRDefault="00BB40DC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7395E0B3" w14:textId="7CC8AF96" w:rsidR="00BB40DC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744CDFA2" w14:textId="55B7FFE2" w:rsidR="001A3941" w:rsidRPr="00776A03" w:rsidRDefault="001A3941" w:rsidP="00061218">
      <w:pPr>
        <w:pStyle w:val="BodyText2"/>
        <w:ind w:left="540" w:right="-25"/>
        <w:rPr>
          <w:lang w:val="en-US"/>
        </w:rPr>
      </w:pPr>
      <w:r w:rsidRPr="00776A03">
        <w:rPr>
          <w:rFonts w:hint="cs"/>
          <w:cs/>
          <w:lang w:val="en-US"/>
        </w:rPr>
        <w:lastRenderedPageBreak/>
        <w:t xml:space="preserve">ต่อมา </w:t>
      </w:r>
      <w:r w:rsidRPr="00776A03">
        <w:rPr>
          <w:cs/>
          <w:lang w:val="en-US"/>
        </w:rPr>
        <w:t>ในการประชุมวิสามัญผู้ถือหุ้นของบริษัทเมื่อวันที่</w:t>
      </w:r>
      <w:r w:rsidRPr="00776A03">
        <w:rPr>
          <w:rFonts w:hint="cs"/>
          <w:cs/>
          <w:lang w:val="en-US"/>
        </w:rPr>
        <w:t xml:space="preserve"> </w:t>
      </w:r>
      <w:r w:rsidR="00A301CB" w:rsidRPr="00A301CB">
        <w:rPr>
          <w:lang w:val="en-US"/>
        </w:rPr>
        <w:t>14</w:t>
      </w:r>
      <w:r w:rsidRPr="00776A03">
        <w:rPr>
          <w:lang w:val="en-US"/>
        </w:rPr>
        <w:t xml:space="preserve"> </w:t>
      </w:r>
      <w:r w:rsidRPr="00776A03">
        <w:rPr>
          <w:rFonts w:hint="cs"/>
          <w:cs/>
          <w:lang w:val="en-US"/>
        </w:rPr>
        <w:t xml:space="preserve">ธันวาคม </w:t>
      </w:r>
      <w:r w:rsidR="00A301CB" w:rsidRPr="00A301CB">
        <w:rPr>
          <w:lang w:val="en-US"/>
        </w:rPr>
        <w:t>2565</w:t>
      </w:r>
      <w:r w:rsidRPr="00776A03">
        <w:rPr>
          <w:lang w:val="en-US"/>
        </w:rPr>
        <w:t xml:space="preserve"> </w:t>
      </w:r>
      <w:r w:rsidRPr="00776A03">
        <w:rPr>
          <w:cs/>
          <w:lang w:val="en-US"/>
        </w:rPr>
        <w:t>ผู้ถือหุ้นมีมติอนุมัติการ</w:t>
      </w:r>
      <w:r w:rsidR="00017E1B" w:rsidRPr="00776A03">
        <w:rPr>
          <w:rFonts w:hint="cs"/>
          <w:cs/>
          <w:lang w:val="en-US"/>
        </w:rPr>
        <w:t>ยกเลิกการออก</w:t>
      </w:r>
      <w:r w:rsidR="00017E1B" w:rsidRPr="00776A03">
        <w:rPr>
          <w:rFonts w:hint="cs"/>
          <w:spacing w:val="-6"/>
          <w:cs/>
          <w:lang w:val="en-US"/>
        </w:rPr>
        <w:t xml:space="preserve">และเสนอขาย </w:t>
      </w:r>
      <w:r w:rsidR="00017E1B" w:rsidRPr="00776A03">
        <w:rPr>
          <w:spacing w:val="-6"/>
          <w:lang w:val="en-US"/>
        </w:rPr>
        <w:t xml:space="preserve">SABUY-WC </w:t>
      </w:r>
      <w:r w:rsidR="00017E1B" w:rsidRPr="00776A03">
        <w:rPr>
          <w:rFonts w:hint="cs"/>
          <w:spacing w:val="-6"/>
          <w:cs/>
          <w:lang w:val="en-US"/>
        </w:rPr>
        <w:t xml:space="preserve">ชุดเดิม และอนุมัติการออกและเสนอขาย </w:t>
      </w:r>
      <w:r w:rsidR="00017E1B" w:rsidRPr="00776A03">
        <w:rPr>
          <w:spacing w:val="-6"/>
          <w:lang w:val="en-US"/>
        </w:rPr>
        <w:t xml:space="preserve">SABUY-WC </w:t>
      </w:r>
      <w:r w:rsidR="00017E1B" w:rsidRPr="00776A03">
        <w:rPr>
          <w:rFonts w:hint="cs"/>
          <w:spacing w:val="-6"/>
          <w:cs/>
          <w:lang w:val="en-US"/>
        </w:rPr>
        <w:t xml:space="preserve">ชุดใหม่จำนวน </w:t>
      </w:r>
      <w:r w:rsidR="00A301CB" w:rsidRPr="00A301CB">
        <w:rPr>
          <w:spacing w:val="-6"/>
          <w:lang w:val="en-US"/>
        </w:rPr>
        <w:t>40</w:t>
      </w:r>
      <w:r w:rsidR="00017E1B" w:rsidRPr="00776A03">
        <w:rPr>
          <w:spacing w:val="-6"/>
          <w:lang w:val="en-US"/>
        </w:rPr>
        <w:t>,</w:t>
      </w:r>
      <w:r w:rsidR="00A301CB" w:rsidRPr="00A301CB">
        <w:rPr>
          <w:spacing w:val="-6"/>
          <w:lang w:val="en-US"/>
        </w:rPr>
        <w:t>000</w:t>
      </w:r>
      <w:r w:rsidR="00017E1B" w:rsidRPr="00776A03">
        <w:rPr>
          <w:spacing w:val="-6"/>
          <w:lang w:val="en-US"/>
        </w:rPr>
        <w:t>,</w:t>
      </w:r>
      <w:r w:rsidR="00A301CB" w:rsidRPr="00A301CB">
        <w:rPr>
          <w:spacing w:val="-6"/>
          <w:lang w:val="en-US"/>
        </w:rPr>
        <w:t>000</w:t>
      </w:r>
      <w:r w:rsidR="00017E1B" w:rsidRPr="00776A03">
        <w:rPr>
          <w:spacing w:val="-6"/>
          <w:lang w:val="en-US"/>
        </w:rPr>
        <w:t xml:space="preserve"> </w:t>
      </w:r>
      <w:r w:rsidR="00017E1B" w:rsidRPr="00776A03">
        <w:rPr>
          <w:rFonts w:hint="cs"/>
          <w:spacing w:val="-6"/>
          <w:cs/>
          <w:lang w:val="en-US"/>
        </w:rPr>
        <w:t>หน่วย</w:t>
      </w:r>
      <w:r w:rsidR="00017E1B" w:rsidRPr="00776A03">
        <w:rPr>
          <w:rFonts w:hint="cs"/>
          <w:cs/>
          <w:lang w:val="en-US"/>
        </w:rPr>
        <w:t xml:space="preserve"> โดยมีรายละเอียด </w:t>
      </w:r>
      <w:r w:rsidRPr="00776A03">
        <w:rPr>
          <w:rFonts w:hint="cs"/>
          <w:cs/>
          <w:lang w:val="en-US"/>
        </w:rPr>
        <w:t>ดังนี้</w:t>
      </w:r>
    </w:p>
    <w:p w14:paraId="442C4B7B" w14:textId="77777777" w:rsidR="001A3941" w:rsidRPr="00776A03" w:rsidRDefault="001A3941" w:rsidP="001A3941">
      <w:pPr>
        <w:pStyle w:val="BodyText2"/>
        <w:ind w:left="540"/>
        <w:rPr>
          <w:sz w:val="26"/>
          <w:szCs w:val="26"/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4860"/>
        <w:gridCol w:w="721"/>
        <w:gridCol w:w="3689"/>
      </w:tblGrid>
      <w:tr w:rsidR="001A3941" w:rsidRPr="00776A03" w14:paraId="2CE6611B" w14:textId="77777777">
        <w:trPr>
          <w:tblHeader/>
        </w:trPr>
        <w:tc>
          <w:tcPr>
            <w:tcW w:w="2621" w:type="pct"/>
          </w:tcPr>
          <w:p w14:paraId="725875D6" w14:textId="77777777" w:rsidR="001A3941" w:rsidRPr="00776A03" w:rsidRDefault="001A3941">
            <w:pPr>
              <w:pStyle w:val="BodyText2"/>
              <w:rPr>
                <w:cs/>
                <w:lang w:val="en-US"/>
              </w:rPr>
            </w:pPr>
            <w:r w:rsidRPr="00776A03">
              <w:rPr>
                <w:rFonts w:hint="cs"/>
                <w:cs/>
              </w:rPr>
              <w:t>ระยะเวลาการใช้สิทธิ</w:t>
            </w:r>
          </w:p>
        </w:tc>
        <w:tc>
          <w:tcPr>
            <w:tcW w:w="389" w:type="pct"/>
          </w:tcPr>
          <w:p w14:paraId="46AD8FDF" w14:textId="77777777" w:rsidR="001A3941" w:rsidRPr="00776A03" w:rsidRDefault="001A3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</w:tcPr>
          <w:p w14:paraId="0B75450B" w14:textId="6FD6ECCE" w:rsidR="001A3941" w:rsidRPr="00776A03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3</w:t>
            </w:r>
            <w:r w:rsidR="001A3941" w:rsidRPr="00776A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3941" w:rsidRPr="00776A03">
              <w:rPr>
                <w:rFonts w:ascii="Angsana New" w:hAnsi="Angsana New" w:hint="cs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</w:tc>
      </w:tr>
      <w:tr w:rsidR="001A3941" w:rsidRPr="00776A03" w14:paraId="5A7E9DCB" w14:textId="77777777">
        <w:trPr>
          <w:tblHeader/>
        </w:trPr>
        <w:tc>
          <w:tcPr>
            <w:tcW w:w="2621" w:type="pct"/>
          </w:tcPr>
          <w:p w14:paraId="622CB7B8" w14:textId="77777777" w:rsidR="001A3941" w:rsidRPr="00776A03" w:rsidRDefault="001A3941">
            <w:pPr>
              <w:pStyle w:val="BodyText2"/>
              <w:rPr>
                <w:cs/>
              </w:rPr>
            </w:pPr>
            <w:r w:rsidRPr="00776A03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389" w:type="pct"/>
          </w:tcPr>
          <w:p w14:paraId="6890EAC1" w14:textId="77777777" w:rsidR="001A3941" w:rsidRPr="00776A03" w:rsidRDefault="001A3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</w:tcPr>
          <w:p w14:paraId="1A8AD0F2" w14:textId="44F08239" w:rsidR="001A3941" w:rsidRPr="00776A03" w:rsidRDefault="00A3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115258" w:rsidRPr="00115258">
              <w:rPr>
                <w:rFonts w:ascii="Angsana New" w:hAnsi="Angsana New"/>
                <w:sz w:val="30"/>
                <w:szCs w:val="30"/>
              </w:rPr>
              <w:t>8</w:t>
            </w:r>
            <w:r w:rsidR="0005052B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05052B" w:rsidRPr="00776A03" w14:paraId="596766E8" w14:textId="77777777">
        <w:trPr>
          <w:tblHeader/>
        </w:trPr>
        <w:tc>
          <w:tcPr>
            <w:tcW w:w="2621" w:type="pct"/>
          </w:tcPr>
          <w:p w14:paraId="332A4286" w14:textId="0BCD3BCC" w:rsidR="0005052B" w:rsidRPr="00776A03" w:rsidRDefault="0005052B" w:rsidP="0005052B">
            <w:pPr>
              <w:pStyle w:val="BodyText2"/>
              <w:rPr>
                <w:cs/>
                <w:lang w:val="en-US"/>
              </w:rPr>
            </w:pPr>
            <w:r w:rsidRPr="00776A03">
              <w:rPr>
                <w:rFonts w:hint="cs"/>
                <w:cs/>
                <w:lang w:val="en-US"/>
              </w:rPr>
              <w:t>อายุของใบสำคัญแสดงสิทธิ (ปี)</w:t>
            </w:r>
          </w:p>
        </w:tc>
        <w:tc>
          <w:tcPr>
            <w:tcW w:w="389" w:type="pct"/>
          </w:tcPr>
          <w:p w14:paraId="7746CB5E" w14:textId="77777777" w:rsidR="0005052B" w:rsidRPr="00776A03" w:rsidRDefault="0005052B" w:rsidP="0005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</w:tcPr>
          <w:p w14:paraId="71F4DA4B" w14:textId="0967AA99" w:rsidR="0005052B" w:rsidRPr="00776A03" w:rsidRDefault="00A301CB" w:rsidP="0005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45BEDBD4" w14:textId="77777777" w:rsidR="00CD3BA5" w:rsidRPr="00776A03" w:rsidRDefault="00CD3BA5" w:rsidP="00A114CE">
      <w:pPr>
        <w:pStyle w:val="BodyText2"/>
        <w:ind w:left="540"/>
        <w:rPr>
          <w:sz w:val="26"/>
          <w:szCs w:val="26"/>
          <w:lang w:val="en-US"/>
        </w:rPr>
      </w:pPr>
    </w:p>
    <w:p w14:paraId="4E0B6F89" w14:textId="53607AF1" w:rsidR="000A5F0B" w:rsidRPr="00776A03" w:rsidRDefault="00D574E7" w:rsidP="00061218">
      <w:pPr>
        <w:pStyle w:val="BodyText2"/>
        <w:ind w:left="540" w:right="-25"/>
        <w:rPr>
          <w:lang w:val="en-US"/>
        </w:rPr>
      </w:pPr>
      <w:r w:rsidRPr="00776A03">
        <w:rPr>
          <w:cs/>
          <w:lang w:val="en-US"/>
        </w:rPr>
        <w:t xml:space="preserve">บริษัทมีการปรับสิทธิของใบสำคัญแสดงสิทธิที่จะซื้อหุ้นสามัญของบริษัท </w:t>
      </w:r>
      <w:r w:rsidRPr="00776A03">
        <w:rPr>
          <w:lang w:val="en-US"/>
        </w:rPr>
        <w:t xml:space="preserve">SABUY-WA </w:t>
      </w:r>
      <w:r w:rsidRPr="00776A03">
        <w:rPr>
          <w:cs/>
          <w:lang w:val="en-US"/>
        </w:rPr>
        <w:t xml:space="preserve">และ </w:t>
      </w:r>
      <w:r w:rsidRPr="00776A03">
        <w:rPr>
          <w:lang w:val="en-US"/>
        </w:rPr>
        <w:t xml:space="preserve">SABUY-WB </w:t>
      </w:r>
      <w:r w:rsidRPr="00776A03">
        <w:rPr>
          <w:cs/>
          <w:lang w:val="en-US"/>
        </w:rPr>
        <w:t xml:space="preserve">ซึ่งมีผลตั้งแต่วันที่ </w:t>
      </w:r>
      <w:r w:rsidR="00A301CB" w:rsidRPr="00A301CB">
        <w:rPr>
          <w:lang w:val="en-US"/>
        </w:rPr>
        <w:t>1</w:t>
      </w:r>
      <w:r w:rsidRPr="00776A03">
        <w:rPr>
          <w:cs/>
          <w:lang w:val="en-US"/>
        </w:rPr>
        <w:t xml:space="preserve"> กันยายน </w:t>
      </w:r>
      <w:r w:rsidR="00A301CB" w:rsidRPr="00A301CB">
        <w:rPr>
          <w:lang w:val="en-US"/>
        </w:rPr>
        <w:t>2565</w:t>
      </w:r>
      <w:r w:rsidRPr="00776A03">
        <w:rPr>
          <w:cs/>
          <w:lang w:val="en-US"/>
        </w:rPr>
        <w:t xml:space="preserve"> ดังนี้</w:t>
      </w:r>
    </w:p>
    <w:p w14:paraId="00C5F664" w14:textId="77777777" w:rsidR="00D574E7" w:rsidRPr="00776A03" w:rsidRDefault="00D574E7" w:rsidP="0078232A">
      <w:pPr>
        <w:pStyle w:val="BodyText2"/>
        <w:ind w:left="540"/>
        <w:rPr>
          <w:sz w:val="26"/>
          <w:szCs w:val="26"/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D574E7" w:rsidRPr="00776A03" w14:paraId="7A52C99C" w14:textId="77777777" w:rsidTr="00A114CE">
        <w:trPr>
          <w:tblHeader/>
        </w:trPr>
        <w:tc>
          <w:tcPr>
            <w:tcW w:w="2913" w:type="pct"/>
          </w:tcPr>
          <w:p w14:paraId="40DD4D3F" w14:textId="77777777" w:rsidR="00D574E7" w:rsidRPr="00776A03" w:rsidRDefault="00D574E7" w:rsidP="00A114CE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971" w:type="pct"/>
          </w:tcPr>
          <w:p w14:paraId="04E93BB6" w14:textId="4429231B" w:rsidR="00D574E7" w:rsidRPr="00776A03" w:rsidRDefault="00D574E7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A03">
              <w:rPr>
                <w:rFonts w:ascii="Angsana New" w:hAnsi="Angsana New"/>
                <w:sz w:val="30"/>
                <w:szCs w:val="30"/>
              </w:rPr>
              <w:t>SABUY-WA</w:t>
            </w:r>
          </w:p>
        </w:tc>
        <w:tc>
          <w:tcPr>
            <w:tcW w:w="1116" w:type="pct"/>
          </w:tcPr>
          <w:p w14:paraId="02A47616" w14:textId="6FF7BA2B" w:rsidR="00D574E7" w:rsidRPr="00776A03" w:rsidRDefault="00D574E7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A03">
              <w:rPr>
                <w:rFonts w:ascii="Angsana New" w:hAnsi="Angsana New"/>
                <w:sz w:val="30"/>
                <w:szCs w:val="30"/>
              </w:rPr>
              <w:t>SABUY-WB</w:t>
            </w:r>
          </w:p>
        </w:tc>
      </w:tr>
      <w:tr w:rsidR="00D574E7" w:rsidRPr="00776A03" w14:paraId="6CB0ED6D" w14:textId="77777777" w:rsidTr="00A114CE">
        <w:trPr>
          <w:tblHeader/>
        </w:trPr>
        <w:tc>
          <w:tcPr>
            <w:tcW w:w="2913" w:type="pct"/>
            <w:hideMark/>
          </w:tcPr>
          <w:p w14:paraId="6BC14251" w14:textId="53CBAA21" w:rsidR="00D574E7" w:rsidRPr="00776A03" w:rsidRDefault="00D574E7" w:rsidP="00A114CE">
            <w:pPr>
              <w:pStyle w:val="BodyText2"/>
            </w:pPr>
            <w:r w:rsidRPr="00776A03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701A0905" w14:textId="4F27602B" w:rsidR="00D574E7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4</w:t>
            </w:r>
            <w:r w:rsidR="00115258" w:rsidRPr="00115258">
              <w:rPr>
                <w:rFonts w:ascii="Angsana New" w:hAnsi="Angsana New"/>
                <w:sz w:val="30"/>
                <w:szCs w:val="30"/>
              </w:rPr>
              <w:t>8</w:t>
            </w:r>
            <w:r w:rsidRPr="00A301C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16" w:type="pct"/>
          </w:tcPr>
          <w:p w14:paraId="31D8FEBA" w14:textId="4F913A53" w:rsidR="00D574E7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5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D574E7" w:rsidRPr="00776A03" w14:paraId="32FAFDA5" w14:textId="77777777" w:rsidTr="00A114CE">
        <w:trPr>
          <w:tblHeader/>
        </w:trPr>
        <w:tc>
          <w:tcPr>
            <w:tcW w:w="2913" w:type="pct"/>
          </w:tcPr>
          <w:p w14:paraId="5A914FDA" w14:textId="0A008EF9" w:rsidR="00D574E7" w:rsidRPr="00776A03" w:rsidRDefault="00D574E7" w:rsidP="00A114CE">
            <w:pPr>
              <w:pStyle w:val="BodyText2"/>
              <w:rPr>
                <w:lang w:val="en-US"/>
              </w:rPr>
            </w:pPr>
            <w:r w:rsidRPr="00776A03">
              <w:rPr>
                <w:cs/>
              </w:rPr>
              <w:t>อัตราการใช้สิทธิ</w:t>
            </w:r>
            <w:r w:rsidRPr="00776A03">
              <w:rPr>
                <w:rFonts w:hint="cs"/>
                <w:cs/>
              </w:rPr>
              <w:t xml:space="preserve"> </w:t>
            </w:r>
            <w:r w:rsidRPr="00776A03">
              <w:rPr>
                <w:lang w:val="en-US"/>
              </w:rPr>
              <w:t>(</w:t>
            </w:r>
            <w:r w:rsidRPr="00776A03">
              <w:rPr>
                <w:rFonts w:hint="cs"/>
                <w:cs/>
                <w:lang w:val="en-US"/>
              </w:rPr>
              <w:t>หน่วยต่อหุ้น</w:t>
            </w:r>
            <w:r w:rsidRPr="00776A03">
              <w:rPr>
                <w:lang w:val="en-US"/>
              </w:rPr>
              <w:t>)</w:t>
            </w:r>
          </w:p>
        </w:tc>
        <w:tc>
          <w:tcPr>
            <w:tcW w:w="971" w:type="pct"/>
          </w:tcPr>
          <w:p w14:paraId="13B155B5" w14:textId="2CB49E11" w:rsidR="00D574E7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74E7" w:rsidRPr="00776A03">
              <w:rPr>
                <w:rFonts w:ascii="Angsana New" w:hAnsi="Angsana New" w:hint="cs"/>
                <w:sz w:val="30"/>
                <w:szCs w:val="30"/>
                <w:cs/>
              </w:rPr>
              <w:t xml:space="preserve">ต่อ </w:t>
            </w: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116" w:type="pct"/>
          </w:tcPr>
          <w:p w14:paraId="1531CFBB" w14:textId="0940352B" w:rsidR="00D574E7" w:rsidRPr="00776A03" w:rsidRDefault="00A301CB" w:rsidP="00A114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74E7" w:rsidRPr="00776A03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01CB">
              <w:rPr>
                <w:rFonts w:ascii="Angsana New" w:hAnsi="Angsana New"/>
                <w:sz w:val="30"/>
                <w:szCs w:val="30"/>
              </w:rPr>
              <w:t>1</w:t>
            </w:r>
            <w:r w:rsidR="00D574E7" w:rsidRPr="00776A03">
              <w:rPr>
                <w:rFonts w:ascii="Angsana New" w:hAnsi="Angsana New"/>
                <w:sz w:val="30"/>
                <w:szCs w:val="30"/>
              </w:rPr>
              <w:t>.</w:t>
            </w:r>
            <w:r w:rsidRPr="00A301CB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</w:tbl>
    <w:p w14:paraId="2A8E2983" w14:textId="77777777" w:rsidR="00586BC9" w:rsidRPr="00776A03" w:rsidRDefault="00586BC9" w:rsidP="0078232A">
      <w:pPr>
        <w:pStyle w:val="BodyText2"/>
        <w:ind w:left="540"/>
        <w:rPr>
          <w:sz w:val="26"/>
          <w:szCs w:val="26"/>
          <w:cs/>
          <w:lang w:val="en-US"/>
        </w:rPr>
      </w:pPr>
    </w:p>
    <w:p w14:paraId="3FE42875" w14:textId="7805A480" w:rsidR="004074EE" w:rsidRDefault="0078232A" w:rsidP="00061218">
      <w:pPr>
        <w:pStyle w:val="BodyText2"/>
        <w:ind w:left="540" w:right="-25"/>
        <w:rPr>
          <w:i/>
          <w:iCs/>
          <w:lang w:val="en-US"/>
        </w:rPr>
      </w:pPr>
      <w:r w:rsidRPr="00776A03">
        <w:rPr>
          <w:rFonts w:hint="cs"/>
          <w:cs/>
          <w:lang w:val="en-US"/>
        </w:rPr>
        <w:t xml:space="preserve">ค่าใช้จ่ายที่เกิดจากการจ่ายโดยใช้หุ้นเป็นเกณฑ์สำหรับ </w:t>
      </w:r>
      <w:r w:rsidR="00D574E7" w:rsidRPr="00776A03">
        <w:rPr>
          <w:lang w:val="en-US"/>
        </w:rPr>
        <w:t xml:space="preserve">SABUY-WA SABUY-WB </w:t>
      </w:r>
      <w:r w:rsidR="00D574E7" w:rsidRPr="00776A03">
        <w:rPr>
          <w:cs/>
          <w:lang w:val="en-US"/>
        </w:rPr>
        <w:t xml:space="preserve">และ </w:t>
      </w:r>
      <w:r w:rsidR="00D574E7" w:rsidRPr="00776A03">
        <w:rPr>
          <w:lang w:val="en-US"/>
        </w:rPr>
        <w:t>SABUY-WC</w:t>
      </w:r>
      <w:r w:rsidRPr="00776A03">
        <w:rPr>
          <w:lang w:val="en-US"/>
        </w:rPr>
        <w:t xml:space="preserve"> </w:t>
      </w:r>
      <w:r w:rsidRPr="00776A03">
        <w:rPr>
          <w:rFonts w:hint="cs"/>
          <w:cs/>
          <w:lang w:val="en-US"/>
        </w:rPr>
        <w:t>รวมอยู่ในต้นทุนในการจัด</w:t>
      </w:r>
      <w:r w:rsidRPr="00FA3D70">
        <w:rPr>
          <w:rFonts w:hint="cs"/>
          <w:cs/>
          <w:lang w:val="en-US"/>
        </w:rPr>
        <w:t>จำหน่ายและค่าใช้จ่ายในการบริหารในงบการเงินรวมและงบการเงินเฉพาะกิจการสำหรับปีสิ้นสุดวันที่</w:t>
      </w:r>
      <w:r w:rsidR="00D574E7" w:rsidRPr="00FA3D70">
        <w:rPr>
          <w:rFonts w:hint="cs"/>
          <w:cs/>
          <w:lang w:val="en-US"/>
        </w:rPr>
        <w:t xml:space="preserve"> </w:t>
      </w:r>
      <w:r w:rsidR="00A301CB" w:rsidRPr="00A301CB">
        <w:rPr>
          <w:lang w:val="en-US"/>
        </w:rPr>
        <w:t>31</w:t>
      </w:r>
      <w:r w:rsidRPr="00FA3D70">
        <w:rPr>
          <w:rFonts w:hint="cs"/>
          <w:cs/>
          <w:lang w:val="en-US"/>
        </w:rPr>
        <w:t xml:space="preserve"> ธันวาคม </w:t>
      </w:r>
      <w:r w:rsidR="00A301CB" w:rsidRPr="00A301CB">
        <w:rPr>
          <w:lang w:val="en-US"/>
        </w:rPr>
        <w:t>2567</w:t>
      </w:r>
      <w:r w:rsidRPr="00FA3D70">
        <w:rPr>
          <w:rFonts w:hint="cs"/>
          <w:lang w:val="en-US"/>
        </w:rPr>
        <w:t xml:space="preserve"> </w:t>
      </w:r>
      <w:r w:rsidRPr="00FA3D70">
        <w:rPr>
          <w:rFonts w:hint="cs"/>
          <w:cs/>
          <w:lang w:val="en-US"/>
        </w:rPr>
        <w:t>มีจำนวน</w:t>
      </w:r>
      <w:r w:rsidRPr="00FA3D70">
        <w:rPr>
          <w:lang w:val="en-US"/>
        </w:rPr>
        <w:t xml:space="preserve"> </w:t>
      </w:r>
      <w:r w:rsidR="00A301CB" w:rsidRPr="00A301CB">
        <w:rPr>
          <w:lang w:val="en-US"/>
        </w:rPr>
        <w:t>10</w:t>
      </w:r>
      <w:r w:rsidR="00FA3D70">
        <w:rPr>
          <w:lang w:val="en-US"/>
        </w:rPr>
        <w:t>.</w:t>
      </w:r>
      <w:r w:rsidR="00A301CB" w:rsidRPr="00A301CB">
        <w:rPr>
          <w:lang w:val="en-US"/>
        </w:rPr>
        <w:t>6</w:t>
      </w:r>
      <w:r w:rsidR="00831B69" w:rsidRPr="00FA3D70">
        <w:rPr>
          <w:lang w:val="en-US"/>
        </w:rPr>
        <w:t xml:space="preserve"> </w:t>
      </w:r>
      <w:r w:rsidRPr="00FA3D70">
        <w:rPr>
          <w:rFonts w:hint="cs"/>
          <w:cs/>
          <w:lang w:val="en-US"/>
        </w:rPr>
        <w:t>ล้านบาท</w:t>
      </w:r>
      <w:r w:rsidRPr="00FA3D70">
        <w:rPr>
          <w:lang w:val="en-US"/>
        </w:rPr>
        <w:t xml:space="preserve"> </w:t>
      </w:r>
      <w:r w:rsidRPr="00FA3D70">
        <w:rPr>
          <w:i/>
          <w:iCs/>
          <w:lang w:val="en-US"/>
        </w:rPr>
        <w:t>(</w:t>
      </w:r>
      <w:r w:rsidR="00A301CB" w:rsidRPr="00A301CB">
        <w:rPr>
          <w:i/>
          <w:iCs/>
          <w:lang w:val="en-US"/>
        </w:rPr>
        <w:t>2566</w:t>
      </w:r>
      <w:r w:rsidRPr="006C0E97">
        <w:rPr>
          <w:i/>
          <w:iCs/>
          <w:lang w:val="en-US"/>
        </w:rPr>
        <w:t xml:space="preserve">: </w:t>
      </w:r>
      <w:r w:rsidR="00A301CB" w:rsidRPr="00A301CB">
        <w:rPr>
          <w:i/>
          <w:iCs/>
          <w:lang w:val="en-US"/>
        </w:rPr>
        <w:t>32</w:t>
      </w:r>
      <w:r w:rsidR="00831B69" w:rsidRPr="00831B69">
        <w:rPr>
          <w:i/>
          <w:iCs/>
          <w:lang w:val="en-US"/>
        </w:rPr>
        <w:t>.</w:t>
      </w:r>
      <w:r w:rsidR="00A301CB" w:rsidRPr="00A301CB">
        <w:rPr>
          <w:i/>
          <w:iCs/>
          <w:lang w:val="en-US"/>
        </w:rPr>
        <w:t>3</w:t>
      </w:r>
      <w:r w:rsidR="00831B69" w:rsidRPr="00831B69">
        <w:rPr>
          <w:i/>
          <w:iCs/>
          <w:lang w:val="en-US"/>
        </w:rPr>
        <w:t xml:space="preserve"> </w:t>
      </w:r>
      <w:r w:rsidRPr="006C0E97">
        <w:rPr>
          <w:rFonts w:hint="cs"/>
          <w:i/>
          <w:iCs/>
          <w:cs/>
          <w:lang w:val="en-US"/>
        </w:rPr>
        <w:t>ล้านบาท)</w:t>
      </w:r>
    </w:p>
    <w:p w14:paraId="4924B0CB" w14:textId="77777777" w:rsidR="008630B1" w:rsidRPr="007D55EF" w:rsidRDefault="008630B1" w:rsidP="00061218">
      <w:pPr>
        <w:pStyle w:val="BodyText2"/>
        <w:ind w:left="540" w:right="-25"/>
        <w:rPr>
          <w:i/>
          <w:iCs/>
          <w:lang w:val="en-US"/>
        </w:rPr>
      </w:pPr>
    </w:p>
    <w:p w14:paraId="2A76BDE5" w14:textId="5B78FB81" w:rsidR="00145EAF" w:rsidRPr="00776A03" w:rsidRDefault="00145EAF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776A03">
        <w:rPr>
          <w:rFonts w:asciiTheme="minorHAnsi" w:hAnsiTheme="minorHAnsi" w:cstheme="minorHAnsi"/>
          <w:b/>
          <w:bCs/>
          <w:cs/>
          <w:lang w:val="en-US"/>
        </w:rPr>
        <w:t>สำรอง</w:t>
      </w:r>
      <w:r w:rsidR="007D55EF" w:rsidRPr="00776A03">
        <w:rPr>
          <w:rFonts w:asciiTheme="minorHAnsi" w:hAnsiTheme="minorHAnsi" w:cstheme="minorHAnsi" w:hint="cs"/>
          <w:b/>
          <w:bCs/>
          <w:cs/>
          <w:lang w:val="en-US"/>
        </w:rPr>
        <w:t>ตามกฎหมาย</w:t>
      </w:r>
    </w:p>
    <w:p w14:paraId="210CC509" w14:textId="77777777" w:rsidR="006D0991" w:rsidRPr="00776A03" w:rsidRDefault="006D0991" w:rsidP="00061218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19EE2" w14:textId="63CF913F" w:rsidR="00576F4D" w:rsidRPr="00776A03" w:rsidRDefault="007D55EF" w:rsidP="00061218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776A03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301CB" w:rsidRPr="00A301CB">
        <w:rPr>
          <w:rFonts w:asciiTheme="majorBidi" w:hAnsiTheme="majorBidi"/>
          <w:sz w:val="30"/>
          <w:szCs w:val="30"/>
        </w:rPr>
        <w:t>2535</w:t>
      </w:r>
      <w:r w:rsidRPr="00776A03">
        <w:rPr>
          <w:rFonts w:asciiTheme="majorBidi" w:hAnsiTheme="majorBidi"/>
          <w:sz w:val="30"/>
          <w:szCs w:val="30"/>
          <w:cs/>
        </w:rPr>
        <w:t xml:space="preserve"> มาตรา </w:t>
      </w:r>
      <w:r w:rsidR="00A301CB" w:rsidRPr="00A301CB">
        <w:rPr>
          <w:rFonts w:asciiTheme="majorBidi" w:hAnsiTheme="majorBidi"/>
          <w:sz w:val="30"/>
          <w:szCs w:val="30"/>
        </w:rPr>
        <w:t>116</w:t>
      </w:r>
      <w:r w:rsidRPr="00776A03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A301CB" w:rsidRPr="00A301CB">
        <w:rPr>
          <w:rFonts w:asciiTheme="majorBidi" w:hAnsiTheme="majorBidi"/>
          <w:sz w:val="30"/>
          <w:szCs w:val="30"/>
        </w:rPr>
        <w:t>5</w:t>
      </w:r>
      <w:r w:rsidRPr="00776A03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301CB" w:rsidRPr="00A301CB">
        <w:rPr>
          <w:rFonts w:asciiTheme="majorBidi" w:hAnsiTheme="majorBidi"/>
          <w:sz w:val="30"/>
          <w:szCs w:val="30"/>
        </w:rPr>
        <w:t>10</w:t>
      </w:r>
      <w:r w:rsidRPr="00776A03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0721A4C" w14:textId="77777777" w:rsidR="007D55EF" w:rsidRDefault="007D55EF" w:rsidP="007D55E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9E784" w14:textId="77777777" w:rsidR="00054DA5" w:rsidRPr="00601D2C" w:rsidRDefault="00054DA5" w:rsidP="00054DA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1D2C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ส่วนต่างจากการเปลี่ยนแปลงสัดส่วนการถือหุ้นในบริษัทย่อย</w:t>
      </w:r>
    </w:p>
    <w:p w14:paraId="0043BDE0" w14:textId="77777777" w:rsidR="00054DA5" w:rsidRPr="00202A79" w:rsidRDefault="00054DA5" w:rsidP="00054DA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1D7E4DC" w14:textId="77777777" w:rsidR="00054DA5" w:rsidRDefault="00054DA5" w:rsidP="00054DA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0991">
        <w:rPr>
          <w:rFonts w:asciiTheme="majorBidi" w:hAnsiTheme="majorBidi"/>
          <w:sz w:val="30"/>
          <w:szCs w:val="30"/>
          <w:cs/>
        </w:rPr>
        <w:t>ส่วนต่างจากการเปลี่ยนแปลงสัดส่วนการถือหุ้นในบริษัทย่อย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และถูกบันทึกเป็นส่วนต่าง ซึ่งจะไม่จ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6D0991">
        <w:rPr>
          <w:rFonts w:asciiTheme="majorBidi" w:hAnsiTheme="majorBidi"/>
          <w:sz w:val="30"/>
          <w:szCs w:val="30"/>
          <w:cs/>
        </w:rPr>
        <w:t>หน่ายและจะคงอยู่จนกว่าบริษัทย่อยที่เกี่ยวข้องจะถูกขายหรือจำหน่ายออกไป</w:t>
      </w:r>
    </w:p>
    <w:p w14:paraId="2982B2C3" w14:textId="77777777" w:rsidR="00776A03" w:rsidRDefault="00776A03" w:rsidP="007D55E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FAFF7" w14:textId="77777777" w:rsidR="00054DA5" w:rsidRDefault="00054DA5" w:rsidP="007D55E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2722D" w14:textId="77777777" w:rsidR="00054DA5" w:rsidRDefault="00054DA5" w:rsidP="007D55E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4B767" w14:textId="77777777" w:rsidR="00054DA5" w:rsidRPr="00601D2C" w:rsidRDefault="00054DA5" w:rsidP="00054DA5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601D2C">
        <w:rPr>
          <w:rFonts w:asciiTheme="minorHAnsi" w:hAnsiTheme="minorHAnsi"/>
          <w:i/>
          <w:iCs/>
          <w:cs/>
          <w:lang w:val="en-US"/>
        </w:rPr>
        <w:lastRenderedPageBreak/>
        <w:t>ส่วนต่างจากการรวมธุรกิจภายใต้การควบคุมเดียวกัน</w:t>
      </w:r>
      <w:r w:rsidRPr="00601D2C">
        <w:rPr>
          <w:rFonts w:asciiTheme="minorHAnsi" w:hAnsiTheme="minorHAnsi" w:cstheme="minorHAnsi"/>
          <w:i/>
          <w:iCs/>
          <w:lang w:val="en-US"/>
        </w:rPr>
        <w:t> </w:t>
      </w:r>
    </w:p>
    <w:p w14:paraId="211CC875" w14:textId="77777777" w:rsidR="00054DA5" w:rsidRDefault="00054DA5" w:rsidP="00054DA5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6842E267" w14:textId="77777777" w:rsidR="00054DA5" w:rsidRPr="00576F4D" w:rsidRDefault="00054DA5" w:rsidP="00054DA5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576F4D">
        <w:rPr>
          <w:rFonts w:asciiTheme="minorHAnsi" w:hAnsiTheme="minorHAnsi"/>
          <w:cs/>
          <w:lang w:val="en-US"/>
        </w:rPr>
        <w:t>ส่วนต่างจากการรวมธุรกิจภายใต้การควบคุมเดียวกัน 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และถูกบันทึกเป็นส่วนต่าง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19DB7FA1" w14:textId="77777777" w:rsidR="00776A03" w:rsidRDefault="00776A03" w:rsidP="007D55E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74EEB" w14:textId="2DDEE240" w:rsidR="00EF2244" w:rsidRPr="00776A03" w:rsidRDefault="00EF2244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776A03">
        <w:rPr>
          <w:rFonts w:asciiTheme="minorHAnsi" w:hAnsiTheme="minorHAnsi" w:cstheme="minorHAnsi"/>
          <w:b/>
          <w:bCs/>
          <w:cs/>
          <w:lang w:val="en-US"/>
        </w:rPr>
        <w:t>ส่วนงานดำเนินงาน</w:t>
      </w:r>
      <w:r w:rsidR="007155A5" w:rsidRPr="00776A03">
        <w:rPr>
          <w:rFonts w:asciiTheme="minorHAnsi" w:hAnsiTheme="minorHAnsi" w:cstheme="minorHAnsi" w:hint="cs"/>
          <w:b/>
          <w:bCs/>
          <w:cs/>
          <w:lang w:val="en-US"/>
        </w:rPr>
        <w:t>และการจำแนกรายได้</w:t>
      </w:r>
    </w:p>
    <w:p w14:paraId="5C1B75E5" w14:textId="00072229" w:rsidR="00F61AEF" w:rsidRPr="00776A03" w:rsidRDefault="00F61AEF" w:rsidP="00F61AEF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CB63CC9" w14:textId="2FF8CF9B" w:rsidR="00D616C7" w:rsidRPr="00776A03" w:rsidRDefault="00D616C7" w:rsidP="005D7A9F">
      <w:pPr>
        <w:pStyle w:val="BodyText2"/>
        <w:numPr>
          <w:ilvl w:val="0"/>
          <w:numId w:val="26"/>
        </w:numPr>
        <w:ind w:left="540" w:hanging="540"/>
        <w:rPr>
          <w:rFonts w:asciiTheme="minorHAnsi" w:hAnsiTheme="minorHAnsi" w:cstheme="minorHAnsi"/>
          <w:i/>
          <w:iCs/>
          <w:lang w:val="en-US"/>
        </w:rPr>
      </w:pPr>
      <w:r w:rsidRPr="00776A03">
        <w:rPr>
          <w:rFonts w:asciiTheme="minorHAnsi" w:hAnsiTheme="minorHAnsi" w:cstheme="minorHAnsi" w:hint="cs"/>
          <w:i/>
          <w:iCs/>
          <w:cs/>
          <w:lang w:val="en-US"/>
        </w:rPr>
        <w:t>ส่วนงานดำเนินงาน</w:t>
      </w:r>
    </w:p>
    <w:p w14:paraId="774138AF" w14:textId="1C288770" w:rsidR="00D616C7" w:rsidRPr="00776A03" w:rsidRDefault="00D616C7" w:rsidP="00D616C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0A2E3" w14:textId="07B3E740" w:rsidR="00D616C7" w:rsidRPr="00776A03" w:rsidRDefault="00D616C7" w:rsidP="00D616C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A0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776A03">
        <w:rPr>
          <w:rFonts w:asciiTheme="majorBidi" w:hAnsiTheme="majorBidi" w:cstheme="majorBidi" w:hint="cs"/>
          <w:sz w:val="30"/>
          <w:szCs w:val="30"/>
          <w:cs/>
        </w:rPr>
        <w:t>ประธานเจ้าหน้าที่บริหารของกลุ่มบริษัท</w:t>
      </w:r>
      <w:r w:rsidR="005E691E" w:rsidRPr="00776A03">
        <w:rPr>
          <w:rFonts w:asciiTheme="majorBidi" w:hAnsiTheme="majorBidi" w:cstheme="majorBidi"/>
          <w:sz w:val="30"/>
          <w:szCs w:val="30"/>
        </w:rPr>
        <w:t xml:space="preserve"> </w:t>
      </w:r>
      <w:r w:rsidR="005E691E" w:rsidRPr="00776A03">
        <w:rPr>
          <w:rFonts w:asciiTheme="majorBidi" w:hAnsiTheme="majorBidi" w:cstheme="majorBidi" w:hint="cs"/>
          <w:sz w:val="30"/>
          <w:szCs w:val="30"/>
          <w:cs/>
        </w:rPr>
        <w:t>(ผู้มีอำนาจตัดสินใจสูงสุด</w:t>
      </w:r>
      <w:r w:rsidR="005E691E" w:rsidRPr="00776A03">
        <w:rPr>
          <w:rFonts w:asciiTheme="majorBidi" w:hAnsiTheme="majorBidi" w:cstheme="majorBidi"/>
          <w:sz w:val="30"/>
          <w:szCs w:val="30"/>
        </w:rPr>
        <w:t xml:space="preserve">    </w:t>
      </w:r>
      <w:r w:rsidR="005E691E" w:rsidRPr="00776A03">
        <w:rPr>
          <w:rFonts w:asciiTheme="majorBidi" w:hAnsiTheme="majorBidi" w:cstheme="majorBidi" w:hint="cs"/>
          <w:spacing w:val="-6"/>
          <w:sz w:val="30"/>
          <w:szCs w:val="30"/>
          <w:cs/>
        </w:rPr>
        <w:t>ด้านการดำเนินงาน</w:t>
      </w:r>
      <w:r w:rsidR="005E691E" w:rsidRPr="00776A03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776A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76A03">
        <w:rPr>
          <w:rFonts w:asciiTheme="majorBidi" w:hAnsiTheme="majorBidi" w:cstheme="majorBidi"/>
          <w:spacing w:val="-6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</w:t>
      </w:r>
      <w:r w:rsidRPr="00776A03">
        <w:rPr>
          <w:rFonts w:asciiTheme="majorBidi" w:hAnsiTheme="majorBidi" w:cstheme="majorBidi"/>
          <w:sz w:val="30"/>
          <w:szCs w:val="30"/>
          <w:cs/>
        </w:rPr>
        <w:t>อย่างสมเหตุสมผล รายการที่ไม่สามารถ</w:t>
      </w:r>
      <w:r w:rsidRPr="00776A03">
        <w:rPr>
          <w:rFonts w:asciiTheme="majorBidi" w:hAnsiTheme="majorBidi" w:cstheme="majorBidi"/>
          <w:spacing w:val="-6"/>
          <w:sz w:val="30"/>
          <w:szCs w:val="30"/>
          <w:cs/>
        </w:rPr>
        <w:t>ปันส่วนได้ส่วนใหญ่เป็นรายการ</w:t>
      </w:r>
      <w:r w:rsidRPr="00776A03">
        <w:rPr>
          <w:rFonts w:asciiTheme="majorBidi" w:hAnsiTheme="majorBidi" w:cstheme="majorBidi" w:hint="cs"/>
          <w:spacing w:val="-6"/>
          <w:sz w:val="30"/>
          <w:szCs w:val="30"/>
          <w:cs/>
        </w:rPr>
        <w:t>ต้นทุนในการจัดจำหน่ายและการบริหาร ต้นทุนทางการเงิน สินทรัพย์และหนี้สินอื่น</w:t>
      </w:r>
    </w:p>
    <w:p w14:paraId="505F8E07" w14:textId="77777777" w:rsidR="00487520" w:rsidRPr="00776A03" w:rsidRDefault="00487520" w:rsidP="00D616C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FBE86D7" w14:textId="0FF521B2" w:rsidR="009C2C41" w:rsidRPr="00776A03" w:rsidRDefault="00B67202" w:rsidP="00DB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ผู้บริหารพิจารณาว่ากลุ่ม</w:t>
      </w:r>
      <w:r w:rsidR="00F61AEF" w:rsidRPr="00776A03">
        <w:rPr>
          <w:rFonts w:asciiTheme="minorHAnsi" w:hAnsiTheme="minorHAnsi" w:cstheme="minorHAnsi"/>
          <w:sz w:val="30"/>
          <w:szCs w:val="30"/>
          <w:cs/>
        </w:rPr>
        <w:t>บริษัทมี</w:t>
      </w:r>
      <w:r w:rsidR="00303F96" w:rsidRPr="00776A03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A301CB" w:rsidRPr="00A301CB">
        <w:rPr>
          <w:rFonts w:asciiTheme="minorHAnsi" w:hAnsiTheme="minorHAnsi" w:cstheme="minorHAnsi"/>
          <w:sz w:val="30"/>
          <w:szCs w:val="30"/>
        </w:rPr>
        <w:t>6</w:t>
      </w:r>
      <w:r w:rsidR="00880642" w:rsidRPr="00776A03">
        <w:rPr>
          <w:rFonts w:asciiTheme="minorHAnsi" w:hAnsiTheme="minorHAnsi" w:cstheme="minorHAnsi"/>
          <w:sz w:val="30"/>
          <w:szCs w:val="30"/>
        </w:rPr>
        <w:t xml:space="preserve"> </w:t>
      </w:r>
      <w:r w:rsidR="00F61AEF" w:rsidRPr="00776A03">
        <w:rPr>
          <w:rFonts w:asciiTheme="minorHAnsi" w:hAnsiTheme="minorHAnsi" w:cstheme="minorHAns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776A03">
        <w:rPr>
          <w:rFonts w:asciiTheme="minorHAnsi" w:hAnsiTheme="minorHAnsi" w:cstheme="minorHAnsi" w:hint="cs"/>
          <w:sz w:val="30"/>
          <w:szCs w:val="30"/>
          <w:cs/>
        </w:rPr>
        <w:t>ที่มี</w:t>
      </w:r>
      <w:r w:rsidR="00F61AEF" w:rsidRPr="00776A03">
        <w:rPr>
          <w:rFonts w:asciiTheme="minorHAnsi" w:hAnsiTheme="minorHAnsi" w:cstheme="minorHAnsi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DB2DFB" w:rsidRPr="00776A03">
        <w:rPr>
          <w:rFonts w:asciiTheme="minorHAnsi" w:hAnsiTheme="minorHAnsi" w:cstheme="minorHAnsi" w:hint="cs"/>
          <w:sz w:val="30"/>
          <w:szCs w:val="30"/>
          <w:cs/>
        </w:rPr>
        <w:t xml:space="preserve">            </w:t>
      </w:r>
      <w:r w:rsidR="00F61AEF" w:rsidRPr="00776A03">
        <w:rPr>
          <w:rFonts w:asciiTheme="minorHAnsi" w:hAnsiTheme="minorHAnsi" w:cstheme="minorHAnsi"/>
          <w:sz w:val="30"/>
          <w:szCs w:val="30"/>
          <w:cs/>
        </w:rPr>
        <w:t>ที่แตกต่างกัน</w:t>
      </w:r>
      <w:r w:rsidR="00DB2DFB" w:rsidRPr="00776A03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F61AEF" w:rsidRPr="00776A03">
        <w:rPr>
          <w:rFonts w:asciiTheme="minorHAnsi" w:hAnsiTheme="minorHAnsi" w:cstheme="minorHAns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1505BB40" w14:textId="77777777" w:rsidR="00EA18DB" w:rsidRPr="00776A03" w:rsidRDefault="00EA18DB" w:rsidP="00DB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B47D766" w14:textId="31A9DDD9" w:rsidR="00F61AEF" w:rsidRPr="00776A03" w:rsidRDefault="00F61AEF" w:rsidP="00326D6C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ส่วนงาน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  <w:lang w:val="en-US"/>
        </w:rPr>
        <w:t>1</w:t>
      </w:r>
      <w:r w:rsidRPr="00776A03">
        <w:rPr>
          <w:rFonts w:asciiTheme="minorHAnsi" w:hAnsiTheme="minorHAnsi" w:cstheme="minorHAnsi"/>
          <w:sz w:val="30"/>
          <w:szCs w:val="30"/>
          <w:cs/>
        </w:rPr>
        <w:t xml:space="preserve"> ธุรกิจ</w:t>
      </w:r>
      <w:r w:rsidR="002C49B2" w:rsidRPr="00776A03">
        <w:rPr>
          <w:rFonts w:asciiTheme="minorHAnsi" w:hAnsiTheme="minorHAnsi" w:cstheme="minorHAnsi" w:hint="cs"/>
          <w:sz w:val="30"/>
          <w:szCs w:val="30"/>
          <w:cs/>
        </w:rPr>
        <w:t>ช่องทางการจัดจำหน่ายและเชื่อมต่อเข้าถึงลูกค้า</w:t>
      </w:r>
    </w:p>
    <w:p w14:paraId="7E1F301A" w14:textId="228B7311" w:rsidR="00F61AEF" w:rsidRPr="00776A03" w:rsidRDefault="00F61AEF" w:rsidP="00326D6C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ส่วนงาน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  <w:lang w:val="en-US"/>
        </w:rPr>
        <w:t>2</w:t>
      </w:r>
      <w:r w:rsidRPr="00776A03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776A03">
        <w:rPr>
          <w:rFonts w:asciiTheme="minorHAnsi" w:hAnsiTheme="minorHAnsi" w:cstheme="minorHAnsi"/>
          <w:color w:val="000000"/>
          <w:sz w:val="30"/>
          <w:szCs w:val="30"/>
          <w:cs/>
        </w:rPr>
        <w:t>ธุรกิจ</w:t>
      </w:r>
      <w:r w:rsidR="002C49B2" w:rsidRPr="00776A03">
        <w:rPr>
          <w:rFonts w:asciiTheme="minorHAnsi" w:hAnsiTheme="minorHAnsi" w:cstheme="minorHAnsi" w:hint="cs"/>
          <w:color w:val="000000"/>
          <w:sz w:val="30"/>
          <w:szCs w:val="30"/>
          <w:cs/>
        </w:rPr>
        <w:t>ให้บริการสำหรับองค์กรและไลฟ์สไตล์</w:t>
      </w:r>
    </w:p>
    <w:p w14:paraId="0D8563AA" w14:textId="5BDE6714" w:rsidR="00880642" w:rsidRPr="00776A03" w:rsidRDefault="00880642" w:rsidP="00326D6C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ส่วนงาน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  <w:lang w:val="en-US"/>
        </w:rPr>
        <w:t>3</w:t>
      </w:r>
      <w:r w:rsidRPr="00776A03">
        <w:rPr>
          <w:rFonts w:asciiTheme="minorHAnsi" w:hAnsiTheme="minorHAnsi" w:cstheme="minorHAnsi"/>
          <w:i/>
          <w:iCs/>
          <w:sz w:val="30"/>
          <w:szCs w:val="30"/>
          <w:cs/>
          <w:lang w:val="en-US"/>
        </w:rPr>
        <w:t xml:space="preserve"> </w:t>
      </w:r>
      <w:r w:rsidR="000A3CF8" w:rsidRPr="00776A03">
        <w:rPr>
          <w:rFonts w:asciiTheme="minorHAnsi" w:hAnsiTheme="minorHAnsi" w:cstheme="minorHAnsi"/>
          <w:sz w:val="30"/>
          <w:szCs w:val="30"/>
          <w:cs/>
          <w:lang w:val="en-US"/>
        </w:rPr>
        <w:t>ธุรกิจ</w:t>
      </w:r>
      <w:r w:rsidR="002C49B2" w:rsidRPr="00776A03">
        <w:rPr>
          <w:rFonts w:asciiTheme="minorHAnsi" w:hAnsiTheme="minorHAnsi" w:cstheme="minorHAnsi" w:hint="cs"/>
          <w:sz w:val="30"/>
          <w:szCs w:val="30"/>
          <w:cs/>
          <w:lang w:val="en-US"/>
        </w:rPr>
        <w:t>บริการด้านชำระเงินและระบบการเงินอิเลคทรอนิกส์</w:t>
      </w:r>
    </w:p>
    <w:p w14:paraId="283CDB05" w14:textId="7405CE86" w:rsidR="00633BE1" w:rsidRPr="00776A03" w:rsidRDefault="00633BE1" w:rsidP="00326D6C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ส่วนงาน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  <w:lang w:val="en-US"/>
        </w:rPr>
        <w:t>4</w:t>
      </w:r>
      <w:r w:rsidR="000F03B0" w:rsidRPr="00776A03">
        <w:rPr>
          <w:rFonts w:asciiTheme="minorHAnsi" w:hAnsiTheme="minorHAnsi" w:cstheme="minorHAnsi"/>
          <w:i/>
          <w:iCs/>
          <w:sz w:val="30"/>
          <w:szCs w:val="30"/>
          <w:lang w:val="en-US"/>
        </w:rPr>
        <w:t xml:space="preserve"> </w:t>
      </w:r>
      <w:r w:rsidR="000F03B0" w:rsidRPr="00776A03">
        <w:rPr>
          <w:rFonts w:asciiTheme="minorHAnsi" w:hAnsiTheme="minorHAnsi" w:cs="Angsana New"/>
          <w:sz w:val="30"/>
          <w:szCs w:val="30"/>
          <w:cs/>
          <w:lang w:val="en-US"/>
        </w:rPr>
        <w:t>ธุรกิจ</w:t>
      </w:r>
      <w:r w:rsidR="002C49B2" w:rsidRPr="00776A03">
        <w:rPr>
          <w:rFonts w:asciiTheme="minorHAnsi" w:hAnsiTheme="minorHAnsi" w:cs="Angsana New" w:hint="cs"/>
          <w:sz w:val="30"/>
          <w:szCs w:val="30"/>
          <w:cs/>
          <w:lang w:val="en-US"/>
        </w:rPr>
        <w:t>ให้บริการสินเชื่อและประกันภัย</w:t>
      </w:r>
    </w:p>
    <w:p w14:paraId="7952F5C4" w14:textId="7555C1EA" w:rsidR="000F03B0" w:rsidRPr="00776A03" w:rsidRDefault="000F03B0" w:rsidP="00326D6C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ส่วนงาน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  <w:lang w:val="en-US"/>
        </w:rPr>
        <w:t>5</w:t>
      </w:r>
      <w:r w:rsidRPr="00776A03">
        <w:rPr>
          <w:rFonts w:asciiTheme="minorHAnsi" w:hAnsiTheme="minorHAnsi" w:cstheme="minorHAnsi"/>
          <w:i/>
          <w:iCs/>
          <w:sz w:val="30"/>
          <w:szCs w:val="30"/>
          <w:lang w:val="en-US"/>
        </w:rPr>
        <w:t xml:space="preserve"> </w:t>
      </w:r>
      <w:r w:rsidRPr="00776A03">
        <w:rPr>
          <w:rFonts w:asciiTheme="minorHAnsi" w:hAnsiTheme="minorHAnsi" w:cstheme="minorHAnsi" w:hint="cs"/>
          <w:sz w:val="30"/>
          <w:szCs w:val="30"/>
          <w:cs/>
          <w:lang w:val="en-US"/>
        </w:rPr>
        <w:t>ธุรกิจ</w:t>
      </w:r>
      <w:r w:rsidR="002C49B2" w:rsidRPr="00776A03">
        <w:rPr>
          <w:rFonts w:asciiTheme="minorHAnsi" w:hAnsiTheme="minorHAnsi" w:cstheme="minorHAnsi" w:hint="cs"/>
          <w:sz w:val="30"/>
          <w:szCs w:val="30"/>
          <w:cs/>
          <w:lang w:val="en-US"/>
        </w:rPr>
        <w:t>นวัตกรรมทางสื่อดิจิทัลมีเดียและเครือข่าย</w:t>
      </w:r>
    </w:p>
    <w:p w14:paraId="3CED381F" w14:textId="742B74F1" w:rsidR="00D15BA5" w:rsidRPr="00776A03" w:rsidRDefault="00D15BA5" w:rsidP="00326D6C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ส่วนงาน </w:t>
      </w:r>
      <w:r w:rsidR="00A301CB" w:rsidRPr="00A301CB">
        <w:rPr>
          <w:rFonts w:asciiTheme="minorHAnsi" w:hAnsiTheme="minorHAnsi" w:cstheme="minorHAnsi"/>
          <w:i/>
          <w:iCs/>
          <w:sz w:val="30"/>
          <w:szCs w:val="30"/>
          <w:lang w:val="en-US"/>
        </w:rPr>
        <w:t>6</w:t>
      </w:r>
      <w:r w:rsidRPr="00776A03">
        <w:rPr>
          <w:rFonts w:asciiTheme="minorHAnsi" w:hAnsiTheme="minorHAnsi" w:cstheme="minorHAnsi"/>
          <w:i/>
          <w:iCs/>
          <w:sz w:val="30"/>
          <w:szCs w:val="30"/>
          <w:lang w:val="en-US"/>
        </w:rPr>
        <w:t xml:space="preserve"> </w:t>
      </w:r>
      <w:r w:rsidRPr="00776A03">
        <w:rPr>
          <w:rFonts w:asciiTheme="minorHAnsi" w:hAnsiTheme="minorHAnsi" w:cstheme="minorHAnsi" w:hint="cs"/>
          <w:sz w:val="30"/>
          <w:szCs w:val="30"/>
          <w:cs/>
          <w:lang w:val="en-US"/>
        </w:rPr>
        <w:t>ธุรกิจการลงทุนเพื่อสนับสนุนการเติบโตที่ยั่งยืน</w:t>
      </w:r>
    </w:p>
    <w:p w14:paraId="7C32A664" w14:textId="77777777" w:rsidR="0089177B" w:rsidRPr="00776A03" w:rsidRDefault="0089177B" w:rsidP="0089177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60F7382" w14:textId="7352EB2C" w:rsidR="008A369A" w:rsidRPr="00776A03" w:rsidRDefault="00F61AEF" w:rsidP="007D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8A369A" w:rsidRPr="00776A03" w:rsidSect="000D3F6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776A03">
        <w:rPr>
          <w:rFonts w:asciiTheme="minorHAnsi" w:hAnsiTheme="minorHAnsi" w:cstheme="minorHAns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776A03">
        <w:rPr>
          <w:rFonts w:asciiTheme="minorHAnsi" w:hAnsiTheme="minorHAnsi" w:cstheme="minorHAnsi"/>
          <w:sz w:val="30"/>
          <w:szCs w:val="30"/>
        </w:rPr>
        <w:t xml:space="preserve"> </w:t>
      </w:r>
      <w:r w:rsidRPr="00776A03">
        <w:rPr>
          <w:rFonts w:asciiTheme="minorHAnsi" w:hAnsiTheme="minorHAnsi" w:cstheme="minorHAns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B67202" w:rsidRPr="00776A03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</w:p>
    <w:tbl>
      <w:tblPr>
        <w:tblpPr w:leftFromText="180" w:rightFromText="180" w:vertAnchor="page" w:horzAnchor="margin" w:tblpX="450" w:tblpY="2411"/>
        <w:tblW w:w="14441" w:type="dxa"/>
        <w:tblLayout w:type="fixed"/>
        <w:tblLook w:val="00A0" w:firstRow="1" w:lastRow="0" w:firstColumn="1" w:lastColumn="0" w:noHBand="0" w:noVBand="0"/>
      </w:tblPr>
      <w:tblGrid>
        <w:gridCol w:w="1980"/>
        <w:gridCol w:w="1440"/>
        <w:gridCol w:w="270"/>
        <w:gridCol w:w="135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211"/>
      </w:tblGrid>
      <w:tr w:rsidR="007D55EF" w:rsidRPr="00776A03" w14:paraId="5879DC37" w14:textId="77777777" w:rsidTr="007D55EF">
        <w:trPr>
          <w:trHeight w:val="9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D6C8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461" w:type="dxa"/>
            <w:gridSpan w:val="15"/>
            <w:tcBorders>
              <w:left w:val="nil"/>
              <w:right w:val="nil"/>
            </w:tcBorders>
            <w:vAlign w:val="bottom"/>
          </w:tcPr>
          <w:p w14:paraId="2F89E74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D55EF" w:rsidRPr="00776A03" w14:paraId="6FBD4613" w14:textId="77777777" w:rsidTr="007D55EF">
        <w:trPr>
          <w:trHeight w:val="139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212E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9B26F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</w:rPr>
              <w:t>ธุรกิจช่องทาง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32BAC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345776" w14:textId="484D9F3F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</w:rPr>
              <w:t>ธุรกิจให้บริการ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0C044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0E3E9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ธุรกิจบริการ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84E6E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199F10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132C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C4BDF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ธุรกิจนวัตกรรม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B8F71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EB6E9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/>
                <w:bCs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D824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7B89E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67226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2A003C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</w:tr>
      <w:tr w:rsidR="007D55EF" w:rsidRPr="00776A03" w14:paraId="029CB856" w14:textId="77777777" w:rsidTr="007D55EF">
        <w:trPr>
          <w:trHeight w:val="247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638D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30812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</w:rPr>
              <w:t>การจัดจำหน่ายและ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D698B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0AD9A7F" w14:textId="1BE64CD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</w:rPr>
              <w:t>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0CB0D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4E8CC25" w14:textId="20823293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ด้านชำระเงินและระบบ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EC8F8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4AA04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ธุรกิจให้บริการ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F2CDA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C79F8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ทางสื่อดิจิทัลมีเดีย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4022E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87295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/>
                <w:bCs/>
                <w:sz w:val="22"/>
                <w:szCs w:val="22"/>
                <w:cs/>
                <w:lang w:val="en-GB"/>
              </w:rPr>
              <w:t>เพื่อสนับสนุน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8F3D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C09E2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  <w:t>ร</w:t>
            </w: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ายการตัดบัญชี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F5C5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B053A5C" w14:textId="4DC74022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  <w:t>รวมส่วนงานที่</w:t>
            </w:r>
          </w:p>
        </w:tc>
      </w:tr>
      <w:tr w:rsidR="007D55EF" w:rsidRPr="00776A03" w14:paraId="0481CEC2" w14:textId="77777777" w:rsidTr="007D55EF">
        <w:trPr>
          <w:trHeight w:val="6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877B5" w14:textId="1A0EBA18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 xml:space="preserve">  </w:t>
            </w:r>
            <w:r w:rsidR="00A301CB" w:rsidRPr="00A301CB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>31</w:t>
            </w: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  <w:r w:rsidRPr="00776A03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ธันวาคม</w:t>
            </w: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  <w:r w:rsidR="00A301CB" w:rsidRPr="00A301CB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F54B0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</w:rPr>
              <w:t>เชื่อมต่อเข้าถึงลูกค้า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B0D3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44735D2" w14:textId="7E18E3C1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</w:rPr>
              <w:t>และไลฟ์สไตล์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E8ABA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0D208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การเงินอิเลคทรอนิกส์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A570D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2E7094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BB77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D9A45C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และเครือข่าย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746D5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79462E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/>
                <w:bCs/>
                <w:sz w:val="22"/>
                <w:szCs w:val="22"/>
                <w:cs/>
                <w:lang w:val="en-GB"/>
              </w:rPr>
              <w:t>การเติบ</w:t>
            </w:r>
            <w:r w:rsidRPr="00776A03">
              <w:rPr>
                <w:rFonts w:asciiTheme="minorBidi" w:hAnsiTheme="minorBidi" w:hint="cs"/>
                <w:bCs/>
                <w:sz w:val="22"/>
                <w:szCs w:val="22"/>
                <w:cs/>
                <w:lang w:val="en-GB"/>
              </w:rPr>
              <w:t>โ</w:t>
            </w:r>
            <w:r w:rsidRPr="00776A03">
              <w:rPr>
                <w:rFonts w:asciiTheme="minorBidi" w:hAnsiTheme="minorBidi"/>
                <w:bCs/>
                <w:sz w:val="22"/>
                <w:szCs w:val="22"/>
                <w:cs/>
                <w:lang w:val="en-GB"/>
              </w:rPr>
              <w:t>ตที่ยั่งยืน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3E54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9FC41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1698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2AA90CD" w14:textId="0658D1ED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</w:pPr>
            <w:r w:rsidRPr="00776A03"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  <w:t>รายงาน</w:t>
            </w:r>
          </w:p>
        </w:tc>
      </w:tr>
      <w:tr w:rsidR="007D55EF" w:rsidRPr="00776A03" w14:paraId="50A7623E" w14:textId="77777777" w:rsidTr="007D55EF">
        <w:trPr>
          <w:trHeight w:val="24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5AA7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461" w:type="dxa"/>
            <w:gridSpan w:val="15"/>
            <w:tcBorders>
              <w:left w:val="nil"/>
              <w:right w:val="nil"/>
            </w:tcBorders>
            <w:vAlign w:val="bottom"/>
          </w:tcPr>
          <w:p w14:paraId="3FCA583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</w:pPr>
            <w:r w:rsidRPr="00776A03">
              <w:rPr>
                <w:rFonts w:asciiTheme="minorBidi" w:hAnsiTheme="minorBidi" w:cstheme="minorBidi" w:hint="cs"/>
                <w:i/>
                <w:iCs/>
                <w:sz w:val="22"/>
                <w:szCs w:val="22"/>
                <w:cs/>
              </w:rPr>
              <w:t>(พันบาท</w:t>
            </w:r>
            <w:r w:rsidRPr="00776A03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7D55EF" w:rsidRPr="00776A03" w14:paraId="2B426243" w14:textId="77777777" w:rsidTr="007D55EF">
        <w:trPr>
          <w:trHeight w:val="22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70C5B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5D7AC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3C362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2F74F4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995C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419F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3BE7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D6EB08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75ED1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915C6A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73B89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7D0EF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B3BD3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6FF77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75B1D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5334CA5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D55EF" w:rsidRPr="00776A03" w14:paraId="60F4EE35" w14:textId="77777777" w:rsidTr="007D55EF">
        <w:trPr>
          <w:trHeight w:val="22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C0803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รายได้</w:t>
            </w:r>
            <w:r w:rsidRPr="00776A03"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  <w:t>จากลูกค้าภายนอก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0318E3" w14:textId="589387CB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2,093,210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EC00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7A17FA" w14:textId="00B08F2D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2,284,665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68B3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79C11" w14:textId="3A27F0F2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438,087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3AFEF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C54D5F9" w14:textId="79F7CCDE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549,092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A195C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AFC222C" w14:textId="16A49994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17,640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B7F06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8DF049" w14:textId="409A5A36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8170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A95B91" w14:textId="5F980858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A773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82CFD0F" w14:textId="7698A116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5,382,694</w:t>
            </w:r>
          </w:p>
        </w:tc>
      </w:tr>
      <w:tr w:rsidR="007D55EF" w:rsidRPr="00776A03" w14:paraId="720F2E63" w14:textId="77777777" w:rsidTr="007D55EF">
        <w:trPr>
          <w:trHeight w:val="22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63453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  <w:t>รายได้</w:t>
            </w:r>
            <w:r w:rsidRPr="00776A03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32048" w14:textId="7F36BA04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88,436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A20B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57C39" w14:textId="69D4AF86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39,227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B609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53815" w14:textId="7CC88C7F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88,413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52C1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91325" w14:textId="64C2AB17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0536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C4B8A" w14:textId="162B27C7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AE50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0BC45" w14:textId="7C83A315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A3798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1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A7A47C6" w14:textId="101A64C1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(216,500)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204A0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4B2E2" w14:textId="5868CD8A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55EF" w:rsidRPr="00776A03" w14:paraId="5F87889B" w14:textId="77777777" w:rsidTr="007D55EF">
        <w:trPr>
          <w:trHeight w:val="22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3853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9E266" w14:textId="63D6B317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2,181,646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F39F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2"/>
                <w:szCs w:val="22"/>
                <w:u w:val="double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5FD3E9" w14:textId="17935463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2,323,892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14BF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DB1C2A" w14:textId="6FB09A6B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526,500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4594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14FA7" w14:textId="40F9DCFC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549,462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9C49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77F58" w14:textId="37A40308" w:rsidR="007D55EF" w:rsidRPr="00776A03" w:rsidRDefault="007F6774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17,694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D061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8EB5BC" w14:textId="611448D3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DEB4E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FDAD0" w14:textId="61CBBC49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(216,500)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A3AE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35604" w14:textId="75905B54" w:rsidR="007D55EF" w:rsidRPr="00776A03" w:rsidRDefault="00FB46F0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5,382,694</w:t>
            </w:r>
          </w:p>
        </w:tc>
      </w:tr>
      <w:tr w:rsidR="007D55EF" w:rsidRPr="00776A03" w14:paraId="494237F2" w14:textId="77777777" w:rsidTr="007D55EF">
        <w:trPr>
          <w:trHeight w:val="227"/>
        </w:trPr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90822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852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92C1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2E284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D150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AC552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CA2E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3101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C88A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F39A7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A276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46F95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7F3F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B72C8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33790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B5E5E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D55EF" w:rsidRPr="00776A03" w14:paraId="785B09A4" w14:textId="77777777" w:rsidTr="007D55EF">
        <w:trPr>
          <w:trHeight w:val="227"/>
        </w:trPr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0C69150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7BC4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DCAE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CD53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D1AD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A8A6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D9B3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967F9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69C1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FEA8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4859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6088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2545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9D33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0991F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5131A38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D55EF" w:rsidRPr="00776A03" w14:paraId="5A835133" w14:textId="77777777" w:rsidTr="007D55EF">
        <w:trPr>
          <w:trHeight w:val="227"/>
        </w:trPr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578DE119" w14:textId="741C82E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</w:pPr>
            <w:r w:rsidRPr="00776A03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 xml:space="preserve">  </w:t>
            </w:r>
            <w:r w:rsidR="00A301CB" w:rsidRPr="00A301CB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>31</w:t>
            </w: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  <w:r w:rsidRPr="00776A03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ธันวาคม</w:t>
            </w: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  <w:r w:rsidR="00A301CB" w:rsidRPr="00A301CB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1541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5138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A51F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68415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60B4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C2B2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D75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45D7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3C2E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8016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A100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5A6F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4279E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4BFB5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43F64A0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D55EF" w:rsidRPr="00776A03" w14:paraId="471C56EC" w14:textId="77777777" w:rsidTr="007D55EF">
        <w:trPr>
          <w:trHeight w:val="227"/>
        </w:trPr>
        <w:tc>
          <w:tcPr>
            <w:tcW w:w="1980" w:type="dxa"/>
            <w:tcBorders>
              <w:left w:val="nil"/>
              <w:right w:val="nil"/>
            </w:tcBorders>
            <w:noWrap/>
          </w:tcPr>
          <w:p w14:paraId="7ACEFD1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</w:pPr>
            <w:r w:rsidRPr="00776A03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1882B" w14:textId="4F026E86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1C7D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C647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5F4A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78DF2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D709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5AF2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DBC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4AB33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8717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57C9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2A1DC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C4279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30AA98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3D0D6D0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B46F0" w:rsidRPr="00776A03" w14:paraId="11C54375" w14:textId="77777777" w:rsidTr="007D55EF">
        <w:trPr>
          <w:trHeight w:val="227"/>
        </w:trPr>
        <w:tc>
          <w:tcPr>
            <w:tcW w:w="1980" w:type="dxa"/>
            <w:tcBorders>
              <w:left w:val="nil"/>
              <w:right w:val="nil"/>
            </w:tcBorders>
            <w:noWrap/>
          </w:tcPr>
          <w:p w14:paraId="253F6A1D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รายได้</w:t>
            </w:r>
            <w:r w:rsidRPr="00776A03"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  <w:t>จากลูกค้าภายนอก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68DDD" w14:textId="1F1CE40C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5,436,778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D1B06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27072" w14:textId="4BD959F5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3,060,422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0B940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FC58E" w14:textId="0B84BD29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571</w:t>
            </w:r>
            <w:r w:rsidR="00227DD2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DBB7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BAA29" w14:textId="12C452B8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507,996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BC6F5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C533B" w14:textId="7B4168CC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53,118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20168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CE019" w14:textId="1571FA73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E1FE2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CA043C" w14:textId="50A1BE7B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13131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4598CB8A" w14:textId="006D1037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9,629,817</w:t>
            </w:r>
          </w:p>
        </w:tc>
      </w:tr>
      <w:tr w:rsidR="00FB46F0" w:rsidRPr="00776A03" w14:paraId="54B55D9E" w14:textId="77777777" w:rsidTr="007D55EF">
        <w:trPr>
          <w:trHeight w:val="227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noWrap/>
          </w:tcPr>
          <w:p w14:paraId="57B98D36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  <w:t>รายได้</w:t>
            </w:r>
            <w:r w:rsidRPr="00776A03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B22D1" w14:textId="74EF032B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108,396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695F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E12E3" w14:textId="2DF16703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68,460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8334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13BBB" w14:textId="75FAB8FD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142,890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469B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A81B3" w14:textId="50DDA82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7E40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E4F5D" w14:textId="1A2E7BA4" w:rsidR="00FB46F0" w:rsidRPr="00776A03" w:rsidRDefault="00185155" w:rsidP="0018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951F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CD83" w14:textId="3CF4C68E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8C8D3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F2CFCE6" w14:textId="72A35306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(319,844)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EF0E0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9B9BD1" w14:textId="7313B0E5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B46F0" w:rsidRPr="00776A03" w14:paraId="7953896C" w14:textId="77777777" w:rsidTr="007D55EF">
        <w:trPr>
          <w:trHeight w:val="227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noWrap/>
          </w:tcPr>
          <w:p w14:paraId="4CD5552F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31BD4C" w14:textId="52B6FEF0" w:rsidR="00FB46F0" w:rsidRPr="00FB46F0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B46F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5,545,</w:t>
            </w:r>
            <w:r w:rsidR="008F4AEC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7E28E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FB222C" w14:textId="00F3D8E6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3,128,882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E1DA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97494D" w14:textId="549D1C5E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714,393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F867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BD2A56" w14:textId="0819B0B2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508,080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F172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F471D6" w14:textId="10140B0D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53,132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00D43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99A1C" w14:textId="6BF8A592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29E4B0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6F679" w14:textId="55E3E939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(319,844)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A6530" w14:textId="77777777" w:rsidR="00FB46F0" w:rsidRPr="00776A03" w:rsidRDefault="00FB46F0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8A51F" w14:textId="0C2C3091" w:rsidR="00FB46F0" w:rsidRPr="00776A03" w:rsidRDefault="00185155" w:rsidP="00FB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9,629,817</w:t>
            </w:r>
          </w:p>
        </w:tc>
      </w:tr>
      <w:tr w:rsidR="007D55EF" w:rsidRPr="00776A03" w14:paraId="5EE97039" w14:textId="77777777" w:rsidTr="007D55EF">
        <w:trPr>
          <w:trHeight w:val="227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CBFB7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724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EA6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5EB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B530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E96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3785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DD4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AD2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D89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3DDA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ACA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6F495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5E001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6A95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0AEB1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D55EF" w:rsidRPr="00776A03" w14:paraId="03C8B0C3" w14:textId="77777777" w:rsidTr="007D55EF">
        <w:trPr>
          <w:trHeight w:val="227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83349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592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1401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4191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47AED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A6A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1EBE6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395DE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522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2FE0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6ADDF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037B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73364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5B5587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CD97C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C6041CA" w14:textId="77777777" w:rsidR="007D55EF" w:rsidRPr="00776A03" w:rsidRDefault="007D55EF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7618B848" w14:textId="24FD5046" w:rsidR="00D63259" w:rsidRPr="00776A03" w:rsidRDefault="00D63259" w:rsidP="00AB22A5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D63259" w:rsidRPr="00776A03" w:rsidSect="00425AF1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pPr w:leftFromText="180" w:rightFromText="180" w:vertAnchor="page" w:horzAnchor="margin" w:tblpX="-90" w:tblpY="2321"/>
        <w:tblW w:w="14976" w:type="dxa"/>
        <w:tblLayout w:type="fixed"/>
        <w:tblLook w:val="00A0" w:firstRow="1" w:lastRow="0" w:firstColumn="1" w:lastColumn="0" w:noHBand="0" w:noVBand="0"/>
      </w:tblPr>
      <w:tblGrid>
        <w:gridCol w:w="2229"/>
        <w:gridCol w:w="690"/>
        <w:gridCol w:w="236"/>
        <w:gridCol w:w="690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43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</w:tblGrid>
      <w:tr w:rsidR="00D63259" w:rsidRPr="00776A03" w14:paraId="7A3BD07E" w14:textId="77777777" w:rsidTr="0042645A">
        <w:trPr>
          <w:trHeight w:val="92"/>
          <w:tblHeader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E5128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747" w:type="dxa"/>
            <w:gridSpan w:val="27"/>
            <w:tcBorders>
              <w:left w:val="nil"/>
              <w:right w:val="nil"/>
            </w:tcBorders>
            <w:vAlign w:val="bottom"/>
          </w:tcPr>
          <w:p w14:paraId="0FEC606C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งบการเงินรวม</w:t>
            </w:r>
          </w:p>
        </w:tc>
      </w:tr>
      <w:tr w:rsidR="00D63259" w:rsidRPr="00776A03" w14:paraId="45C2D50A" w14:textId="77777777" w:rsidTr="00CB4393">
        <w:trPr>
          <w:trHeight w:val="137"/>
          <w:tblHeader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A79FE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03E6E7C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</w:rPr>
              <w:t>ธุรกิจช่องทาง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579E34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85D1EF6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7996B1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E96B72D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FE2000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E1E73FE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154C8DE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4CAAAE36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ธุรกิจนวัตกรรมทางสื่อ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EA24FC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1399A97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/>
                <w:bCs/>
                <w:cs/>
                <w:lang w:val="en-GB"/>
              </w:rPr>
              <w:t>ธุรกิจการลงทุน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064259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02C1231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D63259" w:rsidRPr="00776A03" w14:paraId="2E2328D4" w14:textId="77777777" w:rsidTr="00CB4393">
        <w:trPr>
          <w:trHeight w:val="164"/>
          <w:tblHeader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C868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1ADC2D94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</w:rPr>
              <w:t>การจัดจำหน่ายและ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CD3A8B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B4BADAD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</w:rPr>
              <w:t>ธุรกิจให้บริการสำหรับ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52B51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CFB0F9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ด้านชำระเงินและระบบ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932ACB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76DD7F7D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ธุรกิจให้บริการ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A70E52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4813139B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ดิจิทัลมีเดีย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E3FB60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2B2F5217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/>
                <w:bCs/>
                <w:cs/>
                <w:lang w:val="en-GB"/>
              </w:rPr>
              <w:t>เพื่อสนับสนุน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6D096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F0DC3F3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D63259" w:rsidRPr="00776A03" w14:paraId="0C0EB3E0" w14:textId="77777777" w:rsidTr="00CB4393">
        <w:trPr>
          <w:trHeight w:val="83"/>
          <w:tblHeader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227E8" w14:textId="4B65940B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="008A6293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ปี</w:t>
            </w:r>
            <w:r w:rsidRPr="00776A03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สิ้นสุดวันที่</w:t>
            </w: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2021AF6C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</w:rPr>
              <w:t>เชื่อมต่อเข้าถึงลูกค้า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53884B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AA078B7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</w:rPr>
              <w:t>องค์กรและไลฟ์สไตล์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43EBA9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2DB46A71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การเงินอิเลคทรอนิกส์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445CB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AD6674C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E458D79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2D51440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cs/>
                <w:lang w:val="en-GB"/>
              </w:rPr>
              <w:t>และเครือข่าย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AACD88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309B94DA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/>
                <w:bCs/>
                <w:cs/>
                <w:lang w:val="en-GB"/>
              </w:rPr>
              <w:t>การเติบ</w:t>
            </w:r>
            <w:r w:rsidRPr="00776A03">
              <w:rPr>
                <w:rFonts w:asciiTheme="minorBidi" w:hAnsiTheme="minorBidi" w:hint="cs"/>
                <w:bCs/>
                <w:cs/>
                <w:lang w:val="en-GB"/>
              </w:rPr>
              <w:t>โ</w:t>
            </w:r>
            <w:r w:rsidRPr="00776A03">
              <w:rPr>
                <w:rFonts w:asciiTheme="minorBidi" w:hAnsiTheme="minorBidi"/>
                <w:bCs/>
                <w:cs/>
                <w:lang w:val="en-GB"/>
              </w:rPr>
              <w:t>ตที่ยั่งยืน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AA3CB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2CE94527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/>
                <w:bCs/>
                <w:cs/>
                <w:lang w:val="en-GB"/>
              </w:rPr>
              <w:t>รวมส่วนงานที่รายงาน</w:t>
            </w:r>
          </w:p>
        </w:tc>
      </w:tr>
      <w:tr w:rsidR="00D63259" w:rsidRPr="00776A03" w14:paraId="6D75A6E6" w14:textId="77777777" w:rsidTr="00CB4393">
        <w:trPr>
          <w:trHeight w:val="146"/>
          <w:tblHeader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74F86" w14:textId="1710299D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="00A301CB" w:rsidRPr="00A301CB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>31</w:t>
            </w:r>
            <w:r w:rsidR="003613F3" w:rsidRPr="00776A03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 </w:t>
            </w:r>
            <w:r w:rsidR="003613F3" w:rsidRPr="00776A03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  <w:r w:rsidR="003613F3" w:rsidRPr="00776A03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 </w:t>
            </w: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8529588" w14:textId="761016FF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F51AE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F2D60CB" w14:textId="431B2229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E72AC1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160143E" w14:textId="1368D0C1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F55819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841C585" w14:textId="75D6862D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4364B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A7AD14A" w14:textId="785B0722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BBC870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305789B" w14:textId="319C8923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F0BF54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5E8DE5F" w14:textId="0B6FC134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7A8B8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8007C40" w14:textId="14B5C843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5AB822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FAE243C" w14:textId="77D552CF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B0DF7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A7AF2D7" w14:textId="538D270D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C2E49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4C76CF0" w14:textId="42E86AB9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AAF9FE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745780F" w14:textId="73398E01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1BE224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BBF6150" w14:textId="3221ED21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04F28E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0DA3024" w14:textId="6C501168" w:rsidR="00D63259" w:rsidRPr="00776A03" w:rsidRDefault="00A301CB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A301CB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</w:tr>
      <w:tr w:rsidR="00D63259" w:rsidRPr="00776A03" w14:paraId="38EF985E" w14:textId="77777777" w:rsidTr="0042645A">
        <w:trPr>
          <w:trHeight w:val="76"/>
          <w:tblHeader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0ACE1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747" w:type="dxa"/>
            <w:gridSpan w:val="27"/>
            <w:tcBorders>
              <w:left w:val="nil"/>
              <w:right w:val="nil"/>
            </w:tcBorders>
            <w:vAlign w:val="bottom"/>
          </w:tcPr>
          <w:p w14:paraId="2A452029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i/>
                <w:iCs/>
                <w:cs/>
              </w:rPr>
              <w:t>(พันบาท</w:t>
            </w:r>
            <w:r w:rsidRPr="00776A03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D63259" w:rsidRPr="00776A03" w14:paraId="459A46A3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B50EF6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กำไร (ขาดทุน) จากกิจกรรมดำเนินงาน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D1C6" w14:textId="7FC9A8D2" w:rsidR="00D63259" w:rsidRPr="00776A03" w:rsidRDefault="006423B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207,755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B940A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B07E5" w14:textId="5445E73B" w:rsidR="00D63259" w:rsidRPr="00776A03" w:rsidRDefault="009D2D5E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DD36E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DD36ED">
              <w:rPr>
                <w:rFonts w:ascii="Angsana New" w:hAnsi="Angsana New"/>
              </w:rPr>
              <w:t>245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A1E0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0E55E" w14:textId="239B0EAE" w:rsidR="00D63259" w:rsidRPr="00776A03" w:rsidRDefault="009D2D5E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EE3BE5">
              <w:rPr>
                <w:rFonts w:ascii="Angsana New" w:hAnsi="Angsana New"/>
              </w:rPr>
              <w:t>373</w:t>
            </w:r>
            <w:r>
              <w:rPr>
                <w:rFonts w:ascii="Angsana New" w:hAnsi="Angsana New"/>
              </w:rPr>
              <w:t>,</w:t>
            </w:r>
            <w:r w:rsidR="00DD36ED">
              <w:rPr>
                <w:rFonts w:ascii="Angsana New" w:hAnsi="Angsana New"/>
              </w:rPr>
              <w:t>170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C1C92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C336" w14:textId="41B1F992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9D2D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DD4F8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00C94" w14:textId="3179DD5F" w:rsidR="00D63259" w:rsidRPr="00776A03" w:rsidRDefault="009D2D5E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</w:t>
            </w:r>
            <w:r w:rsidR="00DD36ED">
              <w:rPr>
                <w:rFonts w:ascii="Angsana New" w:hAnsi="Angsana New"/>
              </w:rPr>
              <w:t>60</w:t>
            </w:r>
            <w:r>
              <w:rPr>
                <w:rFonts w:ascii="Angsana New" w:hAnsi="Angsana New"/>
              </w:rPr>
              <w:t>,</w:t>
            </w:r>
            <w:r w:rsidR="00DD36ED">
              <w:rPr>
                <w:rFonts w:ascii="Angsana New" w:hAnsi="Angsana New"/>
              </w:rPr>
              <w:t>935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657A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DFBF" w14:textId="0B253F43" w:rsidR="00D63259" w:rsidRPr="00776A03" w:rsidRDefault="009D2D5E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DD36ED">
              <w:rPr>
                <w:rFonts w:ascii="Angsana New" w:hAnsi="Angsana New"/>
              </w:rPr>
              <w:t>354</w:t>
            </w:r>
            <w:r>
              <w:rPr>
                <w:rFonts w:ascii="Angsana New" w:hAnsi="Angsana New"/>
              </w:rPr>
              <w:t>,</w:t>
            </w:r>
            <w:r w:rsidR="00DD36ED">
              <w:rPr>
                <w:rFonts w:ascii="Angsana New" w:hAnsi="Angsana New"/>
              </w:rPr>
              <w:t>800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887D7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201AB2" w14:textId="176B2F65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AD0578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78829" w14:textId="01B78741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144,528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6EF763F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981133" w14:textId="5733A560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3,664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D8A1DA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5F73F" w14:textId="7EF4AB3C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AF790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2E83AB0" w14:textId="4B94BF06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1,465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2030A7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7F751C7" w14:textId="78BD4980" w:rsidR="00D63259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137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093AB4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DC515" w14:textId="31C6C162" w:rsidR="00D63259" w:rsidRPr="00776A03" w:rsidRDefault="009D2D5E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EE3BE5">
              <w:rPr>
                <w:rFonts w:ascii="Angsana New" w:hAnsi="Angsana New"/>
              </w:rPr>
              <w:t>887</w:t>
            </w:r>
            <w:r>
              <w:rPr>
                <w:rFonts w:ascii="Angsana New" w:hAnsi="Angsana New"/>
              </w:rPr>
              <w:t>,476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B196" w14:textId="77777777" w:rsidR="00D63259" w:rsidRPr="00776A03" w:rsidRDefault="00D6325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A42D" w14:textId="616BBD2C" w:rsidR="00D63259" w:rsidRPr="00776A03" w:rsidRDefault="009D2D5E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154,898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DD36ED" w:rsidRPr="00776A03" w14:paraId="0DE9591A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4B17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B1F7" w14:textId="64CBBE3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34,776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0301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2AB24" w14:textId="698032F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40,279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5F6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54F75" w14:textId="76301B9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18,798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0F32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ED40" w14:textId="2E9ED22F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23,929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5BE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EB5B1" w14:textId="1DF2319D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443,836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274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E926" w14:textId="6F661405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405,522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112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C10B1ED" w14:textId="7BA9EF8C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3,111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86D57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4179" w14:textId="4157C36C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3,885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011C51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4C26F80" w14:textId="78CC830E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23C562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29332" w14:textId="58CCA400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95F4B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1DA5E50" w14:textId="3DBC84C4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60D544" w14:textId="62721839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AE26002" w14:textId="4E1836D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89D91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9E8DA" w14:textId="314B390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500,521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6AE17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795A" w14:textId="28196B2F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473,615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DD36ED" w:rsidRPr="00776A03" w14:paraId="4D7A2C0C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BE10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ขาดทุนจากการยกเลิกสัญญา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DEA6" w14:textId="774CA12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E71F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5E69" w14:textId="578664D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ACC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9FE78" w14:textId="59D7CBD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39E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F2E83" w14:textId="46B416B4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8234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D313" w14:textId="29671266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33,089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764E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6EC6D" w14:textId="27B4F4BB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67,869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8EAC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931A87" w14:textId="7F4BE925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60,741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6D5EE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D62D6" w14:textId="2DDBF51C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39,629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25783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D812FE6" w14:textId="11FCEB24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1761C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EACE3" w14:textId="2ED5826B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0B770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4E12279" w14:textId="4FF92181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F4763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5C68ECC8" w14:textId="23873B84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50A0B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1F061" w14:textId="7231B30D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93,830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FB50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05D5B" w14:textId="77AEF6C6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107,498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DD36ED" w:rsidRPr="00776A03" w14:paraId="226F768E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25882E" w14:textId="1B5BBE8D" w:rsidR="00DD36ED" w:rsidRPr="00776A03" w:rsidRDefault="00DD36ED" w:rsidP="0022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63323" w14:textId="0856C7B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157,386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4AB3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4815" w14:textId="09E33064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117,961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304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62902" w14:textId="766773D2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28,142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F13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8DF" w14:textId="4D116345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1,290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153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B7610" w14:textId="1C95905F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70,493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F53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7272D" w14:textId="6E2FF75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2C12D9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,274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6C30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051A5E" w14:textId="58A9D9A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66,424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D169C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EB23" w14:textId="7D031FF7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25,649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9F04A2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25962A1" w14:textId="2B55EB8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29AEA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D1ECB" w14:textId="1A38BFE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33367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BBCB869" w14:textId="0E26ED6B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FB7DC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815B314" w14:textId="1602EEC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83FA67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A303D" w14:textId="76F0DCCD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322,445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9608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5EF2" w14:textId="6A496594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160,174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DD36ED" w:rsidRPr="00776A03" w14:paraId="41237E10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23FD2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 xml:space="preserve">ผลกำไร </w:t>
            </w:r>
            <w:r w:rsidRPr="00776A03">
              <w:rPr>
                <w:rFonts w:asciiTheme="minorBidi" w:hAnsiTheme="minorBidi" w:cstheme="minorBidi"/>
                <w:lang w:eastAsia="en-GB"/>
              </w:rPr>
              <w:t>(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ขาดทุน)</w:t>
            </w:r>
            <w:r w:rsidRPr="00776A03">
              <w:rPr>
                <w:rFonts w:asciiTheme="minorBidi" w:hAnsiTheme="minorBidi" w:cstheme="minorBidi"/>
                <w:lang w:eastAsia="en-GB"/>
              </w:rPr>
              <w:t xml:space="preserve"> 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จากการวัดมูลค่าเงิน</w:t>
            </w:r>
            <w:r w:rsidRPr="00776A03">
              <w:rPr>
                <w:rFonts w:asciiTheme="minorBidi" w:hAnsiTheme="minorBidi" w:cstheme="minorBidi"/>
                <w:cs/>
                <w:lang w:eastAsia="en-GB"/>
              </w:rPr>
              <w:br/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 xml:space="preserve">    ลงทุนในตราสารทุน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8E26" w14:textId="7F3D0DFA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29B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3FAA6" w14:textId="7BEE4954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74C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36177" w14:textId="5119DEC4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7,613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F00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995B" w14:textId="6883F23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1D4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B6292" w14:textId="69A4EC0D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103,785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147D7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E3E9" w14:textId="32C352BC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D558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7828CA" w14:textId="0A49C127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EC19F0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B579" w14:textId="4A83BA40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E1D79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319C17C" w14:textId="651287F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E2079E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1742D" w14:textId="12F713E2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02B37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2ACDE1D" w14:textId="066ED5F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D1C33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63C1104" w14:textId="098F0823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65AB1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11C4C" w14:textId="66F6A17A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111,446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7570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21244" w14:textId="79A4F03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254,568</w:t>
            </w:r>
          </w:p>
        </w:tc>
      </w:tr>
      <w:tr w:rsidR="00DD36ED" w:rsidRPr="00776A03" w14:paraId="65A6B8A3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A810F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ส่วนแบ่งกำไร</w:t>
            </w:r>
            <w:r w:rsidRPr="00776A03">
              <w:rPr>
                <w:rFonts w:asciiTheme="minorBidi" w:hAnsiTheme="minorBidi" w:cstheme="minorBidi"/>
                <w:lang w:eastAsia="en-GB"/>
              </w:rPr>
              <w:t>(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ขาดทุน)</w:t>
            </w:r>
            <w:r w:rsidRPr="00776A03">
              <w:rPr>
                <w:rFonts w:asciiTheme="minorBidi" w:hAnsiTheme="minorBidi" w:cstheme="minorBidi"/>
                <w:lang w:eastAsia="en-GB"/>
              </w:rPr>
              <w:t xml:space="preserve"> 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ของการร่วมค้า</w:t>
            </w:r>
            <w:r w:rsidRPr="00776A03">
              <w:rPr>
                <w:rFonts w:asciiTheme="minorBidi" w:hAnsiTheme="minorBidi" w:cstheme="minorBidi"/>
                <w:cs/>
                <w:lang w:eastAsia="en-GB"/>
              </w:rPr>
              <w:br/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 xml:space="preserve">    และบริษัทร่วมที่ใช้วิธีส่วนได้เสีย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FB5D1" w14:textId="644E3245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EBD7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81E7B" w14:textId="0179F4A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25D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62B5B" w14:textId="2EF2D87A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1,453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06C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27CB2" w14:textId="711C9A3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61,520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9D4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D1DEA" w14:textId="05CF6183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16,135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1616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2FD51" w14:textId="5D05A7E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10,557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CF62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56BF4F5" w14:textId="025C02D5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9A13D3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05A9" w14:textId="6CB1582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D60D63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7071A88" w14:textId="339A37C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27,118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91945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C67F" w14:textId="31629534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47,286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CCC2A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E53D283" w14:textId="59804DA1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BFC9A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8A6D764" w14:textId="4F37D0E6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A1F01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5921B" w14:textId="51F4BBBD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17,215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DC2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5269A" w14:textId="6241C292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175,453</w:t>
            </w:r>
          </w:p>
        </w:tc>
      </w:tr>
      <w:tr w:rsidR="00DD36ED" w:rsidRPr="00776A03" w14:paraId="6ECC9DF7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6251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ผลขาดทุนจากการจำหน่ายเงินลงทุนใน</w:t>
            </w:r>
          </w:p>
          <w:p w14:paraId="2ECB034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 xml:space="preserve">    บริษัทร่วม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C603" w14:textId="26EB640C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274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67004" w14:textId="3396727C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4286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E3D1F" w14:textId="22004F8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C25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D1DB" w14:textId="1E579BCA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1810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7B14" w14:textId="234B284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1,653,067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1751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2654" w14:textId="6A56F72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48D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E368A0" w14:textId="60053C52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2319A0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E67C4" w14:textId="5AD95E58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0F9BA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DD31A27" w14:textId="3492FD25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9F24C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1F11B" w14:textId="06063482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9B6F5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20BA1AB" w14:textId="37191E5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45EC0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C7C5FEC" w14:textId="59ACE104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78ADF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97CE" w14:textId="21B5F04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1,653,067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8BF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12D8" w14:textId="164DFF29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36ED" w:rsidRPr="00776A03" w14:paraId="6F43475B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D5011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ผลขาดทุนจากการด้อยค่าค่าความนิยม</w:t>
            </w:r>
          </w:p>
          <w:p w14:paraId="1897D302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และสินทรัพย์ไม่มีตัวตนอื่นนอกจาก</w:t>
            </w:r>
          </w:p>
          <w:p w14:paraId="1386ACA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 xml:space="preserve">    ค่าความนิยม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B1E1F" w14:textId="300433B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560,620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F6AB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DFE6C" w14:textId="3CDEE030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2617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0451" w14:textId="2DA94C6E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49</w:t>
            </w:r>
            <w:r w:rsidR="00EE3BE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EE3BE5">
              <w:rPr>
                <w:rFonts w:ascii="Angsana New" w:hAnsi="Angsana New"/>
              </w:rPr>
              <w:t>937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679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570F" w14:textId="1DE84E5E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1CBA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2434" w14:textId="5C9B74FA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CAD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F504F" w14:textId="14B5332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8C03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1D3C052" w14:textId="7A12A69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10,351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385F3A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8D7B" w14:textId="0BC9907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BFDA7E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D1E8137" w14:textId="0BF12396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87,122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64FD4F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44ED" w14:textId="198C73C4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23043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465ED88" w14:textId="3C41F541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562052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422C02E" w14:textId="496A8A4A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338F1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FC50" w14:textId="304FFC79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1,152,</w:t>
            </w:r>
            <w:r w:rsidR="00EE3BE5">
              <w:rPr>
                <w:rFonts w:ascii="Angsana New" w:hAnsi="Angsana New"/>
              </w:rPr>
              <w:t>030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6C6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5192B" w14:textId="4CE6176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36ED" w:rsidRPr="00776A03" w14:paraId="2A123B90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156BD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ขาดทุนจากการสูญเสียอำนาจการควบ</w:t>
            </w:r>
          </w:p>
          <w:p w14:paraId="41A059F6" w14:textId="77777777" w:rsidR="00DD36ED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lang w:eastAsia="en-GB"/>
              </w:rPr>
            </w:pPr>
            <w:r w:rsidRPr="00776A03"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คุมในบริษัทย่อย</w:t>
            </w:r>
            <w:r w:rsidRPr="00DD36ED">
              <w:rPr>
                <w:rFonts w:asciiTheme="minorBidi" w:hAnsiTheme="minorBidi"/>
                <w:cs/>
                <w:lang w:eastAsia="en-GB"/>
              </w:rPr>
              <w:t>และอิทธิพลอย่างมี</w:t>
            </w:r>
          </w:p>
          <w:p w14:paraId="67D7D639" w14:textId="61D4D06A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/>
                <w:lang w:eastAsia="en-GB"/>
              </w:rPr>
              <w:t xml:space="preserve">    </w:t>
            </w:r>
            <w:r w:rsidRPr="00DD36ED">
              <w:rPr>
                <w:rFonts w:asciiTheme="minorBidi" w:hAnsiTheme="minorBidi"/>
                <w:cs/>
                <w:lang w:eastAsia="en-GB"/>
              </w:rPr>
              <w:t>สาระสำคัญในบริษัทร่วม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239D9" w14:textId="2C40F0D6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355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2517" w14:textId="4D4B5A6B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FB3D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A900" w14:textId="5ED89190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4EC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D43A" w14:textId="3555213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B96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C2924" w14:textId="022A3E4E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1,979,029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0EA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64C5" w14:textId="06785974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C66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8D9A" w14:textId="520C7B66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62941C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9022" w14:textId="43E6E41A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DC24E5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243CE85" w14:textId="377270A9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E56B4A3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8F7B" w14:textId="34A19F8B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F9395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019F919" w14:textId="45A3B69E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763842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558FF56" w14:textId="17482442" w:rsidR="00DD36ED" w:rsidRPr="00776A03" w:rsidRDefault="002C12D9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486B6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CE3C6" w14:textId="19F9DE6E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1,979,029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AF3D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D2A1" w14:textId="21D6EA45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</w:tabs>
              <w:spacing w:line="240" w:lineRule="auto"/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36ED" w:rsidRPr="00776A03" w14:paraId="310AAE7D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right w:val="nil"/>
            </w:tcBorders>
            <w:noWrap/>
          </w:tcPr>
          <w:p w14:paraId="1191B66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กำไร (ขาดทุน) ตามส่วนงานก่อนหัก</w:t>
            </w:r>
          </w:p>
          <w:p w14:paraId="1E0E5B3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776A03"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Pr="00776A03">
              <w:rPr>
                <w:rFonts w:asciiTheme="minorBidi" w:hAnsiTheme="minorBidi" w:cstheme="minorBidi" w:hint="cs"/>
                <w:cs/>
                <w:lang w:eastAsia="en-GB"/>
              </w:rPr>
              <w:t>ภาษีเงินได้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F0F40" w14:textId="5B6578C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960,585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8C6C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3F2A99" w14:textId="6E7AFF8A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86,343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E2A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7228C4" w14:textId="573941E9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EE3BE5">
              <w:rPr>
                <w:rFonts w:ascii="Angsana New" w:hAnsi="Angsana New"/>
              </w:rPr>
              <w:t>923</w:t>
            </w:r>
            <w:r>
              <w:rPr>
                <w:rFonts w:ascii="Angsana New" w:hAnsi="Angsana New"/>
              </w:rPr>
              <w:t>,</w:t>
            </w:r>
            <w:r w:rsidR="00EE3BE5">
              <w:rPr>
                <w:rFonts w:ascii="Angsana New" w:hAnsi="Angsana New"/>
              </w:rPr>
              <w:t>113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D547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0CB1BF" w14:textId="393A04D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BEBF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692FA4" w14:textId="72F8ADCB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9D7378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9D7378">
              <w:rPr>
                <w:rFonts w:ascii="Angsana New" w:hAnsi="Angsana New" w:hint="cs"/>
                <w:cs/>
              </w:rPr>
              <w:t>760</w:t>
            </w:r>
            <w:r>
              <w:rPr>
                <w:rFonts w:ascii="Angsana New" w:hAnsi="Angsana New"/>
              </w:rPr>
              <w:t>,</w:t>
            </w:r>
            <w:r w:rsidR="009D7378">
              <w:rPr>
                <w:rFonts w:ascii="Angsana New" w:hAnsi="Angsana New" w:hint="cs"/>
                <w:cs/>
              </w:rPr>
              <w:t>369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55B2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7BAD1" w14:textId="4F3FF7A1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599,454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CC3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0C35A0EB" w14:textId="3398BDAB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6B14A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48790" w14:textId="4073BCA6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79,427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3D175EE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45A60FE7" w14:textId="1672619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63,668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EBCEA7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B66AB" w14:textId="468CE7AB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63,535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1E71A2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A2094" w14:textId="002E3945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0B31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F32A" w14:textId="2962002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137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B482E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DA584" w14:textId="5CFB8958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6,</w:t>
            </w:r>
            <w:r w:rsidR="009D7378">
              <w:rPr>
                <w:rFonts w:ascii="Angsana New" w:hAnsi="Angsana New" w:hint="cs"/>
                <w:cs/>
              </w:rPr>
              <w:t>682</w:t>
            </w:r>
            <w:r>
              <w:rPr>
                <w:rFonts w:ascii="Angsana New" w:hAnsi="Angsana New"/>
              </w:rPr>
              <w:t>,</w:t>
            </w:r>
            <w:r w:rsidR="009D7378">
              <w:rPr>
                <w:rFonts w:ascii="Angsana New" w:hAnsi="Angsana New" w:hint="cs"/>
                <w:cs/>
              </w:rPr>
              <w:t>629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38022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7879F" w14:textId="3E198BCD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466,164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DD36ED" w:rsidRPr="00776A03" w14:paraId="7E8C15A1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8D5A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F9E4D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D4FF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1AF97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A0D2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8183D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6D27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53E8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CA15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A5D6A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894EB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E5C374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808F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8CBCA3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D18559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8B756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2BE0F2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058D5E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B133E1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40AD4C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45335F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0999A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A19DD5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30DC0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74F438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C9EAB9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EA801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FFE50" w14:textId="77777777" w:rsidR="00DD36ED" w:rsidRPr="00776A03" w:rsidRDefault="00DD36ED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  <w:tr w:rsidR="0042645A" w:rsidRPr="00776A03" w14:paraId="1F646B0E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D131" w14:textId="0582449C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val="en-GB"/>
              </w:rPr>
            </w:pPr>
            <w:r w:rsidRPr="0042645A">
              <w:rPr>
                <w:rFonts w:asciiTheme="minorBidi" w:hAnsiTheme="minorBidi" w:cstheme="minorBidi"/>
                <w:cs/>
                <w:lang w:eastAsia="en-GB"/>
              </w:rPr>
              <w:t>รายการที่ไม่เป็นตัวเงินอื่นที่มีสาระสำคัญ</w:t>
            </w:r>
            <w:r w:rsidRPr="008A6293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 xml:space="preserve">  </w:t>
            </w:r>
          </w:p>
        </w:tc>
        <w:tc>
          <w:tcPr>
            <w:tcW w:w="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F1859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5D61E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3F0D2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AA3C6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9A397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5CEB2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73971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4F0F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D654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7333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50254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70438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5D99890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7BE72FB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DB02C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F6C492C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83FF7DF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9150C83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DEA03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5748A2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18A5CFF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1E7CEE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0AB6537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56D601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CDB46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4F076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9A53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  <w:tr w:rsidR="0042645A" w:rsidRPr="00776A03" w14:paraId="3292E11A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5B6520" w14:textId="36BECBB6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val="en-GB"/>
              </w:rPr>
            </w:pPr>
            <w:r w:rsidRPr="00B0426D">
              <w:rPr>
                <w:cs/>
              </w:rPr>
              <w:t xml:space="preserve">สินทรัพย์ส่วนงาน </w:t>
            </w: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6765" w14:textId="7F87876D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1,698,784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87AC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C69A" w14:textId="715B4626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5,549,622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EB1BF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5E83F" w14:textId="5AAE2F4A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EE3BE5">
              <w:rPr>
                <w:rFonts w:ascii="Angsana New" w:hAnsi="Angsana New"/>
              </w:rPr>
              <w:t>036</w:t>
            </w:r>
            <w:r>
              <w:rPr>
                <w:rFonts w:ascii="Angsana New" w:hAnsi="Angsana New"/>
              </w:rPr>
              <w:t>,</w:t>
            </w:r>
            <w:r w:rsidR="00EE3BE5">
              <w:rPr>
                <w:rFonts w:ascii="Angsana New" w:hAnsi="Angsana New"/>
              </w:rPr>
              <w:t>390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761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ACA6" w14:textId="2BA78781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6,178,724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210AE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6BBC6" w14:textId="6C6296A3" w:rsidR="0042645A" w:rsidRPr="00776A03" w:rsidRDefault="009D7378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42645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143</w:t>
            </w:r>
            <w:r w:rsidR="0042645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E8F98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8CF1" w14:textId="4645316B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8,330,337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6C169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656940B" w14:textId="3AD3E9E4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2,233,416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27A14A2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4BE3" w14:textId="20B0CA6B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557,202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54A36C9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B245F1E" w14:textId="5848E899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37,536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D61A7D1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FACF4" w14:textId="37CE593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171,233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4AF70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7F411C7" w14:textId="1230F6CC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5ABC4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8F610D0" w14:textId="01E00D75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EFE2AB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6B34" w14:textId="39998D8C" w:rsidR="0042645A" w:rsidRPr="00776A03" w:rsidRDefault="009D7378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  <w:lang w:eastAsia="en-GB"/>
              </w:rPr>
              <w:t>9</w:t>
            </w:r>
            <w:r w:rsidR="0042645A">
              <w:rPr>
                <w:rFonts w:ascii="Angsana New" w:hAnsi="Angsana New"/>
                <w:lang w:eastAsia="en-GB"/>
              </w:rPr>
              <w:t>,</w:t>
            </w:r>
            <w:r>
              <w:rPr>
                <w:rFonts w:ascii="Angsana New" w:hAnsi="Angsana New" w:hint="cs"/>
                <w:cs/>
                <w:lang w:eastAsia="en-GB"/>
              </w:rPr>
              <w:t>158</w:t>
            </w:r>
            <w:r w:rsidR="0042645A">
              <w:rPr>
                <w:rFonts w:ascii="Angsana New" w:hAnsi="Angsana New"/>
                <w:lang w:eastAsia="en-GB"/>
              </w:rPr>
              <w:t>,</w:t>
            </w:r>
            <w:r>
              <w:rPr>
                <w:rFonts w:ascii="Angsana New" w:hAnsi="Angsana New" w:hint="cs"/>
                <w:cs/>
                <w:lang w:eastAsia="en-GB"/>
              </w:rPr>
              <w:t>939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5C65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5281" w14:textId="083219CC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20,848,547</w:t>
            </w:r>
          </w:p>
        </w:tc>
      </w:tr>
      <w:tr w:rsidR="0042645A" w:rsidRPr="00776A03" w14:paraId="0DD7E42A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3911AB" w14:textId="5099E3AD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val="en-GB"/>
              </w:rPr>
            </w:pPr>
            <w:r w:rsidRPr="00B0426D">
              <w:rPr>
                <w:cs/>
              </w:rPr>
              <w:t xml:space="preserve">หนี้สินส่วนงาน </w:t>
            </w:r>
          </w:p>
        </w:tc>
        <w:tc>
          <w:tcPr>
            <w:tcW w:w="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79487" w14:textId="47EE9AE3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594,7</w:t>
            </w:r>
            <w:r w:rsidR="00CF0EA0">
              <w:rPr>
                <w:rFonts w:ascii="Angsana New" w:hAnsi="Angsana New"/>
              </w:rPr>
              <w:t>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9DCD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A80EB" w14:textId="3FCBE614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1,779,614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09C9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482A2" w14:textId="4975F02B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290,</w:t>
            </w:r>
            <w:r w:rsidR="00EE3BE5">
              <w:rPr>
                <w:rFonts w:ascii="Angsana New" w:hAnsi="Angsana New"/>
              </w:rPr>
              <w:t>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44DA7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3E079" w14:textId="1F555274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977,658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775DE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1C5C6" w14:textId="4EF87D00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6,090,97</w:t>
            </w:r>
            <w:r w:rsidR="009D737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D2E25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02CF7" w14:textId="70204374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6,987,424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9CC4E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A9FBE99" w14:textId="08553CE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131,597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D5FF3DD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B1790" w14:textId="6000F58D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133,570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B63C494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D7956BA" w14:textId="72060AA8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3010C3D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F64F0" w14:textId="5D70232F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1030CB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12C9AE9" w14:textId="5B46CC2A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  <w:r w:rsidR="00B85B6B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FBB35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2FD9C93" w14:textId="20244BFF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6C6F58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868CC" w14:textId="6FA6205C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7,109,</w:t>
            </w:r>
            <w:r w:rsidR="00EE3BE5">
              <w:rPr>
                <w:rFonts w:ascii="Angsana New" w:hAnsi="Angsana New"/>
                <w:lang w:eastAsia="en-GB"/>
              </w:rPr>
              <w:t>52</w:t>
            </w:r>
            <w:r w:rsidR="00B85B6B">
              <w:rPr>
                <w:rFonts w:ascii="Angsana New" w:hAnsi="Angsana New"/>
                <w:lang w:eastAsia="en-GB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92E2D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D6CE9" w14:textId="40D0B395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9,884,896</w:t>
            </w:r>
          </w:p>
        </w:tc>
      </w:tr>
      <w:tr w:rsidR="0042645A" w:rsidRPr="00776A03" w14:paraId="32918815" w14:textId="77777777" w:rsidTr="00CB4393">
        <w:trPr>
          <w:trHeight w:val="227"/>
        </w:trPr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F1811F" w14:textId="77777777" w:rsidR="0042645A" w:rsidRPr="00B0426D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376C6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7514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5084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5A008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94911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4FC2D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B0C83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BBFF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B11C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7077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5149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1F01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A36020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9AB81B7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3E5F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183C6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F924C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051567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D6D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C93924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4A21303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C03A86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191F7C1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DA6F1E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C118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7E7A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D01C" w14:textId="77777777" w:rsidR="0042645A" w:rsidRPr="00776A03" w:rsidRDefault="0042645A" w:rsidP="0042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</w:tbl>
    <w:p w14:paraId="1783B84A" w14:textId="77777777" w:rsidR="00427F33" w:rsidRDefault="00427F33" w:rsidP="00240AE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60B316B" w14:textId="229A1769" w:rsidR="0042645A" w:rsidRPr="00776A03" w:rsidRDefault="0042645A" w:rsidP="00240AE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  <w:sectPr w:rsidR="0042645A" w:rsidRPr="00776A03" w:rsidSect="00427F33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pPr w:leftFromText="180" w:rightFromText="180" w:vertAnchor="page" w:horzAnchor="margin" w:tblpXSpec="center" w:tblpY="2209"/>
        <w:tblW w:w="14138" w:type="dxa"/>
        <w:tblLayout w:type="fixed"/>
        <w:tblLook w:val="00A0" w:firstRow="1" w:lastRow="0" w:firstColumn="1" w:lastColumn="0" w:noHBand="0" w:noVBand="0"/>
      </w:tblPr>
      <w:tblGrid>
        <w:gridCol w:w="243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685"/>
        <w:gridCol w:w="239"/>
        <w:gridCol w:w="794"/>
        <w:gridCol w:w="253"/>
        <w:gridCol w:w="827"/>
      </w:tblGrid>
      <w:tr w:rsidR="00427F33" w:rsidRPr="00776A03" w14:paraId="74A46DA8" w14:textId="77777777" w:rsidTr="00F31755">
        <w:trPr>
          <w:trHeight w:val="236"/>
          <w:tblHeader/>
        </w:trPr>
        <w:tc>
          <w:tcPr>
            <w:tcW w:w="2430" w:type="dxa"/>
            <w:noWrap/>
          </w:tcPr>
          <w:p w14:paraId="14F33530" w14:textId="77777777" w:rsidR="00427F33" w:rsidRPr="00776A03" w:rsidRDefault="00427F33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10" w:name="_Hlk95742677"/>
          </w:p>
        </w:tc>
        <w:tc>
          <w:tcPr>
            <w:tcW w:w="11708" w:type="dxa"/>
            <w:gridSpan w:val="23"/>
          </w:tcPr>
          <w:p w14:paraId="514C3BF1" w14:textId="6FDD87D6" w:rsidR="00427F33" w:rsidRPr="00776A03" w:rsidRDefault="00427F33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76A0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A18DB" w:rsidRPr="00776A03" w14:paraId="2F88CF1A" w14:textId="77777777" w:rsidTr="00F31755">
        <w:trPr>
          <w:trHeight w:val="795"/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0FAF74" w14:textId="77777777" w:rsidR="009C4D4E" w:rsidRPr="00776A03" w:rsidRDefault="009C4D4E" w:rsidP="00EA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 w:firstLine="430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3F72" w14:textId="77777777" w:rsidR="009C4D4E" w:rsidRPr="00776A03" w:rsidRDefault="009C4D4E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</w:rPr>
              <w:t>ธุรกิจช่องทาง</w:t>
            </w:r>
          </w:p>
          <w:p w14:paraId="7655CA37" w14:textId="77777777" w:rsidR="009C4D4E" w:rsidRPr="00776A03" w:rsidRDefault="009C4D4E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</w:rPr>
              <w:t>การจัดจำหน่ายและ</w:t>
            </w:r>
          </w:p>
          <w:p w14:paraId="61BA9F17" w14:textId="2E1BAA02" w:rsidR="009C4D4E" w:rsidRPr="00776A03" w:rsidRDefault="009C4D4E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</w:rPr>
              <w:t>เชื่อมต่อเข้าถึงลูกค้า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272C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D67F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</w:rPr>
              <w:t>ธุรกิจให้บริการสำหรับ</w:t>
            </w:r>
          </w:p>
          <w:p w14:paraId="1CF4D877" w14:textId="363A452A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</w:rPr>
              <w:t>องค์กรและไลฟ์สไตล์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2196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0D384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0"/>
                <w:szCs w:val="20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ธุรกิจบริการ</w:t>
            </w:r>
          </w:p>
          <w:p w14:paraId="1A97D576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0"/>
                <w:szCs w:val="20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ด้านชำระเงินและ</w:t>
            </w:r>
          </w:p>
          <w:p w14:paraId="2245E0C6" w14:textId="4DE4DF5E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ระบบการเงินอิเลคทรอนิกส์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CE34B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A486" w14:textId="7C9C86A1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0"/>
                <w:szCs w:val="20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ธุรกิจให้บริการ</w:t>
            </w:r>
          </w:p>
          <w:p w14:paraId="613EBF3B" w14:textId="74F96C66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3B29A1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5D9B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0"/>
                <w:szCs w:val="20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ธุรกิจนวัตกรรมทางสื่อ</w:t>
            </w:r>
          </w:p>
          <w:p w14:paraId="42819A6D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0"/>
                <w:szCs w:val="20"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ดิจิทัลมีเดีย</w:t>
            </w:r>
          </w:p>
          <w:p w14:paraId="5BB8CE3E" w14:textId="3B2A1A98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</w:pPr>
            <w:r w:rsidRPr="00776A03">
              <w:rPr>
                <w:rFonts w:asciiTheme="minorBidi" w:hAnsiTheme="minorBidi" w:cstheme="minorBidi" w:hint="cs"/>
                <w:bCs/>
                <w:sz w:val="20"/>
                <w:szCs w:val="20"/>
                <w:cs/>
                <w:lang w:val="en-GB"/>
              </w:rPr>
              <w:t>และเครือข่าย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CD08AC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9E24" w14:textId="77777777" w:rsidR="009C4D4E" w:rsidRPr="00776A03" w:rsidRDefault="009C4D4E" w:rsidP="0042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</w:pPr>
            <w:r w:rsidRPr="00776A03">
              <w:rPr>
                <w:rFonts w:ascii="Angsana New" w:hAnsi="Angsana New" w:hint="cs"/>
                <w:bCs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</w:tr>
      <w:tr w:rsidR="008A6293" w:rsidRPr="00776A03" w14:paraId="3E3CBBCD" w14:textId="77777777" w:rsidTr="00F31755">
        <w:trPr>
          <w:trHeight w:val="23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DF462" w14:textId="7AE8BE97" w:rsidR="00D907BB" w:rsidRPr="00776A03" w:rsidRDefault="00D907BB" w:rsidP="008A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 w:firstLine="166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76A0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Pr="00776A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ปีสิ้นสุด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31</w:t>
            </w:r>
            <w:r w:rsidRPr="00776A0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76A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2892" w14:textId="4EA3DEBB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4222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C4B5" w14:textId="161877DC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09A1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2FF9" w14:textId="6958C44F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05B4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7E3E" w14:textId="0B2809A4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DEAD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57A1" w14:textId="1D95DAA5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B1F3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97DC" w14:textId="62789CA9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5B1EE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DD97" w14:textId="0B68FBEC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B36F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9167" w14:textId="4C03AC21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2DB5C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2214" w14:textId="5A236568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21F3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219" w14:textId="5666FBEE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95E31D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043A" w14:textId="73B512BC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20B5" w14:textId="77777777" w:rsidR="00D907BB" w:rsidRPr="00776A0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7EFD" w14:textId="11F2D0AC" w:rsidR="00D907BB" w:rsidRPr="00776A0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sz w:val="22"/>
                <w:szCs w:val="22"/>
                <w:lang w:val="en-GB"/>
              </w:rPr>
            </w:pPr>
            <w:r w:rsidRPr="00A301C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</w:tr>
      <w:tr w:rsidR="00A92223" w:rsidRPr="00776A03" w14:paraId="76BD73B1" w14:textId="77777777" w:rsidTr="00F31755">
        <w:trPr>
          <w:trHeight w:val="23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39BBB" w14:textId="77777777" w:rsidR="00A92223" w:rsidRPr="00776A03" w:rsidRDefault="00A92223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 w:firstLine="52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8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B771" w14:textId="4349B23D" w:rsidR="00A92223" w:rsidRPr="00776A03" w:rsidRDefault="00A92223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</w:pPr>
            <w:r w:rsidRPr="00776A03">
              <w:rPr>
                <w:rFonts w:ascii="Angsana New" w:hAnsi="Angsana New"/>
                <w:b/>
                <w:i/>
                <w:iCs/>
                <w:sz w:val="22"/>
                <w:szCs w:val="22"/>
              </w:rPr>
              <w:t>(</w:t>
            </w:r>
            <w:r w:rsidRPr="00776A03">
              <w:rPr>
                <w:rFonts w:ascii="Angsana New" w:hAnsi="Angsana New" w:hint="cs"/>
                <w:b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A6293" w:rsidRPr="00776A03" w14:paraId="26796271" w14:textId="77777777" w:rsidTr="00F31755">
        <w:trPr>
          <w:trHeight w:val="23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D0E07" w14:textId="4A8651BE" w:rsidR="009C4D4E" w:rsidRPr="00776A03" w:rsidRDefault="009C4D4E" w:rsidP="008A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จังหวะในการรับรู้รายได้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6FFF6D6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AD56D8" w14:textId="77777777" w:rsidR="009C4D4E" w:rsidRPr="008A629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8E973EA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08A82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89E8766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BD3CA9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ACCC262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A2323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32C12B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96516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817EE5D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1271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E705CC9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A4356F" w14:textId="7E016B4C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1A28F75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6654D2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D0C38C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EAA1BC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0F4B74E7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GB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CD07FF5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087A951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F7764E3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026637DA" w14:textId="77777777" w:rsidR="009C4D4E" w:rsidRPr="00776A03" w:rsidRDefault="009C4D4E" w:rsidP="00E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6293" w:rsidRPr="00776A03" w14:paraId="597D2605" w14:textId="77777777" w:rsidTr="00F31755">
        <w:trPr>
          <w:trHeight w:val="23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23E08" w14:textId="77777777" w:rsidR="00831B69" w:rsidRPr="00776A03" w:rsidRDefault="00831B69" w:rsidP="008A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D26D22" w14:textId="1A132A17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938,054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B17BFA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DEE22BA" w14:textId="145B2EBC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4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030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550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70B8B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042A265" w14:textId="44ACC9D1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1,901,817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5CE0CB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128BF5C" w14:textId="6213FBCC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2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397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210C0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8977E8" w14:textId="11BA516C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9D72C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6508F4C" w14:textId="6591ED26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52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6280E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A8B8BEF" w14:textId="1F4C5F5C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379,332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842A8F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761AEE0" w14:textId="0223E7B1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5" w:right="-109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365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EBC09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E009E6F" w14:textId="488B4552" w:rsidR="00831B69" w:rsidRPr="00776A03" w:rsidRDefault="003207E7" w:rsidP="008A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115" w:right="-31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AB0DC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22EFCC07" w14:textId="691BC96B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sz w:val="22"/>
                <w:szCs w:val="22"/>
                <w:lang w:eastAsia="en-GB"/>
              </w:rPr>
              <w:t>275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72F5CB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F153973" w14:textId="5360D322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3,281,65</w:t>
            </w:r>
            <w:r w:rsidR="005B7F39">
              <w:rPr>
                <w:rFonts w:asciiTheme="minorBidi" w:hAnsiTheme="minorBidi" w:cstheme="minorBidi"/>
                <w:sz w:val="22"/>
                <w:szCs w:val="22"/>
              </w:rPr>
              <w:t>9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49C9DD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35D2225D" w14:textId="60FEA954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="00831B69" w:rsidRPr="00776A0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115258" w:rsidRPr="00115258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Pr="00A301CB">
              <w:rPr>
                <w:rFonts w:asciiTheme="minorBidi" w:hAnsiTheme="minorBidi" w:cstheme="minorBidi"/>
                <w:sz w:val="22"/>
                <w:szCs w:val="22"/>
              </w:rPr>
              <w:t>46</w:t>
            </w:r>
            <w:r w:rsidR="00831B69" w:rsidRPr="00776A0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301CB">
              <w:rPr>
                <w:rFonts w:asciiTheme="minorBidi" w:hAnsiTheme="minorBidi" w:cstheme="minorBidi"/>
                <w:sz w:val="22"/>
                <w:szCs w:val="22"/>
              </w:rPr>
              <w:t>55</w:t>
            </w:r>
            <w:r w:rsidR="00115258" w:rsidRPr="00115258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</w:tr>
      <w:tr w:rsidR="008A6293" w:rsidRPr="00776A03" w14:paraId="5D9F6876" w14:textId="77777777" w:rsidTr="00F31755">
        <w:trPr>
          <w:trHeight w:val="23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87EA9" w14:textId="77777777" w:rsidR="00831B69" w:rsidRPr="00776A03" w:rsidRDefault="00831B69" w:rsidP="008A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98FE1FF" w14:textId="4F2571C6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1,155,156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DF437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20EEB022" w14:textId="0ECAF820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1</w:t>
            </w:r>
            <w:r w:rsidR="00831B69" w:rsidRPr="00776A03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406</w:t>
            </w:r>
            <w:r w:rsidR="00831B69" w:rsidRPr="00776A03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22</w:t>
            </w:r>
            <w:r w:rsidR="003207E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E7CD22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AB587CF" w14:textId="001F300C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81726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1A0CC587" w14:textId="1BA0D180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662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sz w:val="22"/>
                <w:szCs w:val="22"/>
              </w:rPr>
              <w:t>777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0292C6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5A1C1" w14:textId="03AC79D8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375,631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DB2B47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4318052E" w14:textId="0FCCDFED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518</w:t>
            </w:r>
            <w:r w:rsidR="00831B69" w:rsidRPr="00776A03">
              <w:rPr>
                <w:rFonts w:ascii="Angsana New" w:hAnsi="Angsana New"/>
                <w:sz w:val="22"/>
                <w:szCs w:val="22"/>
              </w:rPr>
              <w:t>,</w:t>
            </w:r>
            <w:r w:rsidR="00A301CB" w:rsidRPr="00A301CB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8B8D02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AD2A4C" w14:textId="425EE0C4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3C4B4D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18A77" w14:textId="5342424F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5" w:right="-109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="Angsana New" w:hAnsi="Angsana New"/>
                <w:sz w:val="22"/>
                <w:szCs w:val="22"/>
              </w:rPr>
              <w:t>142</w:t>
            </w:r>
            <w:r w:rsidR="003207E7">
              <w:rPr>
                <w:rFonts w:ascii="Angsana New" w:hAnsi="Angsana New"/>
                <w:sz w:val="22"/>
                <w:szCs w:val="22"/>
              </w:rPr>
              <w:t>,837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9A144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C3C83B8" w14:textId="358E9C73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17,640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617C3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5" w:type="dxa"/>
            <w:tcBorders>
              <w:left w:val="nil"/>
              <w:bottom w:val="single" w:sz="4" w:space="0" w:color="auto"/>
              <w:right w:val="nil"/>
            </w:tcBorders>
          </w:tcPr>
          <w:p w14:paraId="411A7F96" w14:textId="1917E87C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sz w:val="22"/>
                <w:szCs w:val="22"/>
                <w:lang w:eastAsia="en-GB"/>
              </w:rPr>
              <w:t>52</w:t>
            </w:r>
            <w:r w:rsidR="003207E7">
              <w:rPr>
                <w:rFonts w:ascii="Angsana New" w:hAnsi="Angsana New"/>
                <w:sz w:val="22"/>
                <w:szCs w:val="22"/>
                <w:lang w:eastAsia="en-GB"/>
              </w:rPr>
              <w:t>,8</w:t>
            </w:r>
            <w:r w:rsidRPr="00A301CB">
              <w:rPr>
                <w:rFonts w:ascii="Angsana New" w:hAnsi="Angsana New"/>
                <w:sz w:val="22"/>
                <w:szCs w:val="22"/>
                <w:lang w:eastAsia="en-GB"/>
              </w:rPr>
              <w:t>43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9D7EFA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</w:tcPr>
          <w:p w14:paraId="0C4A833B" w14:textId="08C53237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2,101,03</w:t>
            </w:r>
            <w:r w:rsidR="005B7F39">
              <w:rPr>
                <w:rFonts w:asciiTheme="minorBidi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1992F2C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0CB3826E" w14:textId="654679C5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</w:rPr>
            </w:pPr>
            <w:r w:rsidRPr="00A301CB"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831B69" w:rsidRPr="00776A0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301CB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 w:rsidR="00115258" w:rsidRPr="00115258">
              <w:rPr>
                <w:rFonts w:asciiTheme="minorBidi" w:hAnsiTheme="minorBidi" w:cstheme="minorBidi"/>
                <w:sz w:val="22"/>
                <w:szCs w:val="22"/>
              </w:rPr>
              <w:t>8</w:t>
            </w:r>
            <w:r w:rsidRPr="00A301CB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="00831B69" w:rsidRPr="00776A0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301CB">
              <w:rPr>
                <w:rFonts w:asciiTheme="minorBidi" w:hAnsiTheme="minorBidi" w:cstheme="minorBidi"/>
                <w:sz w:val="22"/>
                <w:szCs w:val="22"/>
              </w:rPr>
              <w:t>259</w:t>
            </w:r>
          </w:p>
        </w:tc>
      </w:tr>
      <w:tr w:rsidR="008A6293" w:rsidRPr="00776A03" w14:paraId="17DE82B6" w14:textId="77777777" w:rsidTr="00F31755">
        <w:trPr>
          <w:trHeight w:val="23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7610A" w14:textId="77777777" w:rsidR="00831B69" w:rsidRPr="00776A03" w:rsidRDefault="00831B69" w:rsidP="008A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776A0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2A53C" w14:textId="13756D09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2,093,210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9B827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A8357" w14:textId="16BAC627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436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77</w:t>
            </w:r>
            <w:r w:rsidR="00115258" w:rsidRPr="00115258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D6BEA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1922D" w14:textId="0346F0ED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2,284,665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19B99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AE87D" w14:textId="05533C08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060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35EE2F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F54B2" w14:textId="37206553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438,087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0FF6B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35BAE" w14:textId="4A62F34D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571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0D157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BDA1D" w14:textId="6FA28312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549,092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6B4667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8BC47" w14:textId="23A3D5F8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507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</w:rPr>
              <w:t>996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DBC7FD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3E05E" w14:textId="42838743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17,640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35D7A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5D74D" w14:textId="2BB2F9F2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A301CB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53</w:t>
            </w:r>
            <w:r w:rsidR="00831B69" w:rsidRPr="00776A03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A301CB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11</w:t>
            </w:r>
            <w:r w:rsidR="00115258" w:rsidRPr="00115258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95197D7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B3DB0" w14:textId="6F0222F7" w:rsidR="00831B69" w:rsidRPr="00776A03" w:rsidRDefault="003207E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5,382,694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B5A610D" w14:textId="77777777" w:rsidR="00831B69" w:rsidRPr="00776A0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A20F0" w14:textId="7DE93072" w:rsidR="00831B69" w:rsidRPr="00776A03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01C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</w:t>
            </w:r>
            <w:r w:rsidR="00831B69" w:rsidRPr="00776A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629</w:t>
            </w:r>
            <w:r w:rsidR="00831B69" w:rsidRPr="00776A0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,</w:t>
            </w:r>
            <w:r w:rsidR="00115258" w:rsidRPr="0011525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17</w:t>
            </w:r>
          </w:p>
        </w:tc>
      </w:tr>
      <w:tr w:rsidR="008A6293" w:rsidRPr="00776A03" w14:paraId="3FBCAD29" w14:textId="77777777" w:rsidTr="00F31755">
        <w:trPr>
          <w:trHeight w:val="236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0FEB59" w14:textId="77777777" w:rsidR="008A6293" w:rsidRPr="00776A03" w:rsidRDefault="008A6293" w:rsidP="007D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3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0C4952A" w14:textId="77777777" w:rsidR="008A629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B5263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1B4698C" w14:textId="77777777" w:rsidR="008A6293" w:rsidRPr="00A301CB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41E193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7778358" w14:textId="77777777" w:rsidR="008A629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6A79F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78951A1" w14:textId="77777777" w:rsidR="008A6293" w:rsidRPr="00A301CB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D89A4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665808" w14:textId="77777777" w:rsidR="008A629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C03A0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033C6FF" w14:textId="77777777" w:rsidR="008A6293" w:rsidRPr="00A301CB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6157A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2D84B" w14:textId="77777777" w:rsidR="008A629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0692D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F921C" w14:textId="77777777" w:rsidR="008A6293" w:rsidRPr="00A301CB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5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4E4D8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54AC0D9E" w14:textId="77777777" w:rsidR="008A629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5225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19C336ED" w14:textId="77777777" w:rsidR="008A6293" w:rsidRPr="00A301CB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11EE1A2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</w:tcPr>
          <w:p w14:paraId="48C30541" w14:textId="77777777" w:rsidR="008A629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AD5CC3" w14:textId="77777777" w:rsidR="008A6293" w:rsidRPr="00776A03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</w:tcPr>
          <w:p w14:paraId="21CC8FFD" w14:textId="77777777" w:rsidR="008A6293" w:rsidRPr="00A301CB" w:rsidRDefault="008A6293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bookmarkEnd w:id="10"/>
    </w:tbl>
    <w:p w14:paraId="542A5975" w14:textId="0A368159" w:rsidR="00453780" w:rsidRPr="00776A03" w:rsidRDefault="00453780" w:rsidP="00453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Theme="minorHAnsi" w:hAnsiTheme="minorHAnsi" w:cstheme="minorHAnsi"/>
          <w:sz w:val="20"/>
          <w:szCs w:val="20"/>
        </w:rPr>
      </w:pPr>
    </w:p>
    <w:p w14:paraId="0ED21770" w14:textId="4F6FF44C" w:rsidR="00453780" w:rsidRPr="00776A03" w:rsidRDefault="00453780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ผู้บริหาร</w:t>
      </w:r>
      <w:r w:rsidRPr="00776A03">
        <w:rPr>
          <w:rFonts w:asciiTheme="minorHAnsi" w:hAnsiTheme="minorHAnsi" w:cstheme="minorHAnsi" w:hint="cs"/>
          <w:sz w:val="30"/>
          <w:szCs w:val="30"/>
          <w:cs/>
        </w:rPr>
        <w:t xml:space="preserve">พิจารณาว่าบริษัทดำเนินกิจการในส่วนงานเดียวคือ </w:t>
      </w:r>
      <w:r w:rsidR="007F33FD" w:rsidRPr="00776A03">
        <w:rPr>
          <w:rFonts w:asciiTheme="minorHAnsi" w:hAnsiTheme="minorHAnsi" w:cstheme="minorHAnsi" w:hint="cs"/>
          <w:sz w:val="30"/>
          <w:szCs w:val="30"/>
          <w:cs/>
        </w:rPr>
        <w:t>ธุรกิจบริการด้านชำระเงินและร</w:t>
      </w:r>
      <w:r w:rsidR="00DC4769" w:rsidRPr="00776A03">
        <w:rPr>
          <w:rFonts w:asciiTheme="minorHAnsi" w:hAnsiTheme="minorHAnsi" w:cstheme="minorHAnsi" w:hint="cs"/>
          <w:sz w:val="30"/>
          <w:szCs w:val="30"/>
          <w:cs/>
        </w:rPr>
        <w:t>ะ</w:t>
      </w:r>
      <w:r w:rsidR="007F33FD" w:rsidRPr="00776A03">
        <w:rPr>
          <w:rFonts w:asciiTheme="minorHAnsi" w:hAnsiTheme="minorHAnsi" w:cstheme="minorHAnsi" w:hint="cs"/>
          <w:sz w:val="30"/>
          <w:szCs w:val="30"/>
          <w:cs/>
        </w:rPr>
        <w:t>บบการเงินอิเล็คทรอนิกส์</w:t>
      </w:r>
      <w:r w:rsidR="00495D7F" w:rsidRPr="00776A03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76A03">
        <w:rPr>
          <w:rFonts w:asciiTheme="minorHAnsi" w:hAnsiTheme="minorHAnsi" w:cstheme="minorHAnsi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7D2909F5" w14:textId="25541063" w:rsidR="00495D7F" w:rsidRPr="00776A03" w:rsidRDefault="00495D7F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</w:p>
    <w:p w14:paraId="0DA39C3C" w14:textId="4BFBD627" w:rsidR="0019198B" w:rsidRPr="00776A0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b/>
          <w:bCs/>
          <w:sz w:val="30"/>
          <w:szCs w:val="30"/>
        </w:rPr>
      </w:pPr>
      <w:r w:rsidRPr="00776A03">
        <w:rPr>
          <w:rFonts w:asciiTheme="minorHAnsi" w:hAnsiTheme="minorHAnsi" w:cstheme="minorHAnsi" w:hint="cs"/>
          <w:b/>
          <w:bCs/>
          <w:sz w:val="30"/>
          <w:szCs w:val="30"/>
          <w:cs/>
        </w:rPr>
        <w:t>ส่วนงานภูมิศาสตร์</w:t>
      </w:r>
    </w:p>
    <w:p w14:paraId="50577362" w14:textId="77777777" w:rsidR="00495D7F" w:rsidRPr="00776A03" w:rsidRDefault="00495D7F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</w:p>
    <w:p w14:paraId="0D561E50" w14:textId="1668DF9E" w:rsidR="0019198B" w:rsidRPr="00776A0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  <w:r w:rsidRPr="00776A03">
        <w:rPr>
          <w:rFonts w:asciiTheme="minorHAnsi" w:hAnsiTheme="minorHAnsi" w:cstheme="minorHAnsi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BD59C15" w14:textId="77777777" w:rsidR="0019198B" w:rsidRPr="00776A0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</w:p>
    <w:p w14:paraId="0CD1B43D" w14:textId="77777777" w:rsidR="0019198B" w:rsidRPr="00776A0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b/>
          <w:bCs/>
          <w:sz w:val="30"/>
          <w:szCs w:val="30"/>
        </w:rPr>
      </w:pPr>
      <w:r w:rsidRPr="00776A03">
        <w:rPr>
          <w:rFonts w:asciiTheme="minorHAnsi" w:hAnsiTheme="minorHAnsi" w:cstheme="minorHAnsi" w:hint="cs"/>
          <w:b/>
          <w:bCs/>
          <w:sz w:val="30"/>
          <w:szCs w:val="30"/>
          <w:cs/>
        </w:rPr>
        <w:t>ลูกค้ารายใหญ่</w:t>
      </w:r>
    </w:p>
    <w:p w14:paraId="63FC3D22" w14:textId="77777777" w:rsidR="0019198B" w:rsidRPr="00776A0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  <w:cs/>
        </w:rPr>
      </w:pPr>
    </w:p>
    <w:p w14:paraId="5EC22B4C" w14:textId="77777777" w:rsidR="0019198B" w:rsidRPr="000F2BBF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  <w:cs/>
        </w:rPr>
      </w:pPr>
      <w:r w:rsidRPr="00776A03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2AF7173D" w14:textId="07A8A57B" w:rsidR="0019198B" w:rsidRPr="00453780" w:rsidRDefault="0019198B" w:rsidP="006E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  <w:sectPr w:rsidR="0019198B" w:rsidRPr="00453780" w:rsidSect="00453780">
          <w:pgSz w:w="16834" w:h="11909" w:orient="landscape" w:code="9"/>
          <w:pgMar w:top="691" w:right="1152" w:bottom="360" w:left="1152" w:header="720" w:footer="720" w:gutter="0"/>
          <w:paperSrc w:first="7" w:other="7"/>
          <w:cols w:space="720"/>
          <w:docGrid w:linePitch="245"/>
        </w:sectPr>
      </w:pPr>
    </w:p>
    <w:p w14:paraId="49093234" w14:textId="514E0FE5" w:rsidR="00EC5C9E" w:rsidRPr="007B7977" w:rsidRDefault="00362B49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7B7977">
        <w:rPr>
          <w:rFonts w:asciiTheme="minorHAnsi" w:hAnsiTheme="minorHAnsi" w:cstheme="minorHAnsi"/>
          <w:b/>
          <w:bCs/>
          <w:cs/>
          <w:lang w:val="en-US"/>
        </w:rPr>
        <w:lastRenderedPageBreak/>
        <w:t>ค่าใช้จ่ายตามธรรมชาติ</w:t>
      </w:r>
    </w:p>
    <w:p w14:paraId="7192F412" w14:textId="5BFA7691" w:rsidR="00EC5C9E" w:rsidRPr="00773E69" w:rsidRDefault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4"/>
          <w:szCs w:val="24"/>
          <w:cs/>
        </w:rPr>
      </w:pPr>
    </w:p>
    <w:tbl>
      <w:tblPr>
        <w:tblW w:w="922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999"/>
        <w:gridCol w:w="383"/>
        <w:gridCol w:w="1004"/>
        <w:gridCol w:w="239"/>
        <w:gridCol w:w="1057"/>
        <w:gridCol w:w="254"/>
        <w:gridCol w:w="987"/>
        <w:gridCol w:w="254"/>
        <w:gridCol w:w="1045"/>
      </w:tblGrid>
      <w:tr w:rsidR="00EC5C9E" w:rsidRPr="007929E5" w14:paraId="2F4277C9" w14:textId="77777777" w:rsidTr="00FB6C2F">
        <w:trPr>
          <w:trHeight w:val="407"/>
          <w:tblHeader/>
        </w:trPr>
        <w:tc>
          <w:tcPr>
            <w:tcW w:w="3999" w:type="dxa"/>
            <w:shd w:val="clear" w:color="auto" w:fill="FFFFFF"/>
          </w:tcPr>
          <w:p w14:paraId="2DAA3E2B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  <w:rtl/>
                <w:cs/>
              </w:rPr>
            </w:pPr>
            <w:r w:rsidRPr="007929E5">
              <w:rPr>
                <w:rFonts w:asciiTheme="minorHAnsi" w:hAnsiTheme="minorHAnsi" w:cstheme="minorHAns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383" w:type="dxa"/>
            <w:shd w:val="clear" w:color="auto" w:fill="FFFFFF"/>
          </w:tcPr>
          <w:p w14:paraId="771FBEBA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shd w:val="clear" w:color="auto" w:fill="FFFFFF"/>
          </w:tcPr>
          <w:p w14:paraId="17E4CDE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shd w:val="clear" w:color="auto" w:fill="FFFFFF"/>
          </w:tcPr>
          <w:p w14:paraId="3FBAB7DB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FFFFFF"/>
          </w:tcPr>
          <w:p w14:paraId="792C3036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7BB" w:rsidRPr="007929E5" w14:paraId="0778BB22" w14:textId="77777777" w:rsidTr="00FB6C2F">
        <w:trPr>
          <w:trHeight w:val="418"/>
          <w:tblHeader/>
        </w:trPr>
        <w:tc>
          <w:tcPr>
            <w:tcW w:w="3999" w:type="dxa"/>
            <w:shd w:val="clear" w:color="auto" w:fill="FFFFFF"/>
          </w:tcPr>
          <w:p w14:paraId="23FA30B7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383" w:type="dxa"/>
            <w:shd w:val="clear" w:color="auto" w:fill="FFFFFF"/>
          </w:tcPr>
          <w:p w14:paraId="502B9606" w14:textId="3A3A7BA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3275134" w14:textId="772B2C1C" w:rsidR="00D907BB" w:rsidRPr="00453F43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39" w:type="dxa"/>
            <w:vAlign w:val="center"/>
          </w:tcPr>
          <w:p w14:paraId="0662F662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D92D3D0" w14:textId="24226D95" w:rsidR="00D907BB" w:rsidRPr="007929E5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24D48D9C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949523F" w14:textId="3E36F7F1" w:rsidR="00D907BB" w:rsidRPr="007929E5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54" w:type="dxa"/>
            <w:vAlign w:val="center"/>
          </w:tcPr>
          <w:p w14:paraId="5CE4F3AE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56654E46" w14:textId="7E9F05EC" w:rsidR="00D907BB" w:rsidRPr="007929E5" w:rsidRDefault="00A301C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</w:tr>
      <w:tr w:rsidR="00453F43" w:rsidRPr="007929E5" w14:paraId="54EC2A4B" w14:textId="77777777" w:rsidTr="00FB6C2F">
        <w:trPr>
          <w:trHeight w:val="397"/>
          <w:tblHeader/>
        </w:trPr>
        <w:tc>
          <w:tcPr>
            <w:tcW w:w="3999" w:type="dxa"/>
          </w:tcPr>
          <w:p w14:paraId="3DAFC9D0" w14:textId="77777777" w:rsidR="00453F43" w:rsidRPr="007929E5" w:rsidRDefault="00453F43" w:rsidP="004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BDE0ED3" w14:textId="77777777" w:rsidR="00453F43" w:rsidRPr="007929E5" w:rsidRDefault="00453F43" w:rsidP="004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7"/>
          </w:tcPr>
          <w:p w14:paraId="30EB7B76" w14:textId="77777777" w:rsidR="00453F43" w:rsidRPr="007929E5" w:rsidRDefault="00453F43" w:rsidP="004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B69" w:rsidRPr="007929E5" w14:paraId="0E51A651" w14:textId="77777777" w:rsidTr="00FB6C2F">
        <w:trPr>
          <w:trHeight w:val="407"/>
        </w:trPr>
        <w:tc>
          <w:tcPr>
            <w:tcW w:w="3999" w:type="dxa"/>
          </w:tcPr>
          <w:p w14:paraId="448027C1" w14:textId="77777777" w:rsidR="00831B69" w:rsidRPr="008A20D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right="-130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A20D5">
              <w:rPr>
                <w:rFonts w:asciiTheme="minorHAnsi" w:hAnsiTheme="minorHAnsi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8A20D5">
              <w:rPr>
                <w:rFonts w:asciiTheme="minorHAnsi" w:hAnsiTheme="minorHAnsi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383" w:type="dxa"/>
          </w:tcPr>
          <w:p w14:paraId="0381E1F8" w14:textId="77777777" w:rsidR="00831B69" w:rsidRPr="00872772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282" w:right="-26" w:hanging="24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28C6AC2E" w14:textId="7C4FC17A" w:rsidR="00831B69" w:rsidRPr="00BB3144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10,489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8C82651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172E7D0" w14:textId="057C8803" w:rsidR="00831B69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29,123)</w:t>
            </w:r>
          </w:p>
        </w:tc>
        <w:tc>
          <w:tcPr>
            <w:tcW w:w="254" w:type="dxa"/>
          </w:tcPr>
          <w:p w14:paraId="1033F01B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38EF19C" w14:textId="4FDF2A78" w:rsidR="00831B69" w:rsidRDefault="00F110AE" w:rsidP="00F110A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DD7B130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14:paraId="26B524CD" w14:textId="000B5B6C" w:rsidR="00831B69" w:rsidRDefault="00F110AE" w:rsidP="00F110A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831B69" w:rsidRPr="007929E5" w14:paraId="6EAEA683" w14:textId="77777777" w:rsidTr="00FB6C2F">
        <w:trPr>
          <w:trHeight w:val="407"/>
        </w:trPr>
        <w:tc>
          <w:tcPr>
            <w:tcW w:w="3999" w:type="dxa"/>
          </w:tcPr>
          <w:p w14:paraId="653322B6" w14:textId="70B01B29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383" w:type="dxa"/>
          </w:tcPr>
          <w:p w14:paraId="75C77B9A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00DDBAD6" w14:textId="4E70A975" w:rsidR="00831B69" w:rsidRPr="003E735A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84</w:t>
            </w:r>
            <w:r w:rsidR="005B0A4F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5B0A4F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39" w:type="dxa"/>
          </w:tcPr>
          <w:p w14:paraId="555548D5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3D7E9D9" w14:textId="601572DB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09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54" w:type="dxa"/>
          </w:tcPr>
          <w:p w14:paraId="4D33004C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89F54FA" w14:textId="29F8F1D3" w:rsidR="00831B69" w:rsidRPr="00F36CD9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4,174</w:t>
            </w:r>
          </w:p>
        </w:tc>
        <w:tc>
          <w:tcPr>
            <w:tcW w:w="254" w:type="dxa"/>
          </w:tcPr>
          <w:p w14:paraId="538BCDD7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56494D6" w14:textId="754F2C4D" w:rsidR="00831B69" w:rsidRPr="000A1203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447</w:t>
            </w:r>
          </w:p>
        </w:tc>
      </w:tr>
      <w:tr w:rsidR="00831B69" w:rsidRPr="007929E5" w14:paraId="52B1AE02" w14:textId="77777777" w:rsidTr="00FB6C2F">
        <w:trPr>
          <w:trHeight w:val="397"/>
        </w:trPr>
        <w:tc>
          <w:tcPr>
            <w:tcW w:w="3999" w:type="dxa"/>
          </w:tcPr>
          <w:p w14:paraId="1EDA69A4" w14:textId="77777777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ค่าใช้จ่ายผลประโยชน์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ของ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383" w:type="dxa"/>
          </w:tcPr>
          <w:p w14:paraId="3C137A97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5252CDAB" w14:textId="7B0AA8DA" w:rsidR="00831B69" w:rsidRPr="003E735A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</w:t>
            </w:r>
            <w:r w:rsidR="005B0A4F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196</w:t>
            </w:r>
            <w:r w:rsidR="00F110A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5B0A4F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39" w:type="dxa"/>
          </w:tcPr>
          <w:p w14:paraId="4DA8F8A7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580F35" w14:textId="15AB6084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54" w:type="dxa"/>
          </w:tcPr>
          <w:p w14:paraId="5B4C5DB6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7" w:type="dxa"/>
          </w:tcPr>
          <w:p w14:paraId="1BB3F9D1" w14:textId="7A079989" w:rsidR="00831B69" w:rsidRPr="004D0AAB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152,592</w:t>
            </w:r>
          </w:p>
        </w:tc>
        <w:tc>
          <w:tcPr>
            <w:tcW w:w="254" w:type="dxa"/>
          </w:tcPr>
          <w:p w14:paraId="62839393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6CC167A2" w14:textId="7947A7B7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154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674</w:t>
            </w:r>
          </w:p>
        </w:tc>
      </w:tr>
      <w:tr w:rsidR="00831B69" w:rsidRPr="007929E5" w14:paraId="50CD2FB4" w14:textId="77777777" w:rsidTr="00FB6C2F">
        <w:trPr>
          <w:trHeight w:val="397"/>
        </w:trPr>
        <w:tc>
          <w:tcPr>
            <w:tcW w:w="3999" w:type="dxa"/>
          </w:tcPr>
          <w:p w14:paraId="3CA0EEF1" w14:textId="45B93ECE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383" w:type="dxa"/>
          </w:tcPr>
          <w:p w14:paraId="04FB6BBF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3C6129D8" w14:textId="07A6C8BC" w:rsidR="00831B69" w:rsidRPr="00F110AE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  <w:r w:rsidR="00ED5877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ED5877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9" w:type="dxa"/>
          </w:tcPr>
          <w:p w14:paraId="768F2ACB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D699A17" w14:textId="67A922C1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466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54" w:type="dxa"/>
          </w:tcPr>
          <w:p w14:paraId="07495760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7" w:type="dxa"/>
          </w:tcPr>
          <w:p w14:paraId="23A9AA76" w14:textId="0677FBEB" w:rsidR="00831B69" w:rsidRPr="00127186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234,710</w:t>
            </w:r>
          </w:p>
        </w:tc>
        <w:tc>
          <w:tcPr>
            <w:tcW w:w="254" w:type="dxa"/>
          </w:tcPr>
          <w:p w14:paraId="3EFD2744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10D8309A" w14:textId="07C7010D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88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291</w:t>
            </w:r>
          </w:p>
        </w:tc>
      </w:tr>
      <w:tr w:rsidR="00831B69" w:rsidRPr="007929E5" w14:paraId="6A4758EB" w14:textId="77777777" w:rsidTr="00FB6C2F">
        <w:trPr>
          <w:trHeight w:val="407"/>
        </w:trPr>
        <w:tc>
          <w:tcPr>
            <w:tcW w:w="3999" w:type="dxa"/>
          </w:tcPr>
          <w:p w14:paraId="53EF33AC" w14:textId="74909FD5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ค่าส่วนแบ่งผลตอบแทน</w:t>
            </w:r>
          </w:p>
        </w:tc>
        <w:tc>
          <w:tcPr>
            <w:tcW w:w="383" w:type="dxa"/>
          </w:tcPr>
          <w:p w14:paraId="1A9E2647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402F2EA3" w14:textId="372FF673" w:rsidR="00831B69" w:rsidRPr="003E735A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112,848</w:t>
            </w:r>
          </w:p>
        </w:tc>
        <w:tc>
          <w:tcPr>
            <w:tcW w:w="239" w:type="dxa"/>
          </w:tcPr>
          <w:p w14:paraId="6D1CE992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9397563" w14:textId="303B58C7" w:rsidR="00831B6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133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54" w:type="dxa"/>
          </w:tcPr>
          <w:p w14:paraId="7C590771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E7F67E4" w14:textId="318248B1" w:rsidR="00831B69" w:rsidRPr="00AF7347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111,321</w:t>
            </w:r>
          </w:p>
        </w:tc>
        <w:tc>
          <w:tcPr>
            <w:tcW w:w="254" w:type="dxa"/>
          </w:tcPr>
          <w:p w14:paraId="78C1A11E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74EEF83" w14:textId="00845A47" w:rsidR="00831B6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132</w:t>
            </w:r>
            <w:r w:rsidR="00831B6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503</w:t>
            </w:r>
          </w:p>
        </w:tc>
      </w:tr>
      <w:tr w:rsidR="00831B69" w:rsidRPr="007929E5" w14:paraId="4AF9BB5D" w14:textId="77777777" w:rsidTr="00FB6C2F">
        <w:trPr>
          <w:trHeight w:val="407"/>
        </w:trPr>
        <w:tc>
          <w:tcPr>
            <w:tcW w:w="3999" w:type="dxa"/>
            <w:vAlign w:val="bottom"/>
          </w:tcPr>
          <w:p w14:paraId="77B0AEB3" w14:textId="77777777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/>
                <w:sz w:val="30"/>
                <w:szCs w:val="30"/>
                <w:cs/>
              </w:rPr>
              <w:t>ค่าส่งเสริมการขาย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และโฆษณา</w:t>
            </w:r>
          </w:p>
        </w:tc>
        <w:tc>
          <w:tcPr>
            <w:tcW w:w="383" w:type="dxa"/>
            <w:vAlign w:val="bottom"/>
          </w:tcPr>
          <w:p w14:paraId="502AEF61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A2E3AE0" w14:textId="351162B6" w:rsidR="00831B69" w:rsidRPr="003E735A" w:rsidRDefault="005B0A4F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302</w:t>
            </w:r>
            <w:r w:rsidR="00F110AE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995</w:t>
            </w:r>
          </w:p>
        </w:tc>
        <w:tc>
          <w:tcPr>
            <w:tcW w:w="239" w:type="dxa"/>
            <w:vAlign w:val="bottom"/>
          </w:tcPr>
          <w:p w14:paraId="7A9566A8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0903F94" w14:textId="06148500" w:rsidR="00831B6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24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="00831B6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4" w:type="dxa"/>
            <w:vAlign w:val="bottom"/>
          </w:tcPr>
          <w:p w14:paraId="48E3F70B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C893883" w14:textId="7C4CB79E" w:rsidR="00831B69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5B0A4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5B0A4F">
              <w:rPr>
                <w:rFonts w:asciiTheme="minorHAnsi" w:hAnsiTheme="minorHAnsi" w:cstheme="minorHAnsi"/>
                <w:sz w:val="30"/>
                <w:szCs w:val="30"/>
              </w:rPr>
              <w:t>113</w:t>
            </w:r>
          </w:p>
        </w:tc>
        <w:tc>
          <w:tcPr>
            <w:tcW w:w="254" w:type="dxa"/>
            <w:vAlign w:val="bottom"/>
          </w:tcPr>
          <w:p w14:paraId="6749D96C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1726EA5D" w14:textId="2F3C350E" w:rsidR="00831B6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41</w:t>
            </w:r>
            <w:r w:rsidR="00831B6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132</w:t>
            </w:r>
          </w:p>
        </w:tc>
      </w:tr>
      <w:tr w:rsidR="00831B69" w:rsidRPr="007929E5" w14:paraId="4CC50930" w14:textId="77777777" w:rsidTr="00FB6C2F">
        <w:trPr>
          <w:trHeight w:val="407"/>
        </w:trPr>
        <w:tc>
          <w:tcPr>
            <w:tcW w:w="3999" w:type="dxa"/>
          </w:tcPr>
          <w:p w14:paraId="211F9456" w14:textId="77777777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383" w:type="dxa"/>
          </w:tcPr>
          <w:p w14:paraId="538A7C6F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02D49C53" w14:textId="60E1944A" w:rsidR="00831B69" w:rsidRPr="003E735A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36,</w:t>
            </w:r>
            <w:r w:rsidR="00F110AE">
              <w:rPr>
                <w:rFonts w:asciiTheme="minorHAnsi" w:hAnsiTheme="minorHAnsi" w:cstheme="minorHAnsi"/>
                <w:sz w:val="30"/>
                <w:szCs w:val="30"/>
              </w:rPr>
              <w:t>219</w:t>
            </w:r>
          </w:p>
        </w:tc>
        <w:tc>
          <w:tcPr>
            <w:tcW w:w="239" w:type="dxa"/>
          </w:tcPr>
          <w:p w14:paraId="317DC224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08DBC71" w14:textId="47C56198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34</w:t>
            </w:r>
            <w:r w:rsidR="00831B6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14:paraId="188311F8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7755258A" w14:textId="57306BEF" w:rsidR="00831B69" w:rsidRPr="00F36CD9" w:rsidRDefault="00762F92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13,809</w:t>
            </w:r>
          </w:p>
        </w:tc>
        <w:tc>
          <w:tcPr>
            <w:tcW w:w="254" w:type="dxa"/>
          </w:tcPr>
          <w:p w14:paraId="188E2628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14:paraId="205A8C4C" w14:textId="0E77A06C" w:rsidR="00831B69" w:rsidRPr="00F36CD9" w:rsidRDefault="00A301CB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="00831B6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A301C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09</w:t>
            </w:r>
          </w:p>
        </w:tc>
      </w:tr>
      <w:tr w:rsidR="00831B69" w:rsidRPr="007929E5" w14:paraId="23DD4FB1" w14:textId="77777777" w:rsidTr="00175D91">
        <w:trPr>
          <w:trHeight w:val="418"/>
        </w:trPr>
        <w:tc>
          <w:tcPr>
            <w:tcW w:w="3999" w:type="dxa"/>
          </w:tcPr>
          <w:p w14:paraId="05ADC9D8" w14:textId="77777777" w:rsidR="00831B69" w:rsidRPr="007929E5" w:rsidRDefault="00831B69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A20D5">
              <w:rPr>
                <w:rFonts w:asciiTheme="minorHAnsi" w:hAnsiTheme="minorHAnsi" w:cstheme="minorHAns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83" w:type="dxa"/>
          </w:tcPr>
          <w:p w14:paraId="772527A7" w14:textId="77777777" w:rsidR="00831B69" w:rsidRPr="007929E5" w:rsidRDefault="00831B69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76F16BF" w14:textId="045D0565" w:rsidR="00831B69" w:rsidRPr="003E735A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150,806</w:t>
            </w:r>
          </w:p>
        </w:tc>
        <w:tc>
          <w:tcPr>
            <w:tcW w:w="239" w:type="dxa"/>
          </w:tcPr>
          <w:p w14:paraId="2BC87893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C67B6A" w14:textId="4785E0FA" w:rsidR="00831B69" w:rsidRPr="00F36CD9" w:rsidRDefault="005B0A4F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286</w:t>
            </w:r>
            <w:r w:rsidR="00F110A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254" w:type="dxa"/>
          </w:tcPr>
          <w:p w14:paraId="0D796D73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6688363" w14:textId="3694AA71" w:rsidR="00831B69" w:rsidRPr="00F36CD9" w:rsidRDefault="004638CB" w:rsidP="004638C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72851FB0" w14:textId="77777777" w:rsidR="00831B69" w:rsidRPr="00F36CD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14:paraId="781DA203" w14:textId="5F87BE87" w:rsidR="00831B69" w:rsidRPr="00F36CD9" w:rsidRDefault="00F110AE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98</w:t>
            </w:r>
          </w:p>
        </w:tc>
      </w:tr>
      <w:tr w:rsidR="00762F92" w:rsidRPr="007929E5" w14:paraId="136A7E7E" w14:textId="77777777" w:rsidTr="00175D91">
        <w:trPr>
          <w:trHeight w:val="397"/>
        </w:trPr>
        <w:tc>
          <w:tcPr>
            <w:tcW w:w="3999" w:type="dxa"/>
          </w:tcPr>
          <w:p w14:paraId="7EB630F5" w14:textId="54346CD1" w:rsidR="00762F92" w:rsidRPr="007929E5" w:rsidRDefault="00F529B5" w:rsidP="00F51858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ค่าใช้จ่ายจากความเสียหายจากทรัพย์สิน</w:t>
            </w:r>
          </w:p>
        </w:tc>
        <w:tc>
          <w:tcPr>
            <w:tcW w:w="383" w:type="dxa"/>
          </w:tcPr>
          <w:p w14:paraId="2E8113CD" w14:textId="77777777" w:rsidR="00762F92" w:rsidRPr="007929E5" w:rsidRDefault="00762F92" w:rsidP="00831B6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28E16F6C" w14:textId="0A1F3908" w:rsidR="00762F92" w:rsidRDefault="00F529B5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214</w:t>
            </w:r>
            <w:r w:rsidR="00762F92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40</w:t>
            </w:r>
            <w:r w:rsidR="0015593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</w:tcPr>
          <w:p w14:paraId="6B7C54CE" w14:textId="77777777" w:rsidR="00762F92" w:rsidRPr="00F36CD9" w:rsidRDefault="00762F92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BCE431F" w14:textId="05614952" w:rsidR="00762F92" w:rsidRPr="00A301CB" w:rsidRDefault="00762F92" w:rsidP="00762F9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2F1BF79" w14:textId="77777777" w:rsidR="00762F92" w:rsidRPr="00F36CD9" w:rsidRDefault="00762F92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7" w:type="dxa"/>
          </w:tcPr>
          <w:p w14:paraId="1F4B5C2D" w14:textId="3B5E5E48" w:rsidR="00762F92" w:rsidRPr="004D0AAB" w:rsidRDefault="00F529B5" w:rsidP="00831B6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125</w:t>
            </w:r>
            <w:r w:rsidR="003D714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54" w:type="dxa"/>
          </w:tcPr>
          <w:p w14:paraId="291BEE4F" w14:textId="77777777" w:rsidR="00762F92" w:rsidRPr="00F36CD9" w:rsidRDefault="00762F92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2F921CE0" w14:textId="440FB399" w:rsidR="00762F92" w:rsidRPr="00A301CB" w:rsidRDefault="00762F92" w:rsidP="00762F9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C6625F7" w14:textId="78D73FB9" w:rsidR="00484E90" w:rsidRPr="004A54AF" w:rsidRDefault="00484E90" w:rsidP="004A54AF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38F83B4B" w14:textId="42E1E9F5" w:rsidR="00453F43" w:rsidRDefault="004A54AF" w:rsidP="004419B9">
      <w:pPr>
        <w:tabs>
          <w:tab w:val="clear" w:pos="454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537DBE">
        <w:rPr>
          <w:rFonts w:asciiTheme="minorHAnsi" w:hAnsiTheme="minorHAnsi" w:cstheme="minorHAnsi"/>
          <w:sz w:val="30"/>
          <w:szCs w:val="30"/>
          <w:cs/>
        </w:rPr>
        <w:t xml:space="preserve">ในระหว่างปี </w:t>
      </w:r>
      <w:r w:rsidR="00A301CB" w:rsidRPr="00A301CB">
        <w:rPr>
          <w:rFonts w:asciiTheme="minorHAnsi" w:hAnsiTheme="minorHAnsi" w:cstheme="minorHAnsi"/>
          <w:sz w:val="30"/>
          <w:szCs w:val="30"/>
        </w:rPr>
        <w:t>2567</w:t>
      </w:r>
      <w:r w:rsidRPr="00537DBE">
        <w:rPr>
          <w:rFonts w:asciiTheme="minorHAnsi" w:hAnsiTheme="minorHAnsi" w:cstheme="minorHAnsi"/>
          <w:sz w:val="30"/>
          <w:szCs w:val="30"/>
          <w:cs/>
        </w:rPr>
        <w:t xml:space="preserve"> กลุ่มบริษัทจ่ายเงินสมทบกองทุนสำรองเลี้ยงชีพสำหรับพนักงานของกลุ่มบริษัทเป็น</w:t>
      </w:r>
      <w:r w:rsidR="000051E2">
        <w:rPr>
          <w:rFonts w:asciiTheme="minorHAnsi" w:hAnsiTheme="minorHAnsi" w:cstheme="minorHAnsi"/>
          <w:sz w:val="30"/>
          <w:szCs w:val="30"/>
        </w:rPr>
        <w:br/>
      </w:r>
      <w:r w:rsidRPr="00537DBE">
        <w:rPr>
          <w:rFonts w:asciiTheme="minorHAnsi" w:hAnsiTheme="minorHAnsi" w:cstheme="minorHAnsi"/>
          <w:sz w:val="30"/>
          <w:szCs w:val="30"/>
          <w:cs/>
        </w:rPr>
        <w:t>จำนวน</w:t>
      </w:r>
      <w:r w:rsidR="00E66F57">
        <w:rPr>
          <w:rFonts w:asciiTheme="minorHAnsi" w:hAnsiTheme="minorHAnsi" w:cstheme="minorHAnsi"/>
          <w:sz w:val="30"/>
          <w:szCs w:val="30"/>
        </w:rPr>
        <w:t xml:space="preserve"> </w:t>
      </w:r>
      <w:r w:rsidR="00876860">
        <w:rPr>
          <w:rFonts w:asciiTheme="minorHAnsi" w:hAnsiTheme="minorHAnsi" w:cstheme="minorHAnsi"/>
          <w:sz w:val="30"/>
          <w:szCs w:val="30"/>
        </w:rPr>
        <w:t>7.</w:t>
      </w:r>
      <w:r w:rsidR="007B7977">
        <w:rPr>
          <w:rFonts w:asciiTheme="minorHAnsi" w:hAnsiTheme="minorHAnsi" w:cstheme="minorHAnsi"/>
          <w:sz w:val="30"/>
          <w:szCs w:val="30"/>
        </w:rPr>
        <w:t>7</w:t>
      </w:r>
      <w:r w:rsidR="00831B69" w:rsidRPr="00370BD1">
        <w:rPr>
          <w:rFonts w:asciiTheme="minorHAnsi" w:hAnsiTheme="minorHAnsi" w:cstheme="minorHAnsi"/>
          <w:sz w:val="30"/>
          <w:szCs w:val="30"/>
        </w:rPr>
        <w:t xml:space="preserve"> </w:t>
      </w:r>
      <w:r w:rsidRPr="00370BD1">
        <w:rPr>
          <w:rFonts w:asciiTheme="minorHAnsi" w:hAnsiTheme="minorHAnsi" w:cstheme="minorHAnsi"/>
          <w:spacing w:val="-6"/>
          <w:sz w:val="30"/>
          <w:szCs w:val="30"/>
          <w:cs/>
        </w:rPr>
        <w:t>ล้านบาท</w:t>
      </w:r>
      <w:r w:rsidRPr="00537DBE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</w:t>
      </w:r>
      <w:r w:rsidRPr="00537DBE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(</w:t>
      </w:r>
      <w:r w:rsidR="00A301CB" w:rsidRPr="00A301CB">
        <w:rPr>
          <w:rFonts w:asciiTheme="minorHAnsi" w:hAnsiTheme="minorHAnsi" w:cstheme="minorHAnsi"/>
          <w:i/>
          <w:iCs/>
          <w:spacing w:val="-6"/>
          <w:sz w:val="30"/>
          <w:szCs w:val="30"/>
        </w:rPr>
        <w:t>2566</w:t>
      </w:r>
      <w:r w:rsidRPr="00537DBE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: </w:t>
      </w:r>
      <w:r w:rsidR="00522D8F">
        <w:rPr>
          <w:rFonts w:asciiTheme="minorHAnsi" w:hAnsiTheme="minorHAnsi" w:cstheme="minorHAnsi"/>
          <w:i/>
          <w:iCs/>
          <w:spacing w:val="-6"/>
          <w:sz w:val="30"/>
          <w:szCs w:val="30"/>
        </w:rPr>
        <w:t>10</w:t>
      </w:r>
      <w:r w:rsidR="00831B69" w:rsidRPr="00831B69">
        <w:rPr>
          <w:rFonts w:asciiTheme="minorHAnsi" w:hAnsiTheme="minorHAnsi" w:cstheme="minorHAnsi"/>
          <w:i/>
          <w:iCs/>
          <w:spacing w:val="-6"/>
          <w:sz w:val="30"/>
          <w:szCs w:val="30"/>
        </w:rPr>
        <w:t>.</w:t>
      </w:r>
      <w:r w:rsidR="00522D8F">
        <w:rPr>
          <w:rFonts w:asciiTheme="minorHAnsi" w:hAnsiTheme="minorHAnsi" w:cstheme="minorHAnsi"/>
          <w:i/>
          <w:iCs/>
          <w:spacing w:val="-6"/>
          <w:sz w:val="30"/>
          <w:szCs w:val="30"/>
        </w:rPr>
        <w:t>4</w:t>
      </w:r>
      <w:r w:rsidR="00831B69" w:rsidRPr="00831B69">
        <w:rPr>
          <w:rFonts w:asciiTheme="minorHAnsi" w:hAnsiTheme="minorHAnsi" w:cstheme="minorHAnsi"/>
          <w:i/>
          <w:iCs/>
          <w:spacing w:val="-6"/>
          <w:sz w:val="30"/>
          <w:szCs w:val="30"/>
        </w:rPr>
        <w:t xml:space="preserve"> </w:t>
      </w:r>
      <w:r w:rsidRPr="00537DBE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ล้านบาท)</w:t>
      </w:r>
      <w:r w:rsidRPr="00537DBE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ซึ่งแสดงเป็นส่วนหนึ่ง</w:t>
      </w:r>
      <w:r w:rsidRPr="00537DBE">
        <w:rPr>
          <w:rFonts w:asciiTheme="minorHAnsi" w:hAnsiTheme="minorHAnsi" w:cstheme="minorHAnsi"/>
          <w:sz w:val="30"/>
          <w:szCs w:val="30"/>
          <w:cs/>
        </w:rPr>
        <w:t>ของค่าใช้จ่ายผลประโยชน์ของพนักงาน</w:t>
      </w:r>
    </w:p>
    <w:p w14:paraId="06B32E12" w14:textId="77777777" w:rsidR="00453F43" w:rsidRDefault="00453F43" w:rsidP="004A54AF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3EAB419" w14:textId="77777777" w:rsidR="00453F43" w:rsidRDefault="00453F43" w:rsidP="004A54AF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4B4A33A" w14:textId="22FB0B3C" w:rsidR="00484E90" w:rsidRDefault="00484E90" w:rsidP="004A54AF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 w:bidi="ar-SA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1FEBABE" w14:textId="7A7883D3" w:rsidR="00CA4478" w:rsidRPr="004F7CD0" w:rsidRDefault="00CA4478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4F7CD0">
        <w:rPr>
          <w:rFonts w:asciiTheme="minorHAnsi" w:hAnsiTheme="minorHAnsi" w:cstheme="minorHAnsi"/>
          <w:b/>
          <w:bCs/>
          <w:cs/>
          <w:lang w:val="en-US"/>
        </w:rPr>
        <w:lastRenderedPageBreak/>
        <w:t>ภาษีเงินได้</w:t>
      </w:r>
    </w:p>
    <w:p w14:paraId="044EE7F0" w14:textId="77777777" w:rsidR="00CA4478" w:rsidRPr="001B639B" w:rsidRDefault="00CA4478" w:rsidP="00CA4478">
      <w:pPr>
        <w:pStyle w:val="a"/>
        <w:tabs>
          <w:tab w:val="clear" w:pos="1080"/>
          <w:tab w:val="left" w:pos="540"/>
        </w:tabs>
        <w:spacing w:line="240" w:lineRule="atLeast"/>
        <w:rPr>
          <w:rFonts w:asciiTheme="majorHAnsi" w:hAnsiTheme="majorHAnsi" w:cstheme="majorHAnsi"/>
          <w:sz w:val="24"/>
          <w:szCs w:val="24"/>
          <w:cs/>
          <w:lang w:val="en-US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48"/>
        <w:gridCol w:w="252"/>
        <w:gridCol w:w="1053"/>
        <w:gridCol w:w="236"/>
        <w:gridCol w:w="1051"/>
        <w:gridCol w:w="252"/>
        <w:gridCol w:w="1044"/>
        <w:gridCol w:w="236"/>
        <w:gridCol w:w="1051"/>
      </w:tblGrid>
      <w:tr w:rsidR="007F73A7" w:rsidRPr="007929E5" w14:paraId="6F78F91F" w14:textId="77777777" w:rsidTr="00600634">
        <w:tc>
          <w:tcPr>
            <w:tcW w:w="3150" w:type="dxa"/>
          </w:tcPr>
          <w:p w14:paraId="13E4343C" w14:textId="090AAC89" w:rsidR="007F73A7" w:rsidRPr="007929E5" w:rsidRDefault="007F73A7" w:rsidP="00FB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</w:tcPr>
          <w:p w14:paraId="34B49041" w14:textId="77777777" w:rsidR="007F73A7" w:rsidRPr="007929E5" w:rsidRDefault="007F73A7" w:rsidP="00804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7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4F8C465E" w14:textId="77777777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0E0ED8C5" w14:textId="6E6C65DA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6A9EB828" w14:textId="77777777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1" w:type="dxa"/>
            <w:gridSpan w:val="3"/>
          </w:tcPr>
          <w:p w14:paraId="660BD861" w14:textId="77777777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907BB" w:rsidRPr="007929E5" w14:paraId="2CD4734D" w14:textId="77777777" w:rsidTr="00600634">
        <w:tc>
          <w:tcPr>
            <w:tcW w:w="3150" w:type="dxa"/>
          </w:tcPr>
          <w:p w14:paraId="0EFA0C15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8" w:type="dxa"/>
          </w:tcPr>
          <w:p w14:paraId="29AE31CF" w14:textId="2193DD6F" w:rsidR="00D907BB" w:rsidRPr="007929E5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7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/>
          </w:tcPr>
          <w:p w14:paraId="347FAAFA" w14:textId="77777777" w:rsidR="00D907BB" w:rsidRPr="007929E5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1AB9A42C" w14:textId="4069C780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center"/>
          </w:tcPr>
          <w:p w14:paraId="5EDBFAE2" w14:textId="77777777" w:rsidR="00D907BB" w:rsidRPr="007929E5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349435" w14:textId="72398853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52" w:type="dxa"/>
          </w:tcPr>
          <w:p w14:paraId="54268281" w14:textId="77777777" w:rsidR="00D907BB" w:rsidRPr="007929E5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469731E" w14:textId="59BFCF78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center"/>
          </w:tcPr>
          <w:p w14:paraId="3C722116" w14:textId="77777777" w:rsidR="00D907BB" w:rsidRPr="007929E5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6C2502" w14:textId="54E63E77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7F73A7" w:rsidRPr="007929E5" w14:paraId="2CA50282" w14:textId="77777777" w:rsidTr="00600634">
        <w:tc>
          <w:tcPr>
            <w:tcW w:w="3150" w:type="dxa"/>
          </w:tcPr>
          <w:p w14:paraId="6D5825F1" w14:textId="77777777" w:rsidR="007F73A7" w:rsidRPr="007929E5" w:rsidRDefault="007F73A7" w:rsidP="00F1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8" w:type="dxa"/>
          </w:tcPr>
          <w:p w14:paraId="69B47324" w14:textId="77777777" w:rsidR="007F73A7" w:rsidRPr="007929E5" w:rsidRDefault="007F73A7" w:rsidP="00F1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7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16DC1B1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923" w:type="dxa"/>
            <w:gridSpan w:val="7"/>
          </w:tcPr>
          <w:p w14:paraId="4AB2138E" w14:textId="20CF07DF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F73A7" w:rsidRPr="007929E5" w14:paraId="2CD11F35" w14:textId="77777777" w:rsidTr="00600634">
        <w:tc>
          <w:tcPr>
            <w:tcW w:w="3150" w:type="dxa"/>
          </w:tcPr>
          <w:p w14:paraId="515DF97C" w14:textId="77777777" w:rsidR="007F73A7" w:rsidRPr="007929E5" w:rsidRDefault="007F73A7" w:rsidP="001F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48" w:type="dxa"/>
          </w:tcPr>
          <w:p w14:paraId="1D38F619" w14:textId="77777777" w:rsidR="007F73A7" w:rsidRPr="007929E5" w:rsidRDefault="007F73A7" w:rsidP="00F1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32A83B4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45CDB6" w14:textId="2AAC6850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F19489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DC284E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031EB0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2BD2492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30DEB0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6DBE446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1B69" w:rsidRPr="007929E5" w14:paraId="37FA14F6" w14:textId="77777777" w:rsidTr="00600634">
        <w:tc>
          <w:tcPr>
            <w:tcW w:w="3150" w:type="dxa"/>
          </w:tcPr>
          <w:p w14:paraId="6DA6FC8F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48" w:type="dxa"/>
          </w:tcPr>
          <w:p w14:paraId="3A33DEA7" w14:textId="77777777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1CB4F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F18B4D" w14:textId="0747FF26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36,5</w:t>
            </w:r>
            <w:r w:rsidR="003218D3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 w:rsidR="00BD73B9"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779F29F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5C5D9C18" w14:textId="5C6B11E7" w:rsidR="00831B69" w:rsidRPr="00ED0767" w:rsidRDefault="003E67FF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0" w:right="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34,431</w:t>
            </w:r>
          </w:p>
        </w:tc>
        <w:tc>
          <w:tcPr>
            <w:tcW w:w="252" w:type="dxa"/>
          </w:tcPr>
          <w:p w14:paraId="0E3A38DC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AA4183A" w14:textId="2A59E478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424DC6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EAE8390" w14:textId="7100639F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831B69" w:rsidRPr="007929E5" w14:paraId="59499397" w14:textId="77777777" w:rsidTr="00600634">
        <w:tc>
          <w:tcPr>
            <w:tcW w:w="3150" w:type="dxa"/>
          </w:tcPr>
          <w:p w14:paraId="4964EB6D" w14:textId="1F8526C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ภาษีปีก่อนๆ ที่บันทึกสูงไป</w:t>
            </w:r>
          </w:p>
        </w:tc>
        <w:tc>
          <w:tcPr>
            <w:tcW w:w="848" w:type="dxa"/>
          </w:tcPr>
          <w:p w14:paraId="3FA8A07F" w14:textId="77777777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321F131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2EC277" w14:textId="38763848" w:rsidR="00831B69" w:rsidRPr="007929E5" w:rsidRDefault="001E63B8" w:rsidP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E704A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2DAA6811" w14:textId="5E4615E2" w:rsidR="00831B69" w:rsidRPr="00ED0767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0" w:right="9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A301CB" w:rsidRPr="00A301CB">
              <w:rPr>
                <w:rFonts w:asciiTheme="majorHAnsi" w:hAnsiTheme="majorHAnsi" w:cstheme="majorHAnsi"/>
                <w:sz w:val="30"/>
                <w:szCs w:val="30"/>
              </w:rPr>
              <w:t>123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D670F24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75BCD667" w14:textId="559E9FEA" w:rsidR="00831B69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7A3735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3A4EDF5" w14:textId="4C498E7F" w:rsidR="00831B69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831B69" w:rsidRPr="007929E5" w14:paraId="32DE027C" w14:textId="77777777" w:rsidTr="00600634">
        <w:tc>
          <w:tcPr>
            <w:tcW w:w="3150" w:type="dxa"/>
          </w:tcPr>
          <w:p w14:paraId="1002FFB5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firstLine="90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5E186A2A" w14:textId="77777777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5DA2D9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69ADBBED" w14:textId="41561482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90F57CD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  <w:shd w:val="clear" w:color="auto" w:fill="auto"/>
          </w:tcPr>
          <w:p w14:paraId="6CA8321B" w14:textId="77777777" w:rsidR="00831B69" w:rsidRPr="00ED0767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210" w:right="9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B971F76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3F9EA9D7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15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4E66AE2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</w:tcPr>
          <w:p w14:paraId="569F2868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B69" w:rsidRPr="007929E5" w14:paraId="26D8C5E1" w14:textId="77777777" w:rsidTr="00600634">
        <w:tc>
          <w:tcPr>
            <w:tcW w:w="3150" w:type="dxa"/>
          </w:tcPr>
          <w:p w14:paraId="0A122DAF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48" w:type="dxa"/>
          </w:tcPr>
          <w:p w14:paraId="766F55DB" w14:textId="40A2BE58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6E5D306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</w:tcPr>
          <w:p w14:paraId="283DB71C" w14:textId="093D11F0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2A66D15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  <w:shd w:val="clear" w:color="auto" w:fill="auto"/>
          </w:tcPr>
          <w:p w14:paraId="25B3BC83" w14:textId="77777777" w:rsidR="00831B69" w:rsidRPr="00ED0767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210" w:right="9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B53A70E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44" w:type="dxa"/>
          </w:tcPr>
          <w:p w14:paraId="533CD080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150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F17A79F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298678E6" w14:textId="77777777" w:rsidR="00831B69" w:rsidRPr="007929E5" w:rsidRDefault="00831B69" w:rsidP="00831B69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</w:tr>
      <w:tr w:rsidR="00831B69" w:rsidRPr="007929E5" w14:paraId="630B1759" w14:textId="77777777" w:rsidTr="00600634">
        <w:tc>
          <w:tcPr>
            <w:tcW w:w="3150" w:type="dxa"/>
          </w:tcPr>
          <w:p w14:paraId="652C16A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</w:p>
        </w:tc>
        <w:tc>
          <w:tcPr>
            <w:tcW w:w="848" w:type="dxa"/>
          </w:tcPr>
          <w:p w14:paraId="676E4E00" w14:textId="77777777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54BBE2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DB33277" w14:textId="303FAAF4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104,4</w:t>
            </w:r>
            <w:r w:rsidR="003218D3"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="00BD73B9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EA3B841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9E051DB" w14:textId="1D542C97" w:rsidR="00831B69" w:rsidRPr="00577D0A" w:rsidRDefault="00CF0EA0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0" w:right="7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(</w:t>
            </w:r>
            <w:r w:rsidR="00BD73B9">
              <w:rPr>
                <w:rFonts w:asciiTheme="majorHAnsi" w:hAnsiTheme="majorHAnsi" w:cstheme="majorHAnsi"/>
                <w:sz w:val="30"/>
                <w:szCs w:val="30"/>
              </w:rPr>
              <w:t>183,212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0DB119E6" w14:textId="77777777" w:rsidR="00831B69" w:rsidRPr="00EF3727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  <w:highlight w:val="cyan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E3B5023" w14:textId="46DAA021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15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86,955</w:t>
            </w:r>
          </w:p>
        </w:tc>
        <w:tc>
          <w:tcPr>
            <w:tcW w:w="236" w:type="dxa"/>
          </w:tcPr>
          <w:p w14:paraId="247E48C6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BBAA9A6" w14:textId="7F1F8F17" w:rsidR="00831B69" w:rsidRPr="007929E5" w:rsidRDefault="00136FD1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9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(</w:t>
            </w:r>
            <w:r w:rsidR="00A301CB" w:rsidRPr="00A301CB">
              <w:rPr>
                <w:rFonts w:asciiTheme="majorHAnsi" w:hAnsiTheme="majorHAnsi" w:cstheme="majorHAnsi"/>
                <w:sz w:val="30"/>
                <w:szCs w:val="30"/>
              </w:rPr>
              <w:t>134</w:t>
            </w:r>
            <w:r w:rsidR="00831B69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A301CB" w:rsidRPr="00A301CB">
              <w:rPr>
                <w:rFonts w:asciiTheme="majorHAnsi" w:hAnsiTheme="majorHAnsi" w:cstheme="majorHAnsi"/>
                <w:sz w:val="30"/>
                <w:szCs w:val="30"/>
              </w:rPr>
              <w:t>033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)</w:t>
            </w:r>
          </w:p>
        </w:tc>
      </w:tr>
      <w:tr w:rsidR="00831B69" w:rsidRPr="007929E5" w14:paraId="0EDF0760" w14:textId="77777777" w:rsidTr="00E66F57">
        <w:trPr>
          <w:trHeight w:val="334"/>
        </w:trPr>
        <w:tc>
          <w:tcPr>
            <w:tcW w:w="3150" w:type="dxa"/>
          </w:tcPr>
          <w:p w14:paraId="3B8BAD9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firstLine="90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788E4D4B" w14:textId="77777777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B0A9DC2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6382A3D" w14:textId="75C9D559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B92088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21C7FD" w14:textId="77777777" w:rsidR="00831B69" w:rsidRPr="00ED0767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0" w:right="9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B0212C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97E67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15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7037B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316704E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B69" w:rsidRPr="007929E5" w14:paraId="2E0449B7" w14:textId="77777777" w:rsidTr="007F73A7">
        <w:trPr>
          <w:trHeight w:val="418"/>
        </w:trPr>
        <w:tc>
          <w:tcPr>
            <w:tcW w:w="3998" w:type="dxa"/>
            <w:gridSpan w:val="2"/>
          </w:tcPr>
          <w:p w14:paraId="1D2AB9B5" w14:textId="483AEB7A" w:rsidR="00831B69" w:rsidRPr="007929E5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  <w:r w:rsidR="00136FD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 xml:space="preserve"> (รายได้) ค่าใช้จ่ายภาษีเงินได้</w:t>
            </w:r>
          </w:p>
        </w:tc>
        <w:tc>
          <w:tcPr>
            <w:tcW w:w="252" w:type="dxa"/>
          </w:tcPr>
          <w:p w14:paraId="285A61E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B231858" w14:textId="11D180E1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140,9</w:t>
            </w:r>
            <w:r w:rsidR="003218D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5C69954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9180B0" w14:textId="4B2E99CC" w:rsidR="00831B69" w:rsidRPr="00ED0767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10" w:right="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</w:t>
            </w:r>
            <w:r w:rsidR="00A301CB"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</w:t>
            </w:r>
            <w:r w:rsidR="00115258" w:rsidRPr="00115258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A301CB"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904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3E02D85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0E32A434" w14:textId="2154DADE" w:rsidR="00831B69" w:rsidRPr="00DA605A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15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86</w:t>
            </w:r>
            <w:r w:rsidRPr="00DA605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36" w:type="dxa"/>
          </w:tcPr>
          <w:p w14:paraId="47D21883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2032737" w14:textId="2B907115" w:rsidR="00831B69" w:rsidRPr="007929E5" w:rsidRDefault="00136FD1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(</w:t>
            </w:r>
            <w:r w:rsidR="00A301CB"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134</w:t>
            </w:r>
            <w:r w:rsidR="00831B69" w:rsidRPr="00DA605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A301CB" w:rsidRPr="00A301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033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8B349DE" w14:textId="69C95099" w:rsidR="00600634" w:rsidRPr="001B639B" w:rsidRDefault="00600634">
      <w:pPr>
        <w:rPr>
          <w:sz w:val="24"/>
          <w:szCs w:val="24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4"/>
        <w:gridCol w:w="1019"/>
        <w:gridCol w:w="178"/>
        <w:gridCol w:w="987"/>
        <w:gridCol w:w="182"/>
        <w:gridCol w:w="949"/>
        <w:gridCol w:w="180"/>
        <w:gridCol w:w="873"/>
        <w:gridCol w:w="180"/>
        <w:gridCol w:w="873"/>
        <w:gridCol w:w="180"/>
        <w:gridCol w:w="869"/>
      </w:tblGrid>
      <w:tr w:rsidR="00592D36" w:rsidRPr="00592D36" w14:paraId="32E4CDA1" w14:textId="77777777" w:rsidTr="00E502F8">
        <w:trPr>
          <w:trHeight w:val="20"/>
          <w:tblHeader/>
        </w:trPr>
        <w:tc>
          <w:tcPr>
            <w:tcW w:w="2784" w:type="dxa"/>
          </w:tcPr>
          <w:p w14:paraId="0C41DFBD" w14:textId="77777777" w:rsidR="00592D36" w:rsidRPr="00592D36" w:rsidRDefault="005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70" w:type="dxa"/>
            <w:gridSpan w:val="11"/>
          </w:tcPr>
          <w:p w14:paraId="56310DA1" w14:textId="373331CF" w:rsidR="00592D36" w:rsidRPr="00592D36" w:rsidRDefault="00592D3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907BB" w:rsidRPr="00592D36" w14:paraId="6A1565EE" w14:textId="77777777" w:rsidTr="00E502F8">
        <w:trPr>
          <w:trHeight w:val="20"/>
          <w:tblHeader/>
        </w:trPr>
        <w:tc>
          <w:tcPr>
            <w:tcW w:w="2784" w:type="dxa"/>
            <w:vMerge w:val="restart"/>
            <w:vAlign w:val="bottom"/>
          </w:tcPr>
          <w:p w14:paraId="0EB161CC" w14:textId="664A6B0C" w:rsidR="00D907BB" w:rsidRPr="00592D36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15" w:type="dxa"/>
            <w:gridSpan w:val="5"/>
            <w:vAlign w:val="center"/>
          </w:tcPr>
          <w:p w14:paraId="46018D73" w14:textId="19D2F663" w:rsidR="00D907BB" w:rsidRPr="00592D36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49C5369" w14:textId="77777777" w:rsidR="00D907BB" w:rsidRPr="00592D36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3C38CCCB" w14:textId="1F85EB28" w:rsidR="00D907BB" w:rsidRPr="00592D36" w:rsidRDefault="00A301CB" w:rsidP="00D907B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592D36" w:rsidRPr="00592D36" w14:paraId="33A6E83B" w14:textId="77777777" w:rsidTr="006E6248">
        <w:trPr>
          <w:trHeight w:val="20"/>
          <w:tblHeader/>
        </w:trPr>
        <w:tc>
          <w:tcPr>
            <w:tcW w:w="2784" w:type="dxa"/>
            <w:vMerge/>
          </w:tcPr>
          <w:p w14:paraId="51F441AA" w14:textId="77777777" w:rsidR="00592D36" w:rsidRPr="00592D36" w:rsidRDefault="005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287E74F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2C17F4A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43D1F8F" w14:textId="77777777" w:rsidR="00592D36" w:rsidRPr="00592D36" w:rsidRDefault="00592D3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0E6D017" w14:textId="5641EF60" w:rsidR="00BB1C03" w:rsidRDefault="000403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592D36"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  <w:p w14:paraId="702D36B6" w14:textId="393D995B" w:rsidR="000403F2" w:rsidRDefault="000403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17F09D73" w14:textId="67C237E2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4D4F8DB" w14:textId="77777777" w:rsidR="00592D36" w:rsidRPr="006E6248" w:rsidRDefault="00592D3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95BA63F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C05C409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E5E92" w14:textId="77777777" w:rsidR="00592D36" w:rsidRPr="00592D36" w:rsidRDefault="00592D3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7BEBD96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B7C0653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0B6808" w14:textId="77777777" w:rsidR="00592D36" w:rsidRPr="00592D36" w:rsidRDefault="00592D3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0A2D87D" w14:textId="7A9DC92F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62582E97" w14:textId="77777777" w:rsidR="00592D36" w:rsidRPr="00592D36" w:rsidRDefault="00592D3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C00485F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1E54578" w14:textId="77777777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92D36" w:rsidRPr="00592D36" w14:paraId="2D1AF8A3" w14:textId="77777777" w:rsidTr="00E502F8">
        <w:trPr>
          <w:trHeight w:val="20"/>
          <w:tblHeader/>
        </w:trPr>
        <w:tc>
          <w:tcPr>
            <w:tcW w:w="2784" w:type="dxa"/>
          </w:tcPr>
          <w:p w14:paraId="2527FEE5" w14:textId="77777777" w:rsidR="00592D36" w:rsidRPr="00592D36" w:rsidRDefault="005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0" w:type="dxa"/>
            <w:gridSpan w:val="11"/>
          </w:tcPr>
          <w:p w14:paraId="0A6A5A68" w14:textId="1A14AC1E" w:rsidR="00592D36" w:rsidRPr="00592D36" w:rsidRDefault="00592D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92D3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2D3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2D36" w:rsidRPr="00592D36" w14:paraId="0DBC1360" w14:textId="77777777" w:rsidTr="006E6248">
        <w:trPr>
          <w:cantSplit/>
          <w:trHeight w:val="20"/>
        </w:trPr>
        <w:tc>
          <w:tcPr>
            <w:tcW w:w="2784" w:type="dxa"/>
          </w:tcPr>
          <w:p w14:paraId="7EC1492C" w14:textId="77777777" w:rsidR="00592D36" w:rsidRPr="00592D36" w:rsidRDefault="00592D36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9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019" w:type="dxa"/>
            <w:vAlign w:val="bottom"/>
          </w:tcPr>
          <w:p w14:paraId="58211385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F6BCF2" w14:textId="77777777" w:rsidR="00592D36" w:rsidRPr="00592D36" w:rsidRDefault="00592D3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FBB4B69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F48B729" w14:textId="77777777" w:rsidR="00592D36" w:rsidRPr="00592D36" w:rsidRDefault="00592D3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9" w:type="dxa"/>
            <w:vAlign w:val="bottom"/>
          </w:tcPr>
          <w:p w14:paraId="53A78CB1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CD323F" w14:textId="77777777" w:rsidR="00592D36" w:rsidRPr="00592D36" w:rsidRDefault="00592D3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40D93D3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ECBF93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07E2D8B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A5D761" w14:textId="77777777" w:rsidR="00592D36" w:rsidRPr="00592D36" w:rsidRDefault="00592D3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C4492AF" w14:textId="77777777" w:rsidR="00592D36" w:rsidRPr="00592D36" w:rsidRDefault="00592D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1B69" w:rsidRPr="00592D36" w14:paraId="6EBA3AD9" w14:textId="77777777" w:rsidTr="006E6248">
        <w:trPr>
          <w:cantSplit/>
          <w:trHeight w:val="20"/>
        </w:trPr>
        <w:tc>
          <w:tcPr>
            <w:tcW w:w="2784" w:type="dxa"/>
          </w:tcPr>
          <w:p w14:paraId="03400E83" w14:textId="365DA13B" w:rsidR="00831B69" w:rsidRPr="00592D36" w:rsidRDefault="000403F2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31B69" w:rsidRPr="00592D3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19" w:type="dxa"/>
            <w:vAlign w:val="bottom"/>
          </w:tcPr>
          <w:p w14:paraId="4B7979C0" w14:textId="261877E1" w:rsidR="00831B69" w:rsidRPr="00592D36" w:rsidRDefault="003218D3" w:rsidP="003218D3">
            <w:pPr>
              <w:pStyle w:val="acctfourfigures"/>
              <w:tabs>
                <w:tab w:val="clear" w:pos="765"/>
                <w:tab w:val="left" w:pos="466"/>
                <w:tab w:val="decimal" w:pos="556"/>
                <w:tab w:val="left" w:pos="826"/>
              </w:tabs>
              <w:spacing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2,610</w:t>
            </w:r>
          </w:p>
        </w:tc>
        <w:tc>
          <w:tcPr>
            <w:tcW w:w="178" w:type="dxa"/>
            <w:vAlign w:val="bottom"/>
          </w:tcPr>
          <w:p w14:paraId="0E40A381" w14:textId="77777777" w:rsidR="00831B69" w:rsidRPr="00592D36" w:rsidRDefault="00831B69" w:rsidP="00831B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0CD53CB" w14:textId="75D0277B" w:rsidR="00831B69" w:rsidRPr="00592D36" w:rsidRDefault="000403F2" w:rsidP="003218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3218D3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0147AF9" w14:textId="77777777" w:rsidR="00831B69" w:rsidRPr="00592D36" w:rsidRDefault="00831B69" w:rsidP="00831B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9" w:type="dxa"/>
            <w:vAlign w:val="bottom"/>
          </w:tcPr>
          <w:p w14:paraId="6CBE6F55" w14:textId="7F12A428" w:rsidR="00831B69" w:rsidRPr="00592D36" w:rsidRDefault="001E63B8" w:rsidP="001E63B8">
            <w:pPr>
              <w:pStyle w:val="acctfourfigures"/>
              <w:tabs>
                <w:tab w:val="clear" w:pos="765"/>
                <w:tab w:val="decimal" w:pos="201"/>
                <w:tab w:val="left" w:pos="804"/>
              </w:tabs>
              <w:spacing w:line="240" w:lineRule="auto"/>
              <w:ind w:right="-3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3218D3"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80" w:type="dxa"/>
            <w:vAlign w:val="bottom"/>
          </w:tcPr>
          <w:p w14:paraId="60C1F7A7" w14:textId="77777777" w:rsidR="00831B69" w:rsidRPr="00592D36" w:rsidRDefault="00831B69" w:rsidP="00831B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C46B18A" w14:textId="7F05629E" w:rsidR="00831B69" w:rsidRPr="00592D36" w:rsidRDefault="00831B69" w:rsidP="00831B69">
            <w:pPr>
              <w:pStyle w:val="acctfourfigures"/>
              <w:tabs>
                <w:tab w:val="clear" w:pos="765"/>
                <w:tab w:val="decimal" w:pos="229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15B5E1" w14:textId="77777777" w:rsidR="00831B69" w:rsidRPr="00592D36" w:rsidRDefault="00831B69" w:rsidP="00831B69">
            <w:pPr>
              <w:pStyle w:val="acctfourfigures"/>
              <w:tabs>
                <w:tab w:val="clear" w:pos="765"/>
                <w:tab w:val="decimal" w:pos="229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EEF3BCC" w14:textId="3A5440BB" w:rsidR="00831B69" w:rsidRPr="00592D36" w:rsidRDefault="00831B69" w:rsidP="00831B69">
            <w:pPr>
              <w:pStyle w:val="acctfourfigures"/>
              <w:tabs>
                <w:tab w:val="clear" w:pos="765"/>
                <w:tab w:val="decimal" w:pos="229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5F0C1" w14:textId="77777777" w:rsidR="00831B69" w:rsidRPr="00592D36" w:rsidRDefault="00831B69" w:rsidP="00831B69">
            <w:pPr>
              <w:pStyle w:val="acctfourfigures"/>
              <w:tabs>
                <w:tab w:val="decimal" w:pos="229"/>
                <w:tab w:val="decimal" w:pos="298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C81E852" w14:textId="4695825B" w:rsidR="00831B69" w:rsidRPr="00592D36" w:rsidRDefault="00831B69" w:rsidP="00831B69">
            <w:pPr>
              <w:pStyle w:val="acctfourfigures"/>
              <w:tabs>
                <w:tab w:val="clear" w:pos="765"/>
                <w:tab w:val="decimal" w:pos="229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1B69" w:rsidRPr="00592D36" w14:paraId="37CDEAD2" w14:textId="77777777" w:rsidTr="006E6248">
        <w:trPr>
          <w:cantSplit/>
          <w:trHeight w:val="20"/>
        </w:trPr>
        <w:tc>
          <w:tcPr>
            <w:tcW w:w="2784" w:type="dxa"/>
          </w:tcPr>
          <w:p w14:paraId="03A75B84" w14:textId="3ADF1DF6" w:rsidR="00831B69" w:rsidRPr="00592D36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0403F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466E7899" w14:textId="220C7055" w:rsidR="00831B69" w:rsidRPr="00592D36" w:rsidRDefault="000403F2" w:rsidP="00831B6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3218D3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7156569" w14:textId="77777777" w:rsidR="00831B69" w:rsidRPr="00592D36" w:rsidRDefault="00831B69" w:rsidP="00831B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2AE01D8D" w14:textId="64ABFC48" w:rsidR="00831B69" w:rsidRPr="00592D36" w:rsidRDefault="003218D3" w:rsidP="00831B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82" w:type="dxa"/>
            <w:vAlign w:val="bottom"/>
          </w:tcPr>
          <w:p w14:paraId="72DA6ABC" w14:textId="77777777" w:rsidR="00831B69" w:rsidRPr="00592D36" w:rsidRDefault="00831B69" w:rsidP="00831B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403D9732" w14:textId="39BBB78F" w:rsidR="00831B69" w:rsidRPr="00592D36" w:rsidRDefault="000403F2" w:rsidP="003218D3">
            <w:pPr>
              <w:pStyle w:val="acctfourfigures"/>
              <w:tabs>
                <w:tab w:val="clear" w:pos="765"/>
                <w:tab w:val="decimal" w:pos="201"/>
                <w:tab w:val="left" w:pos="804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3218D3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DE3E65" w14:textId="77777777" w:rsidR="00831B69" w:rsidRPr="00592D36" w:rsidRDefault="00831B69" w:rsidP="00831B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0A0C6B62" w14:textId="60DB075F" w:rsidR="00831B69" w:rsidRDefault="00831B69" w:rsidP="001E63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16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301CB"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115258" w:rsidRPr="0011525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301CB"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115258" w:rsidRPr="0011525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80350B" w14:textId="77777777" w:rsidR="00831B69" w:rsidRPr="00592D36" w:rsidRDefault="00831B69" w:rsidP="00831B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67FA170" w14:textId="6FCD846B" w:rsidR="00831B69" w:rsidRDefault="00A301CB" w:rsidP="00831B6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831B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  <w:vAlign w:val="bottom"/>
          </w:tcPr>
          <w:p w14:paraId="4961399A" w14:textId="77777777" w:rsidR="00831B69" w:rsidRPr="00592D36" w:rsidRDefault="00831B69" w:rsidP="00831B69">
            <w:pPr>
              <w:pStyle w:val="acctfourfigures"/>
              <w:tabs>
                <w:tab w:val="decimal" w:pos="298"/>
                <w:tab w:val="decimal" w:pos="654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31EBA2B6" w14:textId="736CBEF3" w:rsidR="00831B69" w:rsidRDefault="00831B69" w:rsidP="001E63B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16" w:hanging="9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301CB"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115258" w:rsidRPr="0011525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301CB" w:rsidRPr="00A301CB">
              <w:rPr>
                <w:rFonts w:ascii="Angsana New" w:hAnsi="Angsana New"/>
                <w:sz w:val="30"/>
                <w:szCs w:val="30"/>
                <w:lang w:val="en-US" w:bidi="th-TH"/>
              </w:rPr>
              <w:t>697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B76810E" w14:textId="1897EBE4" w:rsidR="00D0062E" w:rsidRDefault="00D0062E">
      <w:pPr>
        <w:rPr>
          <w:sz w:val="24"/>
          <w:szCs w:val="24"/>
          <w:cs/>
        </w:rPr>
      </w:pPr>
    </w:p>
    <w:p w14:paraId="17414446" w14:textId="77777777" w:rsidR="00D0062E" w:rsidRDefault="00D0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0"/>
        <w:gridCol w:w="1008"/>
        <w:gridCol w:w="182"/>
        <w:gridCol w:w="1008"/>
        <w:gridCol w:w="182"/>
        <w:gridCol w:w="949"/>
        <w:gridCol w:w="180"/>
        <w:gridCol w:w="873"/>
        <w:gridCol w:w="180"/>
        <w:gridCol w:w="873"/>
        <w:gridCol w:w="180"/>
        <w:gridCol w:w="869"/>
      </w:tblGrid>
      <w:tr w:rsidR="001B639B" w:rsidRPr="00592D36" w14:paraId="7F48A2DB" w14:textId="77777777" w:rsidTr="00E502F8">
        <w:trPr>
          <w:trHeight w:val="20"/>
          <w:tblHeader/>
        </w:trPr>
        <w:tc>
          <w:tcPr>
            <w:tcW w:w="2770" w:type="dxa"/>
          </w:tcPr>
          <w:p w14:paraId="068F677D" w14:textId="77777777" w:rsidR="001B639B" w:rsidRPr="00592D36" w:rsidRDefault="001B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4" w:type="dxa"/>
            <w:gridSpan w:val="11"/>
          </w:tcPr>
          <w:p w14:paraId="4681DEAE" w14:textId="577871CF" w:rsidR="001B639B" w:rsidRPr="00592D36" w:rsidRDefault="001B63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D3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DE11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07BB" w:rsidRPr="00592D36" w14:paraId="6EF51980" w14:textId="77777777" w:rsidTr="00E502F8">
        <w:trPr>
          <w:trHeight w:val="20"/>
          <w:tblHeader/>
        </w:trPr>
        <w:tc>
          <w:tcPr>
            <w:tcW w:w="2770" w:type="dxa"/>
            <w:vMerge w:val="restart"/>
            <w:vAlign w:val="bottom"/>
          </w:tcPr>
          <w:p w14:paraId="209CB01C" w14:textId="77777777" w:rsidR="00D907BB" w:rsidRPr="00592D36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9" w:type="dxa"/>
            <w:gridSpan w:val="5"/>
            <w:vAlign w:val="center"/>
          </w:tcPr>
          <w:p w14:paraId="361CE216" w14:textId="0E09FD91" w:rsidR="00D907BB" w:rsidRPr="00592D36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D1A3D83" w14:textId="77777777" w:rsidR="00D907BB" w:rsidRPr="00592D36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  <w:vAlign w:val="center"/>
          </w:tcPr>
          <w:p w14:paraId="42B6840F" w14:textId="64900E39" w:rsidR="00D907BB" w:rsidRPr="00592D36" w:rsidRDefault="00A301CB" w:rsidP="00D0062E">
            <w:pPr>
              <w:pStyle w:val="acctfourfigures"/>
              <w:tabs>
                <w:tab w:val="clear" w:pos="765"/>
                <w:tab w:val="decimal" w:pos="41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1B639B" w:rsidRPr="00592D36" w14:paraId="7E72F28C" w14:textId="77777777" w:rsidTr="002328E0">
        <w:trPr>
          <w:trHeight w:val="20"/>
          <w:tblHeader/>
        </w:trPr>
        <w:tc>
          <w:tcPr>
            <w:tcW w:w="2770" w:type="dxa"/>
            <w:vMerge/>
          </w:tcPr>
          <w:p w14:paraId="4BE02C79" w14:textId="77777777" w:rsidR="001B639B" w:rsidRPr="00592D36" w:rsidRDefault="001B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2170A3A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78F03EF7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3AC7926" w14:textId="77777777" w:rsidR="001B639B" w:rsidRPr="00592D36" w:rsidRDefault="001B63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2729B48" w14:textId="2AA77B73" w:rsidR="00523282" w:rsidRDefault="008972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B639B"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5048CF11" w14:textId="3F0F392E" w:rsidR="008972D7" w:rsidRPr="008972D7" w:rsidRDefault="008972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7AB08489" w14:textId="7C75E8D8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0D984E3" w14:textId="77777777" w:rsidR="001B639B" w:rsidRPr="002328E0" w:rsidRDefault="001B63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13CBE1E4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FA5B11C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884B5F" w14:textId="77777777" w:rsidR="001B639B" w:rsidRPr="00592D36" w:rsidRDefault="001B63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1C0714D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6EC75F20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994BC1" w14:textId="77777777" w:rsidR="001B639B" w:rsidRPr="00592D36" w:rsidRDefault="001B63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0FC1224" w14:textId="37365228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150BFA1" w14:textId="77777777" w:rsidR="001B639B" w:rsidRPr="00592D36" w:rsidRDefault="001B63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1D44115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16D181F3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2D3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B639B" w:rsidRPr="00592D36" w14:paraId="3245EAF9" w14:textId="77777777" w:rsidTr="00E502F8">
        <w:trPr>
          <w:trHeight w:val="20"/>
          <w:tblHeader/>
        </w:trPr>
        <w:tc>
          <w:tcPr>
            <w:tcW w:w="2770" w:type="dxa"/>
          </w:tcPr>
          <w:p w14:paraId="1ACFCDF3" w14:textId="77777777" w:rsidR="001B639B" w:rsidRPr="00592D36" w:rsidRDefault="001B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4" w:type="dxa"/>
            <w:gridSpan w:val="11"/>
          </w:tcPr>
          <w:p w14:paraId="311CA07F" w14:textId="77777777" w:rsidR="001B639B" w:rsidRPr="00592D36" w:rsidRDefault="001B63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D3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92D3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2D3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639B" w:rsidRPr="00592D36" w14:paraId="4510C51A" w14:textId="77777777" w:rsidTr="002328E0">
        <w:trPr>
          <w:cantSplit/>
          <w:trHeight w:val="20"/>
        </w:trPr>
        <w:tc>
          <w:tcPr>
            <w:tcW w:w="2770" w:type="dxa"/>
          </w:tcPr>
          <w:p w14:paraId="3F542D32" w14:textId="77777777" w:rsidR="001B639B" w:rsidRPr="00592D36" w:rsidRDefault="001B639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9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008" w:type="dxa"/>
            <w:vAlign w:val="bottom"/>
          </w:tcPr>
          <w:p w14:paraId="1B56AFBB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A0673B" w14:textId="77777777" w:rsidR="001B639B" w:rsidRPr="00592D36" w:rsidRDefault="001B639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FA53B85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E9252C" w14:textId="77777777" w:rsidR="001B639B" w:rsidRPr="00592D36" w:rsidRDefault="001B639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9" w:type="dxa"/>
            <w:vAlign w:val="bottom"/>
          </w:tcPr>
          <w:p w14:paraId="1B43EA3E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7E1D86" w14:textId="77777777" w:rsidR="001B639B" w:rsidRPr="00592D36" w:rsidRDefault="001B639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C3F5EB7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2185CD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16AB7D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BDC615" w14:textId="77777777" w:rsidR="001B639B" w:rsidRPr="00592D36" w:rsidRDefault="001B639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264EE25" w14:textId="77777777" w:rsidR="001B639B" w:rsidRPr="00592D36" w:rsidRDefault="001B6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4505" w:rsidRPr="00592D36" w14:paraId="44D04D00" w14:textId="77777777" w:rsidTr="003A0400">
        <w:trPr>
          <w:cantSplit/>
          <w:trHeight w:val="20"/>
        </w:trPr>
        <w:tc>
          <w:tcPr>
            <w:tcW w:w="2770" w:type="dxa"/>
          </w:tcPr>
          <w:p w14:paraId="631BACED" w14:textId="63301881" w:rsidR="00AC4505" w:rsidRPr="00592D36" w:rsidRDefault="00AC4505" w:rsidP="00AC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2D3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08" w:type="dxa"/>
            <w:vAlign w:val="bottom"/>
          </w:tcPr>
          <w:p w14:paraId="37C5FB18" w14:textId="178481A1" w:rsidR="00AC4505" w:rsidRDefault="00AC4505" w:rsidP="00AC4505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,742</w:t>
            </w:r>
          </w:p>
        </w:tc>
        <w:tc>
          <w:tcPr>
            <w:tcW w:w="182" w:type="dxa"/>
            <w:vAlign w:val="bottom"/>
          </w:tcPr>
          <w:p w14:paraId="413E9498" w14:textId="77777777" w:rsidR="00AC4505" w:rsidRPr="00592D36" w:rsidRDefault="00AC4505" w:rsidP="00AC45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8D772FF" w14:textId="0EBB93AF" w:rsidR="00AC4505" w:rsidRDefault="00F8715A" w:rsidP="00AC45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82" w:type="dxa"/>
            <w:vAlign w:val="bottom"/>
          </w:tcPr>
          <w:p w14:paraId="1C636A12" w14:textId="77777777" w:rsidR="00AC4505" w:rsidRPr="00592D36" w:rsidRDefault="00AC4505" w:rsidP="00AC45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9" w:type="dxa"/>
            <w:vAlign w:val="bottom"/>
          </w:tcPr>
          <w:p w14:paraId="2CE8E851" w14:textId="798711BD" w:rsidR="00AC4505" w:rsidRDefault="008972D7" w:rsidP="00AC45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,794</w:t>
            </w:r>
          </w:p>
        </w:tc>
        <w:tc>
          <w:tcPr>
            <w:tcW w:w="180" w:type="dxa"/>
            <w:vAlign w:val="bottom"/>
          </w:tcPr>
          <w:p w14:paraId="7E25329B" w14:textId="77777777" w:rsidR="00AC4505" w:rsidRPr="00592D36" w:rsidRDefault="00AC4505" w:rsidP="00AC45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4135393" w14:textId="0B81A6BE" w:rsidR="00AC4505" w:rsidRDefault="00AC4505" w:rsidP="00AC450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12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7A2491" w14:textId="77777777" w:rsidR="00AC4505" w:rsidRPr="00592D36" w:rsidRDefault="00AC4505" w:rsidP="00AC4505">
            <w:pPr>
              <w:pStyle w:val="acctfourfigures"/>
              <w:tabs>
                <w:tab w:val="clear" w:pos="765"/>
                <w:tab w:val="decimal" w:pos="21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CD99362" w14:textId="2E6C83E4" w:rsidR="00AC4505" w:rsidRDefault="00AC4505" w:rsidP="00AC450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F80618" w14:textId="77777777" w:rsidR="00AC4505" w:rsidRPr="00592D36" w:rsidRDefault="00AC4505" w:rsidP="00AC4505">
            <w:pPr>
              <w:pStyle w:val="acctfourfigures"/>
              <w:tabs>
                <w:tab w:val="decimal" w:pos="66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30EAB58" w14:textId="410AB452" w:rsidR="00AC4505" w:rsidRDefault="00AC4505" w:rsidP="00AC4505">
            <w:pPr>
              <w:pStyle w:val="acctfourfigures"/>
              <w:tabs>
                <w:tab w:val="clear" w:pos="765"/>
                <w:tab w:val="left" w:pos="299"/>
                <w:tab w:val="decimal" w:pos="660"/>
              </w:tabs>
              <w:spacing w:line="240" w:lineRule="auto"/>
              <w:ind w:right="-112" w:hanging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0400" w:rsidRPr="00592D36" w14:paraId="40B29189" w14:textId="77777777" w:rsidTr="002328E0">
        <w:trPr>
          <w:cantSplit/>
          <w:trHeight w:val="20"/>
        </w:trPr>
        <w:tc>
          <w:tcPr>
            <w:tcW w:w="2770" w:type="dxa"/>
          </w:tcPr>
          <w:p w14:paraId="3E5704F6" w14:textId="53C34042" w:rsidR="003A0400" w:rsidRDefault="00D03864" w:rsidP="003A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661CAC" w14:textId="4FCFE1F3" w:rsidR="003A0400" w:rsidRDefault="000D5DDE" w:rsidP="003A040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9,783</w:t>
            </w:r>
          </w:p>
        </w:tc>
        <w:tc>
          <w:tcPr>
            <w:tcW w:w="182" w:type="dxa"/>
            <w:vAlign w:val="bottom"/>
          </w:tcPr>
          <w:p w14:paraId="0766BB05" w14:textId="77777777" w:rsidR="003A0400" w:rsidRPr="00592D36" w:rsidRDefault="003A0400" w:rsidP="003A040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B215BB4" w14:textId="4D5B3978" w:rsidR="003A0400" w:rsidRDefault="000D5DDE" w:rsidP="003A04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9C7B44D" w14:textId="77777777" w:rsidR="003A0400" w:rsidRPr="00592D36" w:rsidRDefault="003A0400" w:rsidP="003A040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9" w:type="dxa"/>
            <w:tcBorders>
              <w:bottom w:val="double" w:sz="4" w:space="0" w:color="auto"/>
            </w:tcBorders>
            <w:vAlign w:val="bottom"/>
          </w:tcPr>
          <w:p w14:paraId="1D5CB262" w14:textId="6FCDB333" w:rsidR="003A0400" w:rsidRDefault="000D5DDE" w:rsidP="003A04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9,783</w:t>
            </w:r>
          </w:p>
        </w:tc>
        <w:tc>
          <w:tcPr>
            <w:tcW w:w="180" w:type="dxa"/>
            <w:vAlign w:val="bottom"/>
          </w:tcPr>
          <w:p w14:paraId="08342D3A" w14:textId="77777777" w:rsidR="003A0400" w:rsidRPr="00592D36" w:rsidRDefault="003A0400" w:rsidP="003A040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54B7B275" w14:textId="48962347" w:rsidR="003A0400" w:rsidRDefault="003A0400" w:rsidP="003A040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12" w:hanging="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470,576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64608AC" w14:textId="77777777" w:rsidR="003A0400" w:rsidRPr="00592D36" w:rsidRDefault="003A0400" w:rsidP="003A0400">
            <w:pPr>
              <w:pStyle w:val="acctfourfigures"/>
              <w:tabs>
                <w:tab w:val="clear" w:pos="765"/>
                <w:tab w:val="decimal" w:pos="21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7C783FA" w14:textId="42D448DD" w:rsidR="003A0400" w:rsidRDefault="003A0400" w:rsidP="003A040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24,105</w:t>
            </w:r>
          </w:p>
        </w:tc>
        <w:tc>
          <w:tcPr>
            <w:tcW w:w="180" w:type="dxa"/>
            <w:vAlign w:val="bottom"/>
          </w:tcPr>
          <w:p w14:paraId="6C1EF153" w14:textId="77777777" w:rsidR="003A0400" w:rsidRPr="00592D36" w:rsidRDefault="003A0400" w:rsidP="003A0400">
            <w:pPr>
              <w:pStyle w:val="acctfourfigures"/>
              <w:tabs>
                <w:tab w:val="decimal" w:pos="66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7A1CDF61" w14:textId="64FC309B" w:rsidR="003A0400" w:rsidRDefault="003A0400" w:rsidP="003A0400">
            <w:pPr>
              <w:pStyle w:val="acctfourfigures"/>
              <w:tabs>
                <w:tab w:val="clear" w:pos="765"/>
                <w:tab w:val="left" w:pos="299"/>
                <w:tab w:val="decimal" w:pos="660"/>
              </w:tabs>
              <w:spacing w:line="240" w:lineRule="auto"/>
              <w:ind w:right="-112" w:hanging="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446,471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18D89E1" w14:textId="77777777" w:rsidR="00592D36" w:rsidRPr="00F82D1D" w:rsidRDefault="00592D36">
      <w:pPr>
        <w:rPr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994"/>
        <w:gridCol w:w="270"/>
        <w:gridCol w:w="1170"/>
        <w:gridCol w:w="270"/>
        <w:gridCol w:w="990"/>
        <w:gridCol w:w="180"/>
        <w:gridCol w:w="1170"/>
      </w:tblGrid>
      <w:tr w:rsidR="00190164" w:rsidRPr="007929E5" w14:paraId="77D3BFCC" w14:textId="77777777" w:rsidTr="00212FBE">
        <w:trPr>
          <w:trHeight w:hRule="exact" w:val="418"/>
        </w:trPr>
        <w:tc>
          <w:tcPr>
            <w:tcW w:w="4140" w:type="dxa"/>
          </w:tcPr>
          <w:p w14:paraId="59EABD79" w14:textId="199C353E" w:rsidR="00190164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4" w:type="dxa"/>
            <w:gridSpan w:val="7"/>
          </w:tcPr>
          <w:p w14:paraId="1D73A027" w14:textId="77777777" w:rsidR="00190164" w:rsidRPr="007929E5" w:rsidRDefault="00190164" w:rsidP="00512F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12F09"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907BB" w:rsidRPr="007929E5" w14:paraId="6445A6CB" w14:textId="77777777">
        <w:trPr>
          <w:trHeight w:hRule="exact" w:val="418"/>
        </w:trPr>
        <w:tc>
          <w:tcPr>
            <w:tcW w:w="4140" w:type="dxa"/>
          </w:tcPr>
          <w:p w14:paraId="1171E7D4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  <w:vAlign w:val="center"/>
          </w:tcPr>
          <w:p w14:paraId="59D76716" w14:textId="0735E04E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79AA43D" w14:textId="77777777" w:rsidR="00D907BB" w:rsidRPr="007929E5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29B8B8E" w14:textId="2A73C4BE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190164" w:rsidRPr="007929E5" w14:paraId="5EC8464F" w14:textId="77777777" w:rsidTr="00212FBE">
        <w:trPr>
          <w:trHeight w:hRule="exact" w:val="418"/>
        </w:trPr>
        <w:tc>
          <w:tcPr>
            <w:tcW w:w="4140" w:type="dxa"/>
          </w:tcPr>
          <w:p w14:paraId="5F1C9C46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7A42429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270" w:type="dxa"/>
          </w:tcPr>
          <w:p w14:paraId="1F0C26F7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03FA50D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ABBCF7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B7D1006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80" w:type="dxa"/>
          </w:tcPr>
          <w:p w14:paraId="27DC63D0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CEDEDCA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190164" w:rsidRPr="007929E5" w14:paraId="749A0611" w14:textId="77777777" w:rsidTr="00212FBE">
        <w:trPr>
          <w:trHeight w:hRule="exact" w:val="418"/>
        </w:trPr>
        <w:tc>
          <w:tcPr>
            <w:tcW w:w="4140" w:type="dxa"/>
          </w:tcPr>
          <w:p w14:paraId="443E1C11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DC78A13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B08C2D6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274D9A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00D90030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8F2DA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</w:tcPr>
          <w:p w14:paraId="46B95EA0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005C4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1B69" w:rsidRPr="007929E5" w14:paraId="5B931BD9" w14:textId="77777777" w:rsidTr="00212FBE">
        <w:trPr>
          <w:trHeight w:hRule="exact" w:val="418"/>
        </w:trPr>
        <w:tc>
          <w:tcPr>
            <w:tcW w:w="4140" w:type="dxa"/>
          </w:tcPr>
          <w:p w14:paraId="53E7C085" w14:textId="11B73413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ขาดทุน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4" w:type="dxa"/>
            <w:shd w:val="clear" w:color="auto" w:fill="auto"/>
          </w:tcPr>
          <w:p w14:paraId="7CD1A260" w14:textId="62DC9869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4F4AF1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9FAC204" w14:textId="52F0A596" w:rsidR="00831B69" w:rsidRPr="007929E5" w:rsidRDefault="009E6482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 w:rsidR="001E63B8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6,682,629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3F1CB5A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130281" w14:textId="77CE7B90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3DB4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108A35" w14:textId="7A90A985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466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16</w:t>
            </w:r>
            <w:r w:rsidR="00DA43E6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)</w:t>
            </w:r>
          </w:p>
        </w:tc>
      </w:tr>
      <w:tr w:rsidR="00831B69" w:rsidRPr="007929E5" w14:paraId="7BC9A7D8" w14:textId="77777777" w:rsidTr="00DA43E6">
        <w:trPr>
          <w:trHeight w:hRule="exact" w:val="418"/>
        </w:trPr>
        <w:tc>
          <w:tcPr>
            <w:tcW w:w="4140" w:type="dxa"/>
          </w:tcPr>
          <w:p w14:paraId="35A032C4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5DC8685C" w14:textId="634335C9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C58857C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05CDC0" w14:textId="6105172F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1,3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525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8B30136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252E1" w14:textId="059EBC1E" w:rsidR="00831B69" w:rsidRPr="007929E5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</w:t>
            </w:r>
            <w:r w:rsidR="00831B69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0972488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55EF4A" w14:textId="783D314B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93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232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)</w:t>
            </w:r>
          </w:p>
        </w:tc>
      </w:tr>
      <w:tr w:rsidR="00DA43E6" w:rsidRPr="007929E5" w14:paraId="54A63552" w14:textId="77777777" w:rsidTr="00DA43E6">
        <w:trPr>
          <w:trHeight w:hRule="exact" w:val="779"/>
        </w:trPr>
        <w:tc>
          <w:tcPr>
            <w:tcW w:w="4140" w:type="dxa"/>
          </w:tcPr>
          <w:p w14:paraId="41B5DAF5" w14:textId="77777777" w:rsidR="00DA43E6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</w:rPr>
            </w:pP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ขาดทุนจากเงินลงทุนที่ไม่รับรู้เป็นสินทรัพย์เป็น</w:t>
            </w:r>
          </w:p>
          <w:p w14:paraId="6EAC6387" w14:textId="69E791B2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/>
                <w:color w:val="000000" w:themeColor="text1"/>
                <w:sz w:val="30"/>
                <w:szCs w:val="30"/>
              </w:rPr>
              <w:t xml:space="preserve">   </w:t>
            </w: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67335FE" w14:textId="77777777" w:rsidR="00DA43E6" w:rsidRDefault="00DA43E6" w:rsidP="00DA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B348D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4BF8EA" w14:textId="1DC80066" w:rsidR="00DA43E6" w:rsidRDefault="004D38E4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979</w:t>
            </w:r>
            <w:r w:rsidR="00DA43E6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7B98EDDD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EA34B7" w14:textId="77777777" w:rsidR="00DA43E6" w:rsidRPr="00A301CB" w:rsidRDefault="00DA43E6" w:rsidP="00DA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F52D05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CCD8CE" w14:textId="742F7463" w:rsidR="00DA43E6" w:rsidRDefault="00DA43E6" w:rsidP="00DA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D38E4" w:rsidRPr="007929E5" w14:paraId="664AFB2B" w14:textId="77777777" w:rsidTr="004D38E4">
        <w:trPr>
          <w:trHeight w:hRule="exact" w:val="416"/>
        </w:trPr>
        <w:tc>
          <w:tcPr>
            <w:tcW w:w="4140" w:type="dxa"/>
          </w:tcPr>
          <w:p w14:paraId="17106366" w14:textId="2FB7D3A4" w:rsidR="004D38E4" w:rsidRPr="00DA43E6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AC21060" w14:textId="77777777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FB284A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56A90" w14:textId="5F78AD9F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204,678</w:t>
            </w:r>
          </w:p>
        </w:tc>
        <w:tc>
          <w:tcPr>
            <w:tcW w:w="270" w:type="dxa"/>
          </w:tcPr>
          <w:p w14:paraId="0115DB53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8BBDCB" w14:textId="77777777" w:rsidR="004D38E4" w:rsidRPr="00A301CB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FCE8E5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7F5775" w14:textId="53DACFFB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50,914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38E4" w:rsidRPr="007929E5" w14:paraId="325CCB06" w14:textId="77777777" w:rsidTr="004D38E4">
        <w:trPr>
          <w:trHeight w:hRule="exact" w:val="362"/>
        </w:trPr>
        <w:tc>
          <w:tcPr>
            <w:tcW w:w="4140" w:type="dxa"/>
          </w:tcPr>
          <w:p w14:paraId="39F4D546" w14:textId="1E0840B0" w:rsidR="004D38E4" w:rsidRPr="00DA43E6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ค่าใช้จ่ายจากความเสียหายของทรัพย์สิน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0A6A11F" w14:textId="77777777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7FC8B4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35BD6" w14:textId="352C50C9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42,881</w:t>
            </w:r>
          </w:p>
        </w:tc>
        <w:tc>
          <w:tcPr>
            <w:tcW w:w="270" w:type="dxa"/>
          </w:tcPr>
          <w:p w14:paraId="3B26F9CC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49C928" w14:textId="77777777" w:rsidR="004D38E4" w:rsidRPr="00A301CB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B6F4F8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E0CE73" w14:textId="42843975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D38E4" w:rsidRPr="007929E5" w14:paraId="29A65B0C" w14:textId="77777777" w:rsidTr="004D38E4">
        <w:trPr>
          <w:trHeight w:hRule="exact" w:val="722"/>
        </w:trPr>
        <w:tc>
          <w:tcPr>
            <w:tcW w:w="4140" w:type="dxa"/>
          </w:tcPr>
          <w:p w14:paraId="3DA660C0" w14:textId="77777777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</w:rPr>
            </w:pP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ปรับปรุงสินทรัพย์ภาษีเงินได้รอตัดบัญชี</w:t>
            </w:r>
          </w:p>
          <w:p w14:paraId="7D586320" w14:textId="32DA8429" w:rsidR="004D38E4" w:rsidRPr="002063B7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/>
                <w:color w:val="000000" w:themeColor="text1"/>
                <w:sz w:val="30"/>
                <w:szCs w:val="30"/>
              </w:rPr>
              <w:t xml:space="preserve">   </w:t>
            </w: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DFB318" w14:textId="77777777" w:rsidR="004D38E4" w:rsidRPr="00804020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E66BEC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C70C29" w14:textId="533B277B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151,261</w:t>
            </w:r>
          </w:p>
        </w:tc>
        <w:tc>
          <w:tcPr>
            <w:tcW w:w="270" w:type="dxa"/>
            <w:vAlign w:val="bottom"/>
          </w:tcPr>
          <w:p w14:paraId="332A490D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414E7D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6CF849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7DF17E" w14:textId="3B4433CE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D38E4" w:rsidRPr="007929E5" w14:paraId="5CA0D69E" w14:textId="77777777" w:rsidTr="004D38E4">
        <w:trPr>
          <w:trHeight w:hRule="exact" w:val="443"/>
        </w:trPr>
        <w:tc>
          <w:tcPr>
            <w:tcW w:w="4140" w:type="dxa"/>
          </w:tcPr>
          <w:p w14:paraId="7AF37AF1" w14:textId="34CB76E8" w:rsidR="004D38E4" w:rsidRPr="00DA43E6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ผลขาดทุนทางภาษีที่ไม่รับรู้ภาษีเงินได้รอตัดบัญชี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9C06988" w14:textId="77777777" w:rsidR="004D38E4" w:rsidRPr="00804020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D7B86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98737C" w14:textId="7D58A0EC" w:rsidR="004D38E4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147,846</w:t>
            </w:r>
          </w:p>
        </w:tc>
        <w:tc>
          <w:tcPr>
            <w:tcW w:w="270" w:type="dxa"/>
            <w:vAlign w:val="bottom"/>
          </w:tcPr>
          <w:p w14:paraId="5493318A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05EA4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B7573" w14:textId="77777777" w:rsidR="004D38E4" w:rsidRPr="007929E5" w:rsidRDefault="004D38E4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F57546" w14:textId="72DDF879" w:rsidR="004D38E4" w:rsidRDefault="0014273B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831B69" w:rsidRPr="007929E5" w14:paraId="16B95BFE" w14:textId="77777777" w:rsidTr="00212FBE">
        <w:trPr>
          <w:trHeight w:hRule="exact" w:val="418"/>
        </w:trPr>
        <w:tc>
          <w:tcPr>
            <w:tcW w:w="4140" w:type="dxa"/>
          </w:tcPr>
          <w:p w14:paraId="70DDE85C" w14:textId="452C9D62" w:rsidR="00831B69" w:rsidRPr="002063B7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280B7C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D437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227855" w14:textId="0F65C70D" w:rsidR="00831B69" w:rsidRPr="007929E5" w:rsidRDefault="00671F57" w:rsidP="0067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 w:rsidR="004D38E4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48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4D38E4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266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76F4CF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E96645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052F2B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EF771C" w14:textId="56FCCCA8" w:rsidR="00831B69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4,758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831B69" w:rsidRPr="007929E5" w14:paraId="5EE0BA0F" w14:textId="77777777" w:rsidTr="00212FBE">
        <w:trPr>
          <w:trHeight w:hRule="exact" w:val="418"/>
        </w:trPr>
        <w:tc>
          <w:tcPr>
            <w:tcW w:w="4140" w:type="dxa"/>
          </w:tcPr>
          <w:p w14:paraId="7FAE64F5" w14:textId="5EE9A8BA" w:rsidR="00831B69" w:rsidRPr="007929E5" w:rsidRDefault="002231ED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 xml:space="preserve"> (รายได้) ค่าใช้จ่ายภาษีเงินได้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40729" w14:textId="30C7BDBB" w:rsidR="00831B69" w:rsidRPr="007929E5" w:rsidRDefault="000C2F9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1E63B8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87388FB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B0444" w14:textId="415A4EB8" w:rsidR="00831B69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140,989</w:t>
            </w:r>
          </w:p>
        </w:tc>
        <w:tc>
          <w:tcPr>
            <w:tcW w:w="270" w:type="dxa"/>
          </w:tcPr>
          <w:p w14:paraId="55BF5A93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256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02AA3F" w14:textId="390FA832" w:rsidR="00831B69" w:rsidRPr="007929E5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831B69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94</w:t>
            </w:r>
          </w:p>
        </w:tc>
        <w:tc>
          <w:tcPr>
            <w:tcW w:w="180" w:type="dxa"/>
          </w:tcPr>
          <w:p w14:paraId="6649FB7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41EAFD" w14:textId="7A98C5E5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76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14</w:t>
            </w:r>
            <w:r w:rsidR="00115258" w:rsidRPr="00115258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8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904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</w:tbl>
    <w:p w14:paraId="4CF1B843" w14:textId="6B83F9AF" w:rsidR="00EA3757" w:rsidRDefault="00EA3757" w:rsidP="001E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color w:val="0000FF"/>
          <w:sz w:val="20"/>
          <w:szCs w:val="20"/>
        </w:rPr>
      </w:pPr>
    </w:p>
    <w:p w14:paraId="410EA988" w14:textId="77777777" w:rsidR="00EA3757" w:rsidRDefault="00EA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color w:val="0000FF"/>
          <w:sz w:val="20"/>
          <w:szCs w:val="20"/>
        </w:rPr>
      </w:pPr>
      <w:r>
        <w:rPr>
          <w:rFonts w:asciiTheme="minorHAnsi" w:hAnsiTheme="minorHAnsi" w:cstheme="minorHAnsi"/>
          <w:color w:val="0000FF"/>
          <w:sz w:val="20"/>
          <w:szCs w:val="20"/>
        </w:rPr>
        <w:br w:type="page"/>
      </w:r>
    </w:p>
    <w:tbl>
      <w:tblPr>
        <w:tblW w:w="9181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170"/>
        <w:gridCol w:w="270"/>
        <w:gridCol w:w="990"/>
        <w:gridCol w:w="180"/>
        <w:gridCol w:w="1171"/>
      </w:tblGrid>
      <w:tr w:rsidR="00E37D16" w:rsidRPr="007929E5" w14:paraId="1365A2C2" w14:textId="77777777" w:rsidTr="00B31341">
        <w:tc>
          <w:tcPr>
            <w:tcW w:w="4140" w:type="dxa"/>
          </w:tcPr>
          <w:p w14:paraId="5DA609AE" w14:textId="598DF84B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41" w:type="dxa"/>
            <w:gridSpan w:val="7"/>
          </w:tcPr>
          <w:p w14:paraId="45CE38CB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07BB" w:rsidRPr="007929E5" w14:paraId="27AD096B" w14:textId="77777777">
        <w:tc>
          <w:tcPr>
            <w:tcW w:w="4140" w:type="dxa"/>
          </w:tcPr>
          <w:p w14:paraId="3D21AC3E" w14:textId="77777777" w:rsidR="00D907BB" w:rsidRPr="007929E5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FD9901A" w14:textId="2E59F181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687A1D85" w14:textId="77777777" w:rsidR="00D907BB" w:rsidRPr="007929E5" w:rsidRDefault="00D907BB" w:rsidP="00D907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2FCB5C9F" w14:textId="7E029112" w:rsidR="00D907BB" w:rsidRPr="007929E5" w:rsidRDefault="00A301CB" w:rsidP="00D907B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E37D16" w:rsidRPr="007929E5" w14:paraId="68F1BA9D" w14:textId="77777777" w:rsidTr="00B31341">
        <w:tc>
          <w:tcPr>
            <w:tcW w:w="4140" w:type="dxa"/>
          </w:tcPr>
          <w:p w14:paraId="344F168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210067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270" w:type="dxa"/>
          </w:tcPr>
          <w:p w14:paraId="62195FCF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7D73BA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CD4CC9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C0786EC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80" w:type="dxa"/>
          </w:tcPr>
          <w:p w14:paraId="27CFFCA7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711C623D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E37D16" w:rsidRPr="007929E5" w14:paraId="26F03035" w14:textId="77777777" w:rsidTr="00B31341">
        <w:tc>
          <w:tcPr>
            <w:tcW w:w="4140" w:type="dxa"/>
          </w:tcPr>
          <w:p w14:paraId="1C910E0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D2DE3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4BA45B2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A636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FD3432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C3EA9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</w:tcPr>
          <w:p w14:paraId="750B57F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F3B09B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1B69" w:rsidRPr="007929E5" w14:paraId="72DE7585" w14:textId="77777777" w:rsidTr="00467484">
        <w:tc>
          <w:tcPr>
            <w:tcW w:w="4140" w:type="dxa"/>
            <w:vAlign w:val="bottom"/>
          </w:tcPr>
          <w:p w14:paraId="677637B8" w14:textId="561A19CC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ขาดทุน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vAlign w:val="bottom"/>
          </w:tcPr>
          <w:p w14:paraId="3D447F36" w14:textId="5D518616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10DA4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A0509F1" w14:textId="1C7320CF" w:rsidR="00831B69" w:rsidRPr="007929E5" w:rsidRDefault="009E6482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8,731</w:t>
            </w:r>
            <w:r w:rsidR="001E63B8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071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E5B59B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8C8796" w14:textId="259039D5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3A4662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1AADC9E" w14:textId="2F88BEC4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303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324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)</w:t>
            </w:r>
          </w:p>
        </w:tc>
      </w:tr>
      <w:tr w:rsidR="00831B69" w:rsidRPr="007929E5" w14:paraId="5F2894E8" w14:textId="77777777" w:rsidTr="00B31341">
        <w:tc>
          <w:tcPr>
            <w:tcW w:w="4140" w:type="dxa"/>
          </w:tcPr>
          <w:p w14:paraId="5B4F68D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0763EA7" w14:textId="4A9F2EE3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234E3CC6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E42F0" w14:textId="5BD022D8" w:rsidR="00831B69" w:rsidRPr="007929E5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1,746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671F5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214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5DA9DD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E64B33" w14:textId="3EA95B44" w:rsidR="00831B69" w:rsidRPr="007929E5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</w:t>
            </w:r>
            <w:r w:rsidR="00831B69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3DFB44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814C078" w14:textId="2FFA7713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60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665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)</w:t>
            </w:r>
          </w:p>
        </w:tc>
      </w:tr>
      <w:tr w:rsidR="00831B69" w:rsidRPr="007929E5" w14:paraId="3308DEEA" w14:textId="77777777" w:rsidTr="00B31341">
        <w:tc>
          <w:tcPr>
            <w:tcW w:w="4140" w:type="dxa"/>
          </w:tcPr>
          <w:p w14:paraId="5E0BFB26" w14:textId="2736AF79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0CAEBEC5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D93681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0CA968" w14:textId="525F5F38" w:rsidR="00831B69" w:rsidRDefault="001E63B8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 w:rsidR="00DA43E6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DA43E6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829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ECC03F9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157C6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512B7C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3FE04BF" w14:textId="4632EADD" w:rsidR="00831B69" w:rsidRDefault="000C2F9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(29,144)</w:t>
            </w:r>
          </w:p>
        </w:tc>
      </w:tr>
      <w:tr w:rsidR="00831B69" w:rsidRPr="007929E5" w14:paraId="78AB9C8B" w14:textId="77777777" w:rsidTr="00B31341">
        <w:tc>
          <w:tcPr>
            <w:tcW w:w="4140" w:type="dxa"/>
          </w:tcPr>
          <w:p w14:paraId="32E575E7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vAlign w:val="bottom"/>
          </w:tcPr>
          <w:p w14:paraId="27E8EECB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1DAD5A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9013BC" w14:textId="691CBD3E" w:rsidR="00831B69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10</w:t>
            </w:r>
            <w:r w:rsidR="001E63B8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825</w:t>
            </w:r>
          </w:p>
        </w:tc>
        <w:tc>
          <w:tcPr>
            <w:tcW w:w="270" w:type="dxa"/>
            <w:vAlign w:val="bottom"/>
          </w:tcPr>
          <w:p w14:paraId="0951FC6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D8F02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73F60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EB31EA6" w14:textId="1AF6D0C7" w:rsidR="00831B69" w:rsidRPr="007929E5" w:rsidRDefault="000C2F9A" w:rsidP="000C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A43E6" w:rsidRPr="007929E5" w14:paraId="4515A42D" w14:textId="77777777" w:rsidTr="00B31341">
        <w:tc>
          <w:tcPr>
            <w:tcW w:w="4140" w:type="dxa"/>
          </w:tcPr>
          <w:p w14:paraId="153BFEBD" w14:textId="26396E6B" w:rsidR="00BF2BC7" w:rsidRPr="00DA43E6" w:rsidRDefault="00DA43E6" w:rsidP="00BF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</w:rPr>
            </w:pP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ขาดทุนจากเงินลงทุนที่ไม่รับรู้</w:t>
            </w:r>
          </w:p>
          <w:p w14:paraId="46F0E6D7" w14:textId="0E6BD432" w:rsidR="00DA43E6" w:rsidRPr="00451261" w:rsidRDefault="00451261" w:rsidP="0045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/>
                <w:color w:val="000000" w:themeColor="text1"/>
                <w:sz w:val="30"/>
                <w:szCs w:val="30"/>
              </w:rPr>
              <w:t xml:space="preserve">   </w:t>
            </w:r>
            <w:r w:rsidR="00DA43E6"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2D49A41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2E626A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825C30" w14:textId="69CAD10F" w:rsidR="00DA43E6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</w:t>
            </w:r>
            <w:r w:rsidR="00BF2BC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126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BF2BC7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074</w:t>
            </w:r>
          </w:p>
        </w:tc>
        <w:tc>
          <w:tcPr>
            <w:tcW w:w="270" w:type="dxa"/>
            <w:vAlign w:val="bottom"/>
          </w:tcPr>
          <w:p w14:paraId="53179BEA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C55139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C9E327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1C3B24" w14:textId="0D8F8702" w:rsidR="00DA43E6" w:rsidRPr="00A301CB" w:rsidRDefault="00BF2BC7" w:rsidP="00BF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(50,914)</w:t>
            </w:r>
          </w:p>
        </w:tc>
      </w:tr>
      <w:tr w:rsidR="00BF2BC7" w:rsidRPr="007929E5" w14:paraId="63A90CFA" w14:textId="77777777" w:rsidTr="00B31341">
        <w:tc>
          <w:tcPr>
            <w:tcW w:w="4140" w:type="dxa"/>
          </w:tcPr>
          <w:p w14:paraId="1A2B1629" w14:textId="3FA930A0" w:rsidR="00BF2BC7" w:rsidRPr="00DA43E6" w:rsidRDefault="00BF2BC7" w:rsidP="00BF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01FDDCF8" w14:textId="77777777" w:rsidR="00BF2BC7" w:rsidRPr="007929E5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12C0CF" w14:textId="77777777" w:rsidR="00BF2BC7" w:rsidRPr="007929E5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7B66D9" w14:textId="7EFA38A1" w:rsidR="00BF2BC7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449,165</w:t>
            </w:r>
          </w:p>
        </w:tc>
        <w:tc>
          <w:tcPr>
            <w:tcW w:w="270" w:type="dxa"/>
            <w:vAlign w:val="bottom"/>
          </w:tcPr>
          <w:p w14:paraId="76254C4B" w14:textId="77777777" w:rsidR="00BF2BC7" w:rsidRPr="007929E5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CDE0A" w14:textId="77777777" w:rsidR="00BF2BC7" w:rsidRPr="007929E5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0ED01F" w14:textId="77777777" w:rsidR="00BF2BC7" w:rsidRPr="007929E5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C52E85E" w14:textId="605B8401" w:rsidR="00BF2BC7" w:rsidRDefault="00BF2BC7" w:rsidP="00BF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A43E6" w:rsidRPr="007929E5" w14:paraId="6365A071" w14:textId="77777777" w:rsidTr="00B31341">
        <w:tc>
          <w:tcPr>
            <w:tcW w:w="4140" w:type="dxa"/>
          </w:tcPr>
          <w:p w14:paraId="34787433" w14:textId="39F4BBB8" w:rsidR="00DA43E6" w:rsidRPr="007929E5" w:rsidRDefault="00BF2BC7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ค่าใช้จ่ายจากความเสียหายของทรัพย์สิน</w:t>
            </w:r>
          </w:p>
        </w:tc>
        <w:tc>
          <w:tcPr>
            <w:tcW w:w="990" w:type="dxa"/>
            <w:vAlign w:val="bottom"/>
          </w:tcPr>
          <w:p w14:paraId="0C0E964E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A8F6A5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0AD648" w14:textId="2D071822" w:rsidR="00DA43E6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25,081</w:t>
            </w:r>
          </w:p>
        </w:tc>
        <w:tc>
          <w:tcPr>
            <w:tcW w:w="270" w:type="dxa"/>
            <w:vAlign w:val="bottom"/>
          </w:tcPr>
          <w:p w14:paraId="29CB66CB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333D07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B93A17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F66AA3" w14:textId="31F2FE05" w:rsidR="00DA43E6" w:rsidRPr="00A301CB" w:rsidRDefault="00BF2BC7" w:rsidP="00BF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A43E6" w:rsidRPr="007929E5" w14:paraId="05AB2D4B" w14:textId="77777777" w:rsidTr="00B31341">
        <w:tc>
          <w:tcPr>
            <w:tcW w:w="4140" w:type="dxa"/>
          </w:tcPr>
          <w:p w14:paraId="0F70B31D" w14:textId="77777777" w:rsidR="00DA43E6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</w:rPr>
            </w:pP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ปรับปรุงสินทรัพย์ภาษีเงินได้รอตัดบัญชี</w:t>
            </w:r>
          </w:p>
          <w:p w14:paraId="501359D9" w14:textId="3CC3C401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/>
                <w:color w:val="000000" w:themeColor="text1"/>
                <w:sz w:val="30"/>
                <w:szCs w:val="30"/>
              </w:rPr>
              <w:t xml:space="preserve">   </w:t>
            </w: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990" w:type="dxa"/>
            <w:vAlign w:val="bottom"/>
          </w:tcPr>
          <w:p w14:paraId="116AC090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6A08E9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E4C01D" w14:textId="1A4EF4B4" w:rsidR="00DA43E6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95,573</w:t>
            </w:r>
          </w:p>
        </w:tc>
        <w:tc>
          <w:tcPr>
            <w:tcW w:w="270" w:type="dxa"/>
            <w:vAlign w:val="bottom"/>
          </w:tcPr>
          <w:p w14:paraId="67AB00D5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4BE597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B38F26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876E9C" w14:textId="7FF6D28C" w:rsidR="00DA43E6" w:rsidRPr="00A301CB" w:rsidRDefault="000C2F9A" w:rsidP="000C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A43E6" w:rsidRPr="007929E5" w14:paraId="4DC3394D" w14:textId="77777777" w:rsidTr="00B31341">
        <w:tc>
          <w:tcPr>
            <w:tcW w:w="4140" w:type="dxa"/>
          </w:tcPr>
          <w:p w14:paraId="2322951F" w14:textId="54E9A1C4" w:rsidR="00DA43E6" w:rsidRPr="00DA43E6" w:rsidRDefault="00DA43E6" w:rsidP="004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 w:rsidRPr="00DA43E6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ผลขาดทุนทางภาษีที่ไม่รับรู้ภาษีเงินได้รอตัดบัญชี</w:t>
            </w:r>
          </w:p>
        </w:tc>
        <w:tc>
          <w:tcPr>
            <w:tcW w:w="990" w:type="dxa"/>
            <w:vAlign w:val="bottom"/>
          </w:tcPr>
          <w:p w14:paraId="00BF9BE9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CCDE5C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7B496A" w14:textId="25EEA427" w:rsidR="00DA43E6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68,</w:t>
            </w:r>
            <w:r w:rsidR="000C2F9A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389</w:t>
            </w:r>
          </w:p>
        </w:tc>
        <w:tc>
          <w:tcPr>
            <w:tcW w:w="270" w:type="dxa"/>
            <w:vAlign w:val="bottom"/>
          </w:tcPr>
          <w:p w14:paraId="03BC2C39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F92979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B8EB96" w14:textId="77777777" w:rsidR="00DA43E6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32B128" w14:textId="59507DCC" w:rsidR="00DA43E6" w:rsidRPr="00A301CB" w:rsidRDefault="000C2F9A" w:rsidP="000C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831B69" w:rsidRPr="007929E5" w14:paraId="184181C5" w14:textId="77777777" w:rsidTr="00B31341">
        <w:tc>
          <w:tcPr>
            <w:tcW w:w="4140" w:type="dxa"/>
          </w:tcPr>
          <w:p w14:paraId="6AA18352" w14:textId="69CD3E79" w:rsidR="00831B69" w:rsidRPr="007929E5" w:rsidRDefault="00DA43E6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  <w:vAlign w:val="bottom"/>
          </w:tcPr>
          <w:p w14:paraId="5137C052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D9FA54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561F9" w14:textId="49AE13D2" w:rsidR="00831B69" w:rsidRPr="007929E5" w:rsidRDefault="000C2F9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63,8</w:t>
            </w:r>
            <w:r w:rsidR="000A71F3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bottom"/>
          </w:tcPr>
          <w:p w14:paraId="4F6C7828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4A633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CBD4F2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B51DB5" w14:textId="1838E25B" w:rsidR="00831B69" w:rsidRPr="007929E5" w:rsidRDefault="000C2F9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6,690</w:t>
            </w:r>
          </w:p>
        </w:tc>
      </w:tr>
      <w:tr w:rsidR="00831B69" w:rsidRPr="007929E5" w14:paraId="02A0AD03" w14:textId="77777777" w:rsidTr="00B31341">
        <w:tc>
          <w:tcPr>
            <w:tcW w:w="4140" w:type="dxa"/>
          </w:tcPr>
          <w:p w14:paraId="1737F6E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089FC3" w14:textId="461A936C" w:rsidR="00831B69" w:rsidRPr="007929E5" w:rsidRDefault="000C2F9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0A71F3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3AE5E87D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14C56D" w14:textId="37DBC44D" w:rsidR="00831B69" w:rsidRPr="007929E5" w:rsidRDefault="000C2F9A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86</w:t>
            </w:r>
            <w:r w:rsidR="001E63B8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34E69B0C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256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D6FAE5" w14:textId="3679031C" w:rsidR="00831B69" w:rsidRPr="007929E5" w:rsidRDefault="00A301CB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44</w:t>
            </w:r>
            <w:r w:rsidR="00831B69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0B63ED60" w14:textId="77777777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396289C" w14:textId="4F1CBE19" w:rsidR="00831B69" w:rsidRPr="007929E5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A301CB"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134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033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</w:tbl>
    <w:p w14:paraId="2B70545D" w14:textId="77777777" w:rsidR="00EF0A83" w:rsidRDefault="00EF0A83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37"/>
        <w:gridCol w:w="990"/>
        <w:gridCol w:w="270"/>
        <w:gridCol w:w="1169"/>
        <w:gridCol w:w="270"/>
        <w:gridCol w:w="994"/>
        <w:gridCol w:w="180"/>
        <w:gridCol w:w="7"/>
        <w:gridCol w:w="1166"/>
      </w:tblGrid>
      <w:tr w:rsidR="00EF0A83" w:rsidRPr="007929E5" w14:paraId="68B6E99D" w14:textId="77777777" w:rsidTr="001E63B8">
        <w:tc>
          <w:tcPr>
            <w:tcW w:w="4137" w:type="dxa"/>
          </w:tcPr>
          <w:p w14:paraId="5BF3CF3F" w14:textId="70A966B8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044" w:type="dxa"/>
            <w:gridSpan w:val="8"/>
          </w:tcPr>
          <w:p w14:paraId="336299E6" w14:textId="48F1C6B3" w:rsidR="00EF0A83" w:rsidRPr="007929E5" w:rsidRDefault="00EF0A8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EF0A83">
              <w:rPr>
                <w:rFonts w:asciiTheme="minorHAnsi" w:hAnsiTheme="minorHAns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0A83" w:rsidRPr="007929E5" w14:paraId="06B7896F" w14:textId="77777777" w:rsidTr="001E63B8">
        <w:tc>
          <w:tcPr>
            <w:tcW w:w="4137" w:type="dxa"/>
          </w:tcPr>
          <w:p w14:paraId="4C2D1CCD" w14:textId="406A729B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EF0A83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29" w:type="dxa"/>
            <w:gridSpan w:val="3"/>
            <w:vAlign w:val="center"/>
          </w:tcPr>
          <w:p w14:paraId="79B6CC78" w14:textId="1B6A8FF6" w:rsidR="00EF0A83" w:rsidRPr="007929E5" w:rsidRDefault="00ED5C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ED5C99">
              <w:rPr>
                <w:rFonts w:asciiTheme="minorHAnsi" w:hAnsiTheme="minorHAnsi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74CF1C4A" w14:textId="77777777" w:rsidR="00EF0A83" w:rsidRPr="007929E5" w:rsidRDefault="00EF0A8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45" w:type="dxa"/>
            <w:gridSpan w:val="4"/>
            <w:vAlign w:val="center"/>
          </w:tcPr>
          <w:p w14:paraId="487D3719" w14:textId="45BB7305" w:rsidR="00EF0A83" w:rsidRPr="007929E5" w:rsidRDefault="00ED5C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ED5C99">
              <w:rPr>
                <w:rFonts w:asciiTheme="minorHAnsi" w:hAnsiTheme="minorHAnsi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1E63B8" w:rsidRPr="007929E5" w14:paraId="7296752E" w14:textId="77777777" w:rsidTr="001E63B8">
        <w:trPr>
          <w:trHeight w:val="288"/>
        </w:trPr>
        <w:tc>
          <w:tcPr>
            <w:tcW w:w="4137" w:type="dxa"/>
          </w:tcPr>
          <w:p w14:paraId="60AFE573" w14:textId="363AF5A5" w:rsidR="001E63B8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EF0A83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31</w:t>
            </w:r>
            <w:r w:rsidRPr="00EF0A8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0A83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3582F35" w14:textId="77777777" w:rsidR="001E63B8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7917E249" w14:textId="77777777" w:rsidR="001E63B8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70243D8" w14:textId="7E78D9EC" w:rsidR="001E63B8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CF191DC" w14:textId="77777777" w:rsidR="001E63B8" w:rsidRPr="007929E5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vAlign w:val="center"/>
          </w:tcPr>
          <w:p w14:paraId="01B8F65A" w14:textId="3DA52B86" w:rsidR="001E63B8" w:rsidRPr="001D38F6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7" w:type="dxa"/>
            <w:gridSpan w:val="2"/>
            <w:vAlign w:val="center"/>
          </w:tcPr>
          <w:p w14:paraId="2FCF9CDC" w14:textId="77777777" w:rsidR="001E63B8" w:rsidRPr="001D38F6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2A7556FA" w14:textId="34714280" w:rsidR="001E63B8" w:rsidRPr="001D38F6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ED5C99" w:rsidRPr="007929E5" w14:paraId="061C9BFE" w14:textId="77777777" w:rsidTr="001E63B8">
        <w:tc>
          <w:tcPr>
            <w:tcW w:w="4137" w:type="dxa"/>
          </w:tcPr>
          <w:p w14:paraId="04A4FC84" w14:textId="77777777" w:rsidR="00ED5C99" w:rsidRPr="007929E5" w:rsidRDefault="00ED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8"/>
          </w:tcPr>
          <w:p w14:paraId="1F4DC8C9" w14:textId="77777777" w:rsidR="00ED5C99" w:rsidRPr="007929E5" w:rsidRDefault="00ED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0A83" w:rsidRPr="007929E5" w14:paraId="0B65FC66" w14:textId="77777777" w:rsidTr="001E63B8">
        <w:tc>
          <w:tcPr>
            <w:tcW w:w="4137" w:type="dxa"/>
          </w:tcPr>
          <w:p w14:paraId="71FBEC41" w14:textId="2C1B5724" w:rsidR="00EF0A83" w:rsidRPr="007929E5" w:rsidRDefault="00ED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8A37132" w14:textId="3BB4C039" w:rsidR="00EF0A83" w:rsidRPr="007929E5" w:rsidRDefault="001E63B8" w:rsidP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72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100,714</w:t>
            </w:r>
          </w:p>
        </w:tc>
        <w:tc>
          <w:tcPr>
            <w:tcW w:w="270" w:type="dxa"/>
            <w:vAlign w:val="bottom"/>
          </w:tcPr>
          <w:p w14:paraId="613A8778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D6BED8C" w14:textId="7977981F" w:rsidR="00EF0A83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291,317</w:t>
            </w:r>
          </w:p>
        </w:tc>
        <w:tc>
          <w:tcPr>
            <w:tcW w:w="270" w:type="dxa"/>
            <w:vAlign w:val="bottom"/>
          </w:tcPr>
          <w:p w14:paraId="5084DD5D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42D19E5" w14:textId="11463112" w:rsidR="00EF0A83" w:rsidRPr="007929E5" w:rsidRDefault="001E63B8" w:rsidP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53,117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472941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2066BE5" w14:textId="1DCFD2B2" w:rsidR="00EF0A83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266,626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F0A83" w:rsidRPr="007929E5" w14:paraId="50C1BDEA" w14:textId="77777777" w:rsidTr="001E63B8">
        <w:tc>
          <w:tcPr>
            <w:tcW w:w="4137" w:type="dxa"/>
          </w:tcPr>
          <w:p w14:paraId="3341B900" w14:textId="7BCCF5FB" w:rsidR="00EF0A83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ED5C99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  <w:vAlign w:val="bottom"/>
          </w:tcPr>
          <w:p w14:paraId="7B630EC3" w14:textId="67266180" w:rsidR="00EF0A83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29,450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23A3FE9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FB284DE" w14:textId="33DE4BAF" w:rsidR="00EF0A83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51,597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EA00D77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D317FC0" w14:textId="743CE776" w:rsidR="00EF0A83" w:rsidRPr="007929E5" w:rsidRDefault="001E63B8" w:rsidP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29,450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EFEA36B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9D02254" w14:textId="39C72DBB" w:rsidR="00EF0A83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51,597</w:t>
            </w:r>
          </w:p>
        </w:tc>
      </w:tr>
      <w:tr w:rsidR="00EF0A83" w:rsidRPr="007929E5" w14:paraId="25869431" w14:textId="77777777" w:rsidTr="001E63B8">
        <w:tc>
          <w:tcPr>
            <w:tcW w:w="4137" w:type="dxa"/>
          </w:tcPr>
          <w:p w14:paraId="339FAC33" w14:textId="29966FBE" w:rsidR="00EF0A83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F3855">
              <w:rPr>
                <w:rFonts w:asciiTheme="minorHAnsi" w:hAnsiTheme="minorHAns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9DF37A" w14:textId="60DE7DC6" w:rsidR="00EF0A83" w:rsidRPr="007929E5" w:rsidRDefault="001E63B8" w:rsidP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71,264</w:t>
            </w:r>
          </w:p>
        </w:tc>
        <w:tc>
          <w:tcPr>
            <w:tcW w:w="270" w:type="dxa"/>
          </w:tcPr>
          <w:p w14:paraId="399245B8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B8978BD" w14:textId="659378FA" w:rsidR="00EF0A83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239,720</w:t>
            </w:r>
          </w:p>
        </w:tc>
        <w:tc>
          <w:tcPr>
            <w:tcW w:w="270" w:type="dxa"/>
          </w:tcPr>
          <w:p w14:paraId="23E9BCC9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256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8FC217E" w14:textId="041B13BD" w:rsidR="00EF0A83" w:rsidRPr="001E63B8" w:rsidRDefault="001E63B8" w:rsidP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1E63B8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23,667</w:t>
            </w:r>
            <w:r>
              <w:rPr>
                <w:rFonts w:asciiTheme="minorHAnsi" w:hAnsiTheme="minorHAnsi" w:cstheme="minorHAnsi" w:hint="cs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B9DBAA2" w14:textId="77777777" w:rsidR="00EF0A83" w:rsidRPr="007929E5" w:rsidRDefault="00EF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DCD37" w14:textId="53144379" w:rsidR="00EF0A83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215,029</w:t>
            </w:r>
            <w:r>
              <w:rPr>
                <w:rFonts w:asciiTheme="minorHAnsi" w:hAnsiTheme="minorHAnsi" w:cstheme="minorHAnsi" w:hint="cs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1F3FCF17" w14:textId="77777777" w:rsidR="00EF0A83" w:rsidRDefault="00EF0A83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B88AA89" w14:textId="77777777" w:rsidR="00DA43E6" w:rsidRDefault="00DA43E6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76B1E77" w14:textId="77777777" w:rsidR="00DA43E6" w:rsidRDefault="00DA43E6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DD3CC54" w14:textId="77777777" w:rsidR="00DA43E6" w:rsidRDefault="00DA43E6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352F999" w14:textId="77777777" w:rsidR="00DA43E6" w:rsidRDefault="00DA43E6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5E81ABB" w14:textId="77777777" w:rsidR="00BF2BC7" w:rsidRDefault="00BF2BC7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27DBBAE" w14:textId="77777777" w:rsidR="004D38E4" w:rsidRDefault="004D38E4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31"/>
        <w:gridCol w:w="991"/>
        <w:gridCol w:w="275"/>
        <w:gridCol w:w="1169"/>
        <w:gridCol w:w="270"/>
        <w:gridCol w:w="994"/>
        <w:gridCol w:w="180"/>
        <w:gridCol w:w="7"/>
        <w:gridCol w:w="1166"/>
      </w:tblGrid>
      <w:tr w:rsidR="00BF3855" w:rsidRPr="007929E5" w14:paraId="551A1F7B" w14:textId="77777777" w:rsidTr="001E63B8">
        <w:tc>
          <w:tcPr>
            <w:tcW w:w="4131" w:type="dxa"/>
          </w:tcPr>
          <w:p w14:paraId="419B30B6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050" w:type="dxa"/>
            <w:gridSpan w:val="8"/>
          </w:tcPr>
          <w:p w14:paraId="79A8A04A" w14:textId="03024FB2" w:rsidR="00BF3855" w:rsidRPr="007929E5" w:rsidRDefault="00BF385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3855" w:rsidRPr="007929E5" w14:paraId="5834C8D8" w14:textId="77777777" w:rsidTr="001E63B8">
        <w:tc>
          <w:tcPr>
            <w:tcW w:w="4131" w:type="dxa"/>
          </w:tcPr>
          <w:p w14:paraId="6636A166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EF0A83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5" w:type="dxa"/>
            <w:gridSpan w:val="3"/>
            <w:vAlign w:val="center"/>
          </w:tcPr>
          <w:p w14:paraId="58DABF96" w14:textId="77777777" w:rsidR="00BF3855" w:rsidRPr="007929E5" w:rsidRDefault="00BF385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ED5C99">
              <w:rPr>
                <w:rFonts w:asciiTheme="minorHAnsi" w:hAnsiTheme="minorHAnsi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5AF4CF28" w14:textId="77777777" w:rsidR="00BF3855" w:rsidRPr="007929E5" w:rsidRDefault="00BF385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45" w:type="dxa"/>
            <w:gridSpan w:val="4"/>
            <w:vAlign w:val="center"/>
          </w:tcPr>
          <w:p w14:paraId="7CBC206C" w14:textId="77777777" w:rsidR="00BF3855" w:rsidRPr="007929E5" w:rsidRDefault="00BF385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ED5C99">
              <w:rPr>
                <w:rFonts w:asciiTheme="minorHAnsi" w:hAnsiTheme="minorHAnsi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1E63B8" w:rsidRPr="007929E5" w14:paraId="3CBCEB14" w14:textId="77777777" w:rsidTr="001E63B8">
        <w:tc>
          <w:tcPr>
            <w:tcW w:w="4131" w:type="dxa"/>
          </w:tcPr>
          <w:p w14:paraId="7C09D8D0" w14:textId="70F13849" w:rsidR="001E63B8" w:rsidRPr="007929E5" w:rsidRDefault="001E6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EF0A83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31</w:t>
            </w:r>
            <w:r w:rsidRPr="00EF0A8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0A83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1" w:type="dxa"/>
            <w:vAlign w:val="center"/>
          </w:tcPr>
          <w:p w14:paraId="1761E0CD" w14:textId="060EC9EE" w:rsidR="001E63B8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5" w:type="dxa"/>
            <w:vAlign w:val="center"/>
          </w:tcPr>
          <w:p w14:paraId="20F9DA43" w14:textId="77777777" w:rsidR="001E63B8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20CF954E" w14:textId="2DC64382" w:rsidR="001E63B8" w:rsidRPr="00B270B6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lang w:bidi="th-TH"/>
              </w:rPr>
            </w:pPr>
            <w:r w:rsidRPr="00B270B6">
              <w:rPr>
                <w:rFonts w:asciiTheme="minorHAnsi" w:hAnsiTheme="minorHAnsi" w:cstheme="minorHAnsi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569FA0FC" w14:textId="77777777" w:rsidR="001E63B8" w:rsidRPr="007929E5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vAlign w:val="center"/>
          </w:tcPr>
          <w:p w14:paraId="47A7C07A" w14:textId="35FAA7CE" w:rsidR="001E63B8" w:rsidRPr="001D38F6" w:rsidRDefault="00B270B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7" w:type="dxa"/>
            <w:gridSpan w:val="2"/>
            <w:vAlign w:val="center"/>
          </w:tcPr>
          <w:p w14:paraId="098FE9A8" w14:textId="77777777" w:rsidR="001E63B8" w:rsidRPr="001D38F6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44EFC09C" w14:textId="0ECA6A32" w:rsidR="001E63B8" w:rsidRPr="001E63B8" w:rsidRDefault="001E63B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val="en-US" w:bidi="th-TH"/>
              </w:rPr>
            </w:pPr>
            <w:r w:rsidRPr="001E63B8">
              <w:rPr>
                <w:rFonts w:asciiTheme="minorHAnsi" w:hAnsiTheme="minorHAnsi" w:cstheme="minorHAnsi" w:hint="cs"/>
                <w:b/>
                <w:sz w:val="30"/>
                <w:szCs w:val="30"/>
                <w:cs/>
                <w:lang w:val="en-US" w:bidi="th-TH"/>
              </w:rPr>
              <w:t>2566</w:t>
            </w:r>
          </w:p>
        </w:tc>
      </w:tr>
      <w:tr w:rsidR="00BF3855" w:rsidRPr="007929E5" w14:paraId="2024EE64" w14:textId="77777777" w:rsidTr="001E63B8">
        <w:tc>
          <w:tcPr>
            <w:tcW w:w="4131" w:type="dxa"/>
          </w:tcPr>
          <w:p w14:paraId="36931FE7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8"/>
          </w:tcPr>
          <w:p w14:paraId="453BBF41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3855" w:rsidRPr="007929E5" w14:paraId="2734AC69" w14:textId="77777777" w:rsidTr="001E63B8">
        <w:tc>
          <w:tcPr>
            <w:tcW w:w="4131" w:type="dxa"/>
          </w:tcPr>
          <w:p w14:paraId="43DA3AA2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vAlign w:val="bottom"/>
          </w:tcPr>
          <w:p w14:paraId="26083D8F" w14:textId="28BA5DBB" w:rsidR="00BF3855" w:rsidRPr="007929E5" w:rsidRDefault="00B270B6" w:rsidP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72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65,373</w:t>
            </w:r>
          </w:p>
        </w:tc>
        <w:tc>
          <w:tcPr>
            <w:tcW w:w="275" w:type="dxa"/>
            <w:vAlign w:val="bottom"/>
          </w:tcPr>
          <w:p w14:paraId="252E4F39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CA200FD" w14:textId="63DC23B8" w:rsidR="00BF385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165,393</w:t>
            </w:r>
          </w:p>
        </w:tc>
        <w:tc>
          <w:tcPr>
            <w:tcW w:w="270" w:type="dxa"/>
            <w:vAlign w:val="bottom"/>
          </w:tcPr>
          <w:p w14:paraId="6E0CEE75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124E4C9" w14:textId="4DF4BA36" w:rsidR="00BF3855" w:rsidRPr="007929E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31,052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F69A43E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2CEEBB1" w14:textId="04956E44" w:rsidR="00BF385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42,398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F3855" w:rsidRPr="007929E5" w14:paraId="35435A67" w14:textId="77777777" w:rsidTr="001E63B8">
        <w:tc>
          <w:tcPr>
            <w:tcW w:w="4131" w:type="dxa"/>
          </w:tcPr>
          <w:p w14:paraId="2AC6FA15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ED5C99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1" w:type="dxa"/>
            <w:vAlign w:val="bottom"/>
          </w:tcPr>
          <w:p w14:paraId="2E74CB7A" w14:textId="69C7A466" w:rsidR="00BF3855" w:rsidRPr="007929E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31,052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vAlign w:val="bottom"/>
          </w:tcPr>
          <w:p w14:paraId="51AEC49C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B984D7" w14:textId="126F0A89" w:rsidR="00BF3855" w:rsidRPr="007929E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42,398</w:t>
            </w:r>
            <w:r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2A02B9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6B74C26" w14:textId="2A01115C" w:rsidR="00BF3855" w:rsidRPr="007929E5" w:rsidRDefault="00B270B6" w:rsidP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78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31,052</w:t>
            </w:r>
          </w:p>
        </w:tc>
        <w:tc>
          <w:tcPr>
            <w:tcW w:w="180" w:type="dxa"/>
            <w:vAlign w:val="bottom"/>
          </w:tcPr>
          <w:p w14:paraId="60F11895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C48F09C" w14:textId="52F966B8" w:rsidR="00BF3855" w:rsidRPr="007929E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42,398</w:t>
            </w:r>
          </w:p>
        </w:tc>
      </w:tr>
      <w:tr w:rsidR="00BF3855" w:rsidRPr="007929E5" w14:paraId="30B8E4BD" w14:textId="77777777" w:rsidTr="001E63B8">
        <w:tc>
          <w:tcPr>
            <w:tcW w:w="4131" w:type="dxa"/>
          </w:tcPr>
          <w:p w14:paraId="73EFF110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F3855">
              <w:rPr>
                <w:rFonts w:asciiTheme="minorHAnsi" w:hAnsiTheme="minorHAns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6FFF63C" w14:textId="4964A800" w:rsidR="00BF3855" w:rsidRPr="007929E5" w:rsidRDefault="00B270B6" w:rsidP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30,321</w:t>
            </w:r>
          </w:p>
        </w:tc>
        <w:tc>
          <w:tcPr>
            <w:tcW w:w="275" w:type="dxa"/>
          </w:tcPr>
          <w:p w14:paraId="34964CB7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509D80F" w14:textId="647AE905" w:rsidR="00BF3855" w:rsidRPr="007929E5" w:rsidRDefault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122,995</w:t>
            </w:r>
          </w:p>
        </w:tc>
        <w:tc>
          <w:tcPr>
            <w:tcW w:w="270" w:type="dxa"/>
          </w:tcPr>
          <w:p w14:paraId="65B2672D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256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82D1E3D" w14:textId="5A4A55E2" w:rsidR="00BF3855" w:rsidRPr="007929E5" w:rsidRDefault="00B270B6" w:rsidP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EDCB6C" w14:textId="77777777" w:rsidR="00BF3855" w:rsidRPr="007929E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A1D017" w14:textId="70CD9C9C" w:rsidR="00BF3855" w:rsidRPr="007929E5" w:rsidRDefault="00B270B6" w:rsidP="00B2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C1E4D6B" w14:textId="77777777" w:rsidR="00EF0A83" w:rsidRPr="00BF3855" w:rsidRDefault="00EF0A83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795BBAB" w14:textId="77777777" w:rsidR="00EF0A83" w:rsidRDefault="00EF0A83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46CC3C5" w14:textId="77777777" w:rsidR="00EF0A83" w:rsidRDefault="00EF0A83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DD269E" w14:textId="77777777" w:rsidR="00EF0A83" w:rsidRDefault="00EF0A83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CD699AD" w14:textId="3759DBBF" w:rsidR="00DA43E6" w:rsidRDefault="00DA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  <w:r>
        <w:rPr>
          <w:rFonts w:asciiTheme="majorHAnsi" w:hAnsiTheme="majorHAnsi" w:cstheme="majorHAnsi"/>
          <w:sz w:val="30"/>
          <w:szCs w:val="30"/>
          <w:cs/>
        </w:rPr>
        <w:br w:type="page"/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2610"/>
        <w:gridCol w:w="720"/>
        <w:gridCol w:w="810"/>
        <w:gridCol w:w="270"/>
        <w:gridCol w:w="810"/>
        <w:gridCol w:w="270"/>
        <w:gridCol w:w="810"/>
        <w:gridCol w:w="270"/>
        <w:gridCol w:w="810"/>
        <w:gridCol w:w="270"/>
        <w:gridCol w:w="990"/>
        <w:gridCol w:w="270"/>
        <w:gridCol w:w="990"/>
      </w:tblGrid>
      <w:tr w:rsidR="00BA660E" w:rsidRPr="00623946" w14:paraId="57CAC2BA" w14:textId="77777777" w:rsidTr="00BA660E">
        <w:trPr>
          <w:trHeight w:val="139"/>
          <w:tblHeader/>
        </w:trPr>
        <w:tc>
          <w:tcPr>
            <w:tcW w:w="2610" w:type="dxa"/>
          </w:tcPr>
          <w:p w14:paraId="5FFFBC22" w14:textId="1816D282" w:rsidR="00BA660E" w:rsidRPr="00623946" w:rsidRDefault="00BA6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70E14FCC" w14:textId="77777777" w:rsidR="00BA660E" w:rsidRPr="00B9309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3DB2E310" w14:textId="3F9D28F2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660E" w:rsidRPr="00623946" w14:paraId="12592723" w14:textId="77777777" w:rsidTr="00BA660E">
        <w:trPr>
          <w:trHeight w:val="139"/>
          <w:tblHeader/>
        </w:trPr>
        <w:tc>
          <w:tcPr>
            <w:tcW w:w="2610" w:type="dxa"/>
          </w:tcPr>
          <w:p w14:paraId="189D3A15" w14:textId="33D4EEB4" w:rsidR="00BA660E" w:rsidRPr="00623946" w:rsidRDefault="00BA6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720" w:type="dxa"/>
          </w:tcPr>
          <w:p w14:paraId="62C9E94E" w14:textId="77777777" w:rsidR="00BA660E" w:rsidRPr="00B9309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7083F95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27C26B3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14:paraId="3FE56656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E93CBC1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6FC9522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2F23A62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B66CD6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660E" w:rsidRPr="00623946" w14:paraId="521684D5" w14:textId="77777777" w:rsidTr="00BA660E">
        <w:trPr>
          <w:trHeight w:val="139"/>
          <w:tblHeader/>
        </w:trPr>
        <w:tc>
          <w:tcPr>
            <w:tcW w:w="2610" w:type="dxa"/>
            <w:vAlign w:val="bottom"/>
          </w:tcPr>
          <w:p w14:paraId="013F219E" w14:textId="77777777" w:rsidR="00BA660E" w:rsidRPr="00623946" w:rsidRDefault="00BA660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6DF94AD7" w14:textId="77777777" w:rsidR="00BA660E" w:rsidRPr="0028022B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0FB90CE6" w14:textId="77777777" w:rsidR="00BA660E" w:rsidRPr="00583E89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49309D0F" w14:textId="77777777" w:rsidR="00BA660E" w:rsidRPr="00B9309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40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6906298E" w14:textId="77777777" w:rsidR="00BA660E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2C751603" w14:textId="17301542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DA3A5F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8FE1AB7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53ADE8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0436571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975074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BF65904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</w:p>
          <w:p w14:paraId="44C1D75A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vAlign w:val="bottom"/>
          </w:tcPr>
          <w:p w14:paraId="5B6F7CEC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F1852C8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</w:t>
            </w:r>
          </w:p>
          <w:p w14:paraId="432CB5D2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25481A19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73861A" w14:textId="3B4030CC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  <w:r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F3855" w:rsidRPr="00623946" w14:paraId="48336C59" w14:textId="77777777" w:rsidTr="00BA660E">
        <w:trPr>
          <w:trHeight w:val="139"/>
          <w:tblHeader/>
        </w:trPr>
        <w:tc>
          <w:tcPr>
            <w:tcW w:w="2610" w:type="dxa"/>
          </w:tcPr>
          <w:p w14:paraId="44F2C01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FC0DF1E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570" w:type="dxa"/>
            <w:gridSpan w:val="11"/>
          </w:tcPr>
          <w:p w14:paraId="153C5FC9" w14:textId="7D3050E6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F3855" w:rsidRPr="00623946" w14:paraId="76A98BAA" w14:textId="77777777" w:rsidTr="00BA660E">
        <w:trPr>
          <w:trHeight w:val="139"/>
        </w:trPr>
        <w:tc>
          <w:tcPr>
            <w:tcW w:w="2610" w:type="dxa"/>
          </w:tcPr>
          <w:p w14:paraId="77D0735C" w14:textId="68F89FE4" w:rsidR="00BF3855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20" w:type="dxa"/>
          </w:tcPr>
          <w:p w14:paraId="12E6993E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570" w:type="dxa"/>
            <w:gridSpan w:val="11"/>
          </w:tcPr>
          <w:p w14:paraId="3391AD13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BA660E" w:rsidRPr="00623946" w14:paraId="445BAC87" w14:textId="77777777" w:rsidTr="00BA660E">
        <w:trPr>
          <w:trHeight w:val="139"/>
        </w:trPr>
        <w:tc>
          <w:tcPr>
            <w:tcW w:w="2610" w:type="dxa"/>
          </w:tcPr>
          <w:p w14:paraId="615FE9D3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dxa"/>
          </w:tcPr>
          <w:p w14:paraId="379A213D" w14:textId="77777777" w:rsidR="00BA660E" w:rsidRPr="00B93096" w:rsidRDefault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EF9F5FB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5E6956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EFBE933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2E2505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24EDBFA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59D147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EBE40E6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3CC828F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7B97AF8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1AF5FD3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FFBF26D" w14:textId="77777777" w:rsidR="00BA660E" w:rsidRPr="00623946" w:rsidRDefault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A660E" w:rsidRPr="00623946" w14:paraId="66A2A2B0" w14:textId="77777777" w:rsidTr="00BA660E">
        <w:trPr>
          <w:trHeight w:val="139"/>
        </w:trPr>
        <w:tc>
          <w:tcPr>
            <w:tcW w:w="2610" w:type="dxa"/>
          </w:tcPr>
          <w:p w14:paraId="0BF686EC" w14:textId="19AEE9FC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ลูกหนี้การค้าและลูกหนี้ผ่อนชำระ</w:t>
            </w:r>
          </w:p>
        </w:tc>
        <w:tc>
          <w:tcPr>
            <w:tcW w:w="720" w:type="dxa"/>
          </w:tcPr>
          <w:p w14:paraId="0BA2B0FA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B6C24DC" w14:textId="1207F8E1" w:rsidR="00BA660E" w:rsidRPr="00623946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39,23</w:t>
            </w:r>
            <w:r w:rsidR="00287D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ECEF50B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49BA134" w14:textId="31318983" w:rsidR="00BA660E" w:rsidRPr="00623946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835</w:t>
            </w:r>
          </w:p>
        </w:tc>
        <w:tc>
          <w:tcPr>
            <w:tcW w:w="270" w:type="dxa"/>
            <w:vAlign w:val="bottom"/>
          </w:tcPr>
          <w:p w14:paraId="41842B9F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68A438A" w14:textId="2ED4290D" w:rsidR="00BA660E" w:rsidRPr="00623946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4DB145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965705" w14:textId="1E4502C4" w:rsidR="00BA660E" w:rsidRPr="00623946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952213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490E47" w14:textId="77B10B9E" w:rsidR="00BA660E" w:rsidRPr="00623946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(15,07</w:t>
            </w:r>
            <w:r w:rsidR="00C946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FB5940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3FBDEE1" w14:textId="746C6146" w:rsidR="00BA660E" w:rsidRPr="00623946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24,99</w:t>
            </w:r>
            <w:r w:rsidR="00287D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</w:tr>
      <w:tr w:rsidR="00BA660E" w:rsidRPr="00623946" w14:paraId="5CA65C3B" w14:textId="77777777" w:rsidTr="00BA660E">
        <w:trPr>
          <w:trHeight w:val="139"/>
        </w:trPr>
        <w:tc>
          <w:tcPr>
            <w:tcW w:w="2610" w:type="dxa"/>
          </w:tcPr>
          <w:p w14:paraId="084838B8" w14:textId="1E9D55E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ความแตกต่างของการรับรู้รายได้</w:t>
            </w:r>
          </w:p>
        </w:tc>
        <w:tc>
          <w:tcPr>
            <w:tcW w:w="720" w:type="dxa"/>
          </w:tcPr>
          <w:p w14:paraId="55B4AB35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F18EB38" w14:textId="53CEED5B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  <w:tc>
          <w:tcPr>
            <w:tcW w:w="270" w:type="dxa"/>
            <w:vAlign w:val="bottom"/>
          </w:tcPr>
          <w:p w14:paraId="4A048A7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404614" w14:textId="4A39AC9C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(817)</w:t>
            </w:r>
          </w:p>
        </w:tc>
        <w:tc>
          <w:tcPr>
            <w:tcW w:w="270" w:type="dxa"/>
            <w:vAlign w:val="bottom"/>
          </w:tcPr>
          <w:p w14:paraId="5BCD411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47B2D3" w14:textId="09659788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A438D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24A6FB" w14:textId="672D7C82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26CB1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4A1E61" w14:textId="5FC822A9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7C2DB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F32525" w14:textId="2C159EB1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A660E" w:rsidRPr="00623946" w14:paraId="25ED2894" w14:textId="77777777" w:rsidTr="00BA660E">
        <w:trPr>
          <w:trHeight w:val="139"/>
        </w:trPr>
        <w:tc>
          <w:tcPr>
            <w:tcW w:w="2610" w:type="dxa"/>
          </w:tcPr>
          <w:p w14:paraId="752D37DF" w14:textId="08D54D9F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720" w:type="dxa"/>
          </w:tcPr>
          <w:p w14:paraId="62C54A30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5BC0E18" w14:textId="60928733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21,039</w:t>
            </w:r>
          </w:p>
        </w:tc>
        <w:tc>
          <w:tcPr>
            <w:tcW w:w="270" w:type="dxa"/>
            <w:vAlign w:val="bottom"/>
          </w:tcPr>
          <w:p w14:paraId="5A7595D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0170BA" w14:textId="644D8436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  <w:r w:rsidR="00C946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E4E8EC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C9126E" w14:textId="4F899451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D4FC8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E77BC2" w14:textId="1A1EDE16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83C9B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8DD9433" w14:textId="3D6C43F5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(7,181)</w:t>
            </w:r>
          </w:p>
        </w:tc>
        <w:tc>
          <w:tcPr>
            <w:tcW w:w="270" w:type="dxa"/>
            <w:vAlign w:val="bottom"/>
          </w:tcPr>
          <w:p w14:paraId="378B168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EC4D79" w14:textId="41D54C11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15,713</w:t>
            </w:r>
          </w:p>
        </w:tc>
      </w:tr>
      <w:tr w:rsidR="00BA660E" w:rsidRPr="00623946" w14:paraId="640C4F6E" w14:textId="77777777" w:rsidTr="00BA660E">
        <w:trPr>
          <w:trHeight w:val="139"/>
        </w:trPr>
        <w:tc>
          <w:tcPr>
            <w:tcW w:w="2610" w:type="dxa"/>
          </w:tcPr>
          <w:p w14:paraId="303A4AEB" w14:textId="77777777" w:rsidR="00BA660E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  <w:p w14:paraId="163A89C3" w14:textId="30FCE095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</w:t>
            </w: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720" w:type="dxa"/>
          </w:tcPr>
          <w:p w14:paraId="5EC3C911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805791B" w14:textId="24647987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270" w:type="dxa"/>
            <w:vAlign w:val="bottom"/>
          </w:tcPr>
          <w:p w14:paraId="2503B1D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C94A76" w14:textId="610212B8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(719)</w:t>
            </w:r>
          </w:p>
        </w:tc>
        <w:tc>
          <w:tcPr>
            <w:tcW w:w="270" w:type="dxa"/>
            <w:vAlign w:val="bottom"/>
          </w:tcPr>
          <w:p w14:paraId="5A3A58C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6D7257" w14:textId="1B54EBE4" w:rsidR="00BA660E" w:rsidRPr="003B1C1B" w:rsidRDefault="00BA660E" w:rsidP="0087433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(105)</w:t>
            </w:r>
          </w:p>
        </w:tc>
        <w:tc>
          <w:tcPr>
            <w:tcW w:w="270" w:type="dxa"/>
            <w:vAlign w:val="bottom"/>
          </w:tcPr>
          <w:p w14:paraId="00C81A1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9ED8AD" w14:textId="4050A0FE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EB2E4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5B3F6F" w14:textId="56311554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(5,562)</w:t>
            </w:r>
          </w:p>
        </w:tc>
        <w:tc>
          <w:tcPr>
            <w:tcW w:w="270" w:type="dxa"/>
            <w:vAlign w:val="bottom"/>
          </w:tcPr>
          <w:p w14:paraId="379D5B3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C046C9" w14:textId="1452FCAA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5,787</w:t>
            </w:r>
          </w:p>
        </w:tc>
      </w:tr>
      <w:tr w:rsidR="00BA660E" w:rsidRPr="00623946" w14:paraId="6C38F4B1" w14:textId="77777777" w:rsidTr="00BA660E">
        <w:trPr>
          <w:trHeight w:val="139"/>
        </w:trPr>
        <w:tc>
          <w:tcPr>
            <w:tcW w:w="2610" w:type="dxa"/>
          </w:tcPr>
          <w:p w14:paraId="47500CD9" w14:textId="080A075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720" w:type="dxa"/>
          </w:tcPr>
          <w:p w14:paraId="6509AB29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F824ED" w14:textId="0529A72C" w:rsidR="00BA660E" w:rsidRPr="004D0A56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53,96</w:t>
            </w:r>
            <w:r w:rsidR="00C946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0AD7A8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4366FD" w14:textId="42CB686C" w:rsidR="00BA660E" w:rsidRPr="004D0A56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(11,97</w:t>
            </w:r>
            <w:r w:rsidR="00C946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D2C3B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EABFC9C" w14:textId="6B73CC41" w:rsidR="00BA660E" w:rsidRPr="004D0A56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06A32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AD9E4D" w14:textId="5EEA9C5D" w:rsidR="00BA660E" w:rsidRPr="004D0A56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9EE47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B05432" w14:textId="11CAB69D" w:rsidR="00BA660E" w:rsidRPr="004D0A56" w:rsidRDefault="00BA660E" w:rsidP="008743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9AD24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28134D9" w14:textId="3C7E3823" w:rsidR="00BA660E" w:rsidRPr="004D0A56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41,9</w:t>
            </w:r>
            <w:r w:rsidR="006D17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</w:t>
            </w:r>
          </w:p>
        </w:tc>
      </w:tr>
      <w:tr w:rsidR="00BA660E" w:rsidRPr="00623946" w14:paraId="034F3C6E" w14:textId="77777777" w:rsidTr="00BA660E">
        <w:trPr>
          <w:trHeight w:val="344"/>
        </w:trPr>
        <w:tc>
          <w:tcPr>
            <w:tcW w:w="2610" w:type="dxa"/>
          </w:tcPr>
          <w:p w14:paraId="48F1C98C" w14:textId="77777777" w:rsidR="00BA660E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ขาดทุนจากสัญญาอัตราแลกเปลี่ยน</w:t>
            </w:r>
          </w:p>
          <w:p w14:paraId="11490AB8" w14:textId="3B9DD4E3" w:rsidR="00BA660E" w:rsidRPr="009E372A" w:rsidDel="00343ED4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</w:t>
            </w: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720" w:type="dxa"/>
          </w:tcPr>
          <w:p w14:paraId="3A2CF522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C4ED58" w14:textId="3F0B3779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24,105</w:t>
            </w:r>
          </w:p>
        </w:tc>
        <w:tc>
          <w:tcPr>
            <w:tcW w:w="270" w:type="dxa"/>
            <w:vAlign w:val="bottom"/>
          </w:tcPr>
          <w:p w14:paraId="42D23A8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1D67E1" w14:textId="2C5C0196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(24,105)</w:t>
            </w:r>
          </w:p>
        </w:tc>
        <w:tc>
          <w:tcPr>
            <w:tcW w:w="270" w:type="dxa"/>
            <w:vAlign w:val="bottom"/>
          </w:tcPr>
          <w:p w14:paraId="0126D3B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95F1EB" w14:textId="350D7F4D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6EB2A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9C91772" w14:textId="71AE0461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955BA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E95349" w14:textId="3CFBF88F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2CCD8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D625EA" w14:textId="532131BC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A660E" w:rsidRPr="00623946" w14:paraId="5443ACFB" w14:textId="77777777" w:rsidTr="00BA660E">
        <w:trPr>
          <w:trHeight w:val="139"/>
        </w:trPr>
        <w:tc>
          <w:tcPr>
            <w:tcW w:w="2610" w:type="dxa"/>
          </w:tcPr>
          <w:p w14:paraId="11CE09E7" w14:textId="3C7C05A9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720" w:type="dxa"/>
          </w:tcPr>
          <w:p w14:paraId="285E9067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D693B6" w14:textId="36FB7DBF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130,975</w:t>
            </w:r>
          </w:p>
        </w:tc>
        <w:tc>
          <w:tcPr>
            <w:tcW w:w="270" w:type="dxa"/>
            <w:vAlign w:val="bottom"/>
          </w:tcPr>
          <w:p w14:paraId="18ED943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5BFFC8" w14:textId="37B8A0D3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(104,556)</w:t>
            </w:r>
          </w:p>
        </w:tc>
        <w:tc>
          <w:tcPr>
            <w:tcW w:w="270" w:type="dxa"/>
            <w:vAlign w:val="bottom"/>
          </w:tcPr>
          <w:p w14:paraId="7D709AE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F2BA6C" w14:textId="01F08E2A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E6B7D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27C7EA" w14:textId="54E011CE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2D2BF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FC2893" w14:textId="37BE48E7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(24,277)</w:t>
            </w:r>
          </w:p>
        </w:tc>
        <w:tc>
          <w:tcPr>
            <w:tcW w:w="270" w:type="dxa"/>
            <w:vAlign w:val="bottom"/>
          </w:tcPr>
          <w:p w14:paraId="67AD6FA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A28477" w14:textId="66CEA3BA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2,142</w:t>
            </w:r>
          </w:p>
        </w:tc>
      </w:tr>
      <w:tr w:rsidR="00BA660E" w:rsidRPr="00623946" w14:paraId="6ED92895" w14:textId="77777777" w:rsidTr="00BA660E">
        <w:trPr>
          <w:trHeight w:val="139"/>
        </w:trPr>
        <w:tc>
          <w:tcPr>
            <w:tcW w:w="2610" w:type="dxa"/>
          </w:tcPr>
          <w:p w14:paraId="75544EA1" w14:textId="77777777" w:rsidR="00BA660E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สินค้าคงเหลือ(ค่าเผื่อการลด</w:t>
            </w:r>
          </w:p>
          <w:p w14:paraId="434FEC34" w14:textId="2B1341B1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</w:t>
            </w: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มูลค่าของสินค้า)</w:t>
            </w:r>
          </w:p>
        </w:tc>
        <w:tc>
          <w:tcPr>
            <w:tcW w:w="720" w:type="dxa"/>
          </w:tcPr>
          <w:p w14:paraId="6C256A9E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782688" w14:textId="08087783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5,614</w:t>
            </w:r>
          </w:p>
        </w:tc>
        <w:tc>
          <w:tcPr>
            <w:tcW w:w="270" w:type="dxa"/>
            <w:vAlign w:val="bottom"/>
          </w:tcPr>
          <w:p w14:paraId="066B286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FA51D5" w14:textId="1BC138C5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(624)</w:t>
            </w:r>
          </w:p>
        </w:tc>
        <w:tc>
          <w:tcPr>
            <w:tcW w:w="270" w:type="dxa"/>
            <w:vAlign w:val="bottom"/>
          </w:tcPr>
          <w:p w14:paraId="392244B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B36012" w14:textId="79A864FB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797DD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DD58C7" w14:textId="70F16AA4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A3A29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3A020BE" w14:textId="079A2C33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(2,640)</w:t>
            </w:r>
          </w:p>
        </w:tc>
        <w:tc>
          <w:tcPr>
            <w:tcW w:w="270" w:type="dxa"/>
            <w:vAlign w:val="bottom"/>
          </w:tcPr>
          <w:p w14:paraId="0114D5D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5D6C02" w14:textId="1F84D048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</w:t>
            </w:r>
            <w:r w:rsidR="006D17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</w:p>
        </w:tc>
      </w:tr>
      <w:tr w:rsidR="00BA660E" w:rsidRPr="00623946" w14:paraId="49E754AE" w14:textId="77777777" w:rsidTr="00BA660E">
        <w:trPr>
          <w:trHeight w:val="139"/>
        </w:trPr>
        <w:tc>
          <w:tcPr>
            <w:tcW w:w="2610" w:type="dxa"/>
          </w:tcPr>
          <w:p w14:paraId="1BF6C0D6" w14:textId="5874A288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ผลกำไรจากการวัดมูลค่าในตราสารทุน</w:t>
            </w:r>
          </w:p>
        </w:tc>
        <w:tc>
          <w:tcPr>
            <w:tcW w:w="720" w:type="dxa"/>
          </w:tcPr>
          <w:p w14:paraId="64508A03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0CB7EBE" w14:textId="6B24BB79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8743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205</w:t>
            </w:r>
          </w:p>
        </w:tc>
        <w:tc>
          <w:tcPr>
            <w:tcW w:w="270" w:type="dxa"/>
            <w:vAlign w:val="bottom"/>
          </w:tcPr>
          <w:p w14:paraId="19C9F6D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0FA2AB" w14:textId="6D011B92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669</w:t>
            </w:r>
          </w:p>
        </w:tc>
        <w:tc>
          <w:tcPr>
            <w:tcW w:w="270" w:type="dxa"/>
            <w:vAlign w:val="bottom"/>
          </w:tcPr>
          <w:p w14:paraId="16E07C8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D16601F" w14:textId="2CA2328D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7262A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53E540A" w14:textId="19BBCAAF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2ADB2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2620A2" w14:textId="4B3199B1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(7,87</w:t>
            </w:r>
            <w:r w:rsidR="00C946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BEF345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38760D5" w14:textId="3967DA43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660E" w:rsidRPr="00623946" w14:paraId="36C66414" w14:textId="77777777" w:rsidTr="00BA660E">
        <w:trPr>
          <w:trHeight w:val="348"/>
        </w:trPr>
        <w:tc>
          <w:tcPr>
            <w:tcW w:w="2610" w:type="dxa"/>
          </w:tcPr>
          <w:p w14:paraId="23B23BB5" w14:textId="77777777" w:rsidR="00BA660E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ที่ดิน อาคารและอุปกรณ์</w:t>
            </w:r>
          </w:p>
          <w:p w14:paraId="4AA86D74" w14:textId="59FDDABC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</w:t>
            </w: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(ผลขาดทุนจากการด้อยค่า)</w:t>
            </w:r>
          </w:p>
        </w:tc>
        <w:tc>
          <w:tcPr>
            <w:tcW w:w="720" w:type="dxa"/>
          </w:tcPr>
          <w:p w14:paraId="3A7BE53D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1636CB" w14:textId="52DB598E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7540D73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8D7880" w14:textId="6F878C0C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54BBC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40BF2" w14:textId="3E14AA23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3B102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E7FF83" w14:textId="73B5E5A3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421FE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CFB10C" w14:textId="04358717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(194)</w:t>
            </w:r>
          </w:p>
        </w:tc>
        <w:tc>
          <w:tcPr>
            <w:tcW w:w="270" w:type="dxa"/>
            <w:vAlign w:val="bottom"/>
          </w:tcPr>
          <w:p w14:paraId="58C7ED0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DE07CF" w14:textId="3B82425A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660E" w:rsidRPr="00623946" w14:paraId="3178C3EA" w14:textId="77777777" w:rsidTr="00BA660E">
        <w:trPr>
          <w:trHeight w:val="348"/>
        </w:trPr>
        <w:tc>
          <w:tcPr>
            <w:tcW w:w="2610" w:type="dxa"/>
          </w:tcPr>
          <w:p w14:paraId="52059358" w14:textId="14E895B5" w:rsidR="00BA660E" w:rsidRPr="00C00F9B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4"/>
                <w:szCs w:val="24"/>
                <w:cs/>
              </w:rPr>
            </w:pPr>
            <w:r w:rsidRPr="00051E4A">
              <w:rPr>
                <w:rFonts w:asciiTheme="majorBidi" w:hAnsiTheme="majorBidi"/>
                <w:sz w:val="24"/>
                <w:szCs w:val="24"/>
                <w:cs/>
              </w:rPr>
              <w:t>ปรับปรุงมูลค่ายุติธรรมขอ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ง</w:t>
            </w:r>
            <w:r w:rsidRPr="00051E4A">
              <w:rPr>
                <w:rFonts w:asciiTheme="majorBidi" w:hAnsiTheme="majorBidi"/>
                <w:sz w:val="24"/>
                <w:szCs w:val="24"/>
                <w:cs/>
              </w:rPr>
              <w:t>สินทรัพย์ที่ได้จากการซื้อบริษัทย่อย</w:t>
            </w:r>
          </w:p>
        </w:tc>
        <w:tc>
          <w:tcPr>
            <w:tcW w:w="720" w:type="dxa"/>
          </w:tcPr>
          <w:p w14:paraId="3AF2815E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59CA4B" w14:textId="35E82BE1" w:rsidR="00BA660E" w:rsidRDefault="00BA660E" w:rsidP="00BA660E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B25C3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896474" w14:textId="26E82B2F" w:rsidR="00BA660E" w:rsidRDefault="00BA660E" w:rsidP="0087433E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DF9D3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A02AF7" w14:textId="33CD78C0" w:rsidR="00BA660E" w:rsidRPr="003B1C1B" w:rsidRDefault="00BA660E" w:rsidP="00BA660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9D1EA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AE7743" w14:textId="6C9E2CF2" w:rsidR="00BA660E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4,662</w:t>
            </w:r>
          </w:p>
        </w:tc>
        <w:tc>
          <w:tcPr>
            <w:tcW w:w="270" w:type="dxa"/>
            <w:vAlign w:val="bottom"/>
          </w:tcPr>
          <w:p w14:paraId="4F2229D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B2704" w14:textId="2BCD8F81" w:rsidR="00BA660E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</w:t>
            </w:r>
            <w:r w:rsidR="006D17E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7D04BA7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2445E" w14:textId="60C8813C" w:rsidR="00BA660E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7,7</w:t>
            </w:r>
            <w:r w:rsidR="006D17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</w:p>
        </w:tc>
      </w:tr>
      <w:tr w:rsidR="00BA660E" w:rsidRPr="00623946" w14:paraId="4FCB1046" w14:textId="77777777" w:rsidTr="00BA660E">
        <w:trPr>
          <w:trHeight w:val="334"/>
        </w:trPr>
        <w:tc>
          <w:tcPr>
            <w:tcW w:w="2610" w:type="dxa"/>
          </w:tcPr>
          <w:p w14:paraId="07C73FD9" w14:textId="7777777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1E915EB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5FA80AE" w14:textId="67D81FA2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291,31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562788C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7048C" w14:textId="6DE06AB6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(135,433)</w:t>
            </w:r>
          </w:p>
        </w:tc>
        <w:tc>
          <w:tcPr>
            <w:tcW w:w="270" w:type="dxa"/>
            <w:vAlign w:val="bottom"/>
          </w:tcPr>
          <w:p w14:paraId="193648E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86C4F" w14:textId="7832B5F8" w:rsidR="00BA660E" w:rsidRPr="003B1C1B" w:rsidRDefault="00BA660E" w:rsidP="0087433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(105)</w:t>
            </w:r>
          </w:p>
        </w:tc>
        <w:tc>
          <w:tcPr>
            <w:tcW w:w="270" w:type="dxa"/>
            <w:vAlign w:val="bottom"/>
          </w:tcPr>
          <w:p w14:paraId="3C80061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66FB5" w14:textId="495D7003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4,662</w:t>
            </w:r>
          </w:p>
        </w:tc>
        <w:tc>
          <w:tcPr>
            <w:tcW w:w="270" w:type="dxa"/>
            <w:vAlign w:val="bottom"/>
          </w:tcPr>
          <w:p w14:paraId="58A833F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D7F70" w14:textId="20BC0E8A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(59,72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76ED23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267DD" w14:textId="3A9D4E6D" w:rsidR="00BA660E" w:rsidRPr="00BA660E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A66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100,71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BA660E" w:rsidRPr="00EA12FA" w14:paraId="7B527E37" w14:textId="77777777" w:rsidTr="00BA660E">
        <w:trPr>
          <w:trHeight w:val="188"/>
        </w:trPr>
        <w:tc>
          <w:tcPr>
            <w:tcW w:w="2610" w:type="dxa"/>
          </w:tcPr>
          <w:p w14:paraId="3C3C222D" w14:textId="77777777" w:rsidR="00BA660E" w:rsidRPr="00135721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720" w:type="dxa"/>
          </w:tcPr>
          <w:p w14:paraId="69F7DC88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4D4327C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3BA19A29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1A3EBF0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489F363F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EF0E37C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1A53C24C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A51A492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4923290A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EA40B8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09C1B5C1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665798" w14:textId="77777777" w:rsidR="00BA660E" w:rsidRPr="00BA660E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A660E" w:rsidRPr="00623946" w14:paraId="4D90ED25" w14:textId="77777777" w:rsidTr="00BA660E">
        <w:trPr>
          <w:trHeight w:val="334"/>
        </w:trPr>
        <w:tc>
          <w:tcPr>
            <w:tcW w:w="2610" w:type="dxa"/>
          </w:tcPr>
          <w:p w14:paraId="26C0F6B3" w14:textId="4EA0141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dxa"/>
          </w:tcPr>
          <w:p w14:paraId="53C4E819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08F454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6920DEA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4C2C83DA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2CB24B9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264CC7F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A9F304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780B274B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EEF67D9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</w:tcPr>
          <w:p w14:paraId="216FD690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A8706E9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</w:tcPr>
          <w:p w14:paraId="0921061E" w14:textId="77777777" w:rsidR="00BA660E" w:rsidRPr="00BA660E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A660E" w:rsidRPr="00623946" w14:paraId="14BA0A0F" w14:textId="77777777" w:rsidTr="00BA660E">
        <w:trPr>
          <w:trHeight w:val="334"/>
        </w:trPr>
        <w:tc>
          <w:tcPr>
            <w:tcW w:w="2610" w:type="dxa"/>
          </w:tcPr>
          <w:p w14:paraId="4BE6949C" w14:textId="72B03039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สินทรัพย์สิทธิการใช้งาน</w:t>
            </w:r>
          </w:p>
        </w:tc>
        <w:tc>
          <w:tcPr>
            <w:tcW w:w="720" w:type="dxa"/>
          </w:tcPr>
          <w:p w14:paraId="67DFFB49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81ED3" w14:textId="54052C7A" w:rsidR="00BA660E" w:rsidRPr="003B1C1B" w:rsidRDefault="00BA660E" w:rsidP="0087433E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51E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834F6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388B1371" w14:textId="7856241D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51E4A">
              <w:rPr>
                <w:rFonts w:asciiTheme="majorBidi" w:hAnsiTheme="majorBidi" w:cstheme="majorBidi"/>
                <w:sz w:val="24"/>
                <w:szCs w:val="24"/>
              </w:rPr>
              <w:t>(5,23</w:t>
            </w:r>
            <w:r w:rsidR="006D17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51E4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A759FC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1D7F8B4F" w14:textId="4E9ED73B" w:rsidR="00BA660E" w:rsidRPr="0087433E" w:rsidRDefault="00BA660E" w:rsidP="0087433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E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1100C6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1FB86F76" w14:textId="133A64E6" w:rsidR="00BA660E" w:rsidRPr="0087433E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E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98C38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</w:tcPr>
          <w:p w14:paraId="5C910A32" w14:textId="4B47F2B3" w:rsidR="00BA660E" w:rsidRPr="003B1C1B" w:rsidRDefault="00BA660E" w:rsidP="008743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051E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41144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</w:tcPr>
          <w:p w14:paraId="32B4C81B" w14:textId="6DD85CB6" w:rsidR="00BA660E" w:rsidRPr="00CD4249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E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(5,23</w:t>
            </w:r>
            <w:r w:rsidR="006D17E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051E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A660E" w:rsidRPr="00623946" w14:paraId="2D95DBD7" w14:textId="77777777" w:rsidTr="00BA660E">
        <w:trPr>
          <w:trHeight w:val="334"/>
        </w:trPr>
        <w:tc>
          <w:tcPr>
            <w:tcW w:w="2610" w:type="dxa"/>
          </w:tcPr>
          <w:p w14:paraId="5484DA84" w14:textId="39A3BAB5" w:rsidR="00BA660E" w:rsidRPr="00C00F9B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20" w:type="dxa"/>
          </w:tcPr>
          <w:p w14:paraId="07BFCAF4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D9B3AD" w14:textId="57EAF9AD" w:rsidR="00BA660E" w:rsidRPr="00312CA4" w:rsidRDefault="00BA660E" w:rsidP="008743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(1,622)</w:t>
            </w:r>
          </w:p>
        </w:tc>
        <w:tc>
          <w:tcPr>
            <w:tcW w:w="270" w:type="dxa"/>
            <w:vAlign w:val="bottom"/>
          </w:tcPr>
          <w:p w14:paraId="31CEE72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6986FEA3" w14:textId="70F66046" w:rsidR="00BA660E" w:rsidRPr="00312CA4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</w:t>
            </w:r>
            <w:r w:rsidR="006D17E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7AE39EE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95344FB" w14:textId="60F11697" w:rsidR="00BA660E" w:rsidRPr="0087433E" w:rsidRDefault="00BA660E" w:rsidP="0087433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8A14D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7E4E7D21" w14:textId="1BFC763A" w:rsidR="00BA660E" w:rsidRPr="0087433E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2352F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A3206C5" w14:textId="3F504611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70" w:type="dxa"/>
            <w:vAlign w:val="bottom"/>
          </w:tcPr>
          <w:p w14:paraId="6C3AB33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2FB3F25" w14:textId="23B0ED09" w:rsidR="00BA660E" w:rsidRPr="00CD4249" w:rsidRDefault="00BA660E" w:rsidP="0087433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660E" w:rsidRPr="00623946" w14:paraId="31647E0F" w14:textId="77777777" w:rsidTr="00BA660E">
        <w:trPr>
          <w:trHeight w:val="334"/>
        </w:trPr>
        <w:tc>
          <w:tcPr>
            <w:tcW w:w="2610" w:type="dxa"/>
          </w:tcPr>
          <w:p w14:paraId="4020979F" w14:textId="3506D8A1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ผลกำไรจากการวัดมูลค่าในตราสารทุน</w:t>
            </w:r>
          </w:p>
        </w:tc>
        <w:tc>
          <w:tcPr>
            <w:tcW w:w="720" w:type="dxa"/>
          </w:tcPr>
          <w:p w14:paraId="3D65951D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165804" w14:textId="7D798915" w:rsidR="00BA660E" w:rsidRPr="003B1C1B" w:rsidRDefault="00BA660E" w:rsidP="0087433E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3B938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1978878" w14:textId="4D3BE68E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5B490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720E28F3" w14:textId="7CDD2A2C" w:rsidR="00BA660E" w:rsidRPr="0087433E" w:rsidRDefault="00BA660E" w:rsidP="0087433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45D915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26A5B633" w14:textId="029247F1" w:rsidR="00BA660E" w:rsidRPr="0087433E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4B858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24DDB43" w14:textId="38BB1735" w:rsidR="00BA660E" w:rsidRPr="0087433E" w:rsidRDefault="00BA660E" w:rsidP="008743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E1900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B5F2B97" w14:textId="7E255417" w:rsidR="00BA660E" w:rsidRPr="00CD4249" w:rsidRDefault="00BA660E" w:rsidP="0087433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660E" w:rsidRPr="00623946" w14:paraId="1BD63C44" w14:textId="77777777" w:rsidTr="00BA660E">
        <w:tc>
          <w:tcPr>
            <w:tcW w:w="2610" w:type="dxa"/>
          </w:tcPr>
          <w:p w14:paraId="7744D180" w14:textId="4C1A1696" w:rsidR="00BA660E" w:rsidRPr="009E372A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สินทรัพย์ต้นทุนของสัญญา</w:t>
            </w:r>
          </w:p>
        </w:tc>
        <w:tc>
          <w:tcPr>
            <w:tcW w:w="720" w:type="dxa"/>
          </w:tcPr>
          <w:p w14:paraId="2626035A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5B643F" w14:textId="74144B5B" w:rsidR="00BA660E" w:rsidRPr="0087433E" w:rsidRDefault="00BA660E" w:rsidP="008743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(38,576)</w:t>
            </w:r>
          </w:p>
        </w:tc>
        <w:tc>
          <w:tcPr>
            <w:tcW w:w="270" w:type="dxa"/>
            <w:vAlign w:val="bottom"/>
          </w:tcPr>
          <w:p w14:paraId="1C21827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4C9767FF" w14:textId="7BD109A4" w:rsidR="00BA660E" w:rsidRPr="0087433E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13,308</w:t>
            </w:r>
          </w:p>
        </w:tc>
        <w:tc>
          <w:tcPr>
            <w:tcW w:w="270" w:type="dxa"/>
            <w:vAlign w:val="bottom"/>
          </w:tcPr>
          <w:p w14:paraId="677D8E2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6C288CA" w14:textId="4F5F4BD8" w:rsidR="00BA660E" w:rsidRPr="0087433E" w:rsidRDefault="00BA660E" w:rsidP="0087433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06907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16DFF77A" w14:textId="55345EC5" w:rsidR="00BA660E" w:rsidRPr="0087433E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25AE2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597FE50" w14:textId="787FF186" w:rsidR="00BA660E" w:rsidRPr="0087433E" w:rsidRDefault="00BA660E" w:rsidP="008743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03FE0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B3550DF" w14:textId="23D4064E" w:rsidR="00BA660E" w:rsidRPr="00CD4249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(25,268)</w:t>
            </w:r>
          </w:p>
        </w:tc>
      </w:tr>
      <w:tr w:rsidR="00BA660E" w:rsidRPr="00623946" w14:paraId="48504B7E" w14:textId="77777777" w:rsidTr="00BA660E">
        <w:tc>
          <w:tcPr>
            <w:tcW w:w="2610" w:type="dxa"/>
          </w:tcPr>
          <w:p w14:paraId="04D2AD69" w14:textId="200F7059" w:rsidR="00BA660E" w:rsidRPr="009E372A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สินทรัพย์สิทธิการใช้งาน</w:t>
            </w:r>
          </w:p>
        </w:tc>
        <w:tc>
          <w:tcPr>
            <w:tcW w:w="720" w:type="dxa"/>
          </w:tcPr>
          <w:p w14:paraId="21534B2C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77890A" w14:textId="45CA3787" w:rsidR="00BA660E" w:rsidRPr="003B1C1B" w:rsidRDefault="00BA660E" w:rsidP="008743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(11,399)</w:t>
            </w:r>
          </w:p>
        </w:tc>
        <w:tc>
          <w:tcPr>
            <w:tcW w:w="270" w:type="dxa"/>
            <w:vAlign w:val="bottom"/>
          </w:tcPr>
          <w:p w14:paraId="6BD104F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4CB98599" w14:textId="2CDC2B7F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6,27</w:t>
            </w:r>
            <w:r w:rsidR="00287D5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04472C35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397796C4" w14:textId="4EE2DB59" w:rsidR="00BA660E" w:rsidRPr="003B1C1B" w:rsidRDefault="00BA660E" w:rsidP="0087433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270" w:type="dxa"/>
            <w:vAlign w:val="bottom"/>
          </w:tcPr>
          <w:p w14:paraId="3BDFA8C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E5BCB3E" w14:textId="26DBA443" w:rsidR="00BA660E" w:rsidRPr="003B1C1B" w:rsidRDefault="00BA660E" w:rsidP="0087433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90CC4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7F9E04A" w14:textId="5B20F848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  <w:vAlign w:val="bottom"/>
          </w:tcPr>
          <w:p w14:paraId="081E53B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E7E95B6" w14:textId="068B9789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(4,18</w:t>
            </w:r>
            <w:r w:rsidR="00287D5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BA660E" w:rsidRPr="00623946" w14:paraId="3AE93C89" w14:textId="77777777" w:rsidTr="006D17E9">
        <w:tc>
          <w:tcPr>
            <w:tcW w:w="2610" w:type="dxa"/>
          </w:tcPr>
          <w:p w14:paraId="4B6D0088" w14:textId="771B99F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2CA4">
              <w:rPr>
                <w:rFonts w:asciiTheme="majorBidi" w:hAnsiTheme="majorBidi"/>
                <w:sz w:val="24"/>
                <w:szCs w:val="24"/>
                <w:cs/>
              </w:rPr>
              <w:t>ปรับปรุงมูลค่ายุติธรรมของสินทรัพย์ที่ได้จากการซื้อบริษัทย่อย</w:t>
            </w:r>
          </w:p>
        </w:tc>
        <w:tc>
          <w:tcPr>
            <w:tcW w:w="720" w:type="dxa"/>
          </w:tcPr>
          <w:p w14:paraId="2FBA407E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48E882" w14:textId="5EE66018" w:rsidR="00BA660E" w:rsidRPr="003B1C1B" w:rsidRDefault="00BA660E" w:rsidP="008743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(215,029)</w:t>
            </w:r>
          </w:p>
        </w:tc>
        <w:tc>
          <w:tcPr>
            <w:tcW w:w="270" w:type="dxa"/>
            <w:vAlign w:val="bottom"/>
          </w:tcPr>
          <w:p w14:paraId="630C88A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E48A05" w14:textId="18D4891B" w:rsidR="00BA660E" w:rsidRPr="003B1C1B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15,141</w:t>
            </w:r>
          </w:p>
        </w:tc>
        <w:tc>
          <w:tcPr>
            <w:tcW w:w="270" w:type="dxa"/>
            <w:vAlign w:val="bottom"/>
          </w:tcPr>
          <w:p w14:paraId="448FE9F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0F5DDA" w14:textId="6ADFA231" w:rsidR="00BA660E" w:rsidRPr="003B1C1B" w:rsidRDefault="00BA660E" w:rsidP="0087433E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906C15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78F2D14" w14:textId="3C839BEC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487</w:t>
            </w:r>
          </w:p>
        </w:tc>
        <w:tc>
          <w:tcPr>
            <w:tcW w:w="270" w:type="dxa"/>
            <w:vAlign w:val="bottom"/>
          </w:tcPr>
          <w:p w14:paraId="7AC1551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EA6B15" w14:textId="72A648D3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180,970</w:t>
            </w:r>
          </w:p>
        </w:tc>
        <w:tc>
          <w:tcPr>
            <w:tcW w:w="270" w:type="dxa"/>
            <w:vAlign w:val="bottom"/>
          </w:tcPr>
          <w:p w14:paraId="6D1AFE1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927CB1" w14:textId="324D5258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(18,431)</w:t>
            </w:r>
          </w:p>
        </w:tc>
      </w:tr>
      <w:tr w:rsidR="00BA660E" w:rsidRPr="00623946" w14:paraId="5D658646" w14:textId="77777777" w:rsidTr="006D17E9">
        <w:tc>
          <w:tcPr>
            <w:tcW w:w="2610" w:type="dxa"/>
          </w:tcPr>
          <w:p w14:paraId="161827D4" w14:textId="7777777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37BCB3C0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8AE61" w14:textId="7D2393BC" w:rsidR="00BA660E" w:rsidRPr="003B1C1B" w:rsidRDefault="00BA660E" w:rsidP="0087433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(266,626)</w:t>
            </w:r>
          </w:p>
        </w:tc>
        <w:tc>
          <w:tcPr>
            <w:tcW w:w="270" w:type="dxa"/>
            <w:vAlign w:val="bottom"/>
          </w:tcPr>
          <w:p w14:paraId="4856B31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0D910" w14:textId="4A1B749D" w:rsidR="00BA660E" w:rsidRPr="00287D5C" w:rsidRDefault="00BA660E" w:rsidP="0087433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31,02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43409A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28F59" w14:textId="1556B92B" w:rsidR="00BA660E" w:rsidRPr="003B1C1B" w:rsidRDefault="00BA660E" w:rsidP="0087433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270" w:type="dxa"/>
            <w:vAlign w:val="bottom"/>
          </w:tcPr>
          <w:p w14:paraId="0F22411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70D35" w14:textId="196B4905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270" w:type="dxa"/>
            <w:vAlign w:val="bottom"/>
          </w:tcPr>
          <w:p w14:paraId="6532708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42025" w14:textId="12B1DE71" w:rsidR="00BA660E" w:rsidRPr="003B1C1B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181,370</w:t>
            </w:r>
          </w:p>
        </w:tc>
        <w:tc>
          <w:tcPr>
            <w:tcW w:w="270" w:type="dxa"/>
            <w:vAlign w:val="bottom"/>
          </w:tcPr>
          <w:p w14:paraId="2E22064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6CB25" w14:textId="4DFDDD33" w:rsidR="00BA660E" w:rsidRPr="00BA660E" w:rsidRDefault="00BA660E" w:rsidP="0087433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A66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(53,11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 w:rsidRPr="00BA66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6D17E9" w:rsidRPr="00A36432" w14:paraId="038DBE79" w14:textId="77777777" w:rsidTr="006D17E9">
        <w:trPr>
          <w:trHeight w:val="361"/>
        </w:trPr>
        <w:tc>
          <w:tcPr>
            <w:tcW w:w="2610" w:type="dxa"/>
          </w:tcPr>
          <w:p w14:paraId="1ADD1E72" w14:textId="77777777" w:rsidR="00BA660E" w:rsidRPr="00A36432" w:rsidRDefault="00BA660E" w:rsidP="0001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FE5CE49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E279C51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0A48213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1F0B02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BF65286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C8AFD4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0E26FD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AFAA2FB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4B66AE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AEDF79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C022FC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0B0B51" w14:textId="77777777" w:rsidR="00BA660E" w:rsidRPr="00D5116F" w:rsidRDefault="00BA660E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</w:tr>
      <w:tr w:rsidR="006D17E9" w:rsidRPr="00A36432" w14:paraId="2F92FC05" w14:textId="77777777" w:rsidTr="006D17E9">
        <w:tc>
          <w:tcPr>
            <w:tcW w:w="2610" w:type="dxa"/>
          </w:tcPr>
          <w:p w14:paraId="5B4FC461" w14:textId="108CA251" w:rsidR="006D17E9" w:rsidRPr="006D17E9" w:rsidRDefault="006D17E9" w:rsidP="0001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20" w:type="dxa"/>
          </w:tcPr>
          <w:p w14:paraId="1E2DABD6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925E81D" w14:textId="366CA724" w:rsidR="006D17E9" w:rsidRPr="006D17E9" w:rsidRDefault="006D17E9" w:rsidP="006D17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17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,69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1E46834B" w14:textId="77777777" w:rsidR="006D17E9" w:rsidRPr="006D17E9" w:rsidRDefault="006D17E9" w:rsidP="006D17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279729" w14:textId="5F24C80B" w:rsidR="006D17E9" w:rsidRPr="006D17E9" w:rsidRDefault="00287D5C" w:rsidP="006D17E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D17E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104,40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DEBB3E" w14:textId="77777777" w:rsidR="006D17E9" w:rsidRPr="006D17E9" w:rsidRDefault="006D17E9" w:rsidP="006D17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C1E79A" w14:textId="4B80C7AB" w:rsidR="006D17E9" w:rsidRPr="006D17E9" w:rsidRDefault="006D17E9" w:rsidP="006D17E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523</w:t>
            </w:r>
          </w:p>
        </w:tc>
        <w:tc>
          <w:tcPr>
            <w:tcW w:w="270" w:type="dxa"/>
            <w:vAlign w:val="bottom"/>
          </w:tcPr>
          <w:p w14:paraId="43DEF3FC" w14:textId="77777777" w:rsidR="006D17E9" w:rsidRPr="006D17E9" w:rsidRDefault="006D17E9" w:rsidP="006D17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42D9BF" w14:textId="4C200E8B" w:rsidR="006D17E9" w:rsidRPr="006D17E9" w:rsidRDefault="006D17E9" w:rsidP="006D17E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5,149</w:t>
            </w:r>
          </w:p>
        </w:tc>
        <w:tc>
          <w:tcPr>
            <w:tcW w:w="270" w:type="dxa"/>
            <w:vAlign w:val="bottom"/>
          </w:tcPr>
          <w:p w14:paraId="2EA84E01" w14:textId="77777777" w:rsidR="006D17E9" w:rsidRPr="006D17E9" w:rsidRDefault="006D17E9" w:rsidP="006D17E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C53922" w14:textId="0AB2C988" w:rsidR="006D17E9" w:rsidRPr="006D17E9" w:rsidRDefault="006D17E9" w:rsidP="006D17E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121,64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E2D8CBD" w14:textId="77777777" w:rsidR="006D17E9" w:rsidRPr="006D17E9" w:rsidRDefault="006D17E9" w:rsidP="006D17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7D221F" w14:textId="3A0F8EDD" w:rsidR="006D17E9" w:rsidRPr="006D17E9" w:rsidRDefault="006D17E9" w:rsidP="006D17E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47,59</w:t>
            </w:r>
            <w:r w:rsidR="00287D5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</w:p>
        </w:tc>
      </w:tr>
      <w:tr w:rsidR="006D17E9" w:rsidRPr="00A36432" w14:paraId="2CDFD47C" w14:textId="77777777" w:rsidTr="00BA660E">
        <w:tc>
          <w:tcPr>
            <w:tcW w:w="2610" w:type="dxa"/>
          </w:tcPr>
          <w:p w14:paraId="534885AA" w14:textId="77777777" w:rsidR="006D17E9" w:rsidRPr="00A36432" w:rsidRDefault="006D17E9" w:rsidP="0001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03CAFD7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3327FDB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5FC99A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CC5F901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EE6FF4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349E69D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21025C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64376B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AF0652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6925AC6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B10F62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A7F7F2" w14:textId="77777777" w:rsidR="006D17E9" w:rsidRPr="00D5116F" w:rsidRDefault="006D17E9" w:rsidP="000147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</w:tr>
    </w:tbl>
    <w:p w14:paraId="3B061803" w14:textId="77777777" w:rsidR="00CD4249" w:rsidRDefault="00CD4249">
      <w:r>
        <w:br w:type="page"/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2610"/>
        <w:gridCol w:w="720"/>
        <w:gridCol w:w="810"/>
        <w:gridCol w:w="270"/>
        <w:gridCol w:w="810"/>
        <w:gridCol w:w="270"/>
        <w:gridCol w:w="810"/>
        <w:gridCol w:w="270"/>
        <w:gridCol w:w="810"/>
        <w:gridCol w:w="270"/>
        <w:gridCol w:w="990"/>
        <w:gridCol w:w="270"/>
        <w:gridCol w:w="990"/>
      </w:tblGrid>
      <w:tr w:rsidR="00BF3855" w:rsidRPr="00623946" w14:paraId="7F82E182" w14:textId="77777777" w:rsidTr="00BA660E">
        <w:trPr>
          <w:trHeight w:val="139"/>
          <w:tblHeader/>
        </w:trPr>
        <w:tc>
          <w:tcPr>
            <w:tcW w:w="2610" w:type="dxa"/>
          </w:tcPr>
          <w:p w14:paraId="1064A9B6" w14:textId="77777777" w:rsidR="00BF3855" w:rsidRPr="00623946" w:rsidRDefault="00BF3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00CF583A" w14:textId="77777777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2D7869E2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660E" w:rsidRPr="00623946" w14:paraId="6F0F5362" w14:textId="77777777" w:rsidTr="00BA660E">
        <w:trPr>
          <w:trHeight w:val="139"/>
          <w:tblHeader/>
        </w:trPr>
        <w:tc>
          <w:tcPr>
            <w:tcW w:w="2610" w:type="dxa"/>
          </w:tcPr>
          <w:p w14:paraId="5B123ED5" w14:textId="77777777" w:rsidR="00BA660E" w:rsidRPr="00623946" w:rsidRDefault="00BA6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720" w:type="dxa"/>
          </w:tcPr>
          <w:p w14:paraId="66016AB0" w14:textId="77777777" w:rsidR="00BA660E" w:rsidRPr="00B9309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F66BEB2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3AEADED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14:paraId="5F5308DB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F879666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FA17C8D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1342196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6CC6B1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A660E" w:rsidRPr="00623946" w14:paraId="24F39CC6" w14:textId="77777777" w:rsidTr="00BA660E">
        <w:trPr>
          <w:trHeight w:val="139"/>
          <w:tblHeader/>
        </w:trPr>
        <w:tc>
          <w:tcPr>
            <w:tcW w:w="2610" w:type="dxa"/>
            <w:vAlign w:val="bottom"/>
          </w:tcPr>
          <w:p w14:paraId="39FEC3B3" w14:textId="77777777" w:rsidR="00BA660E" w:rsidRPr="00623946" w:rsidRDefault="00BA660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7DA66F7C" w14:textId="77777777" w:rsidR="00BA660E" w:rsidRPr="0028022B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50FD07E" w14:textId="77777777" w:rsidR="00BA660E" w:rsidRPr="00583E89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ABE7A11" w14:textId="77777777" w:rsidR="00BA660E" w:rsidRPr="00B9309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40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785DC799" w14:textId="77777777" w:rsidR="00BA660E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40BF284D" w14:textId="08EDA341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079E539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5B679D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A2DCCF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2FDD049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C4741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B64E12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</w:p>
          <w:p w14:paraId="33DDF0FD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vAlign w:val="bottom"/>
          </w:tcPr>
          <w:p w14:paraId="6472FBD7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A345075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</w:t>
            </w:r>
          </w:p>
          <w:p w14:paraId="33FF5AD1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664BD43F" w14:textId="77777777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F10257" w14:textId="06AF523D" w:rsidR="00BA660E" w:rsidRPr="00623946" w:rsidRDefault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  <w:r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F3855" w:rsidRPr="00623946" w14:paraId="2B292473" w14:textId="77777777" w:rsidTr="00BA660E">
        <w:trPr>
          <w:trHeight w:val="139"/>
          <w:tblHeader/>
        </w:trPr>
        <w:tc>
          <w:tcPr>
            <w:tcW w:w="2610" w:type="dxa"/>
          </w:tcPr>
          <w:p w14:paraId="30D21140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5EC9C5F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570" w:type="dxa"/>
            <w:gridSpan w:val="11"/>
          </w:tcPr>
          <w:p w14:paraId="61378D00" w14:textId="4F138182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F3855" w:rsidRPr="00623946" w14:paraId="6776E4F0" w14:textId="77777777" w:rsidTr="00BA660E">
        <w:trPr>
          <w:trHeight w:val="139"/>
        </w:trPr>
        <w:tc>
          <w:tcPr>
            <w:tcW w:w="2610" w:type="dxa"/>
          </w:tcPr>
          <w:p w14:paraId="64681562" w14:textId="1511EB25" w:rsidR="00BF3855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080946FE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570" w:type="dxa"/>
            <w:gridSpan w:val="11"/>
          </w:tcPr>
          <w:p w14:paraId="66F53173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BA660E" w:rsidRPr="00623946" w14:paraId="2D13FB3E" w14:textId="77777777" w:rsidTr="00BA660E">
        <w:trPr>
          <w:trHeight w:val="139"/>
        </w:trPr>
        <w:tc>
          <w:tcPr>
            <w:tcW w:w="2610" w:type="dxa"/>
          </w:tcPr>
          <w:p w14:paraId="5739B50F" w14:textId="7777777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dxa"/>
          </w:tcPr>
          <w:p w14:paraId="5BE3F38A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302CEF9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AF82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9DE360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A28CE76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A8576FC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326D87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2A08E9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489FED4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D020707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1D45342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98B0242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A660E" w:rsidRPr="00623946" w14:paraId="7569E060" w14:textId="77777777" w:rsidTr="00BA660E">
        <w:trPr>
          <w:trHeight w:val="139"/>
        </w:trPr>
        <w:tc>
          <w:tcPr>
            <w:tcW w:w="2610" w:type="dxa"/>
          </w:tcPr>
          <w:p w14:paraId="729A3E3B" w14:textId="51F5CA2F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ลูกหนี้การค้าและลูกหนี้ผ่อนชำระ</w:t>
            </w:r>
          </w:p>
        </w:tc>
        <w:tc>
          <w:tcPr>
            <w:tcW w:w="720" w:type="dxa"/>
          </w:tcPr>
          <w:p w14:paraId="22524CEE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5E04BA" w14:textId="5D5A45CA" w:rsidR="00BA660E" w:rsidRPr="00623946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30,328</w:t>
            </w:r>
          </w:p>
        </w:tc>
        <w:tc>
          <w:tcPr>
            <w:tcW w:w="270" w:type="dxa"/>
            <w:vAlign w:val="bottom"/>
          </w:tcPr>
          <w:p w14:paraId="13E82B3D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CF8A91" w14:textId="2F5B2365" w:rsidR="00BA660E" w:rsidRPr="00623946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8,90</w:t>
            </w:r>
            <w:r w:rsidR="00134C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103BA7C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1610C6" w14:textId="048C9580" w:rsidR="00BA660E" w:rsidRPr="00623946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8E3AB8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6F86ED" w14:textId="4C86C83D" w:rsidR="00BA660E" w:rsidRPr="00623946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980306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B8B740" w14:textId="69BCBB47" w:rsidR="00BA660E" w:rsidRPr="00623946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5AE353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4CFAF29" w14:textId="2B5C30A8" w:rsidR="00BA660E" w:rsidRPr="00623946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39,23</w:t>
            </w:r>
            <w:r w:rsidR="00134C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BA660E" w:rsidRPr="00623946" w14:paraId="7178CED6" w14:textId="77777777" w:rsidTr="00BA660E">
        <w:trPr>
          <w:trHeight w:val="139"/>
        </w:trPr>
        <w:tc>
          <w:tcPr>
            <w:tcW w:w="2610" w:type="dxa"/>
          </w:tcPr>
          <w:p w14:paraId="79D1B630" w14:textId="7490C17D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ความแตกต่างของการรับรู้รายได้</w:t>
            </w:r>
          </w:p>
        </w:tc>
        <w:tc>
          <w:tcPr>
            <w:tcW w:w="720" w:type="dxa"/>
          </w:tcPr>
          <w:p w14:paraId="7D473E41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12C3654" w14:textId="705BDC6E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819</w:t>
            </w:r>
          </w:p>
        </w:tc>
        <w:tc>
          <w:tcPr>
            <w:tcW w:w="270" w:type="dxa"/>
            <w:vAlign w:val="bottom"/>
          </w:tcPr>
          <w:p w14:paraId="082D11F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4168486" w14:textId="0F246A44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2EE6DC1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995A51C" w14:textId="204FF4E4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EC05B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5A39EC2" w14:textId="030D6163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0E668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80DC41" w14:textId="335DCCA9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8E89D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4A1FD2" w14:textId="01E93B51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</w:tr>
      <w:tr w:rsidR="00BA660E" w:rsidRPr="00623946" w14:paraId="61A69A91" w14:textId="77777777" w:rsidTr="00BA660E">
        <w:trPr>
          <w:trHeight w:val="139"/>
        </w:trPr>
        <w:tc>
          <w:tcPr>
            <w:tcW w:w="2610" w:type="dxa"/>
          </w:tcPr>
          <w:p w14:paraId="42A3EE50" w14:textId="4DF1980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720" w:type="dxa"/>
          </w:tcPr>
          <w:p w14:paraId="25FA5598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FB27C97" w14:textId="4861871A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9,979</w:t>
            </w:r>
          </w:p>
        </w:tc>
        <w:tc>
          <w:tcPr>
            <w:tcW w:w="270" w:type="dxa"/>
            <w:vAlign w:val="bottom"/>
          </w:tcPr>
          <w:p w14:paraId="4D62749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1E8BA2" w14:textId="6088CC61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11,060</w:t>
            </w:r>
          </w:p>
        </w:tc>
        <w:tc>
          <w:tcPr>
            <w:tcW w:w="270" w:type="dxa"/>
            <w:vAlign w:val="bottom"/>
          </w:tcPr>
          <w:p w14:paraId="0FDF9F1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E71C03" w14:textId="36729ACE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2A4CB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CE2070" w14:textId="7B15A091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BF2A4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C4B09F" w14:textId="07BDDA22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86F4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2927E8C" w14:textId="57CFEA4A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21,039</w:t>
            </w:r>
          </w:p>
        </w:tc>
      </w:tr>
      <w:tr w:rsidR="00BA660E" w:rsidRPr="00623946" w14:paraId="2DD4A392" w14:textId="77777777" w:rsidTr="00BA660E">
        <w:trPr>
          <w:trHeight w:val="139"/>
        </w:trPr>
        <w:tc>
          <w:tcPr>
            <w:tcW w:w="2610" w:type="dxa"/>
          </w:tcPr>
          <w:p w14:paraId="4F848FE1" w14:textId="7B086DF9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20" w:type="dxa"/>
          </w:tcPr>
          <w:p w14:paraId="2B909776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0F52D8" w14:textId="0D6FED7C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9,973</w:t>
            </w:r>
          </w:p>
        </w:tc>
        <w:tc>
          <w:tcPr>
            <w:tcW w:w="270" w:type="dxa"/>
            <w:vAlign w:val="bottom"/>
          </w:tcPr>
          <w:p w14:paraId="17EA258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AE6597" w14:textId="19F663A0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2,200</w:t>
            </w:r>
          </w:p>
        </w:tc>
        <w:tc>
          <w:tcPr>
            <w:tcW w:w="270" w:type="dxa"/>
            <w:vAlign w:val="bottom"/>
          </w:tcPr>
          <w:p w14:paraId="197C188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C53E71" w14:textId="65A9B1B7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F9619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22F22B" w14:textId="1C589FBC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B13A8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2038BF" w14:textId="0EF4A207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2DC51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EEC4B2" w14:textId="0C300A34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</w:tr>
      <w:tr w:rsidR="00BA660E" w:rsidRPr="00623946" w14:paraId="63C7385C" w14:textId="77777777" w:rsidTr="00BA660E">
        <w:trPr>
          <w:trHeight w:val="139"/>
        </w:trPr>
        <w:tc>
          <w:tcPr>
            <w:tcW w:w="2610" w:type="dxa"/>
          </w:tcPr>
          <w:p w14:paraId="5193E54A" w14:textId="4D0272A8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720" w:type="dxa"/>
          </w:tcPr>
          <w:p w14:paraId="31D02C23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3A15E8" w14:textId="71F5713E" w:rsidR="00BA660E" w:rsidRPr="004D0A56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92,548</w:t>
            </w:r>
          </w:p>
        </w:tc>
        <w:tc>
          <w:tcPr>
            <w:tcW w:w="270" w:type="dxa"/>
            <w:vAlign w:val="bottom"/>
          </w:tcPr>
          <w:p w14:paraId="41671AE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80F866" w14:textId="03CBC7B1" w:rsidR="00BA660E" w:rsidRPr="004D0A56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(38,58</w:t>
            </w:r>
            <w:r w:rsidR="00134C0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DC6360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8135D46" w14:textId="3A13B45D" w:rsidR="00BA660E" w:rsidRPr="004D0A56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EDF8C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96DECE4" w14:textId="3C9FE07E" w:rsidR="00BA660E" w:rsidRPr="004D0A56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925D7A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CFAA16" w14:textId="5C7418EA" w:rsidR="00BA660E" w:rsidRPr="004D0A56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BD0E9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E4C531" w14:textId="32ECBF65" w:rsidR="00BA660E" w:rsidRPr="004D0A56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53,96</w:t>
            </w:r>
            <w:r w:rsidR="00134C0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</w:tr>
      <w:tr w:rsidR="00BA660E" w:rsidRPr="00623946" w14:paraId="09AE1A46" w14:textId="77777777" w:rsidTr="00BA660E">
        <w:trPr>
          <w:trHeight w:val="344"/>
        </w:trPr>
        <w:tc>
          <w:tcPr>
            <w:tcW w:w="2610" w:type="dxa"/>
          </w:tcPr>
          <w:p w14:paraId="6CCA1FD3" w14:textId="5DBF9B75" w:rsidR="00BA660E" w:rsidRPr="009E372A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สินทรัพย์สิทธิการใช้งาน</w:t>
            </w:r>
          </w:p>
        </w:tc>
        <w:tc>
          <w:tcPr>
            <w:tcW w:w="720" w:type="dxa"/>
          </w:tcPr>
          <w:p w14:paraId="2133CBE7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222645" w14:textId="1ABBD29E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1,318</w:t>
            </w:r>
          </w:p>
        </w:tc>
        <w:tc>
          <w:tcPr>
            <w:tcW w:w="270" w:type="dxa"/>
            <w:vAlign w:val="bottom"/>
          </w:tcPr>
          <w:p w14:paraId="48231E9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59C541" w14:textId="328BAC39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(1,318)</w:t>
            </w:r>
          </w:p>
        </w:tc>
        <w:tc>
          <w:tcPr>
            <w:tcW w:w="270" w:type="dxa"/>
            <w:vAlign w:val="bottom"/>
          </w:tcPr>
          <w:p w14:paraId="3CF0F0C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51FBE8" w14:textId="20FB296E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399F3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9CDF37" w14:textId="335AE2B8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2C053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D1E135" w14:textId="40B888C8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B9854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39974E" w14:textId="054BC57A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660E" w:rsidRPr="00623946" w14:paraId="7CE80FC4" w14:textId="77777777" w:rsidTr="00BA660E">
        <w:trPr>
          <w:trHeight w:val="344"/>
        </w:trPr>
        <w:tc>
          <w:tcPr>
            <w:tcW w:w="2610" w:type="dxa"/>
          </w:tcPr>
          <w:p w14:paraId="7732A4C7" w14:textId="042251E8" w:rsidR="00BA660E" w:rsidRPr="009E372A" w:rsidDel="00343ED4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ขาดทุนจากสัญญาอัตราแลกเปลี่ยนเงินตราต่างประเทศ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6CE84CB8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41460" w14:textId="33ACF2B2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1E5F2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34F816" w14:textId="7C92D151" w:rsidR="00BA660E" w:rsidRPr="003B1C1B" w:rsidRDefault="0013028B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C1E688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9D5C6A" w14:textId="0CE76019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24,105</w:t>
            </w:r>
          </w:p>
        </w:tc>
        <w:tc>
          <w:tcPr>
            <w:tcW w:w="270" w:type="dxa"/>
            <w:vAlign w:val="bottom"/>
          </w:tcPr>
          <w:p w14:paraId="00EEFFA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BD2D63A" w14:textId="235E52DC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71552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DB7AC7" w14:textId="749D891A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01E91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57745E" w14:textId="255D8019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24,105</w:t>
            </w:r>
          </w:p>
        </w:tc>
      </w:tr>
      <w:tr w:rsidR="00BA660E" w:rsidRPr="00623946" w14:paraId="69620792" w14:textId="77777777" w:rsidTr="00BA660E">
        <w:trPr>
          <w:trHeight w:val="139"/>
        </w:trPr>
        <w:tc>
          <w:tcPr>
            <w:tcW w:w="2610" w:type="dxa"/>
          </w:tcPr>
          <w:p w14:paraId="6DB1C1EB" w14:textId="5C60DCE8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720" w:type="dxa"/>
          </w:tcPr>
          <w:p w14:paraId="57694DFB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E16887" w14:textId="0B079909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50,568</w:t>
            </w:r>
          </w:p>
        </w:tc>
        <w:tc>
          <w:tcPr>
            <w:tcW w:w="270" w:type="dxa"/>
            <w:vAlign w:val="bottom"/>
          </w:tcPr>
          <w:p w14:paraId="4B73F4C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8292AB" w14:textId="3D869F33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,407</w:t>
            </w:r>
          </w:p>
        </w:tc>
        <w:tc>
          <w:tcPr>
            <w:tcW w:w="270" w:type="dxa"/>
            <w:vAlign w:val="bottom"/>
          </w:tcPr>
          <w:p w14:paraId="3E41872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EBE07A" w14:textId="5E1998B6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0F905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207820" w14:textId="70963274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AD316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4D04B9" w14:textId="4D1A7E8E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BB11F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ADD63A" w14:textId="42CB1D43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130,975</w:t>
            </w:r>
          </w:p>
        </w:tc>
      </w:tr>
      <w:tr w:rsidR="00BA660E" w:rsidRPr="00623946" w14:paraId="2ECBFA08" w14:textId="77777777" w:rsidTr="00BA660E">
        <w:trPr>
          <w:trHeight w:val="139"/>
        </w:trPr>
        <w:tc>
          <w:tcPr>
            <w:tcW w:w="2610" w:type="dxa"/>
          </w:tcPr>
          <w:p w14:paraId="70C94AD2" w14:textId="7829CED9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สินค้าคงเหลือ(ค่าเผื่อการลดมูลค่าของสินค้า)</w:t>
            </w:r>
          </w:p>
        </w:tc>
        <w:tc>
          <w:tcPr>
            <w:tcW w:w="720" w:type="dxa"/>
          </w:tcPr>
          <w:p w14:paraId="754851DF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79D451" w14:textId="76F1430E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8,084</w:t>
            </w:r>
          </w:p>
        </w:tc>
        <w:tc>
          <w:tcPr>
            <w:tcW w:w="270" w:type="dxa"/>
            <w:vAlign w:val="bottom"/>
          </w:tcPr>
          <w:p w14:paraId="46D30E7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DE48B1" w14:textId="2F249E46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34C07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976BE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12EF81" w14:textId="17045EC7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7B145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C8E7DC" w14:textId="2A402EE0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3C5F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7EE69A" w14:textId="7B5313A6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9619988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4BCC59" w14:textId="61F125F1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5,614</w:t>
            </w:r>
          </w:p>
        </w:tc>
      </w:tr>
      <w:tr w:rsidR="00BA660E" w:rsidRPr="00623946" w14:paraId="3A54731E" w14:textId="77777777" w:rsidTr="00BA660E">
        <w:trPr>
          <w:trHeight w:val="139"/>
        </w:trPr>
        <w:tc>
          <w:tcPr>
            <w:tcW w:w="2610" w:type="dxa"/>
          </w:tcPr>
          <w:p w14:paraId="6243BFB9" w14:textId="6A7DB1B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ผลกำไรจากการวัดมูลค่าในตราสารทุน</w:t>
            </w:r>
          </w:p>
        </w:tc>
        <w:tc>
          <w:tcPr>
            <w:tcW w:w="720" w:type="dxa"/>
          </w:tcPr>
          <w:p w14:paraId="5C1F0C99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E33351B" w14:textId="73171B0F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89196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F9FB6DF" w14:textId="5875F207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270" w:type="dxa"/>
            <w:vAlign w:val="bottom"/>
          </w:tcPr>
          <w:p w14:paraId="7D373CA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B1E18D3" w14:textId="3FD2DFD1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3,082</w:t>
            </w:r>
          </w:p>
        </w:tc>
        <w:tc>
          <w:tcPr>
            <w:tcW w:w="270" w:type="dxa"/>
            <w:vAlign w:val="bottom"/>
          </w:tcPr>
          <w:p w14:paraId="5CAB27C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22B273" w14:textId="17E136A3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24AA7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4AD468A" w14:textId="35F9B94C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800C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C21083" w14:textId="15F67F4A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13028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205</w:t>
            </w:r>
          </w:p>
        </w:tc>
      </w:tr>
      <w:tr w:rsidR="00BA660E" w:rsidRPr="00623946" w14:paraId="7EA06570" w14:textId="77777777" w:rsidTr="00BA660E">
        <w:trPr>
          <w:trHeight w:val="348"/>
        </w:trPr>
        <w:tc>
          <w:tcPr>
            <w:tcW w:w="2610" w:type="dxa"/>
          </w:tcPr>
          <w:p w14:paraId="54D12B0D" w14:textId="1655A1A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ที่ดิน อาคารและอุปกรณ์(ผลขาดทุนจากการด้อยค่า)</w:t>
            </w:r>
          </w:p>
        </w:tc>
        <w:tc>
          <w:tcPr>
            <w:tcW w:w="720" w:type="dxa"/>
          </w:tcPr>
          <w:p w14:paraId="776D73CD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0076C2" w14:textId="6E26A99A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D8D0E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D34BB7" w14:textId="5C456C69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70" w:type="dxa"/>
            <w:vAlign w:val="bottom"/>
          </w:tcPr>
          <w:p w14:paraId="3A0C99D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77091B" w14:textId="5FECBD6E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A4FA2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1E27A6" w14:textId="6E5CCE89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E3F7F4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AC0DCD" w14:textId="796C482A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9A5A3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8413FF" w14:textId="49F4C4A2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194</w:t>
            </w:r>
          </w:p>
        </w:tc>
      </w:tr>
      <w:tr w:rsidR="00BA660E" w:rsidRPr="00623946" w14:paraId="1FBBB312" w14:textId="77777777" w:rsidTr="00BA660E">
        <w:trPr>
          <w:trHeight w:val="334"/>
        </w:trPr>
        <w:tc>
          <w:tcPr>
            <w:tcW w:w="2610" w:type="dxa"/>
          </w:tcPr>
          <w:p w14:paraId="0D013A27" w14:textId="7777777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320970E" w14:textId="77777777" w:rsidR="00BA660E" w:rsidRPr="00B9309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44F9FFF" w14:textId="2544CBE4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203,617</w:t>
            </w:r>
          </w:p>
        </w:tc>
        <w:tc>
          <w:tcPr>
            <w:tcW w:w="270" w:type="dxa"/>
            <w:vAlign w:val="bottom"/>
          </w:tcPr>
          <w:p w14:paraId="4DB9BE0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CBCFB" w14:textId="5B4EB7D4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60,513</w:t>
            </w:r>
          </w:p>
        </w:tc>
        <w:tc>
          <w:tcPr>
            <w:tcW w:w="270" w:type="dxa"/>
            <w:vAlign w:val="bottom"/>
          </w:tcPr>
          <w:p w14:paraId="08AAD53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30F6E" w14:textId="75EF1D39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27,187</w:t>
            </w:r>
          </w:p>
        </w:tc>
        <w:tc>
          <w:tcPr>
            <w:tcW w:w="270" w:type="dxa"/>
            <w:vAlign w:val="bottom"/>
          </w:tcPr>
          <w:p w14:paraId="02339E05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DBFE" w14:textId="71411268" w:rsidR="00BA660E" w:rsidRPr="0013028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A15F44" w14:textId="77777777" w:rsidR="00BA660E" w:rsidRPr="0013028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082D5" w14:textId="686C25FA" w:rsidR="00BA660E" w:rsidRPr="0013028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37D1A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327A5" w14:textId="7A34F3C4" w:rsidR="00BA660E" w:rsidRPr="0013028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291,</w:t>
            </w: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317</w:t>
            </w:r>
          </w:p>
        </w:tc>
      </w:tr>
      <w:tr w:rsidR="00BA660E" w:rsidRPr="00EA12FA" w14:paraId="118DF218" w14:textId="77777777" w:rsidTr="00BA660E">
        <w:trPr>
          <w:trHeight w:val="188"/>
        </w:trPr>
        <w:tc>
          <w:tcPr>
            <w:tcW w:w="2610" w:type="dxa"/>
          </w:tcPr>
          <w:p w14:paraId="7ED174BB" w14:textId="77777777" w:rsidR="00BA660E" w:rsidRPr="00135721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720" w:type="dxa"/>
          </w:tcPr>
          <w:p w14:paraId="447816CE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0FB3D4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4B72A16F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7A7FBDD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52760D46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5E814EB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037730B9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94E946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01C5E186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6982E9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2DCFE516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944F91" w14:textId="77777777" w:rsidR="00BA660E" w:rsidRPr="00135721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</w:tr>
      <w:tr w:rsidR="00BA660E" w:rsidRPr="00623946" w14:paraId="02DAC753" w14:textId="77777777" w:rsidTr="00BA660E">
        <w:trPr>
          <w:trHeight w:val="334"/>
        </w:trPr>
        <w:tc>
          <w:tcPr>
            <w:tcW w:w="2610" w:type="dxa"/>
          </w:tcPr>
          <w:p w14:paraId="0D8D4ACE" w14:textId="7777777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dxa"/>
          </w:tcPr>
          <w:p w14:paraId="007B6A47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A8C41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A768256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2F73117F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C72F4C0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11244BC2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87B1B6E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65D82F83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1A3ABA7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</w:tcPr>
          <w:p w14:paraId="6EFCF131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8BDE899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</w:tcPr>
          <w:p w14:paraId="289122E7" w14:textId="77777777" w:rsidR="00BA660E" w:rsidRPr="00623946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BA660E" w:rsidRPr="00623946" w14:paraId="20629318" w14:textId="77777777" w:rsidTr="00BA660E">
        <w:trPr>
          <w:trHeight w:val="334"/>
        </w:trPr>
        <w:tc>
          <w:tcPr>
            <w:tcW w:w="2610" w:type="dxa"/>
          </w:tcPr>
          <w:p w14:paraId="1E1D6604" w14:textId="752C21D3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20" w:type="dxa"/>
          </w:tcPr>
          <w:p w14:paraId="68DF5708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1ACBDC" w14:textId="391A8C7F" w:rsidR="00BA660E" w:rsidRPr="003B1C1B" w:rsidRDefault="00BA660E" w:rsidP="0013028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(1,089)</w:t>
            </w:r>
          </w:p>
        </w:tc>
        <w:tc>
          <w:tcPr>
            <w:tcW w:w="270" w:type="dxa"/>
            <w:vAlign w:val="bottom"/>
          </w:tcPr>
          <w:p w14:paraId="2E0B9DB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EAEA424" w14:textId="4A8CACE4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(533)</w:t>
            </w:r>
          </w:p>
        </w:tc>
        <w:tc>
          <w:tcPr>
            <w:tcW w:w="270" w:type="dxa"/>
            <w:vAlign w:val="bottom"/>
          </w:tcPr>
          <w:p w14:paraId="5CDBBC1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74CA9A7C" w14:textId="182BFB95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957DBC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1056458" w14:textId="6A5F35B4" w:rsidR="00BA660E" w:rsidRPr="0013028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E7760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8A7161A" w14:textId="619C2B88" w:rsidR="00BA660E" w:rsidRPr="0013028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07A21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8E1FA22" w14:textId="1A2A85D3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Pr="00312C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622</w:t>
            </w:r>
            <w:r w:rsidRPr="00312C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A660E" w:rsidRPr="00623946" w14:paraId="01D93405" w14:textId="77777777" w:rsidTr="00BA660E">
        <w:trPr>
          <w:trHeight w:val="334"/>
        </w:trPr>
        <w:tc>
          <w:tcPr>
            <w:tcW w:w="2610" w:type="dxa"/>
          </w:tcPr>
          <w:p w14:paraId="00B1C256" w14:textId="1C6ED341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ผลกำไรจากการวัดมูลค่าในตราสารทุน</w:t>
            </w:r>
          </w:p>
        </w:tc>
        <w:tc>
          <w:tcPr>
            <w:tcW w:w="720" w:type="dxa"/>
          </w:tcPr>
          <w:p w14:paraId="3E78FCB6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83B70C" w14:textId="62AB2DAB" w:rsidR="00BA660E" w:rsidRPr="0013028B" w:rsidRDefault="00BA660E" w:rsidP="0013028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(96,333)</w:t>
            </w:r>
          </w:p>
        </w:tc>
        <w:tc>
          <w:tcPr>
            <w:tcW w:w="270" w:type="dxa"/>
            <w:vAlign w:val="bottom"/>
          </w:tcPr>
          <w:p w14:paraId="5212200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1C627545" w14:textId="5C03D6C8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93,859</w:t>
            </w:r>
          </w:p>
        </w:tc>
        <w:tc>
          <w:tcPr>
            <w:tcW w:w="270" w:type="dxa"/>
            <w:vAlign w:val="bottom"/>
          </w:tcPr>
          <w:p w14:paraId="0839A6A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26BBB65B" w14:textId="1A539272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2,474</w:t>
            </w:r>
          </w:p>
        </w:tc>
        <w:tc>
          <w:tcPr>
            <w:tcW w:w="270" w:type="dxa"/>
            <w:vAlign w:val="bottom"/>
          </w:tcPr>
          <w:p w14:paraId="0A4F786F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25CBF6B8" w14:textId="1325E673" w:rsidR="00BA660E" w:rsidRPr="0013028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C4B3C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130D4D2" w14:textId="300684BF" w:rsidR="00BA660E" w:rsidRPr="0013028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150B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5630AF8" w14:textId="3CF8ABF9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660E" w:rsidRPr="00623946" w14:paraId="56D59EF4" w14:textId="77777777" w:rsidTr="00BA660E">
        <w:tc>
          <w:tcPr>
            <w:tcW w:w="2610" w:type="dxa"/>
          </w:tcPr>
          <w:p w14:paraId="04AD660F" w14:textId="6979D8A9" w:rsidR="00BA660E" w:rsidRPr="009E372A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สินทรัพย์ต้นทุนของสัญญา</w:t>
            </w:r>
          </w:p>
        </w:tc>
        <w:tc>
          <w:tcPr>
            <w:tcW w:w="720" w:type="dxa"/>
          </w:tcPr>
          <w:p w14:paraId="0B30F072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850936" w14:textId="0279C8D4" w:rsidR="00BA660E" w:rsidRPr="0013028B" w:rsidRDefault="00BA660E" w:rsidP="0013028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(55,367)</w:t>
            </w:r>
          </w:p>
        </w:tc>
        <w:tc>
          <w:tcPr>
            <w:tcW w:w="270" w:type="dxa"/>
            <w:vAlign w:val="bottom"/>
          </w:tcPr>
          <w:p w14:paraId="5DBF5C5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1145AAE8" w14:textId="151A230B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16,791</w:t>
            </w:r>
          </w:p>
        </w:tc>
        <w:tc>
          <w:tcPr>
            <w:tcW w:w="270" w:type="dxa"/>
            <w:vAlign w:val="bottom"/>
          </w:tcPr>
          <w:p w14:paraId="38BA361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AB9BF7C" w14:textId="26BF0F0D" w:rsidR="00BA660E" w:rsidRPr="0013028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F3DB8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03A9275" w14:textId="0AB13D18" w:rsidR="00BA660E" w:rsidRPr="0013028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114B0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C771731" w14:textId="4C816D40" w:rsidR="00BA660E" w:rsidRPr="0013028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C1930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0319643" w14:textId="7A412C50" w:rsidR="00BA660E" w:rsidRPr="0013028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(38,576)</w:t>
            </w:r>
          </w:p>
        </w:tc>
      </w:tr>
      <w:tr w:rsidR="00BA660E" w:rsidRPr="00623946" w14:paraId="06A48564" w14:textId="77777777" w:rsidTr="00BA660E">
        <w:tc>
          <w:tcPr>
            <w:tcW w:w="2610" w:type="dxa"/>
          </w:tcPr>
          <w:p w14:paraId="5C3FCFE1" w14:textId="5CD2ED67" w:rsidR="00BA660E" w:rsidRPr="009E372A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F9B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สินทรัพย์สิทธิการใช้งาน</w:t>
            </w:r>
          </w:p>
        </w:tc>
        <w:tc>
          <w:tcPr>
            <w:tcW w:w="720" w:type="dxa"/>
          </w:tcPr>
          <w:p w14:paraId="1716D165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6BBD52" w14:textId="22EA7837" w:rsidR="00BA660E" w:rsidRPr="003B1C1B" w:rsidRDefault="00BA660E" w:rsidP="0013028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(776)</w:t>
            </w:r>
          </w:p>
        </w:tc>
        <w:tc>
          <w:tcPr>
            <w:tcW w:w="270" w:type="dxa"/>
            <w:vAlign w:val="bottom"/>
          </w:tcPr>
          <w:p w14:paraId="7D4AE46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3D28452A" w14:textId="181289C2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(10,623)</w:t>
            </w:r>
          </w:p>
        </w:tc>
        <w:tc>
          <w:tcPr>
            <w:tcW w:w="270" w:type="dxa"/>
            <w:vAlign w:val="bottom"/>
          </w:tcPr>
          <w:p w14:paraId="4CF233B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2B632E5" w14:textId="1A3B9EA9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CB3F0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6A3CCB9A" w14:textId="7C42824C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95BB34E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DFA8172" w14:textId="1E8D93B3" w:rsidR="00BA660E" w:rsidRPr="003B1C1B" w:rsidRDefault="00BA660E" w:rsidP="001302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44982D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88EE52C" w14:textId="13D9E010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(11,399)</w:t>
            </w:r>
          </w:p>
        </w:tc>
      </w:tr>
      <w:tr w:rsidR="00BA660E" w:rsidRPr="00623946" w14:paraId="4E59108D" w14:textId="77777777" w:rsidTr="006056A1">
        <w:tc>
          <w:tcPr>
            <w:tcW w:w="2610" w:type="dxa"/>
          </w:tcPr>
          <w:p w14:paraId="709E0512" w14:textId="2F9F42B2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2CA4">
              <w:rPr>
                <w:rFonts w:asciiTheme="majorBidi" w:hAnsiTheme="majorBidi"/>
                <w:sz w:val="24"/>
                <w:szCs w:val="24"/>
                <w:cs/>
              </w:rPr>
              <w:t>ปรับปรุงมูลค่ายุติธรรมของสินทรัพย์ที่ได้จากการซื้อบริษัทย่อย</w:t>
            </w:r>
          </w:p>
        </w:tc>
        <w:tc>
          <w:tcPr>
            <w:tcW w:w="720" w:type="dxa"/>
          </w:tcPr>
          <w:p w14:paraId="79358922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DAD876" w14:textId="0BCE8633" w:rsidR="00BA660E" w:rsidRPr="003B1C1B" w:rsidRDefault="00BA660E" w:rsidP="0013028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(129,543)</w:t>
            </w:r>
          </w:p>
        </w:tc>
        <w:tc>
          <w:tcPr>
            <w:tcW w:w="270" w:type="dxa"/>
            <w:vAlign w:val="bottom"/>
          </w:tcPr>
          <w:p w14:paraId="07AEEB21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C7F16AC" w14:textId="0CFF1CB6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312C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,205</w:t>
            </w:r>
          </w:p>
        </w:tc>
        <w:tc>
          <w:tcPr>
            <w:tcW w:w="270" w:type="dxa"/>
            <w:vAlign w:val="bottom"/>
          </w:tcPr>
          <w:p w14:paraId="12959B7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7A6CBE" w14:textId="31FD1EDA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AA6B32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DF4383" w14:textId="56955587" w:rsidR="00BA660E" w:rsidRPr="003B1C1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F2DFD70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608D79" w14:textId="39FF0F0F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(108,691)</w:t>
            </w:r>
          </w:p>
        </w:tc>
        <w:tc>
          <w:tcPr>
            <w:tcW w:w="270" w:type="dxa"/>
            <w:vAlign w:val="bottom"/>
          </w:tcPr>
          <w:p w14:paraId="2D20485B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848607" w14:textId="3D284427" w:rsidR="00BA660E" w:rsidRPr="003B1C1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12C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(215,029)</w:t>
            </w:r>
          </w:p>
        </w:tc>
      </w:tr>
      <w:tr w:rsidR="00BA660E" w:rsidRPr="00623946" w14:paraId="341F0AC7" w14:textId="77777777" w:rsidTr="006056A1">
        <w:tc>
          <w:tcPr>
            <w:tcW w:w="2610" w:type="dxa"/>
          </w:tcPr>
          <w:p w14:paraId="56FEB495" w14:textId="77777777" w:rsidR="00BA660E" w:rsidRPr="00623946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4629711" w14:textId="77777777" w:rsidR="00BA660E" w:rsidRPr="00754092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A1FF8" w14:textId="53208BE4" w:rsidR="00BA660E" w:rsidRPr="003B1C1B" w:rsidRDefault="00C94606" w:rsidP="00C946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BA660E"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283,108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B96129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1233C" w14:textId="0BA99C1C" w:rsidR="00BA660E" w:rsidRPr="003B1C1B" w:rsidRDefault="00BA660E" w:rsidP="0013028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122,699</w:t>
            </w:r>
          </w:p>
        </w:tc>
        <w:tc>
          <w:tcPr>
            <w:tcW w:w="270" w:type="dxa"/>
            <w:vAlign w:val="bottom"/>
          </w:tcPr>
          <w:p w14:paraId="1B417743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8FD3D" w14:textId="04D69F9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2,474</w:t>
            </w:r>
          </w:p>
        </w:tc>
        <w:tc>
          <w:tcPr>
            <w:tcW w:w="270" w:type="dxa"/>
            <w:vAlign w:val="bottom"/>
          </w:tcPr>
          <w:p w14:paraId="5767D3F7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B9D85" w14:textId="38B506EC" w:rsidR="00BA660E" w:rsidRPr="0013028B" w:rsidRDefault="00BA660E" w:rsidP="0013028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16DBA6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52B19" w14:textId="13D765E0" w:rsidR="00BA660E" w:rsidRPr="0013028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108</w:t>
            </w: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,691)</w:t>
            </w:r>
          </w:p>
        </w:tc>
        <w:tc>
          <w:tcPr>
            <w:tcW w:w="270" w:type="dxa"/>
            <w:vAlign w:val="bottom"/>
          </w:tcPr>
          <w:p w14:paraId="168335FA" w14:textId="77777777" w:rsidR="00BA660E" w:rsidRPr="003B1C1B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A6DC5" w14:textId="2F046FB5" w:rsidR="00BA660E" w:rsidRPr="0013028B" w:rsidRDefault="00BA660E" w:rsidP="0013028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(266,</w:t>
            </w: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626</w:t>
            </w: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6056A1" w:rsidRPr="00A36432" w14:paraId="4C256E2A" w14:textId="77777777" w:rsidTr="006056A1">
        <w:tc>
          <w:tcPr>
            <w:tcW w:w="2610" w:type="dxa"/>
          </w:tcPr>
          <w:p w14:paraId="25ED3EEC" w14:textId="77777777" w:rsidR="00BA660E" w:rsidRPr="00A36432" w:rsidRDefault="00BA660E" w:rsidP="00BA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993BA47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35E07C3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95CB91A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535FE8C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73347A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B0EA36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15F4CE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85D5ED8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0C86C5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9B089C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A628BA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756287" w14:textId="77777777" w:rsidR="00BA660E" w:rsidRPr="00D5116F" w:rsidRDefault="00BA660E" w:rsidP="00BA6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</w:tr>
      <w:tr w:rsidR="006056A1" w:rsidRPr="00DC39A6" w14:paraId="5AF9CA4A" w14:textId="77777777" w:rsidTr="006056A1">
        <w:tc>
          <w:tcPr>
            <w:tcW w:w="2610" w:type="dxa"/>
          </w:tcPr>
          <w:p w14:paraId="53001DB8" w14:textId="41F69217" w:rsidR="006056A1" w:rsidRPr="00DC39A6" w:rsidRDefault="006056A1" w:rsidP="0060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20" w:type="dxa"/>
          </w:tcPr>
          <w:p w14:paraId="4680FB3A" w14:textId="77777777" w:rsidR="006056A1" w:rsidRPr="00DC39A6" w:rsidRDefault="006056A1" w:rsidP="006056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D32C2AD" w14:textId="1E07B9DB" w:rsidR="006056A1" w:rsidRPr="004D0A56" w:rsidRDefault="00C94606" w:rsidP="00C946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3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  <w:r w:rsidR="006056A1"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63422F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DEEEF06" w14:textId="0068BEA6" w:rsidR="006056A1" w:rsidRPr="004D0A56" w:rsidRDefault="006056A1" w:rsidP="00C9460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94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4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270" w:type="dxa"/>
            <w:vAlign w:val="bottom"/>
          </w:tcPr>
          <w:p w14:paraId="72548D06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B302D6" w14:textId="7213A653" w:rsidR="006056A1" w:rsidRPr="004D0A56" w:rsidRDefault="006056A1" w:rsidP="006056A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94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312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4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</w:p>
        </w:tc>
        <w:tc>
          <w:tcPr>
            <w:tcW w:w="270" w:type="dxa"/>
            <w:vAlign w:val="bottom"/>
          </w:tcPr>
          <w:p w14:paraId="5E8095B2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5FBB239" w14:textId="3E0444BF" w:rsidR="006056A1" w:rsidRPr="004D0A56" w:rsidRDefault="006056A1" w:rsidP="00C94606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0DF0B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A97486" w14:textId="44CE21B0" w:rsidR="006056A1" w:rsidRPr="004D0A56" w:rsidRDefault="006056A1" w:rsidP="00C9460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(108,691)</w:t>
            </w:r>
          </w:p>
        </w:tc>
        <w:tc>
          <w:tcPr>
            <w:tcW w:w="270" w:type="dxa"/>
            <w:vAlign w:val="bottom"/>
          </w:tcPr>
          <w:p w14:paraId="01E8161F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A543C8" w14:textId="3893B488" w:rsidR="006056A1" w:rsidRPr="004D0A56" w:rsidRDefault="00C94606" w:rsidP="00C9460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6056A1" w:rsidRPr="001302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691</w:t>
            </w:r>
          </w:p>
        </w:tc>
      </w:tr>
      <w:tr w:rsidR="006056A1" w:rsidRPr="00DC39A6" w14:paraId="03ADEDA3" w14:textId="77777777" w:rsidTr="006056A1">
        <w:tc>
          <w:tcPr>
            <w:tcW w:w="2610" w:type="dxa"/>
          </w:tcPr>
          <w:p w14:paraId="3BD24E14" w14:textId="19F837ED" w:rsidR="006056A1" w:rsidRPr="00891863" w:rsidRDefault="006056A1" w:rsidP="0060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A1CE7" w14:textId="77777777" w:rsidR="006056A1" w:rsidRPr="00DC39A6" w:rsidRDefault="006056A1" w:rsidP="006056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5036FE8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E8F4A4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6FE1DDC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CC3213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A9E2BB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6C2C59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EE3B75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6BCB59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64F8FD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B0CBB7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84021A" w14:textId="77777777" w:rsidR="006056A1" w:rsidRPr="004D0A56" w:rsidRDefault="006056A1" w:rsidP="006056A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</w:tbl>
    <w:p w14:paraId="7C3359C3" w14:textId="77777777" w:rsidR="00BF3855" w:rsidRDefault="00BF3855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10169" w:type="dxa"/>
        <w:tblLayout w:type="fixed"/>
        <w:tblLook w:val="01E0" w:firstRow="1" w:lastRow="1" w:firstColumn="1" w:lastColumn="1" w:noHBand="0" w:noVBand="0"/>
      </w:tblPr>
      <w:tblGrid>
        <w:gridCol w:w="2610"/>
        <w:gridCol w:w="450"/>
        <w:gridCol w:w="810"/>
        <w:gridCol w:w="270"/>
        <w:gridCol w:w="810"/>
        <w:gridCol w:w="254"/>
        <w:gridCol w:w="810"/>
        <w:gridCol w:w="270"/>
        <w:gridCol w:w="720"/>
        <w:gridCol w:w="264"/>
        <w:gridCol w:w="6"/>
        <w:gridCol w:w="720"/>
        <w:gridCol w:w="270"/>
        <w:gridCol w:w="811"/>
        <w:gridCol w:w="243"/>
        <w:gridCol w:w="851"/>
      </w:tblGrid>
      <w:tr w:rsidR="00BF3855" w:rsidRPr="00623946" w14:paraId="0AAB5C5F" w14:textId="77777777" w:rsidTr="005F1FB2">
        <w:trPr>
          <w:trHeight w:val="139"/>
          <w:tblHeader/>
        </w:trPr>
        <w:tc>
          <w:tcPr>
            <w:tcW w:w="2610" w:type="dxa"/>
          </w:tcPr>
          <w:p w14:paraId="00AAFAB0" w14:textId="77777777" w:rsidR="00BF3855" w:rsidRPr="00623946" w:rsidRDefault="00BF3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450" w:type="dxa"/>
          </w:tcPr>
          <w:p w14:paraId="3A5FD3BB" w14:textId="77777777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4"/>
            <w:vAlign w:val="bottom"/>
          </w:tcPr>
          <w:p w14:paraId="094A83B5" w14:textId="326F6C78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385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3855" w:rsidRPr="00623946" w14:paraId="3BD5BB29" w14:textId="77777777" w:rsidTr="005F1FB2">
        <w:trPr>
          <w:trHeight w:val="139"/>
          <w:tblHeader/>
        </w:trPr>
        <w:tc>
          <w:tcPr>
            <w:tcW w:w="2610" w:type="dxa"/>
          </w:tcPr>
          <w:p w14:paraId="6B036307" w14:textId="77777777" w:rsidR="00BF3855" w:rsidRPr="00623946" w:rsidRDefault="00BF3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450" w:type="dxa"/>
          </w:tcPr>
          <w:p w14:paraId="7BFAFE6C" w14:textId="77777777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FF713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0A822A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4" w:type="dxa"/>
            <w:gridSpan w:val="5"/>
            <w:tcBorders>
              <w:bottom w:val="single" w:sz="4" w:space="0" w:color="auto"/>
            </w:tcBorders>
            <w:vAlign w:val="bottom"/>
          </w:tcPr>
          <w:p w14:paraId="7D4727C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64" w:type="dxa"/>
          </w:tcPr>
          <w:p w14:paraId="2DCEE57A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546327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10BD5F4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E1BC4E2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vAlign w:val="bottom"/>
          </w:tcPr>
          <w:p w14:paraId="6A5D0ABC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71B913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F3855" w:rsidRPr="00623946" w14:paraId="2A1867AD" w14:textId="77777777" w:rsidTr="005F1FB2">
        <w:trPr>
          <w:trHeight w:val="139"/>
          <w:tblHeader/>
        </w:trPr>
        <w:tc>
          <w:tcPr>
            <w:tcW w:w="2610" w:type="dxa"/>
            <w:vAlign w:val="bottom"/>
          </w:tcPr>
          <w:p w14:paraId="1179E2A6" w14:textId="77777777" w:rsidR="00BF3855" w:rsidRPr="00623946" w:rsidRDefault="00BF385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491F6243" w14:textId="2063FFF3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4098692" w14:textId="77777777" w:rsidR="00BF385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0C7C6DE7" w14:textId="27872FD9" w:rsidR="00BF3855" w:rsidRPr="00623946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F38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F38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="00BF3855"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BF3855"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C90E8BF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3DB934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bottom"/>
          </w:tcPr>
          <w:p w14:paraId="20F70D95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0D0D330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42ABE9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6C9CA75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</w:p>
          <w:p w14:paraId="6668C8E9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gridSpan w:val="2"/>
            <w:vAlign w:val="bottom"/>
          </w:tcPr>
          <w:p w14:paraId="5CF08DC0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37AE94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</w:t>
            </w:r>
          </w:p>
          <w:p w14:paraId="6D54EDAF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6E2F540C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8B84BC5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</w:t>
            </w:r>
          </w:p>
          <w:p w14:paraId="413F7E56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</w:t>
            </w:r>
          </w:p>
          <w:p w14:paraId="3BDE84CE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6299AB53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4E7CD9" w14:textId="0F0166F0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F3855" w:rsidRPr="00623946" w14:paraId="138CF25D" w14:textId="77777777" w:rsidTr="005F1FB2">
        <w:trPr>
          <w:trHeight w:val="139"/>
          <w:tblHeader/>
        </w:trPr>
        <w:tc>
          <w:tcPr>
            <w:tcW w:w="2610" w:type="dxa"/>
          </w:tcPr>
          <w:p w14:paraId="054E1F55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114BE4C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09" w:type="dxa"/>
            <w:gridSpan w:val="14"/>
          </w:tcPr>
          <w:p w14:paraId="33D528DA" w14:textId="37C8F0D4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F3855" w:rsidRPr="00623946" w14:paraId="1CAF12AF" w14:textId="77777777" w:rsidTr="005F1FB2">
        <w:trPr>
          <w:trHeight w:val="139"/>
        </w:trPr>
        <w:tc>
          <w:tcPr>
            <w:tcW w:w="2610" w:type="dxa"/>
          </w:tcPr>
          <w:p w14:paraId="213A91FC" w14:textId="147282DC" w:rsidR="00BF3855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450" w:type="dxa"/>
          </w:tcPr>
          <w:p w14:paraId="5EFF2CDD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09" w:type="dxa"/>
            <w:gridSpan w:val="14"/>
          </w:tcPr>
          <w:p w14:paraId="7E68FC96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BF3855" w:rsidRPr="00623946" w14:paraId="52C4169B" w14:textId="77777777" w:rsidTr="005F1FB2">
        <w:trPr>
          <w:trHeight w:val="139"/>
        </w:trPr>
        <w:tc>
          <w:tcPr>
            <w:tcW w:w="2610" w:type="dxa"/>
          </w:tcPr>
          <w:p w14:paraId="036C97B9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0" w:type="dxa"/>
          </w:tcPr>
          <w:p w14:paraId="78054701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D81F768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FD4F55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9D96823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</w:tcPr>
          <w:p w14:paraId="247CF516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8D315E5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FBE848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F0ACFD2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D397EF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C789434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8DA436B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8592003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E2DD926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4FF05A46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F1FB2" w:rsidRPr="00623946" w14:paraId="4F0B9BE5" w14:textId="77777777" w:rsidTr="005F1FB2">
        <w:trPr>
          <w:trHeight w:val="139"/>
        </w:trPr>
        <w:tc>
          <w:tcPr>
            <w:tcW w:w="2610" w:type="dxa"/>
          </w:tcPr>
          <w:p w14:paraId="47A416B8" w14:textId="5A9281AC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ลูกหนี้การค้าและลูกหนี้ผ่อนชำระ</w:t>
            </w:r>
          </w:p>
        </w:tc>
        <w:tc>
          <w:tcPr>
            <w:tcW w:w="450" w:type="dxa"/>
          </w:tcPr>
          <w:p w14:paraId="7D086596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62E160A" w14:textId="5927ACD2" w:rsidR="005F1FB2" w:rsidRPr="00623946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15,244</w:t>
            </w:r>
          </w:p>
        </w:tc>
        <w:tc>
          <w:tcPr>
            <w:tcW w:w="270" w:type="dxa"/>
          </w:tcPr>
          <w:p w14:paraId="711062DC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CAD7AF9" w14:textId="476E8128" w:rsidR="005F1FB2" w:rsidRPr="00623946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3C5EC0">
              <w:rPr>
                <w:rFonts w:asciiTheme="majorBidi" w:hAnsiTheme="majorBidi" w:cstheme="majorBidi"/>
                <w:sz w:val="24"/>
                <w:szCs w:val="24"/>
              </w:rPr>
              <w:t>15,244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46536F69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9E5D787" w14:textId="36124369" w:rsidR="005F1FB2" w:rsidRPr="0062394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8A1B5A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482636" w14:textId="0A0061D5" w:rsidR="005F1FB2" w:rsidRPr="0062394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CEEA946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AE0E374" w14:textId="75799BE5" w:rsidR="005F1FB2" w:rsidRPr="0062394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82D140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45A264AF" w14:textId="7F4313F0" w:rsidR="005F1FB2" w:rsidRPr="0062394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1FD5EA7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7024CE4F" w14:textId="778FFF51" w:rsidR="005F1FB2" w:rsidRPr="00623946" w:rsidRDefault="005F1FB2" w:rsidP="005F1FB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F1FB2" w:rsidRPr="00623946" w14:paraId="551380C6" w14:textId="77777777" w:rsidTr="005F1FB2">
        <w:trPr>
          <w:trHeight w:val="139"/>
        </w:trPr>
        <w:tc>
          <w:tcPr>
            <w:tcW w:w="2610" w:type="dxa"/>
          </w:tcPr>
          <w:p w14:paraId="0B688007" w14:textId="049114D3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ความแตกต่างของการรับรู้รายได้</w:t>
            </w:r>
          </w:p>
        </w:tc>
        <w:tc>
          <w:tcPr>
            <w:tcW w:w="450" w:type="dxa"/>
          </w:tcPr>
          <w:p w14:paraId="43044C3B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ED5C69" w14:textId="6B6C4F81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  <w:tc>
          <w:tcPr>
            <w:tcW w:w="270" w:type="dxa"/>
            <w:vAlign w:val="bottom"/>
          </w:tcPr>
          <w:p w14:paraId="2AFEEDFB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0FC74C0" w14:textId="32F04AB3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3C5EC0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4017B6E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8D17F62" w14:textId="75B0DD65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10B1E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861348" w14:textId="4BB5D350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9E909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31EC09C" w14:textId="555E84E5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CFF7E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E65A9C9" w14:textId="4B60DA6B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D2F7AA1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218060EF" w14:textId="31B4939F" w:rsidR="005F1FB2" w:rsidRPr="003B1C1B" w:rsidRDefault="005F1FB2" w:rsidP="005F1FB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F1FB2" w:rsidRPr="00623946" w14:paraId="109D5084" w14:textId="77777777" w:rsidTr="005F1FB2">
        <w:trPr>
          <w:trHeight w:val="139"/>
        </w:trPr>
        <w:tc>
          <w:tcPr>
            <w:tcW w:w="2610" w:type="dxa"/>
          </w:tcPr>
          <w:p w14:paraId="683FFE80" w14:textId="7C78B4AD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450" w:type="dxa"/>
          </w:tcPr>
          <w:p w14:paraId="7A1354C8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2A86628" w14:textId="30814CCE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13,858</w:t>
            </w:r>
          </w:p>
        </w:tc>
        <w:tc>
          <w:tcPr>
            <w:tcW w:w="270" w:type="dxa"/>
            <w:vAlign w:val="bottom"/>
          </w:tcPr>
          <w:p w14:paraId="2163DCC8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19ACBE" w14:textId="70FF967A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54" w:type="dxa"/>
            <w:vAlign w:val="bottom"/>
          </w:tcPr>
          <w:p w14:paraId="67049E7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3FD981" w14:textId="1D2A6C1F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7EC0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4768AEE" w14:textId="197880FA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BCA3C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9E2EE0B" w14:textId="261D23D4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D2E80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31CFC36" w14:textId="5DA81B01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A04740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E39379" w14:textId="22958682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15,713 </w:t>
            </w:r>
          </w:p>
        </w:tc>
      </w:tr>
      <w:tr w:rsidR="005F1FB2" w:rsidRPr="00623946" w14:paraId="42E77CCD" w14:textId="77777777" w:rsidTr="0016606C">
        <w:trPr>
          <w:trHeight w:val="139"/>
        </w:trPr>
        <w:tc>
          <w:tcPr>
            <w:tcW w:w="2610" w:type="dxa"/>
          </w:tcPr>
          <w:p w14:paraId="7E269D55" w14:textId="4A8B3215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450" w:type="dxa"/>
          </w:tcPr>
          <w:p w14:paraId="2A6ECDBA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D7182E" w14:textId="2E55E6BB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1,606</w:t>
            </w:r>
          </w:p>
        </w:tc>
        <w:tc>
          <w:tcPr>
            <w:tcW w:w="270" w:type="dxa"/>
            <w:vAlign w:val="bottom"/>
          </w:tcPr>
          <w:p w14:paraId="11C7A51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14E096" w14:textId="34C74324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386</w:t>
            </w:r>
          </w:p>
        </w:tc>
        <w:tc>
          <w:tcPr>
            <w:tcW w:w="254" w:type="dxa"/>
            <w:vAlign w:val="bottom"/>
          </w:tcPr>
          <w:p w14:paraId="42F898AF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064245" w14:textId="7F82A19F" w:rsidR="005F1FB2" w:rsidRPr="003B1C1B" w:rsidRDefault="005F1FB2" w:rsidP="0016606C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2942F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EFA8E70" w14:textId="3EF8B34A" w:rsidR="005F1FB2" w:rsidRPr="003B1C1B" w:rsidRDefault="005F1FB2" w:rsidP="0016606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374BE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68E338" w14:textId="46F43F4D" w:rsidR="005F1FB2" w:rsidRPr="003B1C1B" w:rsidRDefault="005F1FB2" w:rsidP="0016606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E1BBA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DE7D2A0" w14:textId="1520D0EE" w:rsidR="005F1FB2" w:rsidRPr="003B1C1B" w:rsidRDefault="005F1FB2" w:rsidP="0016606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88146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4C826EF5" w14:textId="5D560144" w:rsidR="005F1FB2" w:rsidRPr="003B1C1B" w:rsidRDefault="005F1FB2" w:rsidP="0016606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1,993 </w:t>
            </w:r>
          </w:p>
        </w:tc>
      </w:tr>
      <w:tr w:rsidR="005F1FB2" w:rsidRPr="00623946" w14:paraId="5F0FC14C" w14:textId="77777777" w:rsidTr="005F1FB2">
        <w:trPr>
          <w:trHeight w:val="139"/>
        </w:trPr>
        <w:tc>
          <w:tcPr>
            <w:tcW w:w="2610" w:type="dxa"/>
          </w:tcPr>
          <w:p w14:paraId="45ABAF78" w14:textId="02F47916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450" w:type="dxa"/>
          </w:tcPr>
          <w:p w14:paraId="6677771E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021A2A7" w14:textId="4E33A536" w:rsidR="005F1FB2" w:rsidRPr="004D0A56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53,960</w:t>
            </w:r>
          </w:p>
        </w:tc>
        <w:tc>
          <w:tcPr>
            <w:tcW w:w="270" w:type="dxa"/>
            <w:vAlign w:val="bottom"/>
          </w:tcPr>
          <w:p w14:paraId="75699198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E036582" w14:textId="65D9D3B9" w:rsidR="005F1FB2" w:rsidRPr="004D0A56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(11</w:t>
            </w:r>
            <w:r w:rsidRPr="003C5E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973)</w:t>
            </w:r>
          </w:p>
        </w:tc>
        <w:tc>
          <w:tcPr>
            <w:tcW w:w="254" w:type="dxa"/>
            <w:vAlign w:val="bottom"/>
          </w:tcPr>
          <w:p w14:paraId="135A1EA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3566182" w14:textId="517F5216" w:rsidR="005F1FB2" w:rsidRPr="004D0A5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E7693B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FBCCE54" w14:textId="6602E7C3" w:rsidR="005F1FB2" w:rsidRPr="004D0A5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445AD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E5C9F6D" w14:textId="232D4B29" w:rsidR="005F1FB2" w:rsidRPr="004D0A5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5CE57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0DC3ABC" w14:textId="26FBEC97" w:rsidR="005F1FB2" w:rsidRPr="004D0A5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BC607BA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372344B6" w14:textId="477B77F4" w:rsidR="005F1FB2" w:rsidRPr="004D0A56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41,987 </w:t>
            </w:r>
          </w:p>
        </w:tc>
      </w:tr>
      <w:tr w:rsidR="005F1FB2" w:rsidRPr="00623946" w14:paraId="2E24853C" w14:textId="77777777" w:rsidTr="005F1FB2">
        <w:trPr>
          <w:trHeight w:val="344"/>
        </w:trPr>
        <w:tc>
          <w:tcPr>
            <w:tcW w:w="2610" w:type="dxa"/>
          </w:tcPr>
          <w:p w14:paraId="7A776FE0" w14:textId="5B77BF8D" w:rsidR="005F1FB2" w:rsidRPr="009E372A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530BDA76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C8C4E6" w14:textId="4801341F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3671D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BA071E" w14:textId="6BF5C9CB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B61F9">
              <w:rPr>
                <w:rFonts w:asciiTheme="majorBidi" w:hAnsiTheme="majorBidi" w:cstheme="majorBidi"/>
                <w:sz w:val="24"/>
                <w:szCs w:val="24"/>
              </w:rPr>
              <w:t>4,836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73AFE4B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5F9A7" w14:textId="1C7D039D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A745EC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E3248CC" w14:textId="1882016E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A1FA0B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644CF7" w14:textId="1BA923BC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96F1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A5739D1" w14:textId="29B02430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F51E1D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50CF10" w14:textId="66B594D8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(4,836)</w:t>
            </w:r>
          </w:p>
        </w:tc>
      </w:tr>
      <w:tr w:rsidR="005F1FB2" w:rsidRPr="00623946" w14:paraId="6BBB8CD7" w14:textId="77777777" w:rsidTr="0016606C">
        <w:trPr>
          <w:trHeight w:val="344"/>
        </w:trPr>
        <w:tc>
          <w:tcPr>
            <w:tcW w:w="2610" w:type="dxa"/>
          </w:tcPr>
          <w:p w14:paraId="4A182244" w14:textId="6966A9FC" w:rsidR="005F1FB2" w:rsidRPr="009E372A" w:rsidDel="00343ED4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ขาดทุนจากสัญญาอัตราแลกเปลี่ยนเงินตราต่างประเทศ</w:t>
            </w:r>
          </w:p>
        </w:tc>
        <w:tc>
          <w:tcPr>
            <w:tcW w:w="450" w:type="dxa"/>
          </w:tcPr>
          <w:p w14:paraId="1AE771E2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08A326" w14:textId="4A62DFE1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24,105</w:t>
            </w:r>
          </w:p>
        </w:tc>
        <w:tc>
          <w:tcPr>
            <w:tcW w:w="270" w:type="dxa"/>
            <w:vAlign w:val="bottom"/>
          </w:tcPr>
          <w:p w14:paraId="3267BD8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DF8E68" w14:textId="565A943D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24,105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2B6710DC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EA309" w14:textId="03006DEA" w:rsidR="005F1FB2" w:rsidRPr="003B1C1B" w:rsidRDefault="005F1FB2" w:rsidP="0016606C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C1655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588E1F" w14:textId="4E7D876A" w:rsidR="005F1FB2" w:rsidRPr="003B1C1B" w:rsidRDefault="005F1FB2" w:rsidP="0016606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510FDB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DA212B" w14:textId="42CCB3D8" w:rsidR="005F1FB2" w:rsidRPr="003B1C1B" w:rsidRDefault="005F1FB2" w:rsidP="0016606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375BF1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5CF06E9" w14:textId="65691C47" w:rsidR="005F1FB2" w:rsidRPr="003B1C1B" w:rsidRDefault="005F1FB2" w:rsidP="0016606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2491B1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A14AB2" w14:textId="3FE1EE18" w:rsidR="005F1FB2" w:rsidRPr="003B1C1B" w:rsidRDefault="005F1FB2" w:rsidP="001660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</w:p>
        </w:tc>
      </w:tr>
      <w:tr w:rsidR="005F1FB2" w:rsidRPr="00623946" w14:paraId="0655AAC6" w14:textId="77777777" w:rsidTr="005F1FB2">
        <w:trPr>
          <w:trHeight w:val="139"/>
        </w:trPr>
        <w:tc>
          <w:tcPr>
            <w:tcW w:w="2610" w:type="dxa"/>
          </w:tcPr>
          <w:p w14:paraId="15170FD1" w14:textId="1BFC7032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50" w:type="dxa"/>
          </w:tcPr>
          <w:p w14:paraId="30C67435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864E055" w14:textId="7164FDA0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803</w:t>
            </w:r>
          </w:p>
        </w:tc>
        <w:tc>
          <w:tcPr>
            <w:tcW w:w="270" w:type="dxa"/>
            <w:vAlign w:val="bottom"/>
          </w:tcPr>
          <w:p w14:paraId="60FEF6D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0518242" w14:textId="0DC62340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4,877</w:t>
            </w: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54" w:type="dxa"/>
            <w:vAlign w:val="bottom"/>
          </w:tcPr>
          <w:p w14:paraId="41FEEF2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C286D99" w14:textId="42854F3F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0171A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072033C" w14:textId="40C0DF06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3006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562F63C" w14:textId="421C496C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8D49F1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75A7CD7" w14:textId="0C6EBDA4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574193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11F886BD" w14:textId="525475B8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5,680 </w:t>
            </w:r>
          </w:p>
        </w:tc>
      </w:tr>
      <w:tr w:rsidR="005F1FB2" w:rsidRPr="00623946" w14:paraId="3BFA78AA" w14:textId="77777777" w:rsidTr="005F1FB2">
        <w:trPr>
          <w:trHeight w:val="139"/>
        </w:trPr>
        <w:tc>
          <w:tcPr>
            <w:tcW w:w="2610" w:type="dxa"/>
          </w:tcPr>
          <w:p w14:paraId="1F85248E" w14:textId="75BA58D8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450" w:type="dxa"/>
          </w:tcPr>
          <w:p w14:paraId="51D81F05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2AEEF0" w14:textId="531BED21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54,230</w:t>
            </w:r>
          </w:p>
        </w:tc>
        <w:tc>
          <w:tcPr>
            <w:tcW w:w="270" w:type="dxa"/>
            <w:vAlign w:val="bottom"/>
          </w:tcPr>
          <w:p w14:paraId="691D4B2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D8C241" w14:textId="180DC948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3C5E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54,230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4DA0FC1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F425AC" w14:textId="0F3E084C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56021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9BE914" w14:textId="4238CA23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001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49763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B49D10F" w14:textId="523999E9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B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E6108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A15E4D7" w14:textId="0F6DFAFF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4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4F8CA0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6A16D2" w14:textId="66398BE9" w:rsidR="005F1FB2" w:rsidRPr="003B1C1B" w:rsidRDefault="005F1FB2" w:rsidP="005F1FB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F1FB2" w:rsidRPr="00623946" w14:paraId="4ED68108" w14:textId="77777777" w:rsidTr="005F1FB2">
        <w:trPr>
          <w:trHeight w:val="334"/>
        </w:trPr>
        <w:tc>
          <w:tcPr>
            <w:tcW w:w="2610" w:type="dxa"/>
          </w:tcPr>
          <w:p w14:paraId="79DE0ACE" w14:textId="77777777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dxa"/>
          </w:tcPr>
          <w:p w14:paraId="565172F3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3C6B2" w14:textId="6E1C057C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164,623</w:t>
            </w:r>
          </w:p>
        </w:tc>
        <w:tc>
          <w:tcPr>
            <w:tcW w:w="270" w:type="dxa"/>
            <w:vAlign w:val="bottom"/>
          </w:tcPr>
          <w:p w14:paraId="44DA5C2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E1492" w14:textId="440B535E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104,085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1F37D4B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BE77839" w14:textId="59D0FF02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C5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FBE81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039BD7" w14:textId="17AF7C34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7E46A4" w14:textId="777777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86902FC" w14:textId="06D26C25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A42556" w14:textId="777777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17391907" w14:textId="0942C7E1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481F1A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00117" w14:textId="459A2133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60,538</w:t>
            </w:r>
          </w:p>
        </w:tc>
      </w:tr>
      <w:tr w:rsidR="004D31EE" w:rsidRPr="00EA12FA" w14:paraId="3FD535C4" w14:textId="77777777" w:rsidTr="005F1FB2">
        <w:trPr>
          <w:trHeight w:val="188"/>
        </w:trPr>
        <w:tc>
          <w:tcPr>
            <w:tcW w:w="2610" w:type="dxa"/>
          </w:tcPr>
          <w:p w14:paraId="1620FA28" w14:textId="77777777" w:rsidR="004D31EE" w:rsidRPr="00135721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450" w:type="dxa"/>
          </w:tcPr>
          <w:p w14:paraId="0A2999BD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FBACE4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6A24A0BC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373A85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54" w:type="dxa"/>
          </w:tcPr>
          <w:p w14:paraId="53CCBB36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036D79D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02FA8971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0775AA3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DDD0DF6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46D72AF" w14:textId="77777777" w:rsidR="004D31EE" w:rsidRPr="005F1FB2" w:rsidRDefault="004D31EE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D54EA8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3376DE2" w14:textId="77777777" w:rsidR="004D31EE" w:rsidRPr="005F1FB2" w:rsidRDefault="004D31EE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07F2B7A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9B3BFE3" w14:textId="77777777" w:rsidR="004D31EE" w:rsidRPr="00135721" w:rsidRDefault="004D31EE" w:rsidP="004D31E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</w:tr>
      <w:tr w:rsidR="004D31EE" w:rsidRPr="00623946" w14:paraId="4102CB7B" w14:textId="77777777" w:rsidTr="005F1FB2">
        <w:trPr>
          <w:trHeight w:val="334"/>
        </w:trPr>
        <w:tc>
          <w:tcPr>
            <w:tcW w:w="2610" w:type="dxa"/>
          </w:tcPr>
          <w:p w14:paraId="717C72EC" w14:textId="77777777" w:rsidR="004D31EE" w:rsidRPr="00623946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50" w:type="dxa"/>
          </w:tcPr>
          <w:p w14:paraId="4E51B5F4" w14:textId="77777777" w:rsidR="004D31EE" w:rsidRPr="00754092" w:rsidRDefault="004D31EE" w:rsidP="004D31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FBE32F9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EB6526D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2384DC84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54" w:type="dxa"/>
          </w:tcPr>
          <w:p w14:paraId="3B0C8148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69C86C03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48E4AC85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7BB46B5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36943FCF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060A88F" w14:textId="77777777" w:rsidR="004D31EE" w:rsidRPr="005F1FB2" w:rsidRDefault="004D31EE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2F7746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</w:tcPr>
          <w:p w14:paraId="02FFA60E" w14:textId="77777777" w:rsidR="004D31EE" w:rsidRPr="005F1FB2" w:rsidRDefault="004D31EE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24921099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</w:tcPr>
          <w:p w14:paraId="12938931" w14:textId="77777777" w:rsidR="004D31EE" w:rsidRPr="00623946" w:rsidRDefault="004D31EE" w:rsidP="004D31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5F1FB2" w:rsidRPr="00623946" w14:paraId="06728447" w14:textId="77777777">
        <w:trPr>
          <w:trHeight w:val="334"/>
        </w:trPr>
        <w:tc>
          <w:tcPr>
            <w:tcW w:w="2610" w:type="dxa"/>
          </w:tcPr>
          <w:p w14:paraId="27F90D2E" w14:textId="6B08FC3B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FC6A0C">
              <w:rPr>
                <w:rFonts w:asciiTheme="majorBidi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450" w:type="dxa"/>
          </w:tcPr>
          <w:p w14:paraId="187B559C" w14:textId="77777777" w:rsidR="005F1FB2" w:rsidRPr="00754092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90087B" w14:textId="6330E57A" w:rsidR="005F1FB2" w:rsidRPr="007B61F9" w:rsidRDefault="005F1FB2" w:rsidP="007B61F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B61F9">
              <w:rPr>
                <w:rFonts w:asciiTheme="majorBidi" w:hAnsiTheme="majorBidi" w:cstheme="majorBidi"/>
                <w:sz w:val="24"/>
                <w:szCs w:val="24"/>
              </w:rPr>
              <w:t>1,533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A2231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1529CD81" w14:textId="65E060A5" w:rsidR="005F1FB2" w:rsidRPr="007B61F9" w:rsidRDefault="005F1FB2" w:rsidP="007B61F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61F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1,533</w:t>
            </w:r>
          </w:p>
        </w:tc>
        <w:tc>
          <w:tcPr>
            <w:tcW w:w="254" w:type="dxa"/>
            <w:vAlign w:val="bottom"/>
          </w:tcPr>
          <w:p w14:paraId="7FBD89A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2556C9ED" w14:textId="6BE88649" w:rsidR="005F1FB2" w:rsidRPr="005F1FB2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8D3F2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EBB60AC" w14:textId="169DC2D9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78B39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28DE971" w14:textId="5FE391B0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416234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</w:tcPr>
          <w:p w14:paraId="2C6129AD" w14:textId="08DBC4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688A1F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</w:tcPr>
          <w:p w14:paraId="62B9A16B" w14:textId="2E4FE881" w:rsidR="005F1FB2" w:rsidRPr="005F1FB2" w:rsidRDefault="005F1FB2" w:rsidP="005F1FB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F1FB2" w:rsidRPr="00623946" w14:paraId="7775E3E8" w14:textId="77777777">
        <w:tc>
          <w:tcPr>
            <w:tcW w:w="2610" w:type="dxa"/>
          </w:tcPr>
          <w:p w14:paraId="72495BAD" w14:textId="5CFBF9DC" w:rsidR="005F1FB2" w:rsidRPr="009E372A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ผลกำไรจากการวัดมูลค่าในตราสารทุน</w:t>
            </w:r>
          </w:p>
        </w:tc>
        <w:tc>
          <w:tcPr>
            <w:tcW w:w="450" w:type="dxa"/>
          </w:tcPr>
          <w:p w14:paraId="034EEB6B" w14:textId="77777777" w:rsidR="005F1FB2" w:rsidRPr="00754092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AA2D2F" w14:textId="52749162" w:rsidR="005F1FB2" w:rsidRPr="007B61F9" w:rsidRDefault="005F1FB2" w:rsidP="007B61F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B61F9">
              <w:rPr>
                <w:rFonts w:asciiTheme="majorBidi" w:hAnsiTheme="majorBidi" w:cstheme="majorBidi"/>
                <w:sz w:val="24"/>
                <w:szCs w:val="24"/>
              </w:rPr>
              <w:t>2,288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94183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087243BA" w14:textId="5CFA47F9" w:rsidR="005F1FB2" w:rsidRPr="007B61F9" w:rsidRDefault="005F1FB2" w:rsidP="007B61F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61F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2,288</w:t>
            </w:r>
          </w:p>
        </w:tc>
        <w:tc>
          <w:tcPr>
            <w:tcW w:w="254" w:type="dxa"/>
            <w:vAlign w:val="bottom"/>
          </w:tcPr>
          <w:p w14:paraId="229CF90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7B0A862A" w14:textId="08A800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C9E66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2599D677" w14:textId="3D48C976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C5582B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42D4214B" w14:textId="3858E820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0E128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</w:tcPr>
          <w:p w14:paraId="39E90461" w14:textId="720CAD58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B59E07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</w:tcPr>
          <w:p w14:paraId="02043BC7" w14:textId="2F5B6CF2" w:rsidR="005F1FB2" w:rsidRPr="005F1FB2" w:rsidRDefault="005F1FB2" w:rsidP="005F1FB2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F1FB2" w:rsidRPr="00623946" w14:paraId="322D3C43" w14:textId="77777777">
        <w:tc>
          <w:tcPr>
            <w:tcW w:w="2610" w:type="dxa"/>
          </w:tcPr>
          <w:p w14:paraId="19B6EDE8" w14:textId="77777777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สินทรัพย์ต้นทุนของสัญญา</w:t>
            </w:r>
          </w:p>
        </w:tc>
        <w:tc>
          <w:tcPr>
            <w:tcW w:w="450" w:type="dxa"/>
          </w:tcPr>
          <w:p w14:paraId="19D18D9D" w14:textId="77777777" w:rsidR="005F1FB2" w:rsidRPr="00754092" w:rsidRDefault="005F1FB2" w:rsidP="005F1FB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327995" w14:textId="30268303" w:rsidR="005F1FB2" w:rsidRPr="003B1C1B" w:rsidRDefault="005F1FB2" w:rsidP="007B61F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B61F9">
              <w:rPr>
                <w:rFonts w:asciiTheme="majorBidi" w:hAnsiTheme="majorBidi" w:cstheme="majorBidi"/>
                <w:sz w:val="24"/>
                <w:szCs w:val="24"/>
              </w:rPr>
              <w:t>38,576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6F0FCA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DBD76DF" w14:textId="507CE341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  <w:r w:rsidRPr="007B61F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,308</w:t>
            </w:r>
          </w:p>
        </w:tc>
        <w:tc>
          <w:tcPr>
            <w:tcW w:w="254" w:type="dxa"/>
            <w:vAlign w:val="bottom"/>
          </w:tcPr>
          <w:p w14:paraId="1886359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C2769C" w14:textId="6227144C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006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8A0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948</w:t>
            </w:r>
            <w:r w:rsidRPr="008A006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4D2494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80F671" w14:textId="0381EE3F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7B1B2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CC7ECE" w14:textId="2A9DA0BC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29790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115EE38" w14:textId="7C2C0876" w:rsidR="005F1FB2" w:rsidRPr="003B1C1B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D7C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160B5E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62F5DC6" w14:textId="1B5D8690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26,216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5F1FB2" w:rsidRPr="00623946" w14:paraId="198BBDF0" w14:textId="77777777" w:rsidTr="005F1FB2">
        <w:tc>
          <w:tcPr>
            <w:tcW w:w="2610" w:type="dxa"/>
          </w:tcPr>
          <w:p w14:paraId="1F449E53" w14:textId="77777777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dxa"/>
          </w:tcPr>
          <w:p w14:paraId="267A9B17" w14:textId="77777777" w:rsidR="005F1FB2" w:rsidRPr="00754092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C7907" w14:textId="10427FBA" w:rsidR="005F1FB2" w:rsidRPr="003B1C1B" w:rsidRDefault="005F1FB2" w:rsidP="007B61F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3C5E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42,397</w:t>
            </w: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DBD9CF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FB2FD" w14:textId="622ACD6C" w:rsidR="005F1FB2" w:rsidRPr="003B1C1B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8A00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17,130</w:t>
            </w:r>
          </w:p>
        </w:tc>
        <w:tc>
          <w:tcPr>
            <w:tcW w:w="254" w:type="dxa"/>
            <w:vAlign w:val="bottom"/>
          </w:tcPr>
          <w:p w14:paraId="7CC2771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041" w14:textId="1F1793AF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948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0252D08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D6991" w14:textId="4BCDCDB3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07BB76" w14:textId="777777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F8B43" w14:textId="315921BF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7E6AAB" w14:textId="777777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2074" w14:textId="43706E6F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391CBF3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2F85" w14:textId="6E000A51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26,216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5F1FB2" w:rsidRPr="00A36432" w14:paraId="54AC6FEC" w14:textId="77777777" w:rsidTr="005F1FB2">
        <w:tc>
          <w:tcPr>
            <w:tcW w:w="2610" w:type="dxa"/>
          </w:tcPr>
          <w:p w14:paraId="210251A4" w14:textId="77777777" w:rsidR="005F1FB2" w:rsidRPr="00A36432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0" w:type="dxa"/>
          </w:tcPr>
          <w:p w14:paraId="7102D5EB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4D5944E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A73898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A330B45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54" w:type="dxa"/>
            <w:vAlign w:val="bottom"/>
          </w:tcPr>
          <w:p w14:paraId="634406B1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C1B015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8CF22A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2331B9C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B70E4F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2ACAFFC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E834BB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683BD022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9AC9F43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E66B14B" w14:textId="77777777" w:rsidR="005F1FB2" w:rsidRPr="00D5116F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</w:tr>
      <w:tr w:rsidR="005F1FB2" w:rsidRPr="00DC39A6" w14:paraId="106D8683" w14:textId="77777777" w:rsidTr="005F1FB2">
        <w:tc>
          <w:tcPr>
            <w:tcW w:w="2610" w:type="dxa"/>
          </w:tcPr>
          <w:p w14:paraId="764E9D3A" w14:textId="3FEE3DF2" w:rsidR="005F1FB2" w:rsidRPr="00DC39A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50" w:type="dxa"/>
          </w:tcPr>
          <w:p w14:paraId="40F2BADF" w14:textId="77777777" w:rsidR="005F1FB2" w:rsidRPr="00DC39A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AF7E024" w14:textId="375EDCA1" w:rsidR="005F1FB2" w:rsidRPr="004D0A56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</w:p>
        </w:tc>
        <w:tc>
          <w:tcPr>
            <w:tcW w:w="270" w:type="dxa"/>
            <w:vAlign w:val="bottom"/>
          </w:tcPr>
          <w:p w14:paraId="525EAAD4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4CC7A7C" w14:textId="5B0AC975" w:rsidR="005F1FB2" w:rsidRPr="004D0A56" w:rsidRDefault="005F1FB2" w:rsidP="007B61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 w:rsidRPr="007B61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,956</w:t>
            </w:r>
            <w:r w:rsidRPr="007B61F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03839701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A44BE6D" w14:textId="47DF6266" w:rsidR="005F1FB2" w:rsidRPr="004D0A5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948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4A5D39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1E736B0" w14:textId="5AC2F87D" w:rsidR="005F1FB2" w:rsidRPr="004D0A5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29D5C0" w14:textId="777777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5FA2276" w14:textId="04C3BFC3" w:rsidR="005F1FB2" w:rsidRPr="004D0A5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08B812" w14:textId="77777777" w:rsidR="005F1FB2" w:rsidRPr="005F1FB2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318A7503" w14:textId="64A041FA" w:rsidR="005F1FB2" w:rsidRPr="004D0A56" w:rsidRDefault="005F1FB2" w:rsidP="005F1FB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27B7D234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5207CDC3" w14:textId="07560085" w:rsidR="005F1FB2" w:rsidRPr="004D0A56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34,322</w:t>
            </w:r>
          </w:p>
        </w:tc>
      </w:tr>
      <w:tr w:rsidR="005F1FB2" w:rsidRPr="00DC39A6" w14:paraId="1B3C3580" w14:textId="77777777" w:rsidTr="005F1FB2">
        <w:tc>
          <w:tcPr>
            <w:tcW w:w="2610" w:type="dxa"/>
          </w:tcPr>
          <w:p w14:paraId="54CE0CCE" w14:textId="77777777" w:rsidR="005F1FB2" w:rsidRPr="00891863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FCE2408" w14:textId="77777777" w:rsidR="005F1FB2" w:rsidRPr="00DC39A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2494803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05C4D5D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010E46B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4" w:type="dxa"/>
            <w:vAlign w:val="bottom"/>
          </w:tcPr>
          <w:p w14:paraId="4317AB9F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1FC8ED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6C27F5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459F38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DFA108B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D597F3C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72F95D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4ED53316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415A5B6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D832557" w14:textId="77777777" w:rsidR="005F1FB2" w:rsidRPr="004D0A56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</w:tbl>
    <w:p w14:paraId="0FFB43AD" w14:textId="77777777" w:rsidR="00BF3855" w:rsidRDefault="00BF3855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80F7710" w14:textId="279552CD" w:rsidR="0016606C" w:rsidRDefault="0016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W w:w="10169" w:type="dxa"/>
        <w:tblLayout w:type="fixed"/>
        <w:tblLook w:val="01E0" w:firstRow="1" w:lastRow="1" w:firstColumn="1" w:lastColumn="1" w:noHBand="0" w:noVBand="0"/>
      </w:tblPr>
      <w:tblGrid>
        <w:gridCol w:w="2610"/>
        <w:gridCol w:w="524"/>
        <w:gridCol w:w="811"/>
        <w:gridCol w:w="270"/>
        <w:gridCol w:w="719"/>
        <w:gridCol w:w="270"/>
        <w:gridCol w:w="810"/>
        <w:gridCol w:w="270"/>
        <w:gridCol w:w="720"/>
        <w:gridCol w:w="264"/>
        <w:gridCol w:w="6"/>
        <w:gridCol w:w="720"/>
        <w:gridCol w:w="270"/>
        <w:gridCol w:w="811"/>
        <w:gridCol w:w="243"/>
        <w:gridCol w:w="851"/>
      </w:tblGrid>
      <w:tr w:rsidR="00BF3855" w:rsidRPr="00623946" w14:paraId="3EBE7B28" w14:textId="77777777" w:rsidTr="00CE0C13">
        <w:trPr>
          <w:trHeight w:val="139"/>
          <w:tblHeader/>
        </w:trPr>
        <w:tc>
          <w:tcPr>
            <w:tcW w:w="2610" w:type="dxa"/>
          </w:tcPr>
          <w:p w14:paraId="331F3C27" w14:textId="77777777" w:rsidR="00BF3855" w:rsidRPr="00623946" w:rsidRDefault="00BF3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24" w:type="dxa"/>
          </w:tcPr>
          <w:p w14:paraId="50536D13" w14:textId="77777777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35" w:type="dxa"/>
            <w:gridSpan w:val="14"/>
            <w:vAlign w:val="bottom"/>
          </w:tcPr>
          <w:p w14:paraId="2B8C41A1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385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3855" w:rsidRPr="00623946" w14:paraId="51D05946" w14:textId="77777777" w:rsidTr="00CE0C13">
        <w:trPr>
          <w:trHeight w:val="139"/>
          <w:tblHeader/>
        </w:trPr>
        <w:tc>
          <w:tcPr>
            <w:tcW w:w="2610" w:type="dxa"/>
          </w:tcPr>
          <w:p w14:paraId="2C8773D1" w14:textId="77777777" w:rsidR="00BF3855" w:rsidRPr="00623946" w:rsidRDefault="00BF3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524" w:type="dxa"/>
          </w:tcPr>
          <w:p w14:paraId="6372DAF0" w14:textId="77777777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48460400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1145389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9" w:type="dxa"/>
            <w:gridSpan w:val="5"/>
            <w:tcBorders>
              <w:bottom w:val="single" w:sz="4" w:space="0" w:color="auto"/>
            </w:tcBorders>
            <w:vAlign w:val="bottom"/>
          </w:tcPr>
          <w:p w14:paraId="43D578F3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บันทึกเป็น(รายจ่าย)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64" w:type="dxa"/>
          </w:tcPr>
          <w:p w14:paraId="6F8DD55F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2F3F8836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3594C45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3CFC5F1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vAlign w:val="bottom"/>
          </w:tcPr>
          <w:p w14:paraId="54E95DFB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C73F34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F3855" w:rsidRPr="00623946" w14:paraId="6761A2CD" w14:textId="77777777" w:rsidTr="00CE0C13">
        <w:trPr>
          <w:trHeight w:val="139"/>
          <w:tblHeader/>
        </w:trPr>
        <w:tc>
          <w:tcPr>
            <w:tcW w:w="2610" w:type="dxa"/>
            <w:vAlign w:val="bottom"/>
          </w:tcPr>
          <w:p w14:paraId="40FDB2CA" w14:textId="77777777" w:rsidR="00BF3855" w:rsidRPr="00623946" w:rsidRDefault="00BF385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4" w:type="dxa"/>
          </w:tcPr>
          <w:p w14:paraId="2185C297" w14:textId="013BD383" w:rsidR="00BF3855" w:rsidRPr="00B9309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2386E736" w14:textId="77777777" w:rsidR="00BF3855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  <w:p w14:paraId="0960B99E" w14:textId="18CFCF0F" w:rsidR="00BF3855" w:rsidRPr="00623946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F38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F38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="00BF3855"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BF3855"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EBDA250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C08AE95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1E4399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8142AA2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B471D4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D7F97EC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</w:p>
          <w:p w14:paraId="22F424A2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gridSpan w:val="2"/>
            <w:vAlign w:val="bottom"/>
          </w:tcPr>
          <w:p w14:paraId="0B2E23E9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42458F2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</w:t>
            </w:r>
          </w:p>
          <w:p w14:paraId="0174F158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7E5B5DA2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224178D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</w:t>
            </w:r>
          </w:p>
          <w:p w14:paraId="0DA83971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</w:t>
            </w:r>
          </w:p>
          <w:p w14:paraId="09B066E4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4F67ED34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03BC74" w14:textId="22D57CA2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  <w:r w:rsidR="00A301CB" w:rsidRPr="00A301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F3855" w:rsidRPr="00623946" w14:paraId="0E777DB8" w14:textId="77777777" w:rsidTr="00CE0C13">
        <w:trPr>
          <w:trHeight w:val="139"/>
          <w:tblHeader/>
        </w:trPr>
        <w:tc>
          <w:tcPr>
            <w:tcW w:w="2610" w:type="dxa"/>
          </w:tcPr>
          <w:p w14:paraId="27AF8B8F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" w:type="dxa"/>
          </w:tcPr>
          <w:p w14:paraId="1489B4CF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5" w:type="dxa"/>
            <w:gridSpan w:val="14"/>
          </w:tcPr>
          <w:p w14:paraId="01EA2419" w14:textId="3B82751C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F3855" w:rsidRPr="00623946" w14:paraId="38BA6956" w14:textId="77777777" w:rsidTr="00CE0C13">
        <w:trPr>
          <w:trHeight w:val="139"/>
        </w:trPr>
        <w:tc>
          <w:tcPr>
            <w:tcW w:w="2610" w:type="dxa"/>
          </w:tcPr>
          <w:p w14:paraId="191EBCE3" w14:textId="589BC9DD" w:rsidR="00BF3855" w:rsidRDefault="00A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524" w:type="dxa"/>
          </w:tcPr>
          <w:p w14:paraId="4B410E0E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35" w:type="dxa"/>
            <w:gridSpan w:val="14"/>
          </w:tcPr>
          <w:p w14:paraId="19C514C4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BF3855" w:rsidRPr="00623946" w14:paraId="7DCF11CD" w14:textId="77777777" w:rsidTr="00CE0C13">
        <w:trPr>
          <w:trHeight w:val="139"/>
        </w:trPr>
        <w:tc>
          <w:tcPr>
            <w:tcW w:w="2610" w:type="dxa"/>
          </w:tcPr>
          <w:p w14:paraId="6267E2AE" w14:textId="77777777" w:rsidR="00BF3855" w:rsidRPr="00623946" w:rsidRDefault="00BF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4" w:type="dxa"/>
          </w:tcPr>
          <w:p w14:paraId="46701044" w14:textId="77777777" w:rsidR="00BF3855" w:rsidRPr="00B9309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42CDF7D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8868FA2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</w:tcPr>
          <w:p w14:paraId="3D410FCB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07C5B4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9382D88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B379B84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55DA03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9994BB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DEBBC80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AB49FF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3142B120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6691EB45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</w:tcPr>
          <w:p w14:paraId="06FB9D52" w14:textId="77777777" w:rsidR="00BF3855" w:rsidRPr="00623946" w:rsidRDefault="00BF38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F1FB2" w:rsidRPr="00623946" w14:paraId="4E52E8D9" w14:textId="77777777" w:rsidTr="00CE0C13">
        <w:trPr>
          <w:trHeight w:val="139"/>
        </w:trPr>
        <w:tc>
          <w:tcPr>
            <w:tcW w:w="2610" w:type="dxa"/>
          </w:tcPr>
          <w:p w14:paraId="0BEADC76" w14:textId="6DDA43D4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ลูกหนี้การค้าและลูกหนี้ผ่อนชำระ</w:t>
            </w:r>
          </w:p>
        </w:tc>
        <w:tc>
          <w:tcPr>
            <w:tcW w:w="524" w:type="dxa"/>
          </w:tcPr>
          <w:p w14:paraId="4C185F6D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E11BA27" w14:textId="69691D1D" w:rsidR="005F1FB2" w:rsidRPr="0062394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12,756</w:t>
            </w:r>
          </w:p>
        </w:tc>
        <w:tc>
          <w:tcPr>
            <w:tcW w:w="270" w:type="dxa"/>
            <w:vAlign w:val="bottom"/>
          </w:tcPr>
          <w:p w14:paraId="691F5709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725AF18C" w14:textId="008EE08B" w:rsidR="005F1FB2" w:rsidRPr="00623946" w:rsidRDefault="005F1FB2" w:rsidP="00CE0C1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2,488</w:t>
            </w:r>
          </w:p>
        </w:tc>
        <w:tc>
          <w:tcPr>
            <w:tcW w:w="270" w:type="dxa"/>
            <w:vAlign w:val="bottom"/>
          </w:tcPr>
          <w:p w14:paraId="25F17CAD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48B338" w14:textId="0448E368" w:rsidR="005F1FB2" w:rsidRPr="0062394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1031ED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582EFC" w14:textId="536CC3EE" w:rsidR="005F1FB2" w:rsidRPr="0062394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60F43E0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ABC968" w14:textId="2AB1FED0" w:rsidR="005F1FB2" w:rsidRPr="0062394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5A7D3D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1835AB7" w14:textId="6C48B821" w:rsidR="005F1FB2" w:rsidRPr="0062394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73BD1E2" w14:textId="77777777" w:rsidR="005F1FB2" w:rsidRPr="00623946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3CEF95CF" w14:textId="120112A4" w:rsidR="005F1FB2" w:rsidRPr="00623946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15,244</w:t>
            </w:r>
          </w:p>
        </w:tc>
      </w:tr>
      <w:tr w:rsidR="005F1FB2" w:rsidRPr="00623946" w14:paraId="5D2435B0" w14:textId="77777777" w:rsidTr="00CE0C13">
        <w:trPr>
          <w:trHeight w:val="139"/>
        </w:trPr>
        <w:tc>
          <w:tcPr>
            <w:tcW w:w="2610" w:type="dxa"/>
          </w:tcPr>
          <w:p w14:paraId="5DBBA94B" w14:textId="2F55548C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ความแตกต่างของการรับรู้รายได้</w:t>
            </w:r>
          </w:p>
        </w:tc>
        <w:tc>
          <w:tcPr>
            <w:tcW w:w="524" w:type="dxa"/>
          </w:tcPr>
          <w:p w14:paraId="035A81A2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22BE018" w14:textId="77993D46" w:rsidR="005F1FB2" w:rsidRPr="003B1C1B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819</w:t>
            </w:r>
          </w:p>
        </w:tc>
        <w:tc>
          <w:tcPr>
            <w:tcW w:w="270" w:type="dxa"/>
            <w:vAlign w:val="bottom"/>
          </w:tcPr>
          <w:p w14:paraId="2840D40F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5A140709" w14:textId="4CD08C08" w:rsidR="005F1FB2" w:rsidRPr="003B1C1B" w:rsidRDefault="005F1FB2" w:rsidP="005F1FB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5EB7F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5C45473" w14:textId="7798F46E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E891D4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2F2185" w14:textId="0EA55EFA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B25CB4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3F51699" w14:textId="09893F6B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70CC5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E5B0601" w14:textId="3CCCB68F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502589D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360E4971" w14:textId="4E34D14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</w:tr>
      <w:tr w:rsidR="005F1FB2" w:rsidRPr="00623946" w14:paraId="5486DBDB" w14:textId="77777777" w:rsidTr="00CE0C13">
        <w:trPr>
          <w:trHeight w:val="139"/>
        </w:trPr>
        <w:tc>
          <w:tcPr>
            <w:tcW w:w="2610" w:type="dxa"/>
          </w:tcPr>
          <w:p w14:paraId="512C7F46" w14:textId="3521D4EF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524" w:type="dxa"/>
          </w:tcPr>
          <w:p w14:paraId="331B6E35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E5FAF8F" w14:textId="6DF29EB3" w:rsidR="005F1FB2" w:rsidRPr="003B1C1B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7,826</w:t>
            </w:r>
          </w:p>
        </w:tc>
        <w:tc>
          <w:tcPr>
            <w:tcW w:w="270" w:type="dxa"/>
            <w:vAlign w:val="bottom"/>
          </w:tcPr>
          <w:p w14:paraId="77DEE5A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D1D164E" w14:textId="0FBF3CFB" w:rsidR="005F1FB2" w:rsidRPr="003B1C1B" w:rsidRDefault="005F1FB2" w:rsidP="00CE0C1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</w:p>
        </w:tc>
        <w:tc>
          <w:tcPr>
            <w:tcW w:w="270" w:type="dxa"/>
            <w:vAlign w:val="bottom"/>
          </w:tcPr>
          <w:p w14:paraId="1FED71B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F9ED1" w14:textId="369317B7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EC9A0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DD0FBA" w14:textId="7939444E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B1139B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E4A149F" w14:textId="715294C7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06068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1346EB0" w14:textId="14846D6F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387180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B17FF7" w14:textId="5B4D775E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13,858</w:t>
            </w:r>
          </w:p>
        </w:tc>
      </w:tr>
      <w:tr w:rsidR="005F1FB2" w:rsidRPr="00623946" w14:paraId="0552EC96" w14:textId="77777777" w:rsidTr="00CE0C13">
        <w:trPr>
          <w:trHeight w:val="139"/>
        </w:trPr>
        <w:tc>
          <w:tcPr>
            <w:tcW w:w="2610" w:type="dxa"/>
          </w:tcPr>
          <w:p w14:paraId="54AD3214" w14:textId="0C6E85C9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79" w:hanging="183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24" w:type="dxa"/>
          </w:tcPr>
          <w:p w14:paraId="13671B16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586CB18" w14:textId="070F2586" w:rsidR="005F1FB2" w:rsidRPr="003B1C1B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1,714</w:t>
            </w:r>
          </w:p>
        </w:tc>
        <w:tc>
          <w:tcPr>
            <w:tcW w:w="270" w:type="dxa"/>
            <w:vAlign w:val="bottom"/>
          </w:tcPr>
          <w:p w14:paraId="4F2A491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2442A417" w14:textId="6B1F2D51" w:rsidR="005F1FB2" w:rsidRPr="003B1C1B" w:rsidRDefault="005F1FB2" w:rsidP="005F1FB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9DCAB1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75B4F3" w14:textId="261A59A3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ABC78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611C261" w14:textId="24FE59FA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5B029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803926" w14:textId="08229D3E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1D20C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A802294" w14:textId="3766FADD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0BB53E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6D8E40A5" w14:textId="45E9448A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1,606</w:t>
            </w:r>
          </w:p>
        </w:tc>
      </w:tr>
      <w:tr w:rsidR="005F1FB2" w:rsidRPr="00623946" w14:paraId="32FC35F2" w14:textId="77777777" w:rsidTr="00CE0C13">
        <w:trPr>
          <w:trHeight w:val="139"/>
        </w:trPr>
        <w:tc>
          <w:tcPr>
            <w:tcW w:w="2610" w:type="dxa"/>
          </w:tcPr>
          <w:p w14:paraId="594AE6AB" w14:textId="454F1958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524" w:type="dxa"/>
          </w:tcPr>
          <w:p w14:paraId="29802675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4502568" w14:textId="068C240E" w:rsidR="005F1FB2" w:rsidRPr="004D0A5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92,548</w:t>
            </w:r>
          </w:p>
        </w:tc>
        <w:tc>
          <w:tcPr>
            <w:tcW w:w="270" w:type="dxa"/>
            <w:vAlign w:val="bottom"/>
          </w:tcPr>
          <w:p w14:paraId="01B7C48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01FB15EF" w14:textId="494FF3D1" w:rsidR="005F1FB2" w:rsidRPr="004D0A56" w:rsidRDefault="005F1FB2" w:rsidP="005F1FB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38,588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852FB8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8471AB" w14:textId="1B4984C0" w:rsidR="005F1FB2" w:rsidRPr="004D0A5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09787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25E6E14" w14:textId="4CCE8630" w:rsidR="005F1FB2" w:rsidRPr="004D0A5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B1C5BC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DFBC0A6" w14:textId="32F70C3F" w:rsidR="005F1FB2" w:rsidRPr="004D0A5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1A63D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357415A7" w14:textId="04B2CB54" w:rsidR="005F1FB2" w:rsidRPr="004D0A56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16F818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6DC829E5" w14:textId="20F7317C" w:rsidR="005F1FB2" w:rsidRPr="004D0A56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53,960</w:t>
            </w:r>
          </w:p>
        </w:tc>
      </w:tr>
      <w:tr w:rsidR="005F1FB2" w:rsidRPr="00623946" w14:paraId="54096B2A" w14:textId="77777777" w:rsidTr="00CE0C13">
        <w:trPr>
          <w:trHeight w:val="344"/>
        </w:trPr>
        <w:tc>
          <w:tcPr>
            <w:tcW w:w="2610" w:type="dxa"/>
          </w:tcPr>
          <w:p w14:paraId="10AE5338" w14:textId="5279A286" w:rsidR="005F1FB2" w:rsidRPr="009E372A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สินทรัพย์สิทธิการใช้งาน</w:t>
            </w:r>
          </w:p>
        </w:tc>
        <w:tc>
          <w:tcPr>
            <w:tcW w:w="524" w:type="dxa"/>
          </w:tcPr>
          <w:p w14:paraId="0ABB37B4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B54BC3F" w14:textId="1F5CCA2B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CC69E2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AADC271" w14:textId="45C4A525" w:rsidR="005F1FB2" w:rsidRPr="003B1C1B" w:rsidRDefault="005F1FB2" w:rsidP="00CE0C13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092A17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A0814E" w14:textId="240047E5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8D7C15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3DDF717" w14:textId="29FECC63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55CEF71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5AA3D5" w14:textId="4A9D939E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4BFDCA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F541F4D" w14:textId="5A2EFD3A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9419C8C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1F7CF3" w14:textId="4632233C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F1FB2" w:rsidRPr="00623946" w14:paraId="2BB13B77" w14:textId="77777777" w:rsidTr="00CE0C13">
        <w:trPr>
          <w:trHeight w:val="344"/>
        </w:trPr>
        <w:tc>
          <w:tcPr>
            <w:tcW w:w="2610" w:type="dxa"/>
          </w:tcPr>
          <w:p w14:paraId="086111E3" w14:textId="6CB40865" w:rsidR="005F1FB2" w:rsidRPr="009E372A" w:rsidDel="00343ED4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ขาดทุนจากสัญญาอัตราแลกเปลี่ยนเงินตราต่างประเทศ</w:t>
            </w:r>
          </w:p>
        </w:tc>
        <w:tc>
          <w:tcPr>
            <w:tcW w:w="524" w:type="dxa"/>
          </w:tcPr>
          <w:p w14:paraId="0EF7ECF6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84A5562" w14:textId="51B30413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BA7D6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B698201" w14:textId="5BB030A1" w:rsidR="005F1FB2" w:rsidRPr="003B1C1B" w:rsidRDefault="005F1FB2" w:rsidP="00CE0C13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AD32F0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87DB1B" w14:textId="114687A1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24,105</w:t>
            </w:r>
          </w:p>
        </w:tc>
        <w:tc>
          <w:tcPr>
            <w:tcW w:w="270" w:type="dxa"/>
            <w:vAlign w:val="bottom"/>
          </w:tcPr>
          <w:p w14:paraId="7AED844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F99AF4" w14:textId="615C4507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6BA246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148D17" w14:textId="1A350039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759262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A7D8A14" w14:textId="57B57E40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D26D7E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350944" w14:textId="0C7E8FB0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24,105</w:t>
            </w:r>
          </w:p>
        </w:tc>
      </w:tr>
      <w:tr w:rsidR="005F1FB2" w:rsidRPr="00623946" w14:paraId="3F5CC7BA" w14:textId="77777777" w:rsidTr="00CE0C13">
        <w:trPr>
          <w:trHeight w:val="139"/>
        </w:trPr>
        <w:tc>
          <w:tcPr>
            <w:tcW w:w="2610" w:type="dxa"/>
          </w:tcPr>
          <w:p w14:paraId="4942FBD4" w14:textId="48D5C813" w:rsidR="005F1FB2" w:rsidRPr="00623946" w:rsidRDefault="005F1FB2" w:rsidP="005F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ค่าเสื่อมราคาตามสัญญาเช่า</w:t>
            </w:r>
          </w:p>
        </w:tc>
        <w:tc>
          <w:tcPr>
            <w:tcW w:w="524" w:type="dxa"/>
          </w:tcPr>
          <w:p w14:paraId="29C3C551" w14:textId="77777777" w:rsidR="005F1FB2" w:rsidRPr="00B93096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6756AF9" w14:textId="4C696E86" w:rsidR="005F1FB2" w:rsidRPr="003B1C1B" w:rsidRDefault="005F1FB2" w:rsidP="005F1FB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270" w:type="dxa"/>
            <w:vAlign w:val="bottom"/>
          </w:tcPr>
          <w:p w14:paraId="7195B549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1758A1C4" w14:textId="03C1DA8F" w:rsidR="005F1FB2" w:rsidRPr="003B1C1B" w:rsidRDefault="005F1FB2" w:rsidP="00CE0C1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259</w:t>
            </w:r>
          </w:p>
        </w:tc>
        <w:tc>
          <w:tcPr>
            <w:tcW w:w="270" w:type="dxa"/>
            <w:vAlign w:val="bottom"/>
          </w:tcPr>
          <w:p w14:paraId="3E429393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245129" w14:textId="3EEA4530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4A54CE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A4448B" w14:textId="2BD0F762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E65CF1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885839" w14:textId="7E564CCA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AD784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3EBC8C1" w14:textId="68B93178" w:rsidR="005F1FB2" w:rsidRPr="003B1C1B" w:rsidRDefault="005F1FB2" w:rsidP="005F1FB2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7817E36" w14:textId="77777777" w:rsidR="005F1FB2" w:rsidRPr="003B1C1B" w:rsidRDefault="005F1FB2" w:rsidP="005F1FB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DD3BF3F" w14:textId="6E5B1313" w:rsidR="005F1FB2" w:rsidRPr="003B1C1B" w:rsidRDefault="005F1FB2" w:rsidP="005F1FB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</w:tr>
      <w:tr w:rsidR="00CE0C13" w:rsidRPr="00623946" w14:paraId="64A235C4" w14:textId="77777777" w:rsidTr="00CE0C13">
        <w:trPr>
          <w:trHeight w:val="139"/>
        </w:trPr>
        <w:tc>
          <w:tcPr>
            <w:tcW w:w="2610" w:type="dxa"/>
          </w:tcPr>
          <w:p w14:paraId="67889C5F" w14:textId="0BC272BD" w:rsidR="00CE0C13" w:rsidRPr="00281E77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524" w:type="dxa"/>
          </w:tcPr>
          <w:p w14:paraId="7EE3D2AE" w14:textId="77777777" w:rsidR="00CE0C13" w:rsidRPr="00B9309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5166C2E" w14:textId="3DB87A8D" w:rsidR="00CE0C13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40C3B4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vAlign w:val="bottom"/>
          </w:tcPr>
          <w:p w14:paraId="77A0A38F" w14:textId="69424E68" w:rsidR="00CE0C13" w:rsidRDefault="00CE0C13" w:rsidP="00CE0C1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54,320</w:t>
            </w:r>
          </w:p>
        </w:tc>
        <w:tc>
          <w:tcPr>
            <w:tcW w:w="270" w:type="dxa"/>
            <w:vAlign w:val="bottom"/>
          </w:tcPr>
          <w:p w14:paraId="68AF969D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31F401" w14:textId="2FC6EE28" w:rsidR="00CE0C13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6AA494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388FEA" w14:textId="7DAB5077" w:rsidR="00CE0C13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0F5EF28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5E4A1C8" w14:textId="303AE090" w:rsidR="00CE0C13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1F3DBC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6C904B75" w14:textId="5DC5CD8D" w:rsidR="00CE0C13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ABB293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33EEA0F9" w14:textId="086B80E1" w:rsidR="00CE0C13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54,230</w:t>
            </w:r>
          </w:p>
        </w:tc>
      </w:tr>
      <w:tr w:rsidR="00CE0C13" w:rsidRPr="00623946" w14:paraId="708C774F" w14:textId="77777777" w:rsidTr="00CE0C13">
        <w:trPr>
          <w:trHeight w:val="139"/>
        </w:trPr>
        <w:tc>
          <w:tcPr>
            <w:tcW w:w="2610" w:type="dxa"/>
          </w:tcPr>
          <w:p w14:paraId="6566FD84" w14:textId="2C7512DE" w:rsidR="00CE0C13" w:rsidRPr="00623946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อื่นๆ </w:t>
            </w:r>
          </w:p>
        </w:tc>
        <w:tc>
          <w:tcPr>
            <w:tcW w:w="524" w:type="dxa"/>
          </w:tcPr>
          <w:p w14:paraId="3B188DB7" w14:textId="77777777" w:rsidR="00CE0C13" w:rsidRPr="00B93096" w:rsidRDefault="00CE0C13" w:rsidP="00CE0C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8017A60" w14:textId="79193853" w:rsidR="00CE0C13" w:rsidRPr="003B1C1B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819</w:t>
            </w:r>
          </w:p>
        </w:tc>
        <w:tc>
          <w:tcPr>
            <w:tcW w:w="270" w:type="dxa"/>
            <w:vAlign w:val="bottom"/>
          </w:tcPr>
          <w:p w14:paraId="2BC086FF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07C17A" w14:textId="31A204E6" w:rsidR="00CE0C13" w:rsidRPr="003B1C1B" w:rsidRDefault="00CE0C13" w:rsidP="00CE0C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961AD3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8FB84B" w14:textId="0F70886A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DCC19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AB8D10" w14:textId="5F08179F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4F63B5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5B0ED7B" w14:textId="2B6AEBBC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37E37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85E11D2" w14:textId="6A68CBBB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BDE7949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DFB0C0" w14:textId="6C9C7D0F" w:rsidR="00CE0C13" w:rsidRPr="003B1C1B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</w:tr>
      <w:tr w:rsidR="00CE0C13" w:rsidRPr="00623946" w14:paraId="5C291EA0" w14:textId="77777777" w:rsidTr="00CE0C13">
        <w:trPr>
          <w:trHeight w:val="334"/>
        </w:trPr>
        <w:tc>
          <w:tcPr>
            <w:tcW w:w="2610" w:type="dxa"/>
          </w:tcPr>
          <w:p w14:paraId="58CDD3D1" w14:textId="77777777" w:rsidR="00CE0C13" w:rsidRPr="00623946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4" w:type="dxa"/>
          </w:tcPr>
          <w:p w14:paraId="6B43DE9A" w14:textId="77777777" w:rsidR="00CE0C13" w:rsidRPr="00B9309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FA672" w14:textId="765A3927" w:rsidR="00CE0C13" w:rsidRPr="003B1C1B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116,207</w:t>
            </w:r>
          </w:p>
        </w:tc>
        <w:tc>
          <w:tcPr>
            <w:tcW w:w="270" w:type="dxa"/>
            <w:vAlign w:val="bottom"/>
          </w:tcPr>
          <w:p w14:paraId="4461177D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EF977" w14:textId="7E4F7876" w:rsidR="00CE0C13" w:rsidRPr="003B1C1B" w:rsidRDefault="00CE0C13" w:rsidP="00CE0C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24,311</w:t>
            </w:r>
          </w:p>
        </w:tc>
        <w:tc>
          <w:tcPr>
            <w:tcW w:w="270" w:type="dxa"/>
            <w:vAlign w:val="bottom"/>
          </w:tcPr>
          <w:p w14:paraId="2E452904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34FAD" w14:textId="49CD4B44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24,105</w:t>
            </w:r>
          </w:p>
        </w:tc>
        <w:tc>
          <w:tcPr>
            <w:tcW w:w="270" w:type="dxa"/>
            <w:vAlign w:val="bottom"/>
          </w:tcPr>
          <w:p w14:paraId="675475CA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7AD56" w14:textId="7FA822D1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90185C0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4D17F" w14:textId="0327BB89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95B833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845CF" w14:textId="0B74C323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5E2AE266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C58D8" w14:textId="569ABFB2" w:rsidR="00CE0C13" w:rsidRPr="003B1C1B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164,623</w:t>
            </w:r>
          </w:p>
        </w:tc>
      </w:tr>
      <w:tr w:rsidR="00CE0C13" w:rsidRPr="00EA12FA" w14:paraId="2762548D" w14:textId="77777777" w:rsidTr="00CE0C13">
        <w:trPr>
          <w:trHeight w:val="188"/>
        </w:trPr>
        <w:tc>
          <w:tcPr>
            <w:tcW w:w="2610" w:type="dxa"/>
          </w:tcPr>
          <w:p w14:paraId="3088B6E5" w14:textId="77777777" w:rsidR="00CE0C13" w:rsidRPr="00135721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</w:p>
        </w:tc>
        <w:tc>
          <w:tcPr>
            <w:tcW w:w="524" w:type="dxa"/>
          </w:tcPr>
          <w:p w14:paraId="07DD2FB5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B7BF54A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6D7DFD1C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15640439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3902CBA9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BDAC7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6814C999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086F376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436B987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784AB5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70" w:type="dxa"/>
          </w:tcPr>
          <w:p w14:paraId="6BD6DED0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2D2EC255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243" w:type="dxa"/>
          </w:tcPr>
          <w:p w14:paraId="75E1F897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90A9E28" w14:textId="77777777" w:rsidR="00CE0C13" w:rsidRPr="00135721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</w:tr>
      <w:tr w:rsidR="00CE0C13" w:rsidRPr="00623946" w14:paraId="13E26BCB" w14:textId="77777777" w:rsidTr="00CE0C13">
        <w:trPr>
          <w:trHeight w:val="334"/>
        </w:trPr>
        <w:tc>
          <w:tcPr>
            <w:tcW w:w="2610" w:type="dxa"/>
          </w:tcPr>
          <w:p w14:paraId="02526DFB" w14:textId="77777777" w:rsidR="00CE0C13" w:rsidRPr="00623946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4" w:type="dxa"/>
          </w:tcPr>
          <w:p w14:paraId="2F51F7F9" w14:textId="77777777" w:rsidR="00CE0C13" w:rsidRPr="00754092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76A2D15D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F46DFAF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</w:tcPr>
          <w:p w14:paraId="3D002300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494B9C74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74BDE5BB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4231DBC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4238973A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100E756C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15BB728C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326352F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</w:tcPr>
          <w:p w14:paraId="7BD31B1F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43" w:type="dxa"/>
          </w:tcPr>
          <w:p w14:paraId="6CC4664D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</w:tcPr>
          <w:p w14:paraId="4595837F" w14:textId="77777777" w:rsidR="00CE0C13" w:rsidRPr="00623946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CE0C13" w:rsidRPr="00623946" w14:paraId="346918EE" w14:textId="77777777" w:rsidTr="00CE0C13">
        <w:trPr>
          <w:trHeight w:val="334"/>
        </w:trPr>
        <w:tc>
          <w:tcPr>
            <w:tcW w:w="2610" w:type="dxa"/>
          </w:tcPr>
          <w:p w14:paraId="5C69559D" w14:textId="691ABE00" w:rsidR="00CE0C13" w:rsidRPr="00623946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FC6A0C">
              <w:rPr>
                <w:rFonts w:asciiTheme="majorBidi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524" w:type="dxa"/>
          </w:tcPr>
          <w:p w14:paraId="500662B2" w14:textId="77777777" w:rsidR="00CE0C13" w:rsidRPr="00754092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0051E68" w14:textId="41F80634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F6C4A27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865BA38" w14:textId="6312CA90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A5E084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03A310A2" w14:textId="62F1CFB3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C1C0E3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21119A7C" w14:textId="200070D2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B604E9B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8B455B0" w14:textId="37EC72EB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4848C9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</w:tcPr>
          <w:p w14:paraId="251D06A3" w14:textId="49F570CD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59456DB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vAlign w:val="bottom"/>
          </w:tcPr>
          <w:p w14:paraId="06D4FFE1" w14:textId="71B9FA9D" w:rsidR="00CE0C13" w:rsidRPr="003B1C1B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E0C13" w:rsidRPr="00623946" w14:paraId="16B0B996" w14:textId="77777777" w:rsidTr="00CE0C13">
        <w:tc>
          <w:tcPr>
            <w:tcW w:w="2610" w:type="dxa"/>
          </w:tcPr>
          <w:p w14:paraId="3EEE3329" w14:textId="7FDFE337" w:rsidR="00CE0C13" w:rsidRPr="009E372A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E77">
              <w:rPr>
                <w:rFonts w:asciiTheme="majorBidi" w:hAnsiTheme="majorBidi"/>
                <w:sz w:val="24"/>
                <w:szCs w:val="24"/>
                <w:cs/>
              </w:rPr>
              <w:t>ผลกำไรจากการวัดมูลค่าในตราสารทุน</w:t>
            </w:r>
          </w:p>
        </w:tc>
        <w:tc>
          <w:tcPr>
            <w:tcW w:w="524" w:type="dxa"/>
          </w:tcPr>
          <w:p w14:paraId="532D776C" w14:textId="77777777" w:rsidR="00CE0C13" w:rsidRPr="00754092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24B47AC" w14:textId="4B1CC332" w:rsidR="00CE0C13" w:rsidRPr="003B1C1B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96,333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D09585D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A8FE18C" w14:textId="297925B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,044</w:t>
            </w:r>
          </w:p>
        </w:tc>
        <w:tc>
          <w:tcPr>
            <w:tcW w:w="270" w:type="dxa"/>
            <w:vAlign w:val="bottom"/>
          </w:tcPr>
          <w:p w14:paraId="1CCC71C8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</w:tcPr>
          <w:p w14:paraId="6A35C8CA" w14:textId="27A89B13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64E3FF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58B75B8" w14:textId="4BF4ED73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2FE3A4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423CF593" w14:textId="0501687B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A5F0EE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</w:tcPr>
          <w:p w14:paraId="74189CD8" w14:textId="67F53F50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F46081F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vAlign w:val="bottom"/>
          </w:tcPr>
          <w:p w14:paraId="6CB27EA0" w14:textId="0A51E738" w:rsidR="00CE0C13" w:rsidRPr="003B1C1B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2,288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E0C13" w:rsidRPr="00623946" w14:paraId="73910CC0" w14:textId="77777777" w:rsidTr="00CE0C13">
        <w:tc>
          <w:tcPr>
            <w:tcW w:w="2610" w:type="dxa"/>
          </w:tcPr>
          <w:p w14:paraId="14CC73E8" w14:textId="00E4C3C3" w:rsidR="00CE0C13" w:rsidRPr="009E372A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สินทรัพย์ต้นทุนของสัญญา</w:t>
            </w:r>
          </w:p>
        </w:tc>
        <w:tc>
          <w:tcPr>
            <w:tcW w:w="524" w:type="dxa"/>
          </w:tcPr>
          <w:p w14:paraId="0287388B" w14:textId="77777777" w:rsidR="00CE0C13" w:rsidRPr="00754092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890D4E3" w14:textId="6336CC88" w:rsidR="00CE0C13" w:rsidRPr="003B1C1B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55,787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43B846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C011B90" w14:textId="48517330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,211</w:t>
            </w:r>
          </w:p>
        </w:tc>
        <w:tc>
          <w:tcPr>
            <w:tcW w:w="270" w:type="dxa"/>
            <w:vAlign w:val="bottom"/>
          </w:tcPr>
          <w:p w14:paraId="618B3DC0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CCD1CE" w14:textId="77BCD3D9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99AAA0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3366FC" w14:textId="0E46215B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02A77D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6E04D5D" w14:textId="2211F89F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04B24B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D38A1FD" w14:textId="468ACDE8" w:rsidR="00CE0C13" w:rsidRPr="003B1C1B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0CF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0AB5057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735BC99" w14:textId="22181CC0" w:rsidR="00CE0C13" w:rsidRPr="003B1C1B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38,576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E0C13" w:rsidRPr="00623946" w14:paraId="135BE6AF" w14:textId="77777777" w:rsidTr="00CE0C13">
        <w:tc>
          <w:tcPr>
            <w:tcW w:w="2610" w:type="dxa"/>
          </w:tcPr>
          <w:p w14:paraId="026A30C6" w14:textId="77777777" w:rsidR="00CE0C13" w:rsidRPr="00623946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4" w:type="dxa"/>
          </w:tcPr>
          <w:p w14:paraId="3EDDBD76" w14:textId="77777777" w:rsidR="00CE0C13" w:rsidRPr="00754092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A296D" w14:textId="4D6014A3" w:rsidR="00CE0C13" w:rsidRPr="003B1C1B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281E7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281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152,170</w:t>
            </w:r>
            <w:r w:rsidRPr="00281E7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D433AF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F886E" w14:textId="7A04A0A1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109</w:t>
            </w:r>
            <w:r w:rsidRPr="00281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70" w:type="dxa"/>
            <w:vAlign w:val="bottom"/>
          </w:tcPr>
          <w:p w14:paraId="66B1C537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7C657" w14:textId="1E934484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B0DF01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81CAF" w14:textId="337A6BF6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32107AA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FF767" w14:textId="267BBF9C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32DA73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331CF" w14:textId="560A220F" w:rsidR="00CE0C13" w:rsidRPr="005F1FB2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1FB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DCACFB4" w14:textId="77777777" w:rsidR="00CE0C13" w:rsidRPr="003B1C1B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F0FBF" w14:textId="12B83188" w:rsidR="00CE0C13" w:rsidRPr="003B1C1B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3C5E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42,397</w:t>
            </w: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E0C13" w:rsidRPr="00A36432" w14:paraId="42C880F5" w14:textId="77777777" w:rsidTr="00CE0C13">
        <w:tc>
          <w:tcPr>
            <w:tcW w:w="2610" w:type="dxa"/>
          </w:tcPr>
          <w:p w14:paraId="47AD8850" w14:textId="77777777" w:rsidR="00CE0C13" w:rsidRPr="00A36432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4" w:type="dxa"/>
          </w:tcPr>
          <w:p w14:paraId="67533C80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7F44F9BA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2D3EBF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6CCE7B3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E18E5A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11EE1BE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C72810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58D956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9684D2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B723831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E289B7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38CA0A1F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9F31C88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9A5C02" w14:textId="77777777" w:rsidR="00CE0C13" w:rsidRPr="00D5116F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</w:tr>
      <w:tr w:rsidR="00CE0C13" w:rsidRPr="00DC39A6" w14:paraId="1313181E" w14:textId="77777777" w:rsidTr="00CE0C13">
        <w:tc>
          <w:tcPr>
            <w:tcW w:w="2610" w:type="dxa"/>
          </w:tcPr>
          <w:p w14:paraId="210814BE" w14:textId="6E1E43E4" w:rsidR="00CE0C13" w:rsidRPr="00DC39A6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C5E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524" w:type="dxa"/>
          </w:tcPr>
          <w:p w14:paraId="4E10796A" w14:textId="77777777" w:rsidR="00CE0C13" w:rsidRPr="00DC39A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690EC0C8" w14:textId="1A1F6735" w:rsidR="00CE0C13" w:rsidRPr="004D0A5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1E7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35</w:t>
            </w:r>
            <w:r w:rsidRPr="00281E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913</w:t>
            </w:r>
            <w:r w:rsidRPr="00281E7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069A5C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  <w:vAlign w:val="bottom"/>
          </w:tcPr>
          <w:p w14:paraId="765CB63A" w14:textId="41C72CF4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,033</w:t>
            </w:r>
          </w:p>
        </w:tc>
        <w:tc>
          <w:tcPr>
            <w:tcW w:w="270" w:type="dxa"/>
            <w:vAlign w:val="bottom"/>
          </w:tcPr>
          <w:p w14:paraId="5DC7C42F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3BE1551" w14:textId="1114582C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24,105</w:t>
            </w:r>
          </w:p>
        </w:tc>
        <w:tc>
          <w:tcPr>
            <w:tcW w:w="270" w:type="dxa"/>
            <w:vAlign w:val="bottom"/>
          </w:tcPr>
          <w:p w14:paraId="3E44A0E3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9DD03D9" w14:textId="7A8C9647" w:rsidR="00CE0C13" w:rsidRPr="004D0A56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E97E70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EA46A07" w14:textId="747280F6" w:rsidR="00CE0C13" w:rsidRPr="004D0A56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845221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234F8FAF" w14:textId="5DC97F0D" w:rsidR="00CE0C13" w:rsidRPr="004D0A56" w:rsidRDefault="00CE0C13" w:rsidP="00CE0C13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E48024B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6B8CC94A" w14:textId="5487470E" w:rsidR="00CE0C13" w:rsidRPr="004D0A56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122,226</w:t>
            </w:r>
          </w:p>
        </w:tc>
      </w:tr>
      <w:tr w:rsidR="00CE0C13" w:rsidRPr="00DC39A6" w14:paraId="2A329138" w14:textId="77777777" w:rsidTr="00CE0C13">
        <w:tc>
          <w:tcPr>
            <w:tcW w:w="2610" w:type="dxa"/>
          </w:tcPr>
          <w:p w14:paraId="5E90F0AB" w14:textId="77777777" w:rsidR="00CE0C13" w:rsidRPr="00891863" w:rsidRDefault="00CE0C13" w:rsidP="00CE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" w:type="dxa"/>
          </w:tcPr>
          <w:p w14:paraId="796DABAE" w14:textId="77777777" w:rsidR="00CE0C13" w:rsidRPr="00DC39A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7F603110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472096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4BB9D203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BAADC8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EA9B2B0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38EC66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5D1AC18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C3E08C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08A2DCF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00C1498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1A7F067A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6284885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272D3C2" w14:textId="77777777" w:rsidR="00CE0C13" w:rsidRPr="004D0A56" w:rsidRDefault="00CE0C13" w:rsidP="00CE0C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</w:tbl>
    <w:p w14:paraId="53C0125F" w14:textId="77777777" w:rsidR="00BF3855" w:rsidRDefault="00BF3855" w:rsidP="00601D2C">
      <w:pPr>
        <w:tabs>
          <w:tab w:val="clear" w:pos="680"/>
        </w:tabs>
        <w:jc w:val="thaiDistribute"/>
        <w:rPr>
          <w:rFonts w:asciiTheme="majorHAnsi" w:hAnsiTheme="majorHAnsi" w:cstheme="majorHAnsi"/>
          <w:sz w:val="30"/>
          <w:szCs w:val="30"/>
        </w:rPr>
      </w:pPr>
    </w:p>
    <w:p w14:paraId="436B3C31" w14:textId="5E385E4A" w:rsidR="00BF3855" w:rsidRDefault="00BF3855" w:rsidP="00F703D2">
      <w:pPr>
        <w:tabs>
          <w:tab w:val="clear" w:pos="680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CE0C13">
        <w:rPr>
          <w:rFonts w:asciiTheme="majorHAnsi" w:hAnsiTheme="majorHAns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BF3855">
        <w:rPr>
          <w:rFonts w:asciiTheme="majorHAnsi" w:hAnsiTheme="majorHAnsi"/>
          <w:sz w:val="30"/>
          <w:szCs w:val="30"/>
          <w:cs/>
        </w:rPr>
        <w:t xml:space="preserve">  </w:t>
      </w:r>
    </w:p>
    <w:p w14:paraId="7D99859B" w14:textId="558B95A8" w:rsidR="0016606C" w:rsidRDefault="0016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75E038F5" w14:textId="4A3D2553" w:rsidR="00D5170D" w:rsidRPr="007A54B3" w:rsidRDefault="006919D9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ขาดทุน</w:t>
      </w:r>
      <w:r w:rsidR="00D01B0D" w:rsidRPr="007A54B3">
        <w:rPr>
          <w:rFonts w:asciiTheme="minorHAnsi" w:hAnsiTheme="minorHAnsi" w:cstheme="minorHAnsi" w:hint="cs"/>
          <w:b/>
          <w:bCs/>
          <w:cs/>
          <w:lang w:val="en-US"/>
        </w:rPr>
        <w:t>ต่อหุ้น</w:t>
      </w:r>
    </w:p>
    <w:p w14:paraId="0DD11CA7" w14:textId="1FF3BE55" w:rsidR="002E58C8" w:rsidRPr="009F3761" w:rsidRDefault="002E58C8" w:rsidP="002E58C8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B92FF9" w:rsidRPr="003F7487" w14:paraId="77699701" w14:textId="77777777" w:rsidTr="00B92FF9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785F" w14:textId="77777777" w:rsidR="00B92FF9" w:rsidRPr="000F2BBF" w:rsidRDefault="00B92FF9" w:rsidP="00B92FF9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BAFB2" w14:textId="77777777" w:rsidR="00B92FF9" w:rsidRPr="003F7487" w:rsidRDefault="00B92FF9" w:rsidP="00B92FF9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A0420B" w14:textId="77777777" w:rsidR="00B92FF9" w:rsidRPr="003F7487" w:rsidRDefault="00B92FF9" w:rsidP="00B92FF9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25592" w14:textId="77777777" w:rsidR="00B92FF9" w:rsidRPr="003F7487" w:rsidRDefault="00B92FF9" w:rsidP="00B92FF9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7BB" w:rsidRPr="003F7487" w14:paraId="15E8CBA3" w14:textId="77777777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300D1" w14:textId="2CD302D2" w:rsidR="00D907BB" w:rsidRPr="003F7487" w:rsidRDefault="00D907BB" w:rsidP="00D907BB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2AB7" w14:textId="35F77866" w:rsidR="00D907BB" w:rsidRPr="003F7487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D1A91AF" w14:textId="77777777" w:rsidR="00D907BB" w:rsidRPr="003F7487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center"/>
          </w:tcPr>
          <w:p w14:paraId="5F53D34B" w14:textId="789E72FB" w:rsidR="00D907BB" w:rsidRPr="003F7487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DD397" w14:textId="77777777" w:rsidR="00D907BB" w:rsidRPr="003F7487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B1E8C" w14:textId="3CAEF0FC" w:rsidR="00D907BB" w:rsidRPr="003F7487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9FC0C4" w14:textId="77777777" w:rsidR="00D907BB" w:rsidRPr="003F7487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B30C39" w14:textId="5B47C4B3" w:rsidR="00D907BB" w:rsidRPr="003F7487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</w:tr>
      <w:tr w:rsidR="00B40E4C" w:rsidRPr="003F7487" w14:paraId="45A8BC58" w14:textId="77777777" w:rsidTr="00B92FF9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8F965" w14:textId="77777777" w:rsidR="00B40E4C" w:rsidRPr="003F7487" w:rsidRDefault="00B40E4C" w:rsidP="00B40E4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44E9E" w14:textId="77777777" w:rsidR="00B40E4C" w:rsidRPr="003F7487" w:rsidRDefault="00B40E4C" w:rsidP="00B4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F7487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Pr="003F7487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Pr="003F7487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3F7487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D31EE" w:rsidRPr="003F7487" w14:paraId="718B6F10" w14:textId="77777777" w:rsidTr="00B92FF9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4E579A" w14:textId="463423AD" w:rsidR="004D31EE" w:rsidRPr="003F7487" w:rsidRDefault="004D31EE" w:rsidP="004D31EE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83B4C4" w14:textId="0702FFB6" w:rsidR="004D31EE" w:rsidRPr="003F7487" w:rsidRDefault="004D31EE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(6,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387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AACEE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88E541" w14:textId="5937DFC6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27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CFAA54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64FCE" w14:textId="42A091F3" w:rsidR="004D31EE" w:rsidRPr="003F7487" w:rsidRDefault="004D31EE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8646D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818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8646D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026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4BE7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CD45A" w14:textId="3C3F50CF" w:rsidR="004D31EE" w:rsidRPr="003F7487" w:rsidRDefault="004D31EE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169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</w:tr>
      <w:tr w:rsidR="004D31EE" w:rsidRPr="003F7487" w14:paraId="10727313" w14:textId="77777777" w:rsidTr="00B92FF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0A802" w14:textId="77777777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A1D7C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39DFD5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4CDAA6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FE47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3B9D0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C6078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D9178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D31EE" w:rsidRPr="003F7487" w14:paraId="69E27265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56883" w14:textId="77777777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771D70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14634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EFDC0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85D2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F7F4F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3F87A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0470C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D31EE" w:rsidRPr="003F7487" w14:paraId="3113AA30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B8122" w14:textId="5C1E1B36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3F7487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3F7487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B32A" w14:textId="180D6A7C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D74CD7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BB43E" w14:textId="79F7FB69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605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63BA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488B3" w14:textId="20107AB1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D025C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05A44" w14:textId="56CB97C3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605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</w:t>
            </w:r>
          </w:p>
        </w:tc>
      </w:tr>
      <w:tr w:rsidR="004D31EE" w:rsidRPr="003F7487" w14:paraId="60C1D10B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94885" w14:textId="7A987F18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8FF759" w14:textId="55BADFA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103,825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0F3CA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559C9" w14:textId="7BB95B9E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23FD8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83AC6" w14:textId="333F931F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103,825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3C10E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20B21" w14:textId="5B2A3E55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4D31EE" w:rsidRPr="003F7487" w14:paraId="0EC18367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83203" w14:textId="1C629FF0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38BE9" w14:textId="7D22E3E1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B35ED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7520" w14:textId="1FF68ACA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195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7A3706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DB853" w14:textId="28FBD64B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50525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330BD" w14:textId="7207A24D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195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4D31EE" w:rsidRPr="003F7487" w14:paraId="02F5CE66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13498" w14:textId="584224A7" w:rsidR="004D31EE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BB34A" w14:textId="5A083BAB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(58,73</w:t>
            </w:r>
            <w:r w:rsidR="000D3691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9F254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24F30" w14:textId="1EAE9643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4DA00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C0BB0" w14:textId="773DF600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(58,73</w:t>
            </w:r>
            <w:r w:rsidR="000D3691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94909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3BFE7" w14:textId="2AC745A2" w:rsidR="004D31EE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4D31EE" w:rsidRPr="003F7487" w14:paraId="7E1AC85B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4176A" w14:textId="1898581C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3F748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ผลกระทบจากหุ้นที่ออกให้แล้วตาม</w:t>
            </w:r>
          </w:p>
          <w:p w14:paraId="5997B2EA" w14:textId="3AB02F93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795AC" w14:textId="478E3979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5B915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A2D0D" w14:textId="58B4783F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165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F1E12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A163EA" w14:textId="47DA225C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2FDE0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22323" w14:textId="2FB7FB01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165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35</w:t>
            </w:r>
          </w:p>
        </w:tc>
      </w:tr>
      <w:tr w:rsidR="004D31EE" w:rsidRPr="003F7487" w14:paraId="2F2C934D" w14:textId="77777777" w:rsidTr="00B92FF9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7D8DF5" w14:textId="77777777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9BBA641" w14:textId="77777777" w:rsidR="004D31EE" w:rsidRPr="003F7487" w:rsidRDefault="004D31EE" w:rsidP="004D31EE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(</w:t>
            </w: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3F748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5D292" w14:textId="363FAE06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1,811,733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CC0567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81C81" w14:textId="233C70E3" w:rsidR="004D31EE" w:rsidRPr="00587C34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87C3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1,770,626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A63C5" w14:textId="77777777" w:rsidR="004D31EE" w:rsidRPr="00587C34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24D6A" w14:textId="1664EF54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1,811,733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0B4F8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B89A7" w14:textId="3CC2896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770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626</w:t>
            </w:r>
          </w:p>
        </w:tc>
      </w:tr>
      <w:tr w:rsidR="004D31EE" w:rsidRPr="003F7487" w14:paraId="62EF8DD4" w14:textId="77777777" w:rsidTr="00B92FF9">
        <w:trPr>
          <w:trHeight w:val="458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BBD53" w14:textId="3C8F4474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</w:t>
            </w:r>
            <w:r w:rsidRPr="003F748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ตามใบสำคัญแสดงสิทธิ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AF684" w14:textId="4403F891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0FE5DF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24D29" w14:textId="6D1AD4DD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11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72418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06C7B" w14:textId="393E1D11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E9AA0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ED433" w14:textId="746AEF4D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11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205</w:t>
            </w:r>
          </w:p>
        </w:tc>
      </w:tr>
      <w:tr w:rsidR="004D31EE" w:rsidRPr="003F7487" w14:paraId="511F2F55" w14:textId="77777777" w:rsidTr="00B92FF9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20EE09" w14:textId="77777777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F748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95897F3" w14:textId="4C1F4263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F748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ab/>
              <w:t xml:space="preserve">(ปรับลด) </w:t>
            </w: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inorHAnsi" w:hAnsiTheme="minorHAnsi"/>
                <w:b/>
                <w:bCs/>
                <w:sz w:val="30"/>
                <w:szCs w:val="30"/>
              </w:rPr>
              <w:t>31</w:t>
            </w: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A2676" w14:textId="6763AB1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1,811,733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3246E6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6AAB7" w14:textId="55405C09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FFB0F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2F3A59" w14:textId="1EEDEDD1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1,811,733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E689D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0014F" w14:textId="73050B04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</w:p>
        </w:tc>
      </w:tr>
      <w:tr w:rsidR="004D31EE" w:rsidRPr="003F7487" w14:paraId="04DB5857" w14:textId="77777777" w:rsidTr="00B92FF9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67AA05" w14:textId="77777777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7F24901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E74DE7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8A48D01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C24365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6A03FFA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31BD5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40F9532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D31EE" w:rsidRPr="003F7487" w14:paraId="72A88309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8A56B" w14:textId="359376E7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3F748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3F7487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EF355" w14:textId="48761F1F" w:rsidR="004D31EE" w:rsidRPr="003F7487" w:rsidRDefault="004D31EE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(3.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443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9C84B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E59280" w14:textId="2E97D3DF" w:rsidR="004D31EE" w:rsidRPr="003F7487" w:rsidRDefault="004D31EE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107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322D9D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0CB635" w14:textId="1B82BB61" w:rsidR="004D31EE" w:rsidRPr="003F7487" w:rsidRDefault="004D31EE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="008646D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928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B6BE62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558" w:right="18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B2991C" w14:textId="1C9F6BBA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096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</w:tr>
      <w:tr w:rsidR="004D31EE" w:rsidRPr="00DF500A" w14:paraId="1F6600B7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7F57E" w14:textId="7D4E83CC" w:rsidR="004D31EE" w:rsidRPr="003F7487" w:rsidRDefault="004D31EE" w:rsidP="004D31EE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3F7487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3F7487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1BB1D" w14:textId="2DFB3FF4" w:rsidR="004D31EE" w:rsidRPr="003F7487" w:rsidRDefault="004D31EE" w:rsidP="0087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(3.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443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84274C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44754" w14:textId="3D5A17A6" w:rsidR="004D31EE" w:rsidRPr="003F7487" w:rsidRDefault="004D31EE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14E9C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27F" w14:textId="2AC19821" w:rsidR="004D31EE" w:rsidRPr="003F7487" w:rsidRDefault="004D31EE" w:rsidP="00ED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2B0F0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="008646D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928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3A44D" w14:textId="77777777" w:rsidR="004D31EE" w:rsidRPr="003F7487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558" w:right="18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2E05D" w14:textId="7E972A3A" w:rsidR="004D31EE" w:rsidRPr="00D80123" w:rsidRDefault="004D31EE" w:rsidP="004D3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090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</w:tr>
    </w:tbl>
    <w:p w14:paraId="14B9A13D" w14:textId="77777777" w:rsidR="00CE0C13" w:rsidRPr="00601D2C" w:rsidRDefault="00CE0C13" w:rsidP="00B92FF9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E138133" w14:textId="4F88D417" w:rsidR="00CB498E" w:rsidRPr="00776A03" w:rsidRDefault="00CB498E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776A03">
        <w:rPr>
          <w:rFonts w:asciiTheme="minorHAnsi" w:hAnsiTheme="minorHAnsi" w:cstheme="minorHAnsi" w:hint="cs"/>
          <w:b/>
          <w:bCs/>
          <w:cs/>
          <w:lang w:val="en-US"/>
        </w:rPr>
        <w:t>เงินปันผล</w:t>
      </w:r>
    </w:p>
    <w:p w14:paraId="3D094843" w14:textId="28260C8E" w:rsidR="00CB498E" w:rsidRPr="00601D2C" w:rsidRDefault="00CB498E" w:rsidP="00B9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5"/>
        <w:gridCol w:w="1744"/>
        <w:gridCol w:w="1653"/>
        <w:gridCol w:w="1304"/>
        <w:gridCol w:w="240"/>
        <w:gridCol w:w="1320"/>
      </w:tblGrid>
      <w:tr w:rsidR="00CB498E" w:rsidRPr="00776A03" w14:paraId="32C936F4" w14:textId="77777777" w:rsidTr="005160B7">
        <w:trPr>
          <w:trHeight w:val="420"/>
          <w:tblHeader/>
        </w:trPr>
        <w:tc>
          <w:tcPr>
            <w:tcW w:w="2755" w:type="dxa"/>
            <w:shd w:val="clear" w:color="auto" w:fill="auto"/>
            <w:vAlign w:val="bottom"/>
          </w:tcPr>
          <w:p w14:paraId="60F21959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42C35B33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07E8F448" w14:textId="27F29A1B" w:rsidR="00CB498E" w:rsidRPr="00776A03" w:rsidRDefault="00CB498E" w:rsidP="00B9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EF01113" w14:textId="615877E5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2ACBD21B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848253B" w14:textId="77777777" w:rsidR="00CB498E" w:rsidRPr="00776A03" w:rsidDel="00D43E7A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B498E" w:rsidRPr="00776A03" w14:paraId="628ADD4B" w14:textId="77777777" w:rsidTr="005160B7">
        <w:trPr>
          <w:trHeight w:val="409"/>
          <w:tblHeader/>
        </w:trPr>
        <w:tc>
          <w:tcPr>
            <w:tcW w:w="2755" w:type="dxa"/>
            <w:shd w:val="clear" w:color="auto" w:fill="auto"/>
          </w:tcPr>
          <w:p w14:paraId="6C4E0568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shd w:val="clear" w:color="auto" w:fill="auto"/>
          </w:tcPr>
          <w:p w14:paraId="08324DA9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14:paraId="0CDA0F02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47E8590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A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shd w:val="clear" w:color="auto" w:fill="auto"/>
          </w:tcPr>
          <w:p w14:paraId="24D6A3E1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5959BBEA" w14:textId="77777777" w:rsidR="00CB498E" w:rsidRPr="00776A03" w:rsidRDefault="00CB498E" w:rsidP="00A7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6F57" w:rsidRPr="00776A03" w14:paraId="6FE318F2" w14:textId="77777777" w:rsidTr="005160B7">
        <w:trPr>
          <w:trHeight w:val="430"/>
        </w:trPr>
        <w:tc>
          <w:tcPr>
            <w:tcW w:w="2755" w:type="dxa"/>
            <w:shd w:val="clear" w:color="auto" w:fill="auto"/>
          </w:tcPr>
          <w:p w14:paraId="21D068F0" w14:textId="26EB0D52" w:rsidR="00E66F57" w:rsidRPr="00776A03" w:rsidRDefault="00587C34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44" w:type="dxa"/>
            <w:shd w:val="clear" w:color="auto" w:fill="auto"/>
          </w:tcPr>
          <w:p w14:paraId="53569641" w14:textId="77777777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14:paraId="3BCF1800" w14:textId="77777777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12D8906B" w14:textId="77777777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29193D" w14:textId="77777777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8B9EDC2" w14:textId="77777777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F57" w:rsidRPr="000D039E" w14:paraId="6CEC580E" w14:textId="77777777" w:rsidTr="005160B7">
        <w:trPr>
          <w:trHeight w:val="420"/>
        </w:trPr>
        <w:tc>
          <w:tcPr>
            <w:tcW w:w="2755" w:type="dxa"/>
            <w:shd w:val="clear" w:color="auto" w:fill="auto"/>
          </w:tcPr>
          <w:p w14:paraId="7640E436" w14:textId="6B9A12A4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44" w:type="dxa"/>
            <w:shd w:val="clear" w:color="auto" w:fill="auto"/>
          </w:tcPr>
          <w:p w14:paraId="327FE5D4" w14:textId="7E1E1BA6" w:rsidR="00E66F57" w:rsidRPr="00776A03" w:rsidRDefault="00A301CB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66F57" w:rsidRPr="00776A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6F57"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6FA0B361" w14:textId="4EB1C35B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A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301CB" w:rsidRPr="00A301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4" w:type="dxa"/>
            <w:shd w:val="clear" w:color="auto" w:fill="auto"/>
          </w:tcPr>
          <w:p w14:paraId="030E8761" w14:textId="66B984F9" w:rsidR="00E66F57" w:rsidRPr="00776A03" w:rsidRDefault="00A301CB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66F57" w:rsidRPr="00776A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301C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0" w:type="dxa"/>
            <w:shd w:val="clear" w:color="auto" w:fill="auto"/>
          </w:tcPr>
          <w:p w14:paraId="5F6C4085" w14:textId="77777777" w:rsidR="00E66F57" w:rsidRPr="00776A03" w:rsidRDefault="00E66F57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6F41592" w14:textId="228B6547" w:rsidR="00E66F57" w:rsidRPr="00B92FF9" w:rsidRDefault="00A301CB" w:rsidP="00E6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07F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1FF3">
              <w:rPr>
                <w:rFonts w:asciiTheme="majorBidi" w:hAnsiTheme="majorBidi" w:cstheme="majorBidi"/>
                <w:sz w:val="30"/>
                <w:szCs w:val="30"/>
              </w:rPr>
              <w:t>.9</w:t>
            </w:r>
          </w:p>
        </w:tc>
      </w:tr>
    </w:tbl>
    <w:p w14:paraId="764CED0B" w14:textId="77777777" w:rsidR="00587C34" w:rsidRDefault="00587C34" w:rsidP="006A4E20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7728E266" w14:textId="0420B859" w:rsidR="00917523" w:rsidRPr="00556A4F" w:rsidRDefault="00917523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556A4F">
        <w:rPr>
          <w:rFonts w:asciiTheme="minorHAnsi" w:hAnsiTheme="minorHAnsi" w:cstheme="minorHAnsi"/>
          <w:b/>
          <w:bCs/>
          <w:cs/>
          <w:lang w:val="en-US"/>
        </w:rPr>
        <w:lastRenderedPageBreak/>
        <w:t>เครื่องมือทางการเงิน</w:t>
      </w:r>
    </w:p>
    <w:p w14:paraId="76824788" w14:textId="5CD85682" w:rsidR="006750E2" w:rsidRPr="0048700C" w:rsidRDefault="006750E2" w:rsidP="00917523">
      <w:pPr>
        <w:pStyle w:val="block"/>
        <w:spacing w:after="0" w:line="240" w:lineRule="atLeast"/>
        <w:ind w:right="-7"/>
        <w:jc w:val="both"/>
        <w:rPr>
          <w:rFonts w:asciiTheme="minorHAnsi" w:hAnsiTheme="minorHAnsi" w:cstheme="minorHAnsi"/>
          <w:sz w:val="30"/>
          <w:szCs w:val="30"/>
          <w:lang w:val="en-US" w:bidi="th-TH"/>
        </w:rPr>
      </w:pPr>
    </w:p>
    <w:p w14:paraId="727B96A9" w14:textId="45B980A8" w:rsidR="0048700C" w:rsidRPr="00EB58B3" w:rsidRDefault="0048700C" w:rsidP="005D7A9F">
      <w:pPr>
        <w:pStyle w:val="ListParagraph"/>
        <w:numPr>
          <w:ilvl w:val="0"/>
          <w:numId w:val="24"/>
        </w:numPr>
        <w:spacing w:after="0"/>
        <w:ind w:left="547" w:hanging="547"/>
        <w:jc w:val="thaiDistribute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EB58B3">
        <w:rPr>
          <w:rFonts w:asciiTheme="minorHAnsi" w:hAnsiTheme="minorHAnsi" w:cstheme="minorHAns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0516D20" w14:textId="3ED42C68" w:rsidR="0048700C" w:rsidRPr="0048700C" w:rsidRDefault="0048700C" w:rsidP="00917523">
      <w:pPr>
        <w:pStyle w:val="block"/>
        <w:spacing w:after="0" w:line="240" w:lineRule="atLeast"/>
        <w:ind w:right="-7"/>
        <w:jc w:val="both"/>
        <w:rPr>
          <w:rFonts w:asciiTheme="minorHAnsi" w:hAnsiTheme="minorHAnsi" w:cstheme="minorHAnsi"/>
          <w:sz w:val="30"/>
          <w:szCs w:val="30"/>
          <w:lang w:bidi="th-TH"/>
        </w:rPr>
      </w:pPr>
    </w:p>
    <w:p w14:paraId="610D63F4" w14:textId="5D1D33E8" w:rsidR="000C212A" w:rsidRDefault="001F7695" w:rsidP="001F76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F769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7695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F7695">
        <w:rPr>
          <w:rFonts w:ascii="Angsana New" w:hAnsi="Angsana New"/>
          <w:sz w:val="30"/>
          <w:szCs w:val="30"/>
          <w:cs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69FA7B97" w14:textId="77777777" w:rsidR="003C7F60" w:rsidRPr="00002341" w:rsidRDefault="003C7F60" w:rsidP="001F769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8"/>
        <w:gridCol w:w="991"/>
        <w:gridCol w:w="269"/>
        <w:gridCol w:w="1087"/>
        <w:gridCol w:w="273"/>
        <w:gridCol w:w="987"/>
        <w:gridCol w:w="267"/>
        <w:gridCol w:w="895"/>
        <w:gridCol w:w="263"/>
        <w:gridCol w:w="816"/>
        <w:gridCol w:w="273"/>
        <w:gridCol w:w="806"/>
        <w:gridCol w:w="251"/>
        <w:gridCol w:w="744"/>
      </w:tblGrid>
      <w:tr w:rsidR="006C014E" w:rsidRPr="00EC4267" w14:paraId="32441A24" w14:textId="77777777" w:rsidTr="00F31755">
        <w:tc>
          <w:tcPr>
            <w:tcW w:w="963" w:type="pct"/>
          </w:tcPr>
          <w:p w14:paraId="61DBEC46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037" w:type="pct"/>
            <w:gridSpan w:val="13"/>
          </w:tcPr>
          <w:p w14:paraId="4D041FC8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014E" w:rsidRPr="00EC4267" w14:paraId="3889BDD2" w14:textId="77777777" w:rsidTr="00F31755">
        <w:tc>
          <w:tcPr>
            <w:tcW w:w="963" w:type="pct"/>
          </w:tcPr>
          <w:p w14:paraId="79ABB2CA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37" w:type="pct"/>
            <w:gridSpan w:val="5"/>
          </w:tcPr>
          <w:p w14:paraId="4AF6D5CF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6" w:type="pct"/>
          </w:tcPr>
          <w:p w14:paraId="7A754BB9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3" w:type="pct"/>
            <w:gridSpan w:val="7"/>
          </w:tcPr>
          <w:p w14:paraId="00E6FD22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C014E" w:rsidRPr="00EC4267" w14:paraId="061D9957" w14:textId="77777777" w:rsidTr="00F31755">
        <w:tc>
          <w:tcPr>
            <w:tcW w:w="963" w:type="pct"/>
          </w:tcPr>
          <w:p w14:paraId="725102E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ECE7294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78FBAC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D5A3D2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23C2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743EB2C" w14:textId="35FC4A92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5" w:type="pct"/>
          </w:tcPr>
          <w:p w14:paraId="23A1B9A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0E5CC84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187C7954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7A47591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1E30BAF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7" w:type="pct"/>
          </w:tcPr>
          <w:p w14:paraId="4E807A6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4" w:type="pct"/>
          </w:tcPr>
          <w:p w14:paraId="31E4ACDE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2CC8864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23D3620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7F637389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2554514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9" w:type="pct"/>
          </w:tcPr>
          <w:p w14:paraId="2EBF944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" w:type="pct"/>
          </w:tcPr>
          <w:p w14:paraId="06A7F5B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8AD88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DA1ABD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49B65D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CE5D92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C8EFC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pct"/>
          </w:tcPr>
          <w:p w14:paraId="2FA2B49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FF74A9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F56A1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DF4733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5F3C90F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4752F6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EA73125" w14:textId="43214969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pct"/>
          </w:tcPr>
          <w:p w14:paraId="2F1525EB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</w:tcPr>
          <w:p w14:paraId="595C7B2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BEDEF7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207C58E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F32839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FEF421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8C7AECC" w14:textId="4647AF1D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9" w:type="pct"/>
          </w:tcPr>
          <w:p w14:paraId="0F89894D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2A65038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04405A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992AA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B0582B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D736924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F953D55" w14:textId="429C8D42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8" w:type="pct"/>
          </w:tcPr>
          <w:p w14:paraId="3B5EA2A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</w:tcPr>
          <w:p w14:paraId="389279B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536EC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CD2B8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0B70BF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F12AA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FE0549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C014E" w:rsidRPr="00EC4267" w14:paraId="19E8AEED" w14:textId="77777777" w:rsidTr="00F31755">
        <w:tc>
          <w:tcPr>
            <w:tcW w:w="963" w:type="pct"/>
          </w:tcPr>
          <w:p w14:paraId="38904D9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37" w:type="pct"/>
            <w:gridSpan w:val="13"/>
          </w:tcPr>
          <w:p w14:paraId="12FD491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9C5E1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9C5E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C014E" w:rsidRPr="00EC4267" w14:paraId="2E63F46B" w14:textId="77777777" w:rsidTr="00F31755">
        <w:tc>
          <w:tcPr>
            <w:tcW w:w="963" w:type="pct"/>
          </w:tcPr>
          <w:p w14:paraId="5C136E1C" w14:textId="4BC2A3BC" w:rsidR="006C014E" w:rsidRPr="009C5E1F" w:rsidRDefault="00E9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4037" w:type="pct"/>
            <w:gridSpan w:val="13"/>
          </w:tcPr>
          <w:p w14:paraId="7074080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C014E" w:rsidRPr="00EC4267" w14:paraId="5351BDB4" w14:textId="77777777" w:rsidTr="00F31755">
        <w:tc>
          <w:tcPr>
            <w:tcW w:w="963" w:type="pct"/>
          </w:tcPr>
          <w:p w14:paraId="13F8068F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2D20501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BADB91B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2A31B7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661C28E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</w:tcPr>
          <w:p w14:paraId="0F71940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1347E31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47DF1B4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552668A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D89C42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937052D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ECE769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1A8B0F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</w:tcPr>
          <w:p w14:paraId="4F999E1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A4E20" w:rsidRPr="00EC4267" w14:paraId="3508B24F" w14:textId="77777777" w:rsidTr="00F31755">
        <w:tc>
          <w:tcPr>
            <w:tcW w:w="963" w:type="pct"/>
          </w:tcPr>
          <w:p w14:paraId="2C8128F8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720D6D49" w14:textId="0FA3E2EF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</w:t>
            </w:r>
            <w:r w:rsidR="0016606C">
              <w:rPr>
                <w:rFonts w:ascii="Angsana New" w:eastAsia="Cordia New" w:hAnsi="Angsana New"/>
                <w:sz w:val="24"/>
                <w:szCs w:val="24"/>
              </w:rPr>
              <w:t>3</w:t>
            </w:r>
          </w:p>
        </w:tc>
        <w:tc>
          <w:tcPr>
            <w:tcW w:w="137" w:type="pct"/>
          </w:tcPr>
          <w:p w14:paraId="08267665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4698B152" w14:textId="27602808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6AD76C34" w14:textId="77777777" w:rsidR="006A4E20" w:rsidRPr="006A4E20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86"/>
              </w:tabs>
              <w:spacing w:line="240" w:lineRule="auto"/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</w:tcPr>
          <w:p w14:paraId="655F09CA" w14:textId="11C2CE10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</w:t>
            </w:r>
            <w:r w:rsidR="0016606C">
              <w:rPr>
                <w:rFonts w:ascii="Angsana New" w:eastAsia="Cordia New" w:hAnsi="Angsana New"/>
                <w:sz w:val="24"/>
                <w:szCs w:val="24"/>
              </w:rPr>
              <w:t>3</w:t>
            </w:r>
          </w:p>
        </w:tc>
        <w:tc>
          <w:tcPr>
            <w:tcW w:w="136" w:type="pct"/>
          </w:tcPr>
          <w:p w14:paraId="0A0770D0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5A7F9AA7" w14:textId="4B445F33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34" w:type="pct"/>
          </w:tcPr>
          <w:p w14:paraId="6C5CD042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FAE5AC7" w14:textId="654EE892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1EDD663A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2EA7820F" w14:textId="34AAC323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849,4</w:t>
            </w:r>
            <w:r w:rsidR="0016606C">
              <w:rPr>
                <w:rFonts w:ascii="Angsana New" w:eastAsia="Cordia New" w:hAnsi="Angsana New"/>
                <w:sz w:val="24"/>
                <w:szCs w:val="24"/>
              </w:rPr>
              <w:t>80</w:t>
            </w:r>
          </w:p>
        </w:tc>
        <w:tc>
          <w:tcPr>
            <w:tcW w:w="128" w:type="pct"/>
          </w:tcPr>
          <w:p w14:paraId="6B353BC2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74427829" w14:textId="0A76FEF1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</w:t>
            </w:r>
            <w:r w:rsidR="005440CE">
              <w:rPr>
                <w:rFonts w:ascii="Angsana New" w:eastAsia="Cordia New" w:hAnsi="Angsana New"/>
                <w:sz w:val="24"/>
                <w:szCs w:val="24"/>
              </w:rPr>
              <w:t>85</w:t>
            </w:r>
            <w:r w:rsidR="0016606C">
              <w:rPr>
                <w:rFonts w:ascii="Angsana New" w:eastAsia="Cordia New" w:hAnsi="Angsana New"/>
                <w:sz w:val="24"/>
                <w:szCs w:val="24"/>
              </w:rPr>
              <w:t>3</w:t>
            </w:r>
          </w:p>
        </w:tc>
      </w:tr>
      <w:tr w:rsidR="00B3340F" w:rsidRPr="00EC4267" w14:paraId="76A41B69" w14:textId="77777777" w:rsidTr="00F31755">
        <w:tc>
          <w:tcPr>
            <w:tcW w:w="963" w:type="pct"/>
          </w:tcPr>
          <w:p w14:paraId="56AFB329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2D791505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9283497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36763B2E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0C921A2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6F1C4074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9E1A50B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5085570F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2669BFE7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1F3D882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42C5DA07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3B4A207A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5CCAB4F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37D4B803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3340F" w:rsidRPr="00EC4267" w14:paraId="2997B7EA" w14:textId="77777777" w:rsidTr="00F31755">
        <w:tc>
          <w:tcPr>
            <w:tcW w:w="963" w:type="pct"/>
          </w:tcPr>
          <w:p w14:paraId="08084955" w14:textId="539B1DC9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037" w:type="pct"/>
            <w:gridSpan w:val="13"/>
          </w:tcPr>
          <w:p w14:paraId="06EF68E4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3340F" w:rsidRPr="00EC4267" w14:paraId="2B8AC5D3" w14:textId="77777777" w:rsidTr="00F31755">
        <w:tc>
          <w:tcPr>
            <w:tcW w:w="963" w:type="pct"/>
          </w:tcPr>
          <w:p w14:paraId="22D52C06" w14:textId="77777777" w:rsidR="002203D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</w:t>
            </w:r>
            <w:r w:rsidR="002203D8">
              <w:rPr>
                <w:rFonts w:ascii="Angsana New" w:hAnsi="Angsana New" w:hint="cs"/>
                <w:sz w:val="24"/>
                <w:szCs w:val="24"/>
                <w:cs/>
              </w:rPr>
              <w:t>เงินต้น</w:t>
            </w:r>
          </w:p>
          <w:p w14:paraId="4D0F60B4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และภาระดอกเบี้ยของ</w:t>
            </w:r>
          </w:p>
          <w:p w14:paraId="1AA40094" w14:textId="7D7BDB0C" w:rsidR="00B3340F" w:rsidRPr="009C5E1F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เงินต่างสกุลกัน</w:t>
            </w:r>
          </w:p>
        </w:tc>
        <w:tc>
          <w:tcPr>
            <w:tcW w:w="505" w:type="pct"/>
          </w:tcPr>
          <w:p w14:paraId="7F56626F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38660CA7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0B6E703" w14:textId="300B3110" w:rsidR="00B3340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9C5E1F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7" w:type="pct"/>
          </w:tcPr>
          <w:p w14:paraId="23C92F3D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28E4C6FF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B1BD40A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8260622" w14:textId="6BB2F2DC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65C6316C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3ED7D46D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340F1A8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F62EBCD" w14:textId="78FD29FE" w:rsidR="00B3340F" w:rsidRPr="009C5E1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9C5E1F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6" w:type="pct"/>
          </w:tcPr>
          <w:p w14:paraId="10FD0313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90F433E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555E57C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56B9D15" w14:textId="29935CA5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4" w:type="pct"/>
          </w:tcPr>
          <w:p w14:paraId="1C761CC7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FDDD949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BEC4E77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A3AB237" w14:textId="1CE58356" w:rsidR="00B3340F" w:rsidRPr="009C5E1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9C5E1F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9" w:type="pct"/>
          </w:tcPr>
          <w:p w14:paraId="38D3E377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22800C91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61A4E2B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33CA0CE5" w14:textId="256EC8CE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</w:tcPr>
          <w:p w14:paraId="695D7DAA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560D02B6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7B30ACC" w14:textId="77777777" w:rsidR="002203D8" w:rsidRDefault="002203D8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2AABFBE" w14:textId="4C2DE4E5" w:rsidR="00B3340F" w:rsidRPr="009C5E1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9C5E1F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</w:tr>
      <w:tr w:rsidR="00B3340F" w:rsidRPr="00EC4267" w14:paraId="71132CAB" w14:textId="77777777" w:rsidTr="00F31755">
        <w:tc>
          <w:tcPr>
            <w:tcW w:w="963" w:type="pct"/>
          </w:tcPr>
          <w:p w14:paraId="1738C87C" w14:textId="2EA38F93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05" w:type="pct"/>
            <w:vAlign w:val="bottom"/>
          </w:tcPr>
          <w:p w14:paraId="786FF95C" w14:textId="6ED73234" w:rsidR="00B3340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7" w:type="pct"/>
            <w:vAlign w:val="bottom"/>
          </w:tcPr>
          <w:p w14:paraId="7ABE4716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0BA232E" w14:textId="30A8286B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  <w:vAlign w:val="bottom"/>
          </w:tcPr>
          <w:p w14:paraId="2FE49638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  <w:vAlign w:val="bottom"/>
          </w:tcPr>
          <w:p w14:paraId="6F63BB95" w14:textId="3AF9DE67" w:rsidR="00B3340F" w:rsidRPr="009C5E1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6" w:type="pct"/>
            <w:vAlign w:val="bottom"/>
          </w:tcPr>
          <w:p w14:paraId="602029C7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4CEFB1CD" w14:textId="6C4961C0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4" w:type="pct"/>
            <w:vAlign w:val="bottom"/>
          </w:tcPr>
          <w:p w14:paraId="2284DEA4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  <w:vAlign w:val="bottom"/>
          </w:tcPr>
          <w:p w14:paraId="5E5DF2E6" w14:textId="0F03B744" w:rsidR="00B3340F" w:rsidRPr="009C5E1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9" w:type="pct"/>
            <w:vAlign w:val="bottom"/>
          </w:tcPr>
          <w:p w14:paraId="553C39AB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027D4658" w14:textId="3921B280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vAlign w:val="bottom"/>
          </w:tcPr>
          <w:p w14:paraId="1B003CB1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  <w:vAlign w:val="bottom"/>
          </w:tcPr>
          <w:p w14:paraId="732517E9" w14:textId="69FD10F9" w:rsidR="00B3340F" w:rsidRPr="009C5E1F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</w:tr>
      <w:tr w:rsidR="00B3340F" w:rsidRPr="00EC4267" w14:paraId="3DF9FBF3" w14:textId="77777777" w:rsidTr="00F31755">
        <w:tc>
          <w:tcPr>
            <w:tcW w:w="963" w:type="pct"/>
          </w:tcPr>
          <w:p w14:paraId="5CFDDABA" w14:textId="40C8A568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11BCF3E1" w14:textId="316B3092" w:rsidR="00B3340F" w:rsidRPr="0016606C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B3340F" w:rsidRPr="0016606C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99</w:t>
            </w:r>
            <w:r w:rsidR="00115258" w:rsidRPr="0016606C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137" w:type="pct"/>
          </w:tcPr>
          <w:p w14:paraId="18E4BE35" w14:textId="77777777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1A61A4F6" w14:textId="64D29348" w:rsidR="00B3340F" w:rsidRPr="0016606C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320</w:t>
            </w:r>
            <w:r w:rsidR="00B3340F" w:rsidRPr="0016606C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709</w:t>
            </w:r>
          </w:p>
        </w:tc>
        <w:tc>
          <w:tcPr>
            <w:tcW w:w="139" w:type="pct"/>
          </w:tcPr>
          <w:p w14:paraId="2F024391" w14:textId="77777777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04E6CF1F" w14:textId="4324E418" w:rsidR="00B3340F" w:rsidRPr="0016606C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577</w:t>
            </w:r>
            <w:r w:rsidR="00B3340F" w:rsidRPr="0016606C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707</w:t>
            </w:r>
          </w:p>
        </w:tc>
        <w:tc>
          <w:tcPr>
            <w:tcW w:w="136" w:type="pct"/>
          </w:tcPr>
          <w:p w14:paraId="25A489A4" w14:textId="77777777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344126F4" w14:textId="732178CC" w:rsidR="00B3340F" w:rsidRPr="0016606C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336</w:t>
            </w:r>
            <w:r w:rsidR="00B3340F" w:rsidRPr="0016606C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721</w:t>
            </w:r>
          </w:p>
        </w:tc>
        <w:tc>
          <w:tcPr>
            <w:tcW w:w="134" w:type="pct"/>
          </w:tcPr>
          <w:p w14:paraId="42803854" w14:textId="77777777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BFDD89D" w14:textId="0AD0CC7B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646BE0AA" w14:textId="77777777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1996CD9A" w14:textId="5E14EA81" w:rsidR="00B3340F" w:rsidRPr="0016606C" w:rsidRDefault="00A301CB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240</w:t>
            </w:r>
            <w:r w:rsidR="00B3340F" w:rsidRPr="0016606C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9</w:t>
            </w:r>
            <w:r w:rsidR="00115258" w:rsidRPr="0016606C">
              <w:rPr>
                <w:rFonts w:ascii="Angsana New" w:eastAsia="Cordia New" w:hAnsi="Angsana New"/>
                <w:sz w:val="24"/>
                <w:szCs w:val="24"/>
              </w:rPr>
              <w:t>8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128" w:type="pct"/>
          </w:tcPr>
          <w:p w14:paraId="495A3961" w14:textId="77777777" w:rsidR="00B3340F" w:rsidRPr="0016606C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  <w:vAlign w:val="bottom"/>
          </w:tcPr>
          <w:p w14:paraId="25580D11" w14:textId="19809611" w:rsidR="00B3340F" w:rsidRPr="0016606C" w:rsidRDefault="00A301CB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6606C">
              <w:rPr>
                <w:rFonts w:ascii="Angsana New" w:eastAsia="Cordia New" w:hAnsi="Angsana New"/>
                <w:sz w:val="24"/>
                <w:szCs w:val="24"/>
              </w:rPr>
              <w:t>577</w:t>
            </w:r>
            <w:r w:rsidR="00B3340F" w:rsidRPr="0016606C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6606C">
              <w:rPr>
                <w:rFonts w:ascii="Angsana New" w:eastAsia="Cordia New" w:hAnsi="Angsana New"/>
                <w:sz w:val="24"/>
                <w:szCs w:val="24"/>
              </w:rPr>
              <w:t>707</w:t>
            </w:r>
          </w:p>
        </w:tc>
      </w:tr>
      <w:tr w:rsidR="00B3340F" w:rsidRPr="00EC4267" w14:paraId="4B0C4772" w14:textId="77777777" w:rsidTr="00F31755">
        <w:tc>
          <w:tcPr>
            <w:tcW w:w="963" w:type="pct"/>
          </w:tcPr>
          <w:p w14:paraId="039B136F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6F453B86" w14:textId="77777777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E097858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5C5A9AC3" w14:textId="77777777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1AF02008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090989AF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DF3A995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7BD9D03" w14:textId="77777777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03D346F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271176F1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40CD59D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5B6BCE9C" w14:textId="77777777" w:rsidR="00B3340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1E22A10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6C747729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0229B140" w14:textId="77777777" w:rsidTr="00F31755">
        <w:tc>
          <w:tcPr>
            <w:tcW w:w="963" w:type="pct"/>
          </w:tcPr>
          <w:p w14:paraId="05B18BFD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0754277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27B407F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0D66256D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2B67F8C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4E47D322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347B9ED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58854C7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5A290725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730400C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B9E2F6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E8C5D7F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69EBD96E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18013A6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7052983B" w14:textId="77777777" w:rsidTr="00F31755">
        <w:tc>
          <w:tcPr>
            <w:tcW w:w="963" w:type="pct"/>
          </w:tcPr>
          <w:p w14:paraId="257BC774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189F62C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359DBB52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F280DC1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EA4A491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4D4A2777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30D8E37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B9A060C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2EE6C357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65E0B74C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8E4BE84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A6DBAF8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EAAC762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58AFEE37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3AF3E6BE" w14:textId="77777777" w:rsidTr="00F31755">
        <w:tc>
          <w:tcPr>
            <w:tcW w:w="963" w:type="pct"/>
          </w:tcPr>
          <w:p w14:paraId="0A7C0B58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53CBEDFC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5175AD2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2A81358C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9EFF70E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45E59A98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1468902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A6E5D2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46F8F4E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57D89AFC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BBE978E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49C8EC8A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C274EB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4B0286A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66522E53" w14:textId="77777777" w:rsidTr="00F31755">
        <w:tc>
          <w:tcPr>
            <w:tcW w:w="963" w:type="pct"/>
          </w:tcPr>
          <w:p w14:paraId="112250C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6C8083AE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9489151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0FFB8182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EA40AB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363C6BBF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6FE40A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2302037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1F4C58D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EF994DC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7D0AAD1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B35E72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DF25541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34BD8989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5D00D7A4" w14:textId="77777777" w:rsidTr="00F31755">
        <w:tc>
          <w:tcPr>
            <w:tcW w:w="963" w:type="pct"/>
          </w:tcPr>
          <w:p w14:paraId="2B9D5B1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4EBCE716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3FFA0D6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6E052FF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16DCFE25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370E8E82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47DEC7D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2DE65A64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79268624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55F50EC9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5450AA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34B6E6D6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67C279B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2AC4DA8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6A9BB2C4" w14:textId="77777777" w:rsidTr="00F31755">
        <w:tc>
          <w:tcPr>
            <w:tcW w:w="963" w:type="pct"/>
          </w:tcPr>
          <w:p w14:paraId="7258A4F8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4DBDB3E1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01AAAD4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0BC593BF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5C1C6E7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65F86572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558B9A8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37D72372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537795D8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2DBC599C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DC67CD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32B0A677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DEEF2F4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12EB5EAC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0ED48E5B" w14:textId="77777777" w:rsidTr="00F31755">
        <w:tc>
          <w:tcPr>
            <w:tcW w:w="963" w:type="pct"/>
          </w:tcPr>
          <w:p w14:paraId="5BF41538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3DDEE03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2A4D1DF0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B82463E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FCDB25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11403463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67268005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4B0A39A6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2527C7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17E5919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72CC277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4B2D136A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1B4EAE97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348C8B9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01D2C" w:rsidRPr="00EC4267" w14:paraId="7B5872B5" w14:textId="77777777" w:rsidTr="00F31755">
        <w:tc>
          <w:tcPr>
            <w:tcW w:w="963" w:type="pct"/>
          </w:tcPr>
          <w:p w14:paraId="16285719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24A21235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8A1309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5AD26A5F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547A40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386CF231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694247B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3C4864FD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405723BD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6A02DDB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0B012122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4560D2CB" w14:textId="77777777" w:rsidR="00601D2C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E838D7D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07D7C2CA" w14:textId="77777777" w:rsidR="00601D2C" w:rsidRPr="009C5E1F" w:rsidRDefault="00601D2C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4060EE" w:rsidRPr="00EC4267" w14:paraId="6C7079DA" w14:textId="77777777" w:rsidTr="00F31755">
        <w:tc>
          <w:tcPr>
            <w:tcW w:w="963" w:type="pct"/>
          </w:tcPr>
          <w:p w14:paraId="4D08BA55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62E131B5" w14:textId="77777777" w:rsidR="004060EE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43CDCFE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5DF70038" w14:textId="77777777" w:rsidR="004060EE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7D05F99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3FF06911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4FB8E04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4183E4F4" w14:textId="77777777" w:rsidR="004060EE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7BF332A3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BEA9ACA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2410FB9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05050BF8" w14:textId="77777777" w:rsidR="004060EE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DA8E1D1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42EBD5A9" w14:textId="77777777" w:rsidR="004060EE" w:rsidRPr="009C5E1F" w:rsidRDefault="004060EE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3C7F60" w:rsidRPr="00EC4267" w14:paraId="27D547F8" w14:textId="77777777" w:rsidTr="00F31755">
        <w:tc>
          <w:tcPr>
            <w:tcW w:w="963" w:type="pct"/>
          </w:tcPr>
          <w:p w14:paraId="2489429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037" w:type="pct"/>
            <w:gridSpan w:val="13"/>
          </w:tcPr>
          <w:p w14:paraId="40CD8788" w14:textId="282C85CD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7F60" w:rsidRPr="00EC4267" w14:paraId="1C66442E" w14:textId="77777777" w:rsidTr="00F31755">
        <w:tc>
          <w:tcPr>
            <w:tcW w:w="963" w:type="pct"/>
          </w:tcPr>
          <w:p w14:paraId="3C36CD9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37" w:type="pct"/>
            <w:gridSpan w:val="5"/>
          </w:tcPr>
          <w:p w14:paraId="1D79BAD4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6" w:type="pct"/>
          </w:tcPr>
          <w:p w14:paraId="6201077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3" w:type="pct"/>
            <w:gridSpan w:val="7"/>
          </w:tcPr>
          <w:p w14:paraId="5C895A9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C7F60" w:rsidRPr="00EC4267" w14:paraId="162B5A78" w14:textId="77777777" w:rsidTr="00F31755">
        <w:tc>
          <w:tcPr>
            <w:tcW w:w="963" w:type="pct"/>
          </w:tcPr>
          <w:p w14:paraId="1A5257F4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404EAC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2BB0BF6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6AB685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8CFE6D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AD6C5C2" w14:textId="14AD2F5A" w:rsidR="003C7F60" w:rsidRPr="00477E49" w:rsidRDefault="004E44CA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77E4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05" w:type="pct"/>
            <w:vAlign w:val="bottom"/>
          </w:tcPr>
          <w:p w14:paraId="6C6D512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38D04A45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29BE1CF3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7D694E9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4BFA1A6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7" w:type="pct"/>
            <w:vAlign w:val="bottom"/>
          </w:tcPr>
          <w:p w14:paraId="54D2D560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4" w:type="pct"/>
            <w:vAlign w:val="bottom"/>
          </w:tcPr>
          <w:p w14:paraId="3750B16C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2DB34524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17045CD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5B32AD80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4236F425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9" w:type="pct"/>
            <w:vAlign w:val="bottom"/>
          </w:tcPr>
          <w:p w14:paraId="514117D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" w:type="pct"/>
            <w:vAlign w:val="bottom"/>
          </w:tcPr>
          <w:p w14:paraId="493B87BD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D33D32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DF7158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0C101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DD12083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D90E3D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pct"/>
            <w:vAlign w:val="bottom"/>
          </w:tcPr>
          <w:p w14:paraId="24043365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50347FA2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91150C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855B85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B8DC2B7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73A98A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83C02C6" w14:textId="4E327C10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pct"/>
            <w:vAlign w:val="bottom"/>
          </w:tcPr>
          <w:p w14:paraId="6143587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6FA6CF8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D758F77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20DC56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55C213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A743345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6DFBFB4" w14:textId="39DDDEB3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9" w:type="pct"/>
            <w:vAlign w:val="bottom"/>
          </w:tcPr>
          <w:p w14:paraId="50CA038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70F53EA8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B71A839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24F497B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C2C50E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90E8DF8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E691B71" w14:textId="009A32B1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8" w:type="pct"/>
            <w:vAlign w:val="bottom"/>
          </w:tcPr>
          <w:p w14:paraId="714E884D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6CCFF26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9319C9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50E8B2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FBC2BF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6ABC57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C83879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C7F60" w:rsidRPr="00EC4267" w14:paraId="652920A1" w14:textId="77777777" w:rsidTr="00F31755">
        <w:tc>
          <w:tcPr>
            <w:tcW w:w="963" w:type="pct"/>
          </w:tcPr>
          <w:p w14:paraId="183A5F4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37" w:type="pct"/>
            <w:gridSpan w:val="13"/>
          </w:tcPr>
          <w:p w14:paraId="1265C45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77E4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3C7F60" w:rsidRPr="00EC4267" w14:paraId="6D56C4FD" w14:textId="77777777" w:rsidTr="00F31755">
        <w:tc>
          <w:tcPr>
            <w:tcW w:w="963" w:type="pct"/>
          </w:tcPr>
          <w:p w14:paraId="75D5AC15" w14:textId="14558378" w:rsidR="003C7F60" w:rsidRPr="00477E49" w:rsidRDefault="00A301CB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4037" w:type="pct"/>
            <w:gridSpan w:val="13"/>
          </w:tcPr>
          <w:p w14:paraId="21379B8A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C7F60" w:rsidRPr="00EC4267" w14:paraId="709DD78F" w14:textId="77777777" w:rsidTr="00F31755">
        <w:tc>
          <w:tcPr>
            <w:tcW w:w="963" w:type="pct"/>
          </w:tcPr>
          <w:p w14:paraId="34CFFF2B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2A7CE5C5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487858B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2E1AEA35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997BC62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</w:tcPr>
          <w:p w14:paraId="2D22E03B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E010F1A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79AD1FD9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01ABCC02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6BE2C17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8AE2D2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0D06DD87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B6D4BE6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</w:tcPr>
          <w:p w14:paraId="0B0597D1" w14:textId="77777777" w:rsidR="003C7F60" w:rsidRPr="00477E49" w:rsidRDefault="003C7F60" w:rsidP="0065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440CE" w:rsidRPr="00EC4267" w14:paraId="04A7CB90" w14:textId="77777777" w:rsidTr="00F31755">
        <w:tc>
          <w:tcPr>
            <w:tcW w:w="963" w:type="pct"/>
          </w:tcPr>
          <w:p w14:paraId="4572A6E7" w14:textId="174E6ECE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5A79B69F" w14:textId="41ED7C02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37" w:type="pct"/>
            <w:vAlign w:val="bottom"/>
          </w:tcPr>
          <w:p w14:paraId="0A5FCF47" w14:textId="7777777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189F7E48" w14:textId="6B03F1D6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39BC5F6E" w14:textId="7777777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  <w:vAlign w:val="bottom"/>
          </w:tcPr>
          <w:p w14:paraId="0AA5DF8C" w14:textId="2DE439A0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36" w:type="pct"/>
            <w:vAlign w:val="bottom"/>
          </w:tcPr>
          <w:p w14:paraId="187DB682" w14:textId="7777777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29CF58FE" w14:textId="6EB5345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34" w:type="pct"/>
          </w:tcPr>
          <w:p w14:paraId="1295D1DB" w14:textId="7777777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8A08046" w14:textId="0D383B7F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6065BC5E" w14:textId="7777777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39F8522B" w14:textId="45116B48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76,613</w:t>
            </w:r>
          </w:p>
        </w:tc>
        <w:tc>
          <w:tcPr>
            <w:tcW w:w="128" w:type="pct"/>
          </w:tcPr>
          <w:p w14:paraId="0675044E" w14:textId="77777777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5232DF27" w14:textId="10E74274" w:rsidR="005440CE" w:rsidRPr="00477E49" w:rsidRDefault="005440CE" w:rsidP="0054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</w:tr>
      <w:tr w:rsidR="004E44CA" w:rsidRPr="00EC4267" w14:paraId="3F844DBE" w14:textId="77777777" w:rsidTr="00F31755">
        <w:tc>
          <w:tcPr>
            <w:tcW w:w="963" w:type="pct"/>
          </w:tcPr>
          <w:p w14:paraId="691EF6BA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63EC2259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4EE95EF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FFAD759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5247654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72DC5E3D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B182F51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39DBF24B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45EB061B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645611FF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4FD5BD2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16B86E9E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C786962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726FA11A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4E44CA" w:rsidRPr="00EC4267" w14:paraId="7042E494" w14:textId="77777777" w:rsidTr="00F31755">
        <w:tc>
          <w:tcPr>
            <w:tcW w:w="963" w:type="pct"/>
          </w:tcPr>
          <w:p w14:paraId="0503D2D8" w14:textId="09CAC969" w:rsidR="004E44CA" w:rsidRPr="00477E49" w:rsidRDefault="00A301CB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505" w:type="pct"/>
          </w:tcPr>
          <w:p w14:paraId="7EBC5652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A488E4A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C876228" w14:textId="715E1F42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0CD77FE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05810EA3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31B4201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7C00273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C2AA056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A55E3AD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0C0C3500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4B59E99C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363F0BE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3C179884" w14:textId="77777777" w:rsidR="004E44CA" w:rsidRPr="00477E49" w:rsidRDefault="004E44CA" w:rsidP="003C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477E49" w:rsidRPr="00EC4267" w14:paraId="3260421A" w14:textId="77777777" w:rsidTr="00F31755">
        <w:tc>
          <w:tcPr>
            <w:tcW w:w="963" w:type="pct"/>
          </w:tcPr>
          <w:p w14:paraId="1D3071E4" w14:textId="06FD219E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668DF20C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6E8B955E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BEE1D46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8E5F672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292C6289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6CCE3A2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D458ABB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0FE7E959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EEFC4C3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F5C46FA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21BD25D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062290E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40CDCDE3" w14:textId="77777777" w:rsidR="00477E49" w:rsidRPr="00477E49" w:rsidRDefault="00477E49" w:rsidP="0047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3340F" w:rsidRPr="00EC4267" w14:paraId="45D0A37B" w14:textId="77777777" w:rsidTr="00F31755">
        <w:tc>
          <w:tcPr>
            <w:tcW w:w="963" w:type="pct"/>
          </w:tcPr>
          <w:p w14:paraId="00CA96CD" w14:textId="77777777" w:rsidR="007E13FF" w:rsidRDefault="007E13FF" w:rsidP="007E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เงินต้น</w:t>
            </w:r>
          </w:p>
          <w:p w14:paraId="7707F423" w14:textId="77777777" w:rsidR="007E13FF" w:rsidRDefault="007E13FF" w:rsidP="007E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และภาระดอกเบี้ยของ</w:t>
            </w:r>
          </w:p>
          <w:p w14:paraId="1184B5B2" w14:textId="072DCF5E" w:rsidR="00B3340F" w:rsidRPr="00477E49" w:rsidRDefault="007E13FF" w:rsidP="007E1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เงินต่างสกุลกัน</w:t>
            </w:r>
          </w:p>
        </w:tc>
        <w:tc>
          <w:tcPr>
            <w:tcW w:w="505" w:type="pct"/>
            <w:vAlign w:val="bottom"/>
          </w:tcPr>
          <w:p w14:paraId="2B3B2590" w14:textId="5A0CA692" w:rsidR="00B3340F" w:rsidRPr="00477E49" w:rsidRDefault="00A301CB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7" w:type="pct"/>
          </w:tcPr>
          <w:p w14:paraId="171CCC1F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46CF8DB0" w14:textId="18342BCA" w:rsidR="00B3340F" w:rsidRPr="00477E49" w:rsidRDefault="00B3340F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237B7D45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  <w:vAlign w:val="bottom"/>
          </w:tcPr>
          <w:p w14:paraId="53817BDC" w14:textId="04BBDC34" w:rsidR="00B3340F" w:rsidRPr="00477E49" w:rsidRDefault="00A301CB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6" w:type="pct"/>
          </w:tcPr>
          <w:p w14:paraId="29797ED1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3502CDE0" w14:textId="06965A59" w:rsidR="00B3340F" w:rsidRPr="00477E49" w:rsidRDefault="00B3340F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4" w:type="pct"/>
          </w:tcPr>
          <w:p w14:paraId="47A0DBD2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  <w:vAlign w:val="bottom"/>
          </w:tcPr>
          <w:p w14:paraId="011DF224" w14:textId="0B4E9140" w:rsidR="00B3340F" w:rsidRPr="00477E49" w:rsidRDefault="00A301CB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9" w:type="pct"/>
          </w:tcPr>
          <w:p w14:paraId="74DF034D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2A8E91F8" w14:textId="6D8822C0" w:rsidR="00B3340F" w:rsidRPr="00477E49" w:rsidRDefault="00B3340F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</w:tcPr>
          <w:p w14:paraId="3A8292D0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  <w:vAlign w:val="bottom"/>
          </w:tcPr>
          <w:p w14:paraId="3E47067C" w14:textId="554D45F6" w:rsidR="00B3340F" w:rsidRPr="00477E49" w:rsidRDefault="00A301CB" w:rsidP="0016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7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</w:tr>
      <w:tr w:rsidR="00B3340F" w:rsidRPr="00EC4267" w14:paraId="6F540B54" w14:textId="77777777" w:rsidTr="00F31755">
        <w:tc>
          <w:tcPr>
            <w:tcW w:w="963" w:type="pct"/>
          </w:tcPr>
          <w:p w14:paraId="7B9B8570" w14:textId="05D17729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185B213C" w14:textId="51A0E380" w:rsidR="00B3340F" w:rsidRPr="00477E49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166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254</w:t>
            </w:r>
          </w:p>
        </w:tc>
        <w:tc>
          <w:tcPr>
            <w:tcW w:w="137" w:type="pct"/>
            <w:vAlign w:val="bottom"/>
          </w:tcPr>
          <w:p w14:paraId="7B16C4E6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338C9E0C" w14:textId="42364039" w:rsidR="00B3340F" w:rsidRPr="00477E49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239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443</w:t>
            </w:r>
          </w:p>
        </w:tc>
        <w:tc>
          <w:tcPr>
            <w:tcW w:w="139" w:type="pct"/>
            <w:vAlign w:val="bottom"/>
          </w:tcPr>
          <w:p w14:paraId="3497FAD1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  <w:vAlign w:val="bottom"/>
          </w:tcPr>
          <w:p w14:paraId="457DF034" w14:textId="65BD4161" w:rsidR="00B3340F" w:rsidRPr="00477E49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405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697</w:t>
            </w:r>
          </w:p>
        </w:tc>
        <w:tc>
          <w:tcPr>
            <w:tcW w:w="136" w:type="pct"/>
            <w:vAlign w:val="bottom"/>
          </w:tcPr>
          <w:p w14:paraId="0B74D149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B8DA18F" w14:textId="1FDC3ED6" w:rsidR="00B3340F" w:rsidRPr="00477E49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249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256</w:t>
            </w:r>
          </w:p>
        </w:tc>
        <w:tc>
          <w:tcPr>
            <w:tcW w:w="134" w:type="pct"/>
          </w:tcPr>
          <w:p w14:paraId="237B9BBB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581211ED" w14:textId="400A47CF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48468564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5478346E" w14:textId="623A9A56" w:rsidR="00B3340F" w:rsidRPr="00477E49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156</w:t>
            </w:r>
            <w:r w:rsidR="00B3340F" w:rsidRPr="00B3340F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441</w:t>
            </w:r>
          </w:p>
        </w:tc>
        <w:tc>
          <w:tcPr>
            <w:tcW w:w="128" w:type="pct"/>
          </w:tcPr>
          <w:p w14:paraId="22803768" w14:textId="77777777" w:rsidR="00B3340F" w:rsidRPr="00477E49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2BDA4349" w14:textId="7EFEB860" w:rsidR="00B3340F" w:rsidRPr="00477E49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A301CB">
              <w:rPr>
                <w:rFonts w:ascii="Angsana New" w:eastAsia="Cordia New" w:hAnsi="Angsana New"/>
                <w:sz w:val="24"/>
                <w:szCs w:val="24"/>
              </w:rPr>
              <w:t>405</w:t>
            </w:r>
            <w:r w:rsidR="00B3340F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A301CB">
              <w:rPr>
                <w:rFonts w:ascii="Angsana New" w:eastAsia="Cordia New" w:hAnsi="Angsana New"/>
                <w:sz w:val="24"/>
                <w:szCs w:val="24"/>
              </w:rPr>
              <w:t>697</w:t>
            </w:r>
          </w:p>
        </w:tc>
      </w:tr>
    </w:tbl>
    <w:p w14:paraId="34199C2F" w14:textId="77777777" w:rsidR="00AE18E8" w:rsidRDefault="00AE18E8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85F6E0" w14:textId="54A8C67C" w:rsidR="00907278" w:rsidRPr="00FC7F4C" w:rsidRDefault="00907278" w:rsidP="0090727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C7F4C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86C2A">
        <w:rPr>
          <w:rFonts w:ascii="Angsana New" w:hAnsi="Angsana New"/>
          <w:sz w:val="30"/>
          <w:szCs w:val="30"/>
          <w:cs/>
        </w:rPr>
        <w:t>งบฐานะการเงิน</w:t>
      </w:r>
      <w:r w:rsidRPr="00FC7F4C">
        <w:rPr>
          <w:rFonts w:ascii="Angsana New" w:hAnsi="Angsana New"/>
          <w:spacing w:val="-6"/>
          <w:sz w:val="30"/>
          <w:szCs w:val="30"/>
          <w:cs/>
        </w:rPr>
        <w:t>และข้อมูลที่ไม่สามารถสังเกตได้ที่มีนัยสำคัญในระหว่างงวด</w:t>
      </w:r>
    </w:p>
    <w:p w14:paraId="4628FF8B" w14:textId="77777777" w:rsidR="00907278" w:rsidRDefault="00907278" w:rsidP="0090727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907278" w:rsidRPr="00FC7F4C" w14:paraId="21144D75" w14:textId="77777777" w:rsidTr="000B0C80">
        <w:trPr>
          <w:tblHeader/>
        </w:trPr>
        <w:tc>
          <w:tcPr>
            <w:tcW w:w="2430" w:type="dxa"/>
            <w:vAlign w:val="bottom"/>
          </w:tcPr>
          <w:p w14:paraId="127ED565" w14:textId="77777777" w:rsidR="00907278" w:rsidRPr="00FC7F4C" w:rsidRDefault="009072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C7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CD470E" w14:textId="77777777" w:rsidR="00907278" w:rsidRPr="00FC7F4C" w:rsidRDefault="009072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  <w:vAlign w:val="bottom"/>
          </w:tcPr>
          <w:p w14:paraId="2C2BA2E1" w14:textId="77777777" w:rsidR="00907278" w:rsidRPr="00FC7F4C" w:rsidRDefault="00907278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7F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7278" w:rsidRPr="00FC7F4C" w14:paraId="0D367C31" w14:textId="77777777" w:rsidTr="000B0C80">
        <w:tc>
          <w:tcPr>
            <w:tcW w:w="2430" w:type="dxa"/>
          </w:tcPr>
          <w:p w14:paraId="22EC526E" w14:textId="325D43EC" w:rsidR="00907278" w:rsidRPr="00FC7F4C" w:rsidRDefault="007E13F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เงินต้นและภาระดอกเบี้ยของเงินต่างสกุลกัน</w:t>
            </w:r>
          </w:p>
        </w:tc>
        <w:tc>
          <w:tcPr>
            <w:tcW w:w="236" w:type="dxa"/>
          </w:tcPr>
          <w:p w14:paraId="5F230007" w14:textId="77777777" w:rsidR="00907278" w:rsidRPr="00FC7F4C" w:rsidRDefault="009072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CC503FA" w14:textId="0BA4DCFD" w:rsidR="00907278" w:rsidRPr="00FC7F4C" w:rsidRDefault="007E13FF" w:rsidP="000B0C80">
            <w:pPr>
              <w:pStyle w:val="block"/>
              <w:spacing w:after="0" w:line="240" w:lineRule="auto"/>
              <w:ind w:left="200" w:right="-106" w:hanging="20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(Observable Market Data)</w:t>
            </w:r>
          </w:p>
        </w:tc>
      </w:tr>
      <w:tr w:rsidR="00907278" w:rsidRPr="00FC7F4C" w14:paraId="073D51A6" w14:textId="77777777" w:rsidTr="000B0C80">
        <w:tc>
          <w:tcPr>
            <w:tcW w:w="2430" w:type="dxa"/>
          </w:tcPr>
          <w:p w14:paraId="7E472CA1" w14:textId="77777777" w:rsidR="00907278" w:rsidRPr="00FC7F4C" w:rsidRDefault="0090727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7F4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880B9C" w14:textId="77777777" w:rsidR="00907278" w:rsidRPr="00FC7F4C" w:rsidRDefault="009072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D322188" w14:textId="77777777" w:rsidR="00907278" w:rsidRPr="00FC7F4C" w:rsidRDefault="00907278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07278" w:rsidRPr="00040331" w14:paraId="07E665B5" w14:textId="77777777" w:rsidTr="000B0C80">
        <w:tc>
          <w:tcPr>
            <w:tcW w:w="2430" w:type="dxa"/>
          </w:tcPr>
          <w:p w14:paraId="56720EDE" w14:textId="77777777" w:rsidR="00907278" w:rsidRPr="00FC7F4C" w:rsidRDefault="0090727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7F4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70B13203" w14:textId="77777777" w:rsidR="00907278" w:rsidRPr="00FC7F4C" w:rsidRDefault="009072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8D89559" w14:textId="77777777" w:rsidR="00907278" w:rsidRPr="00904C91" w:rsidRDefault="00907278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วิธีรายได้ (</w:t>
            </w:r>
            <w:r w:rsidRPr="00FC7F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Income Approach) </w:t>
            </w: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FC7F4C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</w:t>
            </w:r>
            <w:r w:rsidRPr="00FC7F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7EFF1C92" w14:textId="3AA2F1E6" w:rsidR="0034529F" w:rsidRPr="00EB58B3" w:rsidRDefault="0034529F" w:rsidP="005D7A9F">
      <w:pPr>
        <w:pStyle w:val="ListParagraph"/>
        <w:numPr>
          <w:ilvl w:val="0"/>
          <w:numId w:val="24"/>
        </w:numPr>
        <w:spacing w:after="0"/>
        <w:ind w:left="547" w:hanging="547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EB58B3">
        <w:rPr>
          <w:rFonts w:asciiTheme="minorHAnsi" w:hAnsiTheme="minorHAnsi" w:cstheme="minorHAns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1BF80A19" w14:textId="4467AF0A" w:rsidR="0034529F" w:rsidRPr="00C66FD9" w:rsidRDefault="0034529F" w:rsidP="000C212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8B2F384" w14:textId="3C2AF716" w:rsidR="000C212A" w:rsidRPr="00EB58B3" w:rsidRDefault="000C212A" w:rsidP="000C212A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EB58B3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กรอบการบริหารจัดการความเสี่ยง</w:t>
      </w:r>
    </w:p>
    <w:p w14:paraId="5C076E99" w14:textId="72B8377B" w:rsidR="000C212A" w:rsidRPr="00C66FD9" w:rsidRDefault="000C212A" w:rsidP="000C212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B4A6701" w14:textId="0A12E857" w:rsidR="000C212A" w:rsidRPr="008B7406" w:rsidRDefault="000C212A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41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02341">
        <w:rPr>
          <w:rFonts w:ascii="Angsana New" w:hAnsi="Angsana New" w:hint="cs"/>
          <w:sz w:val="30"/>
          <w:szCs w:val="30"/>
          <w:cs/>
        </w:rPr>
        <w:t xml:space="preserve"> </w:t>
      </w:r>
      <w:r w:rsidRPr="00002341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</w:t>
      </w:r>
      <w:r w:rsidRPr="008B7406">
        <w:rPr>
          <w:rFonts w:ascii="Angsana New" w:hAnsi="Angsana New"/>
          <w:sz w:val="30"/>
          <w:szCs w:val="30"/>
          <w:cs/>
        </w:rPr>
        <w:t>คณะกรรมการบริษัทอย่างสม่ำเสมอ</w:t>
      </w:r>
    </w:p>
    <w:p w14:paraId="401B4CCA" w14:textId="77777777" w:rsidR="00C66FD9" w:rsidRPr="008B7406" w:rsidRDefault="00C66FD9" w:rsidP="00907278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DB7246F" w14:textId="53EC5892" w:rsidR="000C212A" w:rsidRPr="008B7406" w:rsidRDefault="000C212A" w:rsidP="00C23EA7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7406">
        <w:rPr>
          <w:rFonts w:ascii="Angsana New" w:hAnsi="Angsana New"/>
          <w:spacing w:val="-6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การดำเนินงานของกลุ่มบริษัท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45FD6741" w14:textId="77777777" w:rsidR="000C212A" w:rsidRPr="008B7406" w:rsidRDefault="000C212A" w:rsidP="000C212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356ADD" w14:textId="5426B808" w:rsidR="000C212A" w:rsidRPr="008B7406" w:rsidRDefault="000C212A" w:rsidP="000C212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7406">
        <w:rPr>
          <w:rFonts w:ascii="Angsana New" w:hAnsi="Angsana New"/>
          <w:spacing w:val="-6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</w:t>
      </w:r>
      <w:r w:rsidR="00A77651"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ผลที่ได้ต่อคณะกรรมการตรวจสอบ</w:t>
      </w:r>
    </w:p>
    <w:p w14:paraId="2DF05C76" w14:textId="77777777" w:rsidR="00114DE5" w:rsidRPr="008B7406" w:rsidRDefault="00114DE5" w:rsidP="00601D2C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59505D2" w14:textId="0C504981" w:rsidR="000C212A" w:rsidRPr="008B7406" w:rsidRDefault="00DE3126" w:rsidP="00DE3126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B7406">
        <w:rPr>
          <w:rFonts w:ascii="Angsana New" w:hAnsi="Angsana New"/>
          <w:i/>
          <w:iCs/>
          <w:sz w:val="30"/>
          <w:szCs w:val="30"/>
        </w:rPr>
        <w:t>(</w:t>
      </w:r>
      <w:r w:rsidRPr="008B740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B7406">
        <w:rPr>
          <w:rFonts w:ascii="Angsana New" w:hAnsi="Angsana New"/>
          <w:i/>
          <w:iCs/>
          <w:sz w:val="30"/>
          <w:szCs w:val="30"/>
        </w:rPr>
        <w:t>.</w:t>
      </w:r>
      <w:r w:rsidR="00A301CB" w:rsidRPr="00A301CB">
        <w:rPr>
          <w:rFonts w:ascii="Angsana New" w:hAnsi="Angsana New"/>
          <w:i/>
          <w:iCs/>
          <w:sz w:val="30"/>
          <w:szCs w:val="30"/>
        </w:rPr>
        <w:t>1</w:t>
      </w:r>
      <w:r w:rsidRPr="008B7406">
        <w:rPr>
          <w:rFonts w:ascii="Angsana New" w:hAnsi="Angsana New"/>
          <w:i/>
          <w:iCs/>
          <w:sz w:val="30"/>
          <w:szCs w:val="30"/>
        </w:rPr>
        <w:t>)</w:t>
      </w:r>
      <w:r w:rsidRPr="008B7406">
        <w:rPr>
          <w:rFonts w:ascii="Angsana New" w:hAnsi="Angsana New"/>
          <w:i/>
          <w:iCs/>
          <w:sz w:val="30"/>
          <w:szCs w:val="30"/>
        </w:rPr>
        <w:tab/>
      </w:r>
      <w:r w:rsidRPr="008B7406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5E0F916C" w14:textId="164AB208" w:rsidR="000C212A" w:rsidRPr="008B7406" w:rsidRDefault="000C212A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183B76" w14:textId="69B9796C" w:rsidR="00255AA9" w:rsidRPr="008B7406" w:rsidRDefault="00A77651" w:rsidP="008B7406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8B7406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8B7406">
        <w:rPr>
          <w:rFonts w:ascii="Angsana New" w:hAnsi="Angsana New" w:hint="cs"/>
          <w:sz w:val="30"/>
          <w:szCs w:val="30"/>
          <w:cs/>
        </w:rPr>
        <w:t xml:space="preserve"> </w:t>
      </w:r>
      <w:r w:rsidRPr="008B7406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0D39AE4" w14:textId="77777777" w:rsidR="008B7406" w:rsidRDefault="008B7406" w:rsidP="008B7406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07C8EEC8" w14:textId="0D860941" w:rsidR="00D02771" w:rsidRDefault="00D02771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6A9B">
        <w:rPr>
          <w:rFonts w:ascii="Angsana New" w:hAnsi="Angsana New"/>
          <w:sz w:val="30"/>
          <w:szCs w:val="30"/>
          <w:cs/>
        </w:rPr>
        <w:tab/>
      </w:r>
      <w:r w:rsidRPr="005E6A9B">
        <w:rPr>
          <w:rFonts w:ascii="Angsana New" w:hAnsi="Angsana New"/>
          <w:sz w:val="30"/>
          <w:szCs w:val="30"/>
          <w:cs/>
        </w:rPr>
        <w:tab/>
      </w:r>
      <w:r w:rsidRPr="005E6A9B">
        <w:rPr>
          <w:rFonts w:ascii="Angsana New" w:hAnsi="Angsana New"/>
          <w:sz w:val="30"/>
          <w:szCs w:val="30"/>
          <w:cs/>
        </w:rPr>
        <w:tab/>
      </w:r>
      <w:r w:rsidRPr="005E6A9B">
        <w:rPr>
          <w:rFonts w:ascii="Angsana New" w:hAnsi="Angsana New"/>
          <w:sz w:val="30"/>
          <w:szCs w:val="30"/>
        </w:rPr>
        <w:t>(</w:t>
      </w:r>
      <w:r w:rsidRPr="005E6A9B">
        <w:rPr>
          <w:rFonts w:ascii="Angsana New" w:hAnsi="Angsana New" w:hint="cs"/>
          <w:sz w:val="30"/>
          <w:szCs w:val="30"/>
          <w:cs/>
        </w:rPr>
        <w:t>ข</w:t>
      </w:r>
      <w:r w:rsidRPr="005E6A9B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E6A9B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E6A9B">
        <w:rPr>
          <w:rFonts w:ascii="Angsana New" w:hAnsi="Angsana New"/>
          <w:sz w:val="30"/>
          <w:szCs w:val="30"/>
        </w:rPr>
        <w:t>)</w:t>
      </w:r>
      <w:r w:rsidRPr="005E6A9B">
        <w:rPr>
          <w:rFonts w:ascii="Angsana New" w:hAnsi="Angsana New"/>
          <w:sz w:val="30"/>
          <w:szCs w:val="30"/>
        </w:rPr>
        <w:tab/>
      </w:r>
      <w:r w:rsidRPr="005E6A9B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AE2982">
        <w:rPr>
          <w:rFonts w:ascii="Angsana New" w:hAnsi="Angsana New"/>
          <w:sz w:val="30"/>
          <w:szCs w:val="30"/>
        </w:rPr>
        <w:t xml:space="preserve"> </w:t>
      </w:r>
      <w:r w:rsidRPr="005E6A9B">
        <w:rPr>
          <w:rFonts w:ascii="Angsana New" w:hAnsi="Angsana New" w:hint="cs"/>
          <w:sz w:val="30"/>
          <w:szCs w:val="30"/>
          <w:cs/>
        </w:rPr>
        <w:t>ลูกหนี้ผ่อนชำระ</w:t>
      </w:r>
      <w:r w:rsidR="00AE2982">
        <w:rPr>
          <w:rFonts w:ascii="Angsana New" w:hAnsi="Angsana New"/>
          <w:sz w:val="30"/>
          <w:szCs w:val="30"/>
        </w:rPr>
        <w:t xml:space="preserve"> </w:t>
      </w:r>
      <w:r w:rsidR="00AE2982">
        <w:rPr>
          <w:rFonts w:ascii="Angsana New" w:hAnsi="Angsana New" w:hint="cs"/>
          <w:sz w:val="30"/>
          <w:szCs w:val="30"/>
          <w:cs/>
        </w:rPr>
        <w:t>ลูกหนี้ตามสัญญาเช่าซื้อ และลูกหนี้เงินให้สินเชื่อ</w:t>
      </w:r>
    </w:p>
    <w:p w14:paraId="7B813AD3" w14:textId="77777777" w:rsidR="00255AA9" w:rsidRPr="005E6A9B" w:rsidRDefault="00255AA9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137F25B" w14:textId="487333CC" w:rsidR="00D02771" w:rsidRPr="00AF2A7A" w:rsidRDefault="00D02771" w:rsidP="00D02771">
      <w:pPr>
        <w:tabs>
          <w:tab w:val="clear" w:pos="454"/>
          <w:tab w:val="clear" w:pos="680"/>
          <w:tab w:val="clear" w:pos="907"/>
          <w:tab w:val="clear" w:pos="1644"/>
          <w:tab w:val="left" w:pos="900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AF2A7A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ซึ่งรวมถึงความเสี่ยงของการผิดนัดชำระซึ่งเกี่ยวข้องกับอุตสาหกรรมที่ลูกค้าดำเนินธุรกิจอยู่ </w:t>
      </w:r>
    </w:p>
    <w:p w14:paraId="2A593BAA" w14:textId="77777777" w:rsidR="00D02771" w:rsidRPr="00002341" w:rsidRDefault="00D02771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FCD0748" w14:textId="7917E92A" w:rsidR="00D02771" w:rsidRPr="008B7406" w:rsidRDefault="00507D54" w:rsidP="00D02771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B7406">
        <w:rPr>
          <w:rFonts w:ascii="Angsana New" w:hAnsi="Angsana New"/>
          <w:sz w:val="30"/>
          <w:szCs w:val="30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จากอายุหนี้คงค้างนับจากวันที่ถึงกำหนดชำระ</w:t>
      </w:r>
      <w:r w:rsidR="007E13FF">
        <w:rPr>
          <w:rFonts w:ascii="Angsana New" w:hAnsi="Angsana New" w:hint="cs"/>
          <w:sz w:val="30"/>
          <w:szCs w:val="30"/>
          <w:cs/>
        </w:rPr>
        <w:t>ประกอบกับพิจารณา</w:t>
      </w:r>
      <w:r w:rsidRPr="008B7406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F82CC94" w14:textId="27EEFBBF" w:rsidR="00507D54" w:rsidRPr="008B7406" w:rsidRDefault="00507D54" w:rsidP="00D02771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94D7A31" w14:textId="7F4A0C36" w:rsidR="007F6095" w:rsidRPr="00601D2C" w:rsidRDefault="00507D54" w:rsidP="00601D2C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pacing w:val="-6"/>
          <w:sz w:val="30"/>
          <w:szCs w:val="30"/>
        </w:rPr>
      </w:pPr>
      <w:r w:rsidRPr="008B7406">
        <w:rPr>
          <w:rFonts w:ascii="Angsana New" w:hAnsi="Angsana New"/>
          <w:spacing w:val="-6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449CE">
        <w:rPr>
          <w:rFonts w:ascii="Angsana New" w:hAnsi="Angsana New"/>
          <w:spacing w:val="-6"/>
          <w:sz w:val="30"/>
          <w:szCs w:val="30"/>
        </w:rPr>
        <w:t>8</w:t>
      </w:r>
      <w:r w:rsidRPr="008B7406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4EF55C09" w14:textId="77777777" w:rsidR="00DB06B4" w:rsidRPr="00601D2C" w:rsidRDefault="00DB06B4" w:rsidP="00601D2C">
      <w:pPr>
        <w:tabs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1F69F70" w14:textId="3C715A54" w:rsidR="00F5216E" w:rsidRPr="008B7406" w:rsidRDefault="00F5216E" w:rsidP="007B797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  <w:tab w:val="left" w:pos="1440"/>
        </w:tabs>
        <w:ind w:left="2160" w:hanging="1170"/>
        <w:jc w:val="thaiDistribute"/>
        <w:rPr>
          <w:rFonts w:ascii="Angsana New" w:hAnsi="Angsana New"/>
          <w:spacing w:val="-6"/>
          <w:sz w:val="30"/>
          <w:szCs w:val="30"/>
        </w:rPr>
      </w:pPr>
      <w:r w:rsidRPr="005D7FD7">
        <w:rPr>
          <w:rFonts w:ascii="Angsana New" w:hAnsi="Angsana New"/>
          <w:spacing w:val="-6"/>
          <w:sz w:val="30"/>
          <w:szCs w:val="30"/>
        </w:rPr>
        <w:t>(</w:t>
      </w:r>
      <w:r w:rsidRPr="005D7FD7">
        <w:rPr>
          <w:rFonts w:ascii="Angsana New" w:hAnsi="Angsana New"/>
          <w:spacing w:val="-6"/>
          <w:sz w:val="30"/>
          <w:szCs w:val="30"/>
          <w:cs/>
        </w:rPr>
        <w:t>ข.</w:t>
      </w:r>
      <w:r w:rsidR="00A301CB" w:rsidRPr="005D7FD7">
        <w:rPr>
          <w:rFonts w:ascii="Angsana New" w:hAnsi="Angsana New"/>
          <w:spacing w:val="-6"/>
          <w:sz w:val="30"/>
          <w:szCs w:val="30"/>
        </w:rPr>
        <w:t>1</w:t>
      </w:r>
      <w:r w:rsidRPr="005D7FD7">
        <w:rPr>
          <w:rFonts w:ascii="Angsana New" w:hAnsi="Angsana New"/>
          <w:spacing w:val="-6"/>
          <w:sz w:val="30"/>
          <w:szCs w:val="30"/>
        </w:rPr>
        <w:t>.</w:t>
      </w:r>
      <w:r w:rsidR="00A301CB" w:rsidRPr="005D7FD7">
        <w:rPr>
          <w:rFonts w:ascii="Angsana New" w:hAnsi="Angsana New"/>
          <w:spacing w:val="-6"/>
          <w:sz w:val="30"/>
          <w:szCs w:val="30"/>
        </w:rPr>
        <w:t>2</w:t>
      </w:r>
      <w:r w:rsidRPr="005D7FD7">
        <w:rPr>
          <w:rFonts w:ascii="Angsana New" w:hAnsi="Angsana New"/>
          <w:spacing w:val="-6"/>
          <w:sz w:val="30"/>
          <w:szCs w:val="30"/>
        </w:rPr>
        <w:t>)</w:t>
      </w:r>
      <w:r w:rsidR="008239A2" w:rsidRPr="005D7FD7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5D7FD7">
        <w:rPr>
          <w:rFonts w:ascii="Angsana New" w:hAnsi="Angsana New"/>
          <w:spacing w:val="-6"/>
          <w:sz w:val="30"/>
          <w:szCs w:val="30"/>
          <w:cs/>
        </w:rPr>
        <w:t>ลูกหนี้ตามสัญญาเช่าซื้อ</w:t>
      </w:r>
    </w:p>
    <w:p w14:paraId="7651655B" w14:textId="77777777" w:rsidR="003C27C9" w:rsidRPr="008B7406" w:rsidRDefault="003C27C9" w:rsidP="008239A2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E4629F7" w14:textId="3908FFB1" w:rsidR="00437612" w:rsidRDefault="003C27C9" w:rsidP="00601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66" w:firstLine="324"/>
        <w:jc w:val="thaiDistribute"/>
        <w:rPr>
          <w:rFonts w:asciiTheme="majorBidi" w:hAnsiTheme="majorBidi" w:cstheme="majorBidi"/>
          <w:sz w:val="30"/>
          <w:szCs w:val="30"/>
        </w:rPr>
      </w:pPr>
      <w:r w:rsidRPr="008B7406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Pr="008B7406">
        <w:rPr>
          <w:rFonts w:asciiTheme="majorBidi" w:hAnsiTheme="majorBidi" w:cstheme="majorBidi"/>
          <w:sz w:val="30"/>
          <w:szCs w:val="30"/>
        </w:rPr>
        <w:t xml:space="preserve"> </w:t>
      </w:r>
      <w:r w:rsidR="00A301CB" w:rsidRPr="00A301CB">
        <w:rPr>
          <w:rFonts w:asciiTheme="majorBidi" w:hAnsiTheme="majorBidi" w:cstheme="majorBidi"/>
          <w:sz w:val="30"/>
          <w:szCs w:val="30"/>
        </w:rPr>
        <w:t>31</w:t>
      </w:r>
      <w:r w:rsidRPr="008B7406">
        <w:rPr>
          <w:rFonts w:asciiTheme="majorBidi" w:hAnsiTheme="majorBidi" w:cstheme="majorBidi"/>
          <w:sz w:val="30"/>
          <w:szCs w:val="30"/>
        </w:rPr>
        <w:t xml:space="preserve"> </w:t>
      </w:r>
      <w:r w:rsidRPr="008B740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Theme="majorBidi" w:hAnsiTheme="majorBidi" w:cstheme="majorBidi"/>
          <w:sz w:val="30"/>
          <w:szCs w:val="30"/>
        </w:rPr>
        <w:t>256</w:t>
      </w:r>
      <w:r w:rsidR="00B01FF3">
        <w:rPr>
          <w:rFonts w:asciiTheme="majorBidi" w:hAnsiTheme="majorBidi" w:cstheme="majorBidi"/>
          <w:sz w:val="30"/>
          <w:szCs w:val="30"/>
        </w:rPr>
        <w:t>7</w:t>
      </w:r>
      <w:r w:rsidRPr="008B7406">
        <w:rPr>
          <w:rFonts w:asciiTheme="majorBidi" w:hAnsiTheme="majorBidi" w:cstheme="majorBidi"/>
          <w:sz w:val="30"/>
          <w:szCs w:val="30"/>
        </w:rPr>
        <w:t xml:space="preserve"> </w:t>
      </w:r>
      <w:r w:rsidRPr="008B7406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ลูกหนี้ตามสัญญาเช่าซื้อจำแนกตามการจัดชั้นได้ดังนี</w:t>
      </w:r>
      <w:r w:rsidR="007160FD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2FCBA0C4" w14:textId="77777777" w:rsidR="00660CBD" w:rsidRDefault="00660CBD" w:rsidP="00601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66" w:firstLine="32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4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2821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DB06B4" w:rsidRPr="00002312" w14:paraId="7A741825" w14:textId="77777777" w:rsidTr="00E767BF">
        <w:trPr>
          <w:tblHeader/>
        </w:trPr>
        <w:tc>
          <w:tcPr>
            <w:tcW w:w="2821" w:type="dxa"/>
            <w:vAlign w:val="bottom"/>
            <w:hideMark/>
          </w:tcPr>
          <w:p w14:paraId="674CB2CD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04743DD0" w14:textId="77777777" w:rsidR="00DB06B4" w:rsidRPr="00145188" w:rsidRDefault="00DB06B4" w:rsidP="00E767B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06B4" w:rsidRPr="00002312" w14:paraId="3E116F43" w14:textId="77777777" w:rsidTr="00E767BF">
        <w:trPr>
          <w:tblHeader/>
        </w:trPr>
        <w:tc>
          <w:tcPr>
            <w:tcW w:w="2821" w:type="dxa"/>
            <w:vAlign w:val="bottom"/>
          </w:tcPr>
          <w:p w14:paraId="52CF3D80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73772D4A" w14:textId="5076FCB3" w:rsidR="00DB06B4" w:rsidRPr="00145188" w:rsidRDefault="00DB06B4" w:rsidP="00E767B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B01FF3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DB06B4" w:rsidRPr="00002312" w14:paraId="142F5631" w14:textId="77777777" w:rsidTr="00E767BF">
        <w:trPr>
          <w:tblHeader/>
        </w:trPr>
        <w:tc>
          <w:tcPr>
            <w:tcW w:w="2821" w:type="dxa"/>
            <w:vAlign w:val="bottom"/>
          </w:tcPr>
          <w:p w14:paraId="3DE62F16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42A93F5A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71F029CC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580699A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4A600167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02298B1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48BB0F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3CF27C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1D30828F" w14:textId="77777777" w:rsidTr="00E767BF">
        <w:trPr>
          <w:tblHeader/>
        </w:trPr>
        <w:tc>
          <w:tcPr>
            <w:tcW w:w="2821" w:type="dxa"/>
            <w:vAlign w:val="bottom"/>
          </w:tcPr>
          <w:p w14:paraId="770A52CA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2170A0A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28E908D0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0F03CB9D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1FA6F46B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2FB710E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32D0B2A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12255F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2698BD32" w14:textId="77777777" w:rsidTr="00E767BF">
        <w:trPr>
          <w:tblHeader/>
        </w:trPr>
        <w:tc>
          <w:tcPr>
            <w:tcW w:w="2821" w:type="dxa"/>
            <w:vAlign w:val="bottom"/>
          </w:tcPr>
          <w:p w14:paraId="690D61A4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4167CB89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45F82362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5B722D8F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464AA150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81B5626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BC4D2B7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D460F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66012532" w14:textId="77777777" w:rsidTr="00E767BF">
        <w:trPr>
          <w:tblHeader/>
        </w:trPr>
        <w:tc>
          <w:tcPr>
            <w:tcW w:w="2821" w:type="dxa"/>
            <w:vAlign w:val="bottom"/>
          </w:tcPr>
          <w:p w14:paraId="4C9EFC5B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0A441D0F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21B6E6F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1689C0D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5375EC9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83C2A7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37363B8D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9750BD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1501BD9C" w14:textId="77777777" w:rsidTr="00E767BF">
        <w:trPr>
          <w:tblHeader/>
        </w:trPr>
        <w:tc>
          <w:tcPr>
            <w:tcW w:w="2821" w:type="dxa"/>
            <w:vAlign w:val="bottom"/>
          </w:tcPr>
          <w:p w14:paraId="54FCD464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026CE962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741FB0B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9488F72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5FB3C69A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ED6F902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681B8D41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06D40E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05CD96B7" w14:textId="77777777" w:rsidTr="00E767BF">
        <w:trPr>
          <w:tblHeader/>
        </w:trPr>
        <w:tc>
          <w:tcPr>
            <w:tcW w:w="2821" w:type="dxa"/>
            <w:vAlign w:val="bottom"/>
          </w:tcPr>
          <w:p w14:paraId="7ED3B6B3" w14:textId="77777777" w:rsidR="00DB06B4" w:rsidRPr="00145188" w:rsidRDefault="00DB06B4" w:rsidP="00E767B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B14F79A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E6B8B1E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4EC4ABE7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6A03AAFC" w14:textId="77777777" w:rsidR="00DB06B4" w:rsidRPr="00145188" w:rsidRDefault="00DB06B4" w:rsidP="00E767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9C37F3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4BF4D3AC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695424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DB06B4" w:rsidRPr="00002312" w14:paraId="4549CA8F" w14:textId="77777777" w:rsidTr="00E767BF">
        <w:trPr>
          <w:tblHeader/>
        </w:trPr>
        <w:tc>
          <w:tcPr>
            <w:tcW w:w="2821" w:type="dxa"/>
            <w:hideMark/>
          </w:tcPr>
          <w:p w14:paraId="3B1B8F59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2B570AE5" w14:textId="77777777" w:rsidR="00DB06B4" w:rsidRPr="00145188" w:rsidRDefault="00DB06B4" w:rsidP="00E767B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B06B4" w:rsidRPr="00002312" w14:paraId="1633262D" w14:textId="77777777" w:rsidTr="00E767BF">
        <w:trPr>
          <w:tblHeader/>
        </w:trPr>
        <w:tc>
          <w:tcPr>
            <w:tcW w:w="2821" w:type="dxa"/>
          </w:tcPr>
          <w:p w14:paraId="3AECA1D9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76" w:type="dxa"/>
          </w:tcPr>
          <w:p w14:paraId="2309C9C4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98E2611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D57270D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43820580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E19C901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410C7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84104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B06B4" w:rsidRPr="00002312" w14:paraId="5BE80C1E" w14:textId="77777777" w:rsidTr="00E767BF">
        <w:trPr>
          <w:tblHeader/>
        </w:trPr>
        <w:tc>
          <w:tcPr>
            <w:tcW w:w="2821" w:type="dxa"/>
          </w:tcPr>
          <w:p w14:paraId="434C3928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5E397ED5" w14:textId="7D563114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194,7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89</w:t>
            </w:r>
          </w:p>
        </w:tc>
        <w:tc>
          <w:tcPr>
            <w:tcW w:w="243" w:type="dxa"/>
            <w:gridSpan w:val="2"/>
          </w:tcPr>
          <w:p w14:paraId="5EC3A045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1E870AE" w14:textId="450F1F58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D376F1F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2AEBCAB" w14:textId="34367613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88E61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06890" w14:textId="6EE0F9F5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194,7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89</w:t>
            </w:r>
          </w:p>
        </w:tc>
      </w:tr>
      <w:tr w:rsidR="00DB06B4" w:rsidRPr="00002312" w14:paraId="2F77A35C" w14:textId="77777777" w:rsidTr="00E767BF">
        <w:trPr>
          <w:tblHeader/>
        </w:trPr>
        <w:tc>
          <w:tcPr>
            <w:tcW w:w="2821" w:type="dxa"/>
          </w:tcPr>
          <w:p w14:paraId="7025B064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70ECE6D5" w14:textId="18532BFC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48,221</w:t>
            </w:r>
          </w:p>
        </w:tc>
        <w:tc>
          <w:tcPr>
            <w:tcW w:w="243" w:type="dxa"/>
            <w:gridSpan w:val="2"/>
          </w:tcPr>
          <w:p w14:paraId="4B6078F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4F0E1BE9" w14:textId="7032458A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B51949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3BEEBC8" w14:textId="1047F95F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6819A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D8FEF" w14:textId="63A46242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48,221</w:t>
            </w:r>
          </w:p>
        </w:tc>
      </w:tr>
      <w:tr w:rsidR="00DB06B4" w:rsidRPr="00002312" w14:paraId="5B10FF1C" w14:textId="77777777" w:rsidTr="00E767BF">
        <w:trPr>
          <w:tblHeader/>
        </w:trPr>
        <w:tc>
          <w:tcPr>
            <w:tcW w:w="2821" w:type="dxa"/>
          </w:tcPr>
          <w:p w14:paraId="1BC2CA9A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AE3490B" w14:textId="49CB0F21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C75EF55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36B5C87" w14:textId="52EF4756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26,56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78C9A046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A1699BC" w14:textId="00A9E1CC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14A854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A48A0" w14:textId="0659616E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26,56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</w:tr>
      <w:tr w:rsidR="00DB06B4" w:rsidRPr="00002312" w14:paraId="3AFBEF87" w14:textId="77777777" w:rsidTr="00E767BF">
        <w:trPr>
          <w:tblHeader/>
        </w:trPr>
        <w:tc>
          <w:tcPr>
            <w:tcW w:w="2821" w:type="dxa"/>
          </w:tcPr>
          <w:p w14:paraId="3617CC9C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4A1144AD" w14:textId="0E1041C1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384900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F96BEC0" w14:textId="5C1CBEDF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18,183</w:t>
            </w:r>
          </w:p>
        </w:tc>
        <w:tc>
          <w:tcPr>
            <w:tcW w:w="242" w:type="dxa"/>
          </w:tcPr>
          <w:p w14:paraId="3520B3E7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2A26AD4" w14:textId="510324DC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E90C8C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34647" w14:textId="3EE6230F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18,183</w:t>
            </w:r>
          </w:p>
        </w:tc>
      </w:tr>
      <w:tr w:rsidR="00DB06B4" w:rsidRPr="00002312" w14:paraId="3459931C" w14:textId="77777777" w:rsidTr="00E767BF">
        <w:trPr>
          <w:tblHeader/>
        </w:trPr>
        <w:tc>
          <w:tcPr>
            <w:tcW w:w="2821" w:type="dxa"/>
          </w:tcPr>
          <w:p w14:paraId="6E20F0CC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0C2AB63" w14:textId="20B737A5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735B062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1BC7B03" w14:textId="55D36227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6C81E7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645CF84" w14:textId="402BB6B1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80,90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F36C056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D84B9" w14:textId="41D18271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80,90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</w:tr>
      <w:tr w:rsidR="00DB06B4" w:rsidRPr="00002312" w14:paraId="2BED7E89" w14:textId="77777777" w:rsidTr="00E767BF">
        <w:trPr>
          <w:tblHeader/>
        </w:trPr>
        <w:tc>
          <w:tcPr>
            <w:tcW w:w="2821" w:type="dxa"/>
          </w:tcPr>
          <w:p w14:paraId="6B6D7435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11009B1" w14:textId="6723C60C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243,01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43" w:type="dxa"/>
            <w:gridSpan w:val="2"/>
          </w:tcPr>
          <w:p w14:paraId="3F50AFA1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56E95A6" w14:textId="359E360D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44,74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4E6FB2D5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E2C71B1" w14:textId="37860962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80,90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A1264BF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FDE3C" w14:textId="4C73AC73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368,66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</w:tr>
      <w:tr w:rsidR="00DB06B4" w:rsidRPr="00002312" w14:paraId="3D3C0AF9" w14:textId="77777777" w:rsidTr="00E767BF">
        <w:trPr>
          <w:tblHeader/>
        </w:trPr>
        <w:tc>
          <w:tcPr>
            <w:tcW w:w="2821" w:type="dxa"/>
          </w:tcPr>
          <w:p w14:paraId="511C2656" w14:textId="77777777" w:rsidR="00DB06B4" w:rsidRPr="00145188" w:rsidRDefault="00DB06B4" w:rsidP="00E76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3FF77F8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4E4CA3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82E8E34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1D121BC9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AC0BF04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6CE3DB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6E1582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B06B4" w:rsidRPr="00002312" w14:paraId="5C431715" w14:textId="77777777" w:rsidTr="00E767BF">
        <w:trPr>
          <w:tblHeader/>
        </w:trPr>
        <w:tc>
          <w:tcPr>
            <w:tcW w:w="2821" w:type="dxa"/>
          </w:tcPr>
          <w:p w14:paraId="437DB7EA" w14:textId="77777777" w:rsidR="00DB06B4" w:rsidRPr="00145188" w:rsidRDefault="00DB06B4" w:rsidP="00E76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57475" w14:textId="2F017A44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7,903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gridSpan w:val="2"/>
          </w:tcPr>
          <w:p w14:paraId="71518E4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0CC61EE" w14:textId="0CB343A4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14,753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vAlign w:val="center"/>
          </w:tcPr>
          <w:p w14:paraId="1BD5D861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AD0CF" w14:textId="742DA893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64,158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68991A7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5A8A2" w14:textId="4A0BE77B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86,81</w:t>
            </w:r>
            <w:r w:rsidR="00753FAD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</w:tr>
      <w:tr w:rsidR="00DB06B4" w:rsidRPr="00002312" w14:paraId="260EDA5D" w14:textId="77777777" w:rsidTr="00E767BF">
        <w:trPr>
          <w:tblHeader/>
        </w:trPr>
        <w:tc>
          <w:tcPr>
            <w:tcW w:w="2821" w:type="dxa"/>
          </w:tcPr>
          <w:p w14:paraId="14D95E5E" w14:textId="77777777" w:rsidR="00DB06B4" w:rsidRPr="00145188" w:rsidRDefault="00DB06B4" w:rsidP="00E767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05F88A" w14:textId="61FCF73C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235,10</w:t>
            </w:r>
            <w:r w:rsidR="00753F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gridSpan w:val="2"/>
          </w:tcPr>
          <w:p w14:paraId="6A1CAF68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9820A8F" w14:textId="2E867FE4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29,99</w:t>
            </w:r>
            <w:r w:rsidR="00753F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  <w:vAlign w:val="center"/>
          </w:tcPr>
          <w:p w14:paraId="3CDC11BA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A0D71F" w14:textId="02C22320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16,7</w:t>
            </w:r>
            <w:r w:rsidR="00753F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269B632" w14:textId="77777777" w:rsidR="00DB06B4" w:rsidRPr="00145188" w:rsidRDefault="00DB06B4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7F989E" w14:textId="6039E0A4" w:rsidR="00DB06B4" w:rsidRPr="00145188" w:rsidRDefault="005D7FD7" w:rsidP="00E76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281,8</w:t>
            </w:r>
            <w:r w:rsidR="00B85B6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5A5E5A7C" w14:textId="77777777" w:rsidR="00DB06B4" w:rsidRDefault="00DB06B4" w:rsidP="00DB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4" w:firstLine="129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</w:pPr>
    </w:p>
    <w:p w14:paraId="36E337CA" w14:textId="3EAAF262" w:rsidR="00DB06B4" w:rsidRPr="00145188" w:rsidRDefault="00DB06B4" w:rsidP="00145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4" w:firstLine="129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884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2821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E64B0B" w:rsidRPr="00002312" w14:paraId="0BD8A783" w14:textId="77777777" w:rsidTr="00030D32">
        <w:trPr>
          <w:tblHeader/>
        </w:trPr>
        <w:tc>
          <w:tcPr>
            <w:tcW w:w="2821" w:type="dxa"/>
            <w:vAlign w:val="bottom"/>
            <w:hideMark/>
          </w:tcPr>
          <w:p w14:paraId="2FD582E0" w14:textId="77777777" w:rsidR="00E64B0B" w:rsidRPr="00145188" w:rsidRDefault="00E64B0B" w:rsidP="00C112A3">
            <w:pPr>
              <w:pStyle w:val="BodyText"/>
              <w:tabs>
                <w:tab w:val="left" w:pos="15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2D0AA13F" w14:textId="77777777" w:rsidR="00E64B0B" w:rsidRPr="00145188" w:rsidRDefault="00E64B0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4B0B" w:rsidRPr="00002312" w14:paraId="3991BB0B" w14:textId="77777777" w:rsidTr="00030D32">
        <w:trPr>
          <w:tblHeader/>
        </w:trPr>
        <w:tc>
          <w:tcPr>
            <w:tcW w:w="2821" w:type="dxa"/>
            <w:vAlign w:val="bottom"/>
          </w:tcPr>
          <w:p w14:paraId="119EF3DB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19FDD2EE" w14:textId="68556945" w:rsidR="00E64B0B" w:rsidRPr="00145188" w:rsidRDefault="00A301CB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14518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E64B0B" w:rsidRPr="00002312" w14:paraId="19348218" w14:textId="77777777" w:rsidTr="00030D32">
        <w:trPr>
          <w:tblHeader/>
        </w:trPr>
        <w:tc>
          <w:tcPr>
            <w:tcW w:w="2821" w:type="dxa"/>
            <w:vAlign w:val="bottom"/>
          </w:tcPr>
          <w:p w14:paraId="26C172E2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661126E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350CE6FE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4B0680BB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3855355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CDAD612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253437C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50C8CF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64B0B" w:rsidRPr="00002312" w14:paraId="42E10D71" w14:textId="77777777" w:rsidTr="00030D32">
        <w:trPr>
          <w:tblHeader/>
        </w:trPr>
        <w:tc>
          <w:tcPr>
            <w:tcW w:w="2821" w:type="dxa"/>
            <w:vAlign w:val="bottom"/>
          </w:tcPr>
          <w:p w14:paraId="0E6FA4D8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C13A8F0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945016A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77540DA8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6E9CD12D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111A1F6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C7F2285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5C4572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64B0B" w:rsidRPr="00002312" w14:paraId="24F74B3D" w14:textId="77777777" w:rsidTr="00030D32">
        <w:trPr>
          <w:tblHeader/>
        </w:trPr>
        <w:tc>
          <w:tcPr>
            <w:tcW w:w="2821" w:type="dxa"/>
            <w:vAlign w:val="bottom"/>
          </w:tcPr>
          <w:p w14:paraId="4ECD7886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3B9589AB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2CF288E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1053BBB6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754ECC9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0CD9A7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8068E3E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8BD1AB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64B0B" w:rsidRPr="00002312" w14:paraId="3E15DA22" w14:textId="77777777" w:rsidTr="00030D32">
        <w:trPr>
          <w:tblHeader/>
        </w:trPr>
        <w:tc>
          <w:tcPr>
            <w:tcW w:w="2821" w:type="dxa"/>
            <w:vAlign w:val="bottom"/>
          </w:tcPr>
          <w:p w14:paraId="3E0E2CE4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40DCF67A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7E88361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E051102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36A3B71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D771CFD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DA005EE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104437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64B0B" w:rsidRPr="00002312" w14:paraId="124B3006" w14:textId="77777777" w:rsidTr="00030D32">
        <w:trPr>
          <w:tblHeader/>
        </w:trPr>
        <w:tc>
          <w:tcPr>
            <w:tcW w:w="2821" w:type="dxa"/>
            <w:vAlign w:val="bottom"/>
          </w:tcPr>
          <w:p w14:paraId="675E1042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EA29FE0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5FDC1D6E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1A61E2A0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83FC98D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223ED42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751B7F2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0A96E2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64B0B" w:rsidRPr="00002312" w14:paraId="2325A9CC" w14:textId="77777777" w:rsidTr="00030D32">
        <w:trPr>
          <w:tblHeader/>
        </w:trPr>
        <w:tc>
          <w:tcPr>
            <w:tcW w:w="2821" w:type="dxa"/>
            <w:vAlign w:val="bottom"/>
          </w:tcPr>
          <w:p w14:paraId="697E1A70" w14:textId="77777777" w:rsidR="00E64B0B" w:rsidRPr="00145188" w:rsidRDefault="00E64B0B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25C926BC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30DFD14A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156CD94E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BD93B83" w14:textId="77777777" w:rsidR="00E64B0B" w:rsidRPr="00145188" w:rsidRDefault="00E64B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7CCD095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776A9C3F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F91EF6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E64B0B" w:rsidRPr="00002312" w14:paraId="217E57C7" w14:textId="77777777" w:rsidTr="00030D32">
        <w:trPr>
          <w:tblHeader/>
        </w:trPr>
        <w:tc>
          <w:tcPr>
            <w:tcW w:w="2821" w:type="dxa"/>
            <w:hideMark/>
          </w:tcPr>
          <w:p w14:paraId="76EFB632" w14:textId="77777777" w:rsidR="00E64B0B" w:rsidRPr="00145188" w:rsidRDefault="00E64B0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652D9A1E" w14:textId="77777777" w:rsidR="00E64B0B" w:rsidRPr="00145188" w:rsidRDefault="00E64B0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B0B" w:rsidRPr="00002312" w14:paraId="3D6D05AF" w14:textId="77777777" w:rsidTr="00030D32">
        <w:trPr>
          <w:tblHeader/>
        </w:trPr>
        <w:tc>
          <w:tcPr>
            <w:tcW w:w="2821" w:type="dxa"/>
          </w:tcPr>
          <w:p w14:paraId="06FA2FD5" w14:textId="77777777" w:rsidR="00E64B0B" w:rsidRPr="00145188" w:rsidRDefault="00E64B0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76" w:type="dxa"/>
          </w:tcPr>
          <w:p w14:paraId="4709BD3E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BADDC92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7F3C034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D216BB3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62D7F94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842A88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06E1B" w14:textId="77777777" w:rsidR="00E64B0B" w:rsidRPr="00145188" w:rsidRDefault="00E6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3340F" w:rsidRPr="00002312" w14:paraId="09498BA4" w14:textId="77777777" w:rsidTr="00030D32">
        <w:trPr>
          <w:tblHeader/>
        </w:trPr>
        <w:tc>
          <w:tcPr>
            <w:tcW w:w="2821" w:type="dxa"/>
          </w:tcPr>
          <w:p w14:paraId="1A7FD86D" w14:textId="77777777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359E9CDF" w14:textId="40916882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557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402</w:t>
            </w:r>
          </w:p>
        </w:tc>
        <w:tc>
          <w:tcPr>
            <w:tcW w:w="243" w:type="dxa"/>
            <w:gridSpan w:val="2"/>
          </w:tcPr>
          <w:p w14:paraId="20F4F799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0CB613A" w14:textId="2CCA2616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55DD433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BA2722F" w14:textId="18D7FDD9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2033DC1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4F64C" w14:textId="368E3986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557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402</w:t>
            </w:r>
          </w:p>
        </w:tc>
      </w:tr>
      <w:tr w:rsidR="00B3340F" w:rsidRPr="00002312" w14:paraId="3C62FB84" w14:textId="77777777" w:rsidTr="00030D32">
        <w:trPr>
          <w:tblHeader/>
        </w:trPr>
        <w:tc>
          <w:tcPr>
            <w:tcW w:w="2821" w:type="dxa"/>
          </w:tcPr>
          <w:p w14:paraId="657ED7BC" w14:textId="4276F482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="00A301CB" w:rsidRPr="00145188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4E273A3D" w14:textId="2FF959CF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134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304</w:t>
            </w:r>
          </w:p>
        </w:tc>
        <w:tc>
          <w:tcPr>
            <w:tcW w:w="243" w:type="dxa"/>
            <w:gridSpan w:val="2"/>
          </w:tcPr>
          <w:p w14:paraId="51F20210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4C45F9BA" w14:textId="19925531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38A2D36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6F545E2" w14:textId="76058AAA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86E411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82868" w14:textId="6BA7F9EC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134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304</w:t>
            </w:r>
          </w:p>
        </w:tc>
      </w:tr>
      <w:tr w:rsidR="00B3340F" w:rsidRPr="00002312" w14:paraId="78322E08" w14:textId="77777777" w:rsidTr="00030D32">
        <w:trPr>
          <w:tblHeader/>
        </w:trPr>
        <w:tc>
          <w:tcPr>
            <w:tcW w:w="2821" w:type="dxa"/>
          </w:tcPr>
          <w:p w14:paraId="3C57D9B6" w14:textId="22745701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="00A301CB" w:rsidRPr="0014518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147DE08" w14:textId="2BEBA88F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D1D9441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42CD2FB2" w14:textId="7262A5A6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66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338</w:t>
            </w:r>
          </w:p>
        </w:tc>
        <w:tc>
          <w:tcPr>
            <w:tcW w:w="242" w:type="dxa"/>
          </w:tcPr>
          <w:p w14:paraId="54AB8E56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4806ECE" w14:textId="6A433A1E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E27AE73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C54E9" w14:textId="113370CE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66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338</w:t>
            </w:r>
          </w:p>
        </w:tc>
      </w:tr>
      <w:tr w:rsidR="00B3340F" w:rsidRPr="00002312" w14:paraId="0C31BD7B" w14:textId="77777777" w:rsidTr="00030D32">
        <w:trPr>
          <w:tblHeader/>
        </w:trPr>
        <w:tc>
          <w:tcPr>
            <w:tcW w:w="2821" w:type="dxa"/>
          </w:tcPr>
          <w:p w14:paraId="381CDC5F" w14:textId="60298005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="00A301CB"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463EFEE7" w14:textId="0732A869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9C5CE50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488D092" w14:textId="23E01ABB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42" w:type="dxa"/>
          </w:tcPr>
          <w:p w14:paraId="7FB62E1A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B139D13" w14:textId="75046BC4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7D9EAC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CEBE1" w14:textId="764FF9E8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B3340F" w:rsidRPr="00002312" w14:paraId="763D90BC" w14:textId="77777777" w:rsidTr="00030D32">
        <w:trPr>
          <w:tblHeader/>
        </w:trPr>
        <w:tc>
          <w:tcPr>
            <w:tcW w:w="2821" w:type="dxa"/>
          </w:tcPr>
          <w:p w14:paraId="6B3EC7A3" w14:textId="1BF2A4E4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="00A301CB"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27D9BA5" w14:textId="7D62F36B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7C8E448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0EA61BE" w14:textId="0F7A2C8E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AB489B7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B142D8F" w14:textId="774ED540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686</w:t>
            </w:r>
          </w:p>
        </w:tc>
        <w:tc>
          <w:tcPr>
            <w:tcW w:w="243" w:type="dxa"/>
          </w:tcPr>
          <w:p w14:paraId="5024BF5C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CE025E" w14:textId="234F88A0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686</w:t>
            </w:r>
          </w:p>
        </w:tc>
      </w:tr>
      <w:tr w:rsidR="00B3340F" w:rsidRPr="00002312" w14:paraId="451FE54A" w14:textId="77777777" w:rsidTr="00030D32">
        <w:trPr>
          <w:tblHeader/>
        </w:trPr>
        <w:tc>
          <w:tcPr>
            <w:tcW w:w="2821" w:type="dxa"/>
          </w:tcPr>
          <w:p w14:paraId="32E66C2A" w14:textId="77777777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CD06870" w14:textId="0479D927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691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706</w:t>
            </w:r>
          </w:p>
        </w:tc>
        <w:tc>
          <w:tcPr>
            <w:tcW w:w="243" w:type="dxa"/>
            <w:gridSpan w:val="2"/>
          </w:tcPr>
          <w:p w14:paraId="72438114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2BBC7CA" w14:textId="038982B3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134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338</w:t>
            </w:r>
          </w:p>
        </w:tc>
        <w:tc>
          <w:tcPr>
            <w:tcW w:w="242" w:type="dxa"/>
          </w:tcPr>
          <w:p w14:paraId="18EC5D0A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EB9F524" w14:textId="3D167139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686</w:t>
            </w:r>
          </w:p>
        </w:tc>
        <w:tc>
          <w:tcPr>
            <w:tcW w:w="243" w:type="dxa"/>
          </w:tcPr>
          <w:p w14:paraId="7EFE3BDE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BB306" w14:textId="304701FE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1,079</w:t>
            </w:r>
            <w:r w:rsidR="00B3340F"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730</w:t>
            </w:r>
          </w:p>
        </w:tc>
      </w:tr>
      <w:tr w:rsidR="00B3340F" w:rsidRPr="00002312" w14:paraId="6D6B3F06" w14:textId="77777777" w:rsidTr="00030D32">
        <w:trPr>
          <w:tblHeader/>
        </w:trPr>
        <w:tc>
          <w:tcPr>
            <w:tcW w:w="2821" w:type="dxa"/>
          </w:tcPr>
          <w:p w14:paraId="73AC2850" w14:textId="77777777" w:rsidR="00B3340F" w:rsidRPr="00145188" w:rsidRDefault="00B3340F" w:rsidP="00B33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2E937C80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B1C02A7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C9EBDCD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60E42222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AFE6930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16336C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BFA008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3340F" w:rsidRPr="00002312" w14:paraId="0417D3DD" w14:textId="77777777" w:rsidTr="00030D32">
        <w:trPr>
          <w:tblHeader/>
        </w:trPr>
        <w:tc>
          <w:tcPr>
            <w:tcW w:w="2821" w:type="dxa"/>
          </w:tcPr>
          <w:p w14:paraId="465DCD81" w14:textId="77777777" w:rsidR="00B3340F" w:rsidRPr="00145188" w:rsidRDefault="00B3340F" w:rsidP="00B33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19F50" w14:textId="49BB2671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F815FA">
              <w:rPr>
                <w:rFonts w:ascii="Angsana New" w:eastAsia="MS Mincho" w:hAnsi="Angsana New"/>
                <w:sz w:val="30"/>
                <w:szCs w:val="30"/>
              </w:rPr>
              <w:t>13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F815FA">
              <w:rPr>
                <w:rFonts w:ascii="Angsana New" w:eastAsia="MS Mincho" w:hAnsi="Angsana New"/>
                <w:sz w:val="30"/>
                <w:szCs w:val="30"/>
              </w:rPr>
              <w:t>657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2E69848C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10EC973" w14:textId="4F610714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A301CB" w:rsidRPr="00145188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F815FA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301CB" w:rsidRPr="00145188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F815FA">
              <w:rPr>
                <w:rFonts w:ascii="Angsana New" w:eastAsia="MS Mincho" w:hAnsi="Angsana New"/>
                <w:sz w:val="30"/>
                <w:szCs w:val="30"/>
              </w:rPr>
              <w:t>74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vAlign w:val="center"/>
          </w:tcPr>
          <w:p w14:paraId="4F530B68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96B53" w14:textId="73E5B708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A301CB" w:rsidRPr="00145188">
              <w:rPr>
                <w:rFonts w:ascii="Angsana New" w:eastAsia="MS Mincho" w:hAnsi="Angsana New"/>
                <w:sz w:val="30"/>
                <w:szCs w:val="30"/>
              </w:rPr>
              <w:t>41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301CB" w:rsidRPr="00145188">
              <w:rPr>
                <w:rFonts w:ascii="Angsana New" w:eastAsia="MS Mincho" w:hAnsi="Angsana New"/>
                <w:sz w:val="30"/>
                <w:szCs w:val="30"/>
              </w:rPr>
              <w:t>932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8C7211F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E9787" w14:textId="1D7FBA30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F815FA">
              <w:rPr>
                <w:rFonts w:ascii="Angsana New" w:eastAsia="MS Mincho" w:hAnsi="Angsana New"/>
                <w:sz w:val="30"/>
                <w:szCs w:val="30"/>
              </w:rPr>
              <w:t>104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F815FA">
              <w:rPr>
                <w:rFonts w:ascii="Angsana New" w:eastAsia="MS Mincho" w:hAnsi="Angsana New"/>
                <w:sz w:val="30"/>
                <w:szCs w:val="30"/>
              </w:rPr>
              <w:t>529</w:t>
            </w:r>
            <w:r w:rsidRPr="00145188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B3340F" w:rsidRPr="00002312" w14:paraId="3BEA4450" w14:textId="77777777" w:rsidTr="00030D32">
        <w:trPr>
          <w:tblHeader/>
        </w:trPr>
        <w:tc>
          <w:tcPr>
            <w:tcW w:w="2821" w:type="dxa"/>
          </w:tcPr>
          <w:p w14:paraId="21277325" w14:textId="77777777" w:rsidR="00B3340F" w:rsidRPr="00145188" w:rsidRDefault="00B3340F" w:rsidP="00B3340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790C37" w14:textId="09356B77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678</w:t>
            </w:r>
            <w:r w:rsidR="00B3340F"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243" w:type="dxa"/>
            <w:gridSpan w:val="2"/>
          </w:tcPr>
          <w:p w14:paraId="1BD64F2F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7A87035" w14:textId="15FA5370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115</w:t>
            </w:r>
            <w:r w:rsidR="00B3340F"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42" w:type="dxa"/>
            <w:vAlign w:val="center"/>
          </w:tcPr>
          <w:p w14:paraId="63E54DB9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E397B2" w14:textId="40A5ED06" w:rsidR="00B3340F" w:rsidRPr="00145188" w:rsidRDefault="00A301CB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143</w:t>
            </w:r>
            <w:r w:rsidR="00B3340F"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  <w:r w:rsidR="00115258"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C3F75F6" w14:textId="77777777" w:rsidR="00B3340F" w:rsidRPr="00145188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9D203B" w14:textId="034C5CF9" w:rsidR="00B3340F" w:rsidRPr="00145188" w:rsidRDefault="00F815FA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975</w:t>
            </w:r>
            <w:r w:rsidR="00B3340F" w:rsidRPr="0014518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201</w:t>
            </w:r>
          </w:p>
        </w:tc>
      </w:tr>
    </w:tbl>
    <w:p w14:paraId="15F622EF" w14:textId="77777777" w:rsidR="00851CCF" w:rsidRPr="00BB14CC" w:rsidRDefault="00851CCF" w:rsidP="0085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vertAlign w:val="superscript"/>
        </w:rPr>
      </w:pPr>
    </w:p>
    <w:p w14:paraId="1EA6D71C" w14:textId="6C96A4B3" w:rsidR="00851CCF" w:rsidRPr="00002312" w:rsidRDefault="00851CCF" w:rsidP="00030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4" w:firstLine="1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p w14:paraId="26A3D617" w14:textId="77777777" w:rsidR="00601D2C" w:rsidRDefault="00601D2C" w:rsidP="003D41D1">
      <w:pPr>
        <w:tabs>
          <w:tab w:val="clear" w:pos="907"/>
          <w:tab w:val="clear" w:pos="1644"/>
          <w:tab w:val="left" w:pos="108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0C89B3A" w14:textId="1F869CC0" w:rsidR="00525A0F" w:rsidRPr="008239A2" w:rsidRDefault="00790B23" w:rsidP="007B7977">
      <w:pPr>
        <w:tabs>
          <w:tab w:val="clear" w:pos="907"/>
          <w:tab w:val="clear" w:pos="1644"/>
          <w:tab w:val="left" w:pos="990"/>
          <w:tab w:val="left" w:pos="1080"/>
        </w:tabs>
        <w:ind w:left="540" w:firstLine="18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</w:rPr>
        <w:tab/>
        <w:t>(</w:t>
      </w:r>
      <w:r w:rsidRPr="008239A2">
        <w:rPr>
          <w:rFonts w:ascii="Angsana New" w:hAnsi="Angsana New" w:hint="cs"/>
          <w:sz w:val="30"/>
          <w:szCs w:val="30"/>
          <w:cs/>
        </w:rPr>
        <w:t>ข</w:t>
      </w:r>
      <w:r w:rsidRPr="008239A2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8239A2">
        <w:rPr>
          <w:rFonts w:ascii="Angsana New" w:hAnsi="Angsana New"/>
          <w:sz w:val="30"/>
          <w:szCs w:val="30"/>
        </w:rPr>
        <w:t>.</w:t>
      </w:r>
      <w:r w:rsidR="00114DE5">
        <w:rPr>
          <w:rFonts w:ascii="Angsana New" w:hAnsi="Angsana New" w:hint="cs"/>
          <w:sz w:val="30"/>
          <w:szCs w:val="30"/>
          <w:cs/>
        </w:rPr>
        <w:t>3</w:t>
      </w:r>
      <w:r w:rsidRPr="008239A2">
        <w:rPr>
          <w:rFonts w:ascii="Angsana New" w:hAnsi="Angsana New"/>
          <w:sz w:val="30"/>
          <w:szCs w:val="30"/>
        </w:rPr>
        <w:t>)</w:t>
      </w:r>
      <w:r w:rsidRPr="008239A2">
        <w:rPr>
          <w:rFonts w:ascii="Angsana New" w:hAnsi="Angsana New"/>
          <w:sz w:val="30"/>
          <w:szCs w:val="30"/>
        </w:rPr>
        <w:tab/>
      </w:r>
      <w:r w:rsidRPr="008239A2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B9BB46F" w14:textId="47676873" w:rsidR="00525A0F" w:rsidRPr="008239A2" w:rsidRDefault="00790B23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</w:rPr>
        <w:t xml:space="preserve">  </w:t>
      </w:r>
    </w:p>
    <w:p w14:paraId="651EE6D5" w14:textId="31F61195" w:rsidR="00790B23" w:rsidRPr="008239A2" w:rsidRDefault="00790B23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E72F5" w:rsidRPr="008239A2">
        <w:rPr>
          <w:rFonts w:ascii="Angsana New" w:hAnsi="Angsana New" w:hint="cs"/>
          <w:sz w:val="30"/>
          <w:szCs w:val="30"/>
          <w:cs/>
        </w:rPr>
        <w:t>มี</w:t>
      </w:r>
      <w:r w:rsidRPr="008239A2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7E72F5" w:rsidRPr="008239A2">
        <w:rPr>
          <w:rFonts w:ascii="Angsana New" w:hAnsi="Angsana New" w:hint="cs"/>
          <w:sz w:val="30"/>
          <w:szCs w:val="30"/>
          <w:cs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52DA708" w14:textId="77777777" w:rsidR="00A31724" w:rsidRPr="008239A2" w:rsidRDefault="00A31724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p w14:paraId="587B360A" w14:textId="47508237" w:rsidR="00AF2A7A" w:rsidRPr="008239A2" w:rsidRDefault="00AF2A7A" w:rsidP="007B7977">
      <w:pPr>
        <w:tabs>
          <w:tab w:val="clear" w:pos="454"/>
          <w:tab w:val="clear" w:pos="680"/>
          <w:tab w:val="clear" w:pos="907"/>
          <w:tab w:val="clear" w:pos="1644"/>
          <w:tab w:val="left" w:pos="450"/>
          <w:tab w:val="left" w:pos="990"/>
          <w:tab w:val="left" w:pos="1080"/>
        </w:tabs>
        <w:ind w:left="540" w:hanging="90"/>
        <w:jc w:val="thaiDistribute"/>
        <w:rPr>
          <w:rFonts w:ascii="Angsana New" w:hAnsi="Angsana New"/>
          <w:sz w:val="30"/>
          <w:szCs w:val="30"/>
          <w:cs/>
        </w:rPr>
      </w:pPr>
      <w:r w:rsidRPr="008239A2">
        <w:rPr>
          <w:rFonts w:ascii="Angsana New" w:hAnsi="Angsana New"/>
          <w:sz w:val="30"/>
          <w:szCs w:val="30"/>
        </w:rPr>
        <w:tab/>
      </w:r>
      <w:r w:rsidRPr="008239A2">
        <w:rPr>
          <w:rFonts w:ascii="Angsana New" w:hAnsi="Angsana New"/>
          <w:sz w:val="30"/>
          <w:szCs w:val="30"/>
        </w:rPr>
        <w:tab/>
        <w:t>(</w:t>
      </w:r>
      <w:r w:rsidRPr="008239A2">
        <w:rPr>
          <w:rFonts w:ascii="Angsana New" w:hAnsi="Angsana New" w:hint="cs"/>
          <w:sz w:val="30"/>
          <w:szCs w:val="30"/>
          <w:cs/>
        </w:rPr>
        <w:t>ข</w:t>
      </w:r>
      <w:r w:rsidRPr="008239A2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8239A2">
        <w:rPr>
          <w:rFonts w:ascii="Angsana New" w:hAnsi="Angsana New"/>
          <w:sz w:val="30"/>
          <w:szCs w:val="30"/>
        </w:rPr>
        <w:t>.</w:t>
      </w:r>
      <w:r w:rsidR="00114DE5">
        <w:rPr>
          <w:rFonts w:ascii="Angsana New" w:hAnsi="Angsana New" w:hint="cs"/>
          <w:sz w:val="30"/>
          <w:szCs w:val="30"/>
          <w:cs/>
        </w:rPr>
        <w:t>4</w:t>
      </w:r>
      <w:r w:rsidRPr="008239A2">
        <w:rPr>
          <w:rFonts w:ascii="Angsana New" w:hAnsi="Angsana New"/>
          <w:sz w:val="30"/>
          <w:szCs w:val="30"/>
        </w:rPr>
        <w:t>)</w:t>
      </w:r>
      <w:r w:rsidRPr="008239A2">
        <w:rPr>
          <w:rFonts w:ascii="Angsana New" w:hAnsi="Angsana New"/>
          <w:sz w:val="30"/>
          <w:szCs w:val="30"/>
        </w:rPr>
        <w:tab/>
      </w:r>
      <w:r w:rsidRPr="008239A2">
        <w:rPr>
          <w:rFonts w:ascii="Angsana New" w:hAnsi="Angsana New" w:hint="cs"/>
          <w:sz w:val="30"/>
          <w:szCs w:val="30"/>
          <w:cs/>
        </w:rPr>
        <w:t>การค้ำประกัน</w:t>
      </w:r>
    </w:p>
    <w:p w14:paraId="18497557" w14:textId="63DF7665" w:rsidR="00525A0F" w:rsidRPr="008239A2" w:rsidRDefault="00525A0F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p w14:paraId="46365428" w14:textId="3E2BC692" w:rsidR="008239A2" w:rsidRDefault="00EF38DB" w:rsidP="00145188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303E7C" w:rsidRPr="008239A2">
        <w:rPr>
          <w:rFonts w:ascii="Angsana New" w:hAnsi="Angsana New"/>
          <w:sz w:val="30"/>
          <w:szCs w:val="30"/>
          <w:cs/>
        </w:rPr>
        <w:br/>
      </w:r>
      <w:r w:rsidR="00A301CB" w:rsidRPr="00A301CB">
        <w:rPr>
          <w:rFonts w:ascii="Angsana New" w:hAnsi="Angsana New"/>
          <w:sz w:val="30"/>
          <w:szCs w:val="30"/>
        </w:rPr>
        <w:t>31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>ธันวาคม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</w:t>
      </w:r>
      <w:r w:rsidR="00437612">
        <w:rPr>
          <w:rFonts w:ascii="Angsana New" w:hAnsi="Angsana New"/>
          <w:sz w:val="30"/>
          <w:szCs w:val="30"/>
        </w:rPr>
        <w:t>7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303E7C" w:rsidRPr="008239A2">
        <w:rPr>
          <w:rFonts w:ascii="Angsana New" w:hAnsi="Angsana New"/>
          <w:sz w:val="30"/>
          <w:szCs w:val="30"/>
          <w:cs/>
        </w:rPr>
        <w:br/>
      </w:r>
      <w:r w:rsidR="00A301CB" w:rsidRPr="00A301CB">
        <w:rPr>
          <w:rFonts w:ascii="Angsana New" w:hAnsi="Angsana New"/>
          <w:sz w:val="30"/>
          <w:szCs w:val="30"/>
        </w:rPr>
        <w:t>2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 xml:space="preserve">แห่ง </w:t>
      </w:r>
    </w:p>
    <w:p w14:paraId="0BF1DDE1" w14:textId="542AD7CB" w:rsidR="005E6A9B" w:rsidRDefault="005E6A9B" w:rsidP="008239A2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4AA2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EF4AA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F4AA2">
        <w:rPr>
          <w:rFonts w:ascii="Angsana New" w:hAnsi="Angsana New"/>
          <w:i/>
          <w:iCs/>
          <w:sz w:val="30"/>
          <w:szCs w:val="30"/>
        </w:rPr>
        <w:t>.</w:t>
      </w:r>
      <w:r w:rsidR="00A301CB" w:rsidRPr="00EF4AA2">
        <w:rPr>
          <w:rFonts w:ascii="Angsana New" w:hAnsi="Angsana New"/>
          <w:i/>
          <w:iCs/>
          <w:sz w:val="30"/>
          <w:szCs w:val="30"/>
        </w:rPr>
        <w:t>2</w:t>
      </w:r>
      <w:r w:rsidRPr="00EF4AA2">
        <w:rPr>
          <w:rFonts w:ascii="Angsana New" w:hAnsi="Angsana New"/>
          <w:i/>
          <w:iCs/>
          <w:sz w:val="30"/>
          <w:szCs w:val="30"/>
        </w:rPr>
        <w:t>)</w:t>
      </w:r>
      <w:r w:rsidRPr="00EF4AA2">
        <w:rPr>
          <w:rFonts w:ascii="Angsana New" w:hAnsi="Angsana New"/>
          <w:i/>
          <w:iCs/>
          <w:sz w:val="30"/>
          <w:szCs w:val="30"/>
          <w:cs/>
        </w:rPr>
        <w:tab/>
      </w:r>
      <w:r w:rsidRPr="00EF4AA2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570C231A" w14:textId="77777777" w:rsidR="008239A2" w:rsidRPr="008239A2" w:rsidRDefault="008239A2" w:rsidP="008239A2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BB2493" w14:textId="1F050D94" w:rsidR="005E6A9B" w:rsidRDefault="005E6A9B" w:rsidP="005E6A9B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5E6A9B">
        <w:rPr>
          <w:rFonts w:ascii="Angsana New" w:hAnsi="Angsana New"/>
          <w:sz w:val="30"/>
          <w:szCs w:val="30"/>
          <w:cs/>
        </w:rPr>
        <w:t>กลุ่มบริษัท</w:t>
      </w:r>
      <w:r w:rsidR="00133D09">
        <w:rPr>
          <w:rFonts w:ascii="Angsana New" w:hAnsi="Angsana New" w:hint="cs"/>
          <w:sz w:val="30"/>
          <w:szCs w:val="30"/>
          <w:cs/>
        </w:rPr>
        <w:t>กำ</w:t>
      </w:r>
      <w:r w:rsidRPr="005E6A9B">
        <w:rPr>
          <w:rFonts w:ascii="Angsana New" w:hAnsi="Angsana New"/>
          <w:sz w:val="30"/>
          <w:szCs w:val="30"/>
          <w:cs/>
        </w:rPr>
        <w:t>กับดูแลความเสี่ยงด้านสภาพคล่องและรักษาระดับของเงินสดและรายการเทียบเท่าเงินสด</w:t>
      </w:r>
      <w:r w:rsidR="00133D0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5E6A9B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</w:t>
      </w:r>
      <w:r w:rsidR="00133D09">
        <w:rPr>
          <w:rFonts w:ascii="Angsana New" w:hAnsi="Angsana New" w:hint="cs"/>
          <w:sz w:val="30"/>
          <w:szCs w:val="30"/>
          <w:cs/>
        </w:rPr>
        <w:t xml:space="preserve"> </w:t>
      </w:r>
      <w:r w:rsidRPr="005E6A9B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5D21F05A" w14:textId="77777777" w:rsidR="008239A2" w:rsidRDefault="008239A2" w:rsidP="00133D09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71B415A8" w14:textId="2A5A169B" w:rsidR="00133D09" w:rsidRDefault="00133D09" w:rsidP="00133D09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  <w:r w:rsidRPr="00532DD0">
        <w:rPr>
          <w:rFonts w:ascii="Angsana New" w:hAnsi="Angsana New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769458F" w14:textId="610EF46E" w:rsidR="003D41D1" w:rsidRDefault="003D4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990"/>
        <w:gridCol w:w="272"/>
        <w:gridCol w:w="988"/>
        <w:gridCol w:w="270"/>
        <w:gridCol w:w="990"/>
        <w:gridCol w:w="270"/>
        <w:gridCol w:w="990"/>
      </w:tblGrid>
      <w:tr w:rsidR="008D3C31" w:rsidRPr="00023D33" w14:paraId="4D53A8A0" w14:textId="77777777" w:rsidTr="008D3C31">
        <w:trPr>
          <w:tblHeader/>
        </w:trPr>
        <w:tc>
          <w:tcPr>
            <w:tcW w:w="2520" w:type="dxa"/>
            <w:vAlign w:val="bottom"/>
          </w:tcPr>
          <w:p w14:paraId="16499CF3" w14:textId="77777777" w:rsidR="008D3C31" w:rsidRPr="00023D33" w:rsidRDefault="008D3C31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0040B45B" w14:textId="46C900AE" w:rsidR="008D3C31" w:rsidRPr="008D3C31" w:rsidRDefault="008D3C31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8D3C31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3C31" w:rsidRPr="00023D33" w14:paraId="46C081CE" w14:textId="77777777" w:rsidTr="008D3C31">
        <w:trPr>
          <w:tblHeader/>
        </w:trPr>
        <w:tc>
          <w:tcPr>
            <w:tcW w:w="2520" w:type="dxa"/>
            <w:vAlign w:val="bottom"/>
          </w:tcPr>
          <w:p w14:paraId="352BE0DC" w14:textId="77777777" w:rsidR="008D3C31" w:rsidRPr="00023D33" w:rsidRDefault="008D3C31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F5E307C" w14:textId="77777777" w:rsidR="008D3C31" w:rsidRPr="00023D33" w:rsidRDefault="008D3C31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76F9B7" w14:textId="77777777" w:rsidR="008D3C31" w:rsidRPr="00023D33" w:rsidRDefault="008D3C31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8F915A7" w14:textId="25362855" w:rsidR="008D3C31" w:rsidRPr="00023D33" w:rsidRDefault="008D3C31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C4AC7" w:rsidRPr="00023D33" w14:paraId="34FC843F" w14:textId="77777777" w:rsidTr="008D3C31">
        <w:trPr>
          <w:tblHeader/>
        </w:trPr>
        <w:tc>
          <w:tcPr>
            <w:tcW w:w="2520" w:type="dxa"/>
            <w:vAlign w:val="bottom"/>
            <w:hideMark/>
          </w:tcPr>
          <w:p w14:paraId="51793F88" w14:textId="013DA684" w:rsidR="009C4AC7" w:rsidRPr="00023D33" w:rsidRDefault="009C4AC7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31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38713FB" w14:textId="77777777" w:rsidR="009C4AC7" w:rsidRPr="00023D33" w:rsidRDefault="009C4AC7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มูลค่า</w:t>
            </w:r>
          </w:p>
          <w:p w14:paraId="60165A46" w14:textId="77777777" w:rsidR="009C4AC7" w:rsidRPr="00023D33" w:rsidRDefault="009C4AC7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4922451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D2A89AC" w14:textId="34EE1429" w:rsidR="008D3C31" w:rsidRDefault="009C4AC7" w:rsidP="008D3C31">
            <w:pPr>
              <w:tabs>
                <w:tab w:val="clear" w:pos="680"/>
                <w:tab w:val="clear" w:pos="907"/>
                <w:tab w:val="left" w:pos="520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ภายใน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  <w:p w14:paraId="05881F0E" w14:textId="0EC881DC" w:rsidR="009C4AC7" w:rsidRPr="00023D33" w:rsidRDefault="009C4AC7" w:rsidP="008D3C31">
            <w:pPr>
              <w:tabs>
                <w:tab w:val="clear" w:pos="680"/>
                <w:tab w:val="clear" w:pos="907"/>
                <w:tab w:val="left" w:pos="520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21C1794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1AC16B26" w14:textId="15398D81" w:rsidR="009C4AC7" w:rsidRPr="00023D33" w:rsidRDefault="009C4AC7" w:rsidP="00586B4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มากกว่า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แต่ไม่เกิน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38573E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362144E" w14:textId="11637636" w:rsidR="009C4AC7" w:rsidRPr="00023D33" w:rsidRDefault="009C4AC7" w:rsidP="00586B42">
            <w:pPr>
              <w:spacing w:line="240" w:lineRule="auto"/>
              <w:ind w:left="-100" w:right="-10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มากกว่า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B1DDE9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69B0ADC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รวม</w:t>
            </w:r>
          </w:p>
        </w:tc>
      </w:tr>
      <w:tr w:rsidR="001E2E5C" w:rsidRPr="00023D33" w14:paraId="6E025588" w14:textId="77777777" w:rsidTr="003E65D3">
        <w:trPr>
          <w:tblHeader/>
        </w:trPr>
        <w:tc>
          <w:tcPr>
            <w:tcW w:w="2520" w:type="dxa"/>
            <w:vAlign w:val="bottom"/>
          </w:tcPr>
          <w:p w14:paraId="6C55ECC1" w14:textId="77777777" w:rsidR="001E2E5C" w:rsidRPr="00023D33" w:rsidRDefault="001E2E5C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798E954B" w14:textId="1F1C0ADE" w:rsidR="001E2E5C" w:rsidRPr="001E2E5C" w:rsidRDefault="001E2E5C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E2E5C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E1EE9" w:rsidRPr="00023D33" w14:paraId="3EB7A9F6" w14:textId="77777777">
        <w:tc>
          <w:tcPr>
            <w:tcW w:w="2520" w:type="dxa"/>
          </w:tcPr>
          <w:p w14:paraId="374D6EEA" w14:textId="603AAF13" w:rsidR="00AE1EE9" w:rsidRPr="00023D33" w:rsidRDefault="00A301CB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30A4CF17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A97528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00442B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A43E7C9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A1FCC67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F18912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468D5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67F6E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7E386D1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1EE9" w:rsidRPr="00023D33" w14:paraId="37F8DA27" w14:textId="77777777">
        <w:tc>
          <w:tcPr>
            <w:tcW w:w="2520" w:type="dxa"/>
            <w:hideMark/>
          </w:tcPr>
          <w:p w14:paraId="27001863" w14:textId="77777777" w:rsidR="00AE1EE9" w:rsidRPr="00023D33" w:rsidRDefault="00AE1EE9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49B45585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1BB11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2364B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9D9C126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1D3A9D8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27918B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0765AD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47224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2BB62E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3340F" w:rsidRPr="00023D33" w14:paraId="6D603093" w14:textId="77777777">
        <w:tc>
          <w:tcPr>
            <w:tcW w:w="2520" w:type="dxa"/>
          </w:tcPr>
          <w:p w14:paraId="60D5E308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8739415" w14:textId="2B7576B5" w:rsidR="00B3340F" w:rsidRPr="002B216B" w:rsidRDefault="005440CE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16606C">
              <w:rPr>
                <w:rFonts w:asciiTheme="minorHAnsi" w:hAnsiTheme="minorHAnsi" w:cstheme="minorHAnsi"/>
                <w:sz w:val="24"/>
                <w:szCs w:val="24"/>
              </w:rPr>
              <w:t>06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16606C">
              <w:rPr>
                <w:rFonts w:asciiTheme="minorHAnsi" w:hAnsiTheme="minorHAnsi" w:cstheme="minorHAnsi"/>
                <w:sz w:val="24"/>
                <w:szCs w:val="24"/>
              </w:rPr>
              <w:t>07</w:t>
            </w:r>
            <w:r w:rsidR="00B85B6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504ABDD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F422D01" w14:textId="44CC43DF" w:rsidR="00B3340F" w:rsidRPr="002B216B" w:rsidRDefault="0016606C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406,07</w:t>
            </w:r>
            <w:r w:rsidR="00B85B6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14:paraId="18C55289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4FC1D12" w14:textId="1345EFA3" w:rsidR="00B3340F" w:rsidRPr="002B216B" w:rsidRDefault="005440CE" w:rsidP="00B3340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42A6F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CB792" w14:textId="7D06FCD4" w:rsidR="00B3340F" w:rsidRPr="002B216B" w:rsidRDefault="005440CE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EB2E50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C7778" w14:textId="2702F658" w:rsidR="00B3340F" w:rsidRPr="002B216B" w:rsidRDefault="0016606C" w:rsidP="00B3340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406,07</w:t>
            </w:r>
            <w:r w:rsidR="00B85B6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</w:tr>
      <w:tr w:rsidR="00865719" w:rsidRPr="00023D33" w14:paraId="22C9A06C" w14:textId="77777777">
        <w:tc>
          <w:tcPr>
            <w:tcW w:w="2520" w:type="dxa"/>
          </w:tcPr>
          <w:p w14:paraId="32F45E2A" w14:textId="032D816E" w:rsidR="00865719" w:rsidRPr="00023D33" w:rsidRDefault="00865719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</w:tcPr>
          <w:p w14:paraId="63CD46D3" w14:textId="3CFBD84E" w:rsidR="00865719" w:rsidRDefault="00865719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9,815</w:t>
            </w:r>
          </w:p>
        </w:tc>
        <w:tc>
          <w:tcPr>
            <w:tcW w:w="270" w:type="dxa"/>
          </w:tcPr>
          <w:p w14:paraId="5522F720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F64BC" w14:textId="409654D5" w:rsidR="00865719" w:rsidRDefault="00865719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9,984</w:t>
            </w:r>
          </w:p>
        </w:tc>
        <w:tc>
          <w:tcPr>
            <w:tcW w:w="272" w:type="dxa"/>
          </w:tcPr>
          <w:p w14:paraId="01785F89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1F5B914" w14:textId="624141E0" w:rsidR="00865719" w:rsidRDefault="00865719" w:rsidP="00B3340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C9F17C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41F062" w14:textId="7C8907B0" w:rsidR="00865719" w:rsidRDefault="00865719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AFB206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B4D6287" w14:textId="5F292F85" w:rsidR="00865719" w:rsidRDefault="00865719" w:rsidP="00B3340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9,984</w:t>
            </w:r>
          </w:p>
        </w:tc>
      </w:tr>
      <w:tr w:rsidR="00B3340F" w:rsidRPr="00023D33" w14:paraId="58E4D1FA" w14:textId="77777777">
        <w:tc>
          <w:tcPr>
            <w:tcW w:w="2520" w:type="dxa"/>
            <w:hideMark/>
          </w:tcPr>
          <w:p w14:paraId="1E346C85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5C33DA32" w14:textId="7D553404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1,243,</w:t>
            </w:r>
            <w:r w:rsidR="00B85B6B">
              <w:rPr>
                <w:rFonts w:asciiTheme="minorHAnsi" w:hAnsiTheme="minorHAnsi" w:cstheme="minorHAnsi"/>
                <w:sz w:val="24"/>
                <w:szCs w:val="24"/>
              </w:rPr>
              <w:t>021</w:t>
            </w:r>
          </w:p>
        </w:tc>
        <w:tc>
          <w:tcPr>
            <w:tcW w:w="270" w:type="dxa"/>
          </w:tcPr>
          <w:p w14:paraId="4C468CA0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B582" w14:textId="78AAD6E1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621</w:t>
            </w:r>
            <w:r w:rsidR="005440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737</w:t>
            </w:r>
          </w:p>
        </w:tc>
        <w:tc>
          <w:tcPr>
            <w:tcW w:w="272" w:type="dxa"/>
          </w:tcPr>
          <w:p w14:paraId="5C791ED5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DA0ACB8" w14:textId="7610FBC1" w:rsidR="00B3340F" w:rsidRPr="002B216B" w:rsidRDefault="00865719" w:rsidP="00B3340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588</w:t>
            </w:r>
            <w:r w:rsidR="005440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286</w:t>
            </w:r>
          </w:p>
        </w:tc>
        <w:tc>
          <w:tcPr>
            <w:tcW w:w="270" w:type="dxa"/>
          </w:tcPr>
          <w:p w14:paraId="080ED26F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AB99A8" w14:textId="7AA5EEA8" w:rsidR="00B3340F" w:rsidRPr="002B216B" w:rsidRDefault="00865719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807</w:t>
            </w:r>
            <w:r w:rsidR="005440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805</w:t>
            </w:r>
          </w:p>
        </w:tc>
        <w:tc>
          <w:tcPr>
            <w:tcW w:w="270" w:type="dxa"/>
          </w:tcPr>
          <w:p w14:paraId="413297C0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F472CC" w14:textId="091B70BD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5440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017</w:t>
            </w:r>
            <w:r w:rsidR="005440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828</w:t>
            </w:r>
          </w:p>
        </w:tc>
      </w:tr>
      <w:tr w:rsidR="00437612" w:rsidRPr="00023D33" w14:paraId="48DC1981" w14:textId="77777777">
        <w:tc>
          <w:tcPr>
            <w:tcW w:w="2520" w:type="dxa"/>
          </w:tcPr>
          <w:p w14:paraId="75FE72F5" w14:textId="5ED873F1" w:rsidR="00437612" w:rsidRPr="00023D33" w:rsidRDefault="00437612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1080" w:type="dxa"/>
          </w:tcPr>
          <w:p w14:paraId="3D8D1FC8" w14:textId="07B019C9" w:rsidR="00437612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644,002</w:t>
            </w:r>
          </w:p>
        </w:tc>
        <w:tc>
          <w:tcPr>
            <w:tcW w:w="270" w:type="dxa"/>
          </w:tcPr>
          <w:p w14:paraId="6A092261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8E490" w14:textId="58CB622A" w:rsidR="00437612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  <w:tc>
          <w:tcPr>
            <w:tcW w:w="272" w:type="dxa"/>
          </w:tcPr>
          <w:p w14:paraId="67E555C8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18C208" w14:textId="0D81DA99" w:rsidR="00437612" w:rsidRDefault="00865719" w:rsidP="00865719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D887B9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B7D61" w14:textId="49ABE44A" w:rsidR="00437612" w:rsidRDefault="00865719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65BC6A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FA27F7" w14:textId="18C13D56" w:rsidR="00437612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</w:tr>
      <w:tr w:rsidR="00B3340F" w:rsidRPr="00023D33" w14:paraId="622682A8" w14:textId="77777777">
        <w:trPr>
          <w:trHeight w:val="119"/>
        </w:trPr>
        <w:tc>
          <w:tcPr>
            <w:tcW w:w="2520" w:type="dxa"/>
            <w:hideMark/>
          </w:tcPr>
          <w:p w14:paraId="5D5843CD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E2E0377" w14:textId="0F4185EB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218,24</w:t>
            </w:r>
            <w:r w:rsidR="00B85B6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647A699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CF2887" w14:textId="6DE9A0F1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122,89</w:t>
            </w:r>
            <w:r w:rsidR="00F529B5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5752A0ED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7F494CB" w14:textId="285B5B49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113,205</w:t>
            </w:r>
          </w:p>
        </w:tc>
        <w:tc>
          <w:tcPr>
            <w:tcW w:w="270" w:type="dxa"/>
            <w:vAlign w:val="bottom"/>
          </w:tcPr>
          <w:p w14:paraId="1CFCEA6B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B9C6F7" w14:textId="53C9BB76" w:rsidR="00B3340F" w:rsidRPr="002B216B" w:rsidRDefault="00865719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12BF22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3B472E" w14:textId="7AA5F247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236,09</w:t>
            </w:r>
            <w:r w:rsidR="00865D59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5440CE" w:rsidRPr="00023D33" w14:paraId="576D5BA9" w14:textId="77777777">
        <w:trPr>
          <w:trHeight w:val="119"/>
        </w:trPr>
        <w:tc>
          <w:tcPr>
            <w:tcW w:w="2520" w:type="dxa"/>
          </w:tcPr>
          <w:p w14:paraId="51E3F396" w14:textId="341CC87E" w:rsidR="005440CE" w:rsidRPr="00023D33" w:rsidRDefault="005440CE" w:rsidP="005440CE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104B183" w14:textId="4C0B2AD3" w:rsidR="005440CE" w:rsidRPr="002B216B" w:rsidRDefault="00660CBD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3,943,758</w:t>
            </w:r>
          </w:p>
        </w:tc>
        <w:tc>
          <w:tcPr>
            <w:tcW w:w="270" w:type="dxa"/>
            <w:vAlign w:val="bottom"/>
          </w:tcPr>
          <w:p w14:paraId="1C1AB746" w14:textId="77777777" w:rsidR="005440CE" w:rsidRPr="002B216B" w:rsidRDefault="005440CE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F5B340" w14:textId="61629407" w:rsidR="005440CE" w:rsidRPr="002B216B" w:rsidRDefault="00660CBD" w:rsidP="00660C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78,940</w:t>
            </w:r>
          </w:p>
        </w:tc>
        <w:tc>
          <w:tcPr>
            <w:tcW w:w="272" w:type="dxa"/>
          </w:tcPr>
          <w:p w14:paraId="37EA6848" w14:textId="77777777" w:rsidR="005440CE" w:rsidRPr="002B216B" w:rsidRDefault="005440CE" w:rsidP="005440CE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6AF5751" w14:textId="3B21D8EC" w:rsidR="005440CE" w:rsidRPr="002B216B" w:rsidRDefault="00660CBD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4,307,629</w:t>
            </w:r>
          </w:p>
        </w:tc>
        <w:tc>
          <w:tcPr>
            <w:tcW w:w="270" w:type="dxa"/>
            <w:vAlign w:val="bottom"/>
          </w:tcPr>
          <w:p w14:paraId="7FB58B00" w14:textId="77777777" w:rsidR="005440CE" w:rsidRPr="002B216B" w:rsidRDefault="005440CE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A27143" w14:textId="1C8BB7BE" w:rsidR="005440CE" w:rsidRDefault="00660CBD" w:rsidP="005440CE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E017B1" w14:textId="77777777" w:rsidR="005440CE" w:rsidRPr="002B216B" w:rsidRDefault="005440CE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F9C0FD" w14:textId="6332C919" w:rsidR="005440CE" w:rsidRPr="002B216B" w:rsidRDefault="00A2316A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4,386,569</w:t>
            </w:r>
          </w:p>
        </w:tc>
      </w:tr>
      <w:tr w:rsidR="00B3340F" w:rsidRPr="00023D33" w14:paraId="2D700857" w14:textId="77777777">
        <w:tc>
          <w:tcPr>
            <w:tcW w:w="2520" w:type="dxa"/>
          </w:tcPr>
          <w:p w14:paraId="7A6F43CA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897A4" w14:textId="01848274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6,46</w:t>
            </w:r>
            <w:r w:rsidR="00F529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="00F529B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</w:tcPr>
          <w:p w14:paraId="282E40C7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7CFBD" w14:textId="6F433504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1,928,078</w:t>
            </w:r>
          </w:p>
        </w:tc>
        <w:tc>
          <w:tcPr>
            <w:tcW w:w="272" w:type="dxa"/>
          </w:tcPr>
          <w:p w14:paraId="3C69370A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4902" w14:textId="4CFA9B9C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5,009,120</w:t>
            </w:r>
          </w:p>
        </w:tc>
        <w:tc>
          <w:tcPr>
            <w:tcW w:w="270" w:type="dxa"/>
          </w:tcPr>
          <w:p w14:paraId="340AAB6B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EEB9C" w14:textId="7D514FE5" w:rsidR="00B3340F" w:rsidRPr="002B216B" w:rsidRDefault="00865719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807,805</w:t>
            </w:r>
          </w:p>
        </w:tc>
        <w:tc>
          <w:tcPr>
            <w:tcW w:w="270" w:type="dxa"/>
          </w:tcPr>
          <w:p w14:paraId="0C817AF2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3D06" w14:textId="67A2B26A" w:rsidR="00B3340F" w:rsidRPr="002B216B" w:rsidRDefault="00865719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7,745,003</w:t>
            </w:r>
          </w:p>
        </w:tc>
      </w:tr>
      <w:tr w:rsidR="00114DE5" w:rsidRPr="00023D33" w14:paraId="3716B5BC" w14:textId="77777777" w:rsidTr="008D3C31">
        <w:tc>
          <w:tcPr>
            <w:tcW w:w="2520" w:type="dxa"/>
          </w:tcPr>
          <w:p w14:paraId="262234ED" w14:textId="77777777" w:rsidR="00114DE5" w:rsidRDefault="00114DE5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552565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83722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7E9F8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097A808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5162C0C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4ACD7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877DD6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F34A65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679BB63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3340F" w:rsidRPr="00023D33" w14:paraId="1A9D6594" w14:textId="77777777" w:rsidTr="008D3C31">
        <w:tc>
          <w:tcPr>
            <w:tcW w:w="2520" w:type="dxa"/>
          </w:tcPr>
          <w:p w14:paraId="2D56C99A" w14:textId="7618F5CF" w:rsidR="00B3340F" w:rsidRPr="00023D33" w:rsidRDefault="00A301CB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7580DA48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42E4FB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0574F86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0926F2B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7CBF93E5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99A729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3218D3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EF4D7D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7C9CEF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3340F" w:rsidRPr="00023D33" w14:paraId="3A989EF3" w14:textId="77777777" w:rsidTr="008D3C31">
        <w:tc>
          <w:tcPr>
            <w:tcW w:w="2520" w:type="dxa"/>
            <w:hideMark/>
          </w:tcPr>
          <w:p w14:paraId="4C67AB47" w14:textId="12F30B91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4022AB51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32B2E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C34A4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92C4281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2004148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D528A5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9E6AF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C38CF5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3747C" w14:textId="77777777" w:rsidR="00B3340F" w:rsidRPr="00023D33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3340F" w:rsidRPr="00023D33" w14:paraId="0D59432B" w14:textId="77777777" w:rsidTr="008D3C31">
        <w:tc>
          <w:tcPr>
            <w:tcW w:w="2520" w:type="dxa"/>
          </w:tcPr>
          <w:p w14:paraId="0C16AB52" w14:textId="16B0504B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CB71080" w14:textId="0FDCB480" w:rsidR="00B3340F" w:rsidRPr="002B216B" w:rsidRDefault="005440CE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588,861</w:t>
            </w:r>
          </w:p>
        </w:tc>
        <w:tc>
          <w:tcPr>
            <w:tcW w:w="270" w:type="dxa"/>
          </w:tcPr>
          <w:p w14:paraId="7600E2AD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5016F" w14:textId="507AD54A" w:rsidR="00B3340F" w:rsidRPr="002B216B" w:rsidRDefault="005440CE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588,861</w:t>
            </w:r>
          </w:p>
        </w:tc>
        <w:tc>
          <w:tcPr>
            <w:tcW w:w="272" w:type="dxa"/>
          </w:tcPr>
          <w:p w14:paraId="2A14B918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780DA947" w14:textId="13556A27" w:rsidR="00B3340F" w:rsidRPr="002B216B" w:rsidRDefault="005440CE" w:rsidP="00B3340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2407A6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FE66D2" w14:textId="4ED60DB8" w:rsidR="00B3340F" w:rsidRPr="002B216B" w:rsidRDefault="005440CE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BB6B84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4189001" w14:textId="6A44E403" w:rsidR="00B3340F" w:rsidRPr="002B216B" w:rsidRDefault="005440CE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588,861</w:t>
            </w:r>
          </w:p>
        </w:tc>
      </w:tr>
      <w:tr w:rsidR="00B3340F" w:rsidRPr="00023D33" w14:paraId="55B960F0" w14:textId="77777777" w:rsidTr="008D3C31">
        <w:tc>
          <w:tcPr>
            <w:tcW w:w="2520" w:type="dxa"/>
            <w:hideMark/>
          </w:tcPr>
          <w:p w14:paraId="2901FC80" w14:textId="53EFFF06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C408F2B" w14:textId="3907DD35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3,046,63</w:t>
            </w:r>
            <w:r w:rsidR="001C35F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63C14833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FBB5BB" w14:textId="57DA2EFC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1,918,535</w:t>
            </w:r>
          </w:p>
        </w:tc>
        <w:tc>
          <w:tcPr>
            <w:tcW w:w="272" w:type="dxa"/>
          </w:tcPr>
          <w:p w14:paraId="3B777B4F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1C25E43" w14:textId="4A1C2D7D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1,128,098</w:t>
            </w:r>
          </w:p>
        </w:tc>
        <w:tc>
          <w:tcPr>
            <w:tcW w:w="270" w:type="dxa"/>
          </w:tcPr>
          <w:p w14:paraId="48A72501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4CF0FA" w14:textId="3609F67E" w:rsidR="00B3340F" w:rsidRPr="002B216B" w:rsidRDefault="005440CE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C59E8F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609178" w14:textId="149F9DA6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3,046,633</w:t>
            </w:r>
          </w:p>
        </w:tc>
      </w:tr>
      <w:tr w:rsidR="00B3340F" w:rsidRPr="00023D33" w14:paraId="4469F62D" w14:textId="77777777" w:rsidTr="008D3C31">
        <w:trPr>
          <w:trHeight w:val="119"/>
        </w:trPr>
        <w:tc>
          <w:tcPr>
            <w:tcW w:w="2520" w:type="dxa"/>
            <w:hideMark/>
          </w:tcPr>
          <w:p w14:paraId="43C8C7CE" w14:textId="7ADA9E13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8A603E7" w14:textId="79CB37BF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395,594</w:t>
            </w:r>
          </w:p>
        </w:tc>
        <w:tc>
          <w:tcPr>
            <w:tcW w:w="270" w:type="dxa"/>
            <w:vAlign w:val="bottom"/>
          </w:tcPr>
          <w:p w14:paraId="63F07521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CA6661" w14:textId="53E30829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189,521</w:t>
            </w:r>
          </w:p>
        </w:tc>
        <w:tc>
          <w:tcPr>
            <w:tcW w:w="272" w:type="dxa"/>
            <w:vAlign w:val="bottom"/>
          </w:tcPr>
          <w:p w14:paraId="61C66696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35A700C" w14:textId="26F0BCEB" w:rsidR="00B3340F" w:rsidRPr="002B216B" w:rsidRDefault="005440CE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230,526</w:t>
            </w:r>
          </w:p>
        </w:tc>
        <w:tc>
          <w:tcPr>
            <w:tcW w:w="270" w:type="dxa"/>
            <w:vAlign w:val="bottom"/>
          </w:tcPr>
          <w:p w14:paraId="0F8930E3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C8BD9E" w14:textId="7C8C5C9B" w:rsidR="00B3340F" w:rsidRPr="002B216B" w:rsidRDefault="005440CE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1F3D93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8A0EE3" w14:textId="21FBECC2" w:rsidR="00B3340F" w:rsidRPr="002B216B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420,047</w:t>
            </w:r>
          </w:p>
        </w:tc>
      </w:tr>
      <w:tr w:rsidR="00B3340F" w:rsidRPr="00023D33" w14:paraId="11F02DCA" w14:textId="77777777" w:rsidTr="008D3C31">
        <w:trPr>
          <w:trHeight w:val="119"/>
        </w:trPr>
        <w:tc>
          <w:tcPr>
            <w:tcW w:w="2520" w:type="dxa"/>
          </w:tcPr>
          <w:p w14:paraId="02167F14" w14:textId="70FB9582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415E6AD" w14:textId="6062B57D" w:rsidR="00B3340F" w:rsidRPr="002B216B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4,460,621</w:t>
            </w:r>
          </w:p>
        </w:tc>
        <w:tc>
          <w:tcPr>
            <w:tcW w:w="270" w:type="dxa"/>
            <w:vAlign w:val="bottom"/>
          </w:tcPr>
          <w:p w14:paraId="473F4E78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B23758" w14:textId="232ECE1B" w:rsidR="00B3340F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2,256,825</w:t>
            </w:r>
          </w:p>
        </w:tc>
        <w:tc>
          <w:tcPr>
            <w:tcW w:w="272" w:type="dxa"/>
            <w:vAlign w:val="bottom"/>
          </w:tcPr>
          <w:p w14:paraId="6A021E6E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E565EA4" w14:textId="17F53AB9" w:rsidR="00B3340F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2,580,046</w:t>
            </w:r>
          </w:p>
        </w:tc>
        <w:tc>
          <w:tcPr>
            <w:tcW w:w="270" w:type="dxa"/>
            <w:vAlign w:val="bottom"/>
          </w:tcPr>
          <w:p w14:paraId="02799D03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93111" w14:textId="35DA808F" w:rsidR="00B3340F" w:rsidRDefault="002203D8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2C1CC4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584F89" w14:textId="21421003" w:rsidR="00B3340F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4,836,871</w:t>
            </w:r>
          </w:p>
        </w:tc>
      </w:tr>
      <w:tr w:rsidR="00B3340F" w:rsidRPr="00023D33" w14:paraId="0876D650" w14:textId="77777777" w:rsidTr="008D3C31">
        <w:tc>
          <w:tcPr>
            <w:tcW w:w="2520" w:type="dxa"/>
          </w:tcPr>
          <w:p w14:paraId="301602C7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54B62" w14:textId="7E2464C3" w:rsidR="00B3340F" w:rsidRPr="002B216B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8,491,70</w:t>
            </w:r>
            <w:r w:rsidR="001C35F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9D9C631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52C9A" w14:textId="478CF5D8" w:rsidR="00B3340F" w:rsidRPr="002B216B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4,953,742</w:t>
            </w:r>
          </w:p>
        </w:tc>
        <w:tc>
          <w:tcPr>
            <w:tcW w:w="272" w:type="dxa"/>
          </w:tcPr>
          <w:p w14:paraId="6FDCF1E0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807BA" w14:textId="700D7861" w:rsidR="00B3340F" w:rsidRPr="002B216B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3,938,670</w:t>
            </w:r>
          </w:p>
        </w:tc>
        <w:tc>
          <w:tcPr>
            <w:tcW w:w="270" w:type="dxa"/>
          </w:tcPr>
          <w:p w14:paraId="228D2D09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ADA64" w14:textId="4FD004AB" w:rsidR="00B3340F" w:rsidRPr="002B216B" w:rsidRDefault="002203D8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C8EC4C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DDB68" w14:textId="2D087067" w:rsidR="00B3340F" w:rsidRPr="002B216B" w:rsidRDefault="002203D8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8,892,412</w:t>
            </w:r>
          </w:p>
        </w:tc>
      </w:tr>
    </w:tbl>
    <w:p w14:paraId="4E2FBDEC" w14:textId="77777777" w:rsidR="008239A2" w:rsidRDefault="008239A2">
      <w:pPr>
        <w:rPr>
          <w:rFonts w:asciiTheme="minorHAnsi" w:hAnsiTheme="minorHAnsi" w:cstheme="minorHAnsi"/>
          <w:sz w:val="30"/>
          <w:szCs w:val="30"/>
        </w:rPr>
      </w:pPr>
    </w:p>
    <w:p w14:paraId="7BA2CBB8" w14:textId="77777777" w:rsidR="002162D7" w:rsidRDefault="002162D7">
      <w:pPr>
        <w:rPr>
          <w:rFonts w:asciiTheme="minorHAnsi" w:hAnsiTheme="minorHAnsi" w:cstheme="minorHAnsi"/>
          <w:sz w:val="30"/>
          <w:szCs w:val="30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990"/>
        <w:gridCol w:w="272"/>
        <w:gridCol w:w="988"/>
        <w:gridCol w:w="270"/>
        <w:gridCol w:w="990"/>
        <w:gridCol w:w="270"/>
        <w:gridCol w:w="990"/>
      </w:tblGrid>
      <w:tr w:rsidR="006B5FD2" w:rsidRPr="00023D33" w14:paraId="45CB66DC" w14:textId="77777777" w:rsidTr="003E65D3">
        <w:trPr>
          <w:tblHeader/>
        </w:trPr>
        <w:tc>
          <w:tcPr>
            <w:tcW w:w="2520" w:type="dxa"/>
            <w:vAlign w:val="bottom"/>
          </w:tcPr>
          <w:p w14:paraId="4F4384BF" w14:textId="77777777" w:rsidR="006B5FD2" w:rsidRPr="00023D33" w:rsidRDefault="006B5FD2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6797CE1F" w14:textId="140DD8C0" w:rsidR="006B5FD2" w:rsidRPr="006B5FD2" w:rsidRDefault="006B5FD2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6B5FD2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5FD2" w:rsidRPr="00023D33" w14:paraId="51E95675" w14:textId="77777777" w:rsidTr="003E65D3">
        <w:trPr>
          <w:tblHeader/>
        </w:trPr>
        <w:tc>
          <w:tcPr>
            <w:tcW w:w="2520" w:type="dxa"/>
            <w:vAlign w:val="bottom"/>
          </w:tcPr>
          <w:p w14:paraId="46863082" w14:textId="77777777" w:rsidR="006B5FD2" w:rsidRPr="00023D33" w:rsidRDefault="006B5FD2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FFCC69" w14:textId="77777777" w:rsidR="006B5FD2" w:rsidRPr="00023D33" w:rsidRDefault="006B5FD2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51A22D" w14:textId="77777777" w:rsidR="006B5FD2" w:rsidRPr="00023D33" w:rsidRDefault="006B5FD2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6A7E42C" w14:textId="06908C8B" w:rsidR="006B5FD2" w:rsidRPr="00023D33" w:rsidRDefault="006B5FD2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D4753" w:rsidRPr="00023D33" w14:paraId="643B37E4" w14:textId="77777777" w:rsidTr="00DD4753">
        <w:trPr>
          <w:tblHeader/>
        </w:trPr>
        <w:tc>
          <w:tcPr>
            <w:tcW w:w="2520" w:type="dxa"/>
            <w:vAlign w:val="bottom"/>
            <w:hideMark/>
          </w:tcPr>
          <w:p w14:paraId="22538C41" w14:textId="0F1BB72A" w:rsidR="00DD4753" w:rsidRPr="00023D33" w:rsidRDefault="00DD4753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31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7A386B0F" w14:textId="77777777" w:rsidR="00DD4753" w:rsidRPr="00023D33" w:rsidRDefault="00DD4753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มูลค่า</w:t>
            </w:r>
          </w:p>
          <w:p w14:paraId="6170094C" w14:textId="77777777" w:rsidR="00DD4753" w:rsidRPr="00023D33" w:rsidRDefault="00DD4753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221835A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3631AEE" w14:textId="3D68B0FF" w:rsidR="006B5FD2" w:rsidRDefault="00DD4753" w:rsidP="006B5FD2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ภายใน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  <w:p w14:paraId="7AB8C5E5" w14:textId="53154E21" w:rsidR="00DD4753" w:rsidRPr="00023D33" w:rsidRDefault="00DD4753" w:rsidP="006B5FD2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D8CD6DB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3F1B625B" w14:textId="0A81FF0B" w:rsidR="00DD4753" w:rsidRPr="00023D33" w:rsidRDefault="00DD4753" w:rsidP="00586B4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มากกว่า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แต่ไม่เกิน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8990BE3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DCE5049" w14:textId="0D916098" w:rsidR="00DD4753" w:rsidRPr="00023D33" w:rsidRDefault="00DD4753" w:rsidP="00586B42">
            <w:pPr>
              <w:spacing w:line="240" w:lineRule="auto"/>
              <w:ind w:left="-100" w:right="-10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มากกว่า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EEADF4D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385848E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รวม</w:t>
            </w:r>
          </w:p>
        </w:tc>
      </w:tr>
      <w:tr w:rsidR="006B5FD2" w:rsidRPr="00023D33" w14:paraId="287C8C06" w14:textId="77777777" w:rsidTr="003E65D3">
        <w:trPr>
          <w:tblHeader/>
        </w:trPr>
        <w:tc>
          <w:tcPr>
            <w:tcW w:w="2520" w:type="dxa"/>
            <w:vAlign w:val="bottom"/>
          </w:tcPr>
          <w:p w14:paraId="0CB15D56" w14:textId="77777777" w:rsidR="006B5FD2" w:rsidRPr="00023D33" w:rsidRDefault="006B5FD2" w:rsidP="006B5FD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DC6A388" w14:textId="0218340C" w:rsidR="006B5FD2" w:rsidRPr="00023D33" w:rsidRDefault="006B5FD2" w:rsidP="006B5FD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E2E5C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C5268" w:rsidRPr="00023D33" w14:paraId="582F7C0B" w14:textId="77777777">
        <w:tc>
          <w:tcPr>
            <w:tcW w:w="2520" w:type="dxa"/>
          </w:tcPr>
          <w:p w14:paraId="46101442" w14:textId="4458A24B" w:rsidR="00BC5268" w:rsidRPr="00023D33" w:rsidRDefault="00A301CB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71E5FC0B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032A8F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846D77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E684CF1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25C83CE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394FE6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BB1122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D1261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06E297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C5268" w:rsidRPr="00023D33" w14:paraId="442085A4" w14:textId="77777777">
        <w:tc>
          <w:tcPr>
            <w:tcW w:w="2520" w:type="dxa"/>
            <w:hideMark/>
          </w:tcPr>
          <w:p w14:paraId="30B68CE3" w14:textId="77777777" w:rsidR="00BC5268" w:rsidRPr="00023D33" w:rsidRDefault="00BC5268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6647A09A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E9205D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8B899E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A2B5994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C183AD0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95124F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EC24E1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4FD72D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FEDAE6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5D77" w:rsidRPr="00023D33" w14:paraId="3100A77E" w14:textId="77777777">
        <w:tc>
          <w:tcPr>
            <w:tcW w:w="2520" w:type="dxa"/>
          </w:tcPr>
          <w:p w14:paraId="2EB3C77C" w14:textId="77777777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1F8B0E5" w14:textId="24F3E99D" w:rsidR="00D85D77" w:rsidRPr="00F4510C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,250 </w:t>
            </w:r>
          </w:p>
        </w:tc>
        <w:tc>
          <w:tcPr>
            <w:tcW w:w="270" w:type="dxa"/>
          </w:tcPr>
          <w:p w14:paraId="7CA71AA7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6743A" w14:textId="4DD4E383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,250 </w:t>
            </w:r>
          </w:p>
        </w:tc>
        <w:tc>
          <w:tcPr>
            <w:tcW w:w="272" w:type="dxa"/>
          </w:tcPr>
          <w:p w14:paraId="3F959CC7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9AC519C" w14:textId="4171C7A1" w:rsidR="00D85D77" w:rsidRPr="00131735" w:rsidRDefault="00F87E5E" w:rsidP="00D85D77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C3CD47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6DD14" w14:textId="78BBE4C2" w:rsidR="00D85D77" w:rsidRPr="00131735" w:rsidRDefault="00241C22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7C42A0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14BF6E" w14:textId="511A1EE3" w:rsidR="00D85D77" w:rsidRPr="00131735" w:rsidRDefault="00106F49" w:rsidP="00D85D77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49,250</w:t>
            </w:r>
          </w:p>
        </w:tc>
      </w:tr>
      <w:tr w:rsidR="00D85D77" w:rsidRPr="00023D33" w14:paraId="53BA28ED" w14:textId="77777777">
        <w:tc>
          <w:tcPr>
            <w:tcW w:w="2520" w:type="dxa"/>
          </w:tcPr>
          <w:p w14:paraId="01266006" w14:textId="129DAC88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</w:t>
            </w:r>
            <w:r w:rsidR="0016606C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80" w:type="dxa"/>
          </w:tcPr>
          <w:p w14:paraId="383E7217" w14:textId="2DB5EBA6" w:rsidR="00D85D77" w:rsidRPr="00F4510C" w:rsidRDefault="00DA0BF5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366</w:t>
            </w:r>
            <w:r w:rsidR="00D85D77" w:rsidRPr="00F451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227</w:t>
            </w:r>
          </w:p>
        </w:tc>
        <w:tc>
          <w:tcPr>
            <w:tcW w:w="270" w:type="dxa"/>
          </w:tcPr>
          <w:p w14:paraId="4EABA0C4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35E4A" w14:textId="36F38C22" w:rsidR="00D85D77" w:rsidRPr="00131735" w:rsidRDefault="00DA0BF5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382</w:t>
            </w:r>
            <w:r w:rsidR="00D85D77" w:rsidRPr="00F451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210</w:t>
            </w:r>
          </w:p>
        </w:tc>
        <w:tc>
          <w:tcPr>
            <w:tcW w:w="272" w:type="dxa"/>
          </w:tcPr>
          <w:p w14:paraId="1885039E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1E889DB" w14:textId="45044960" w:rsidR="00D85D77" w:rsidRPr="00131735" w:rsidRDefault="00F87E5E" w:rsidP="00D85D77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FD7F03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FE5182" w14:textId="5B43D78B" w:rsidR="00D85D77" w:rsidRPr="00131735" w:rsidRDefault="00241C22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89C3A4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233522" w14:textId="7C18BF04" w:rsidR="00D85D77" w:rsidRPr="00131735" w:rsidRDefault="00DA0BF5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210</w:t>
            </w:r>
          </w:p>
        </w:tc>
      </w:tr>
      <w:tr w:rsidR="00D85D77" w:rsidRPr="00023D33" w14:paraId="6A29B4E9" w14:textId="77777777">
        <w:tc>
          <w:tcPr>
            <w:tcW w:w="2520" w:type="dxa"/>
            <w:hideMark/>
          </w:tcPr>
          <w:p w14:paraId="27C0E231" w14:textId="77777777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DB24054" w14:textId="2A22164E" w:rsidR="00D85D77" w:rsidRPr="00F4510C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,145,01</w:t>
            </w:r>
            <w:r w:rsidR="00B85B6B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A5A97C8" w14:textId="7A57427C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7D8F26" w14:textId="55BD734F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550,007</w:t>
            </w:r>
          </w:p>
        </w:tc>
        <w:tc>
          <w:tcPr>
            <w:tcW w:w="272" w:type="dxa"/>
          </w:tcPr>
          <w:p w14:paraId="1BE98730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F402F1" w14:textId="47FD4325" w:rsidR="00D85D77" w:rsidRPr="00131735" w:rsidRDefault="00F87E5E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558,891</w:t>
            </w:r>
          </w:p>
        </w:tc>
        <w:tc>
          <w:tcPr>
            <w:tcW w:w="270" w:type="dxa"/>
          </w:tcPr>
          <w:p w14:paraId="7421D4D4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EEBDD4" w14:textId="4068195E" w:rsidR="00D85D77" w:rsidRPr="00131735" w:rsidRDefault="00241C22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807,805</w:t>
            </w:r>
          </w:p>
        </w:tc>
        <w:tc>
          <w:tcPr>
            <w:tcW w:w="270" w:type="dxa"/>
          </w:tcPr>
          <w:p w14:paraId="71F54EBF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DAE255" w14:textId="55B87FF8" w:rsidR="00D85D77" w:rsidRPr="00131735" w:rsidRDefault="00106F49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1,916,703</w:t>
            </w:r>
          </w:p>
        </w:tc>
      </w:tr>
      <w:tr w:rsidR="00D85D77" w:rsidRPr="00023D33" w14:paraId="612FB58B" w14:textId="77777777">
        <w:tc>
          <w:tcPr>
            <w:tcW w:w="2520" w:type="dxa"/>
          </w:tcPr>
          <w:p w14:paraId="31C45341" w14:textId="0DDF91C4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1080" w:type="dxa"/>
          </w:tcPr>
          <w:p w14:paraId="53BAC3D9" w14:textId="149DB81C" w:rsidR="00D85D77" w:rsidRPr="00F4510C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44,002 </w:t>
            </w:r>
          </w:p>
        </w:tc>
        <w:tc>
          <w:tcPr>
            <w:tcW w:w="270" w:type="dxa"/>
          </w:tcPr>
          <w:p w14:paraId="3EF83080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698214" w14:textId="12500281" w:rsidR="00D85D77" w:rsidRPr="00131735" w:rsidRDefault="00DA0BF5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  <w:tc>
          <w:tcPr>
            <w:tcW w:w="272" w:type="dxa"/>
          </w:tcPr>
          <w:p w14:paraId="34B02277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2709F7" w14:textId="5A05B755" w:rsidR="00D85D77" w:rsidRPr="00131735" w:rsidRDefault="00F87E5E" w:rsidP="0016606C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B647A9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7ECB3" w14:textId="74A201B0" w:rsidR="00D85D77" w:rsidRPr="00131735" w:rsidRDefault="00241C22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703B63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A30CD2" w14:textId="0367FCD0" w:rsidR="00D85D77" w:rsidRPr="00131735" w:rsidRDefault="00106F49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DA0BF5">
              <w:rPr>
                <w:rFonts w:asciiTheme="minorHAnsi" w:hAnsiTheme="minorHAnsi" w:cstheme="minorHAnsi"/>
                <w:sz w:val="24"/>
                <w:szCs w:val="24"/>
              </w:rPr>
              <w:t>88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DA0BF5">
              <w:rPr>
                <w:rFonts w:asciiTheme="minorHAnsi" w:hAnsiTheme="minorHAnsi" w:cstheme="minorHAnsi"/>
                <w:sz w:val="24"/>
                <w:szCs w:val="24"/>
              </w:rPr>
              <w:t>453</w:t>
            </w:r>
          </w:p>
        </w:tc>
      </w:tr>
      <w:tr w:rsidR="00D85D77" w:rsidRPr="00023D33" w14:paraId="09705776" w14:textId="77777777" w:rsidTr="00B355AA">
        <w:trPr>
          <w:trHeight w:val="119"/>
        </w:trPr>
        <w:tc>
          <w:tcPr>
            <w:tcW w:w="2520" w:type="dxa"/>
            <w:hideMark/>
          </w:tcPr>
          <w:p w14:paraId="5D0E4D59" w14:textId="77777777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8BA2F18" w14:textId="40417A9B" w:rsidR="00D85D77" w:rsidRPr="00F4510C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6,48</w:t>
            </w:r>
            <w:r w:rsidR="00B85B6B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AD6470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F309C9" w14:textId="6B12D6E2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12,408</w:t>
            </w:r>
          </w:p>
        </w:tc>
        <w:tc>
          <w:tcPr>
            <w:tcW w:w="272" w:type="dxa"/>
            <w:vAlign w:val="bottom"/>
          </w:tcPr>
          <w:p w14:paraId="75CB297A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E0315C6" w14:textId="156B6116" w:rsidR="00D85D77" w:rsidRPr="00131735" w:rsidRDefault="00F87E5E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16,763</w:t>
            </w:r>
          </w:p>
        </w:tc>
        <w:tc>
          <w:tcPr>
            <w:tcW w:w="270" w:type="dxa"/>
            <w:vAlign w:val="bottom"/>
          </w:tcPr>
          <w:p w14:paraId="27670880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DD97D" w14:textId="0627B547" w:rsidR="00D85D77" w:rsidRPr="00131735" w:rsidRDefault="00241C22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4D52B9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6B5388" w14:textId="1B2D6564" w:rsidR="00D85D77" w:rsidRPr="00131735" w:rsidRDefault="00106F49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29,171</w:t>
            </w:r>
          </w:p>
        </w:tc>
      </w:tr>
      <w:tr w:rsidR="00D85D77" w:rsidRPr="00023D33" w14:paraId="251F36EB" w14:textId="77777777" w:rsidTr="00B355AA">
        <w:trPr>
          <w:trHeight w:val="119"/>
        </w:trPr>
        <w:tc>
          <w:tcPr>
            <w:tcW w:w="2520" w:type="dxa"/>
          </w:tcPr>
          <w:p w14:paraId="4FE43853" w14:textId="5329928D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01519FBF" w14:textId="133271D2" w:rsidR="00D85D77" w:rsidRPr="00F4510C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,943,758 </w:t>
            </w:r>
          </w:p>
        </w:tc>
        <w:tc>
          <w:tcPr>
            <w:tcW w:w="270" w:type="dxa"/>
            <w:vAlign w:val="bottom"/>
          </w:tcPr>
          <w:p w14:paraId="336A22D3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C6DA97" w14:textId="257181AF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78</w:t>
            </w:r>
            <w:r w:rsidR="00F87E5E">
              <w:rPr>
                <w:rFonts w:asciiTheme="minorHAnsi" w:hAnsiTheme="minorHAnsi" w:cstheme="minorHAnsi"/>
                <w:sz w:val="24"/>
                <w:szCs w:val="24"/>
              </w:rPr>
              <w:t>,940</w:t>
            </w:r>
          </w:p>
        </w:tc>
        <w:tc>
          <w:tcPr>
            <w:tcW w:w="272" w:type="dxa"/>
            <w:vAlign w:val="bottom"/>
          </w:tcPr>
          <w:p w14:paraId="2CBC7AFB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5C6C025" w14:textId="10BA0407" w:rsidR="00D85D77" w:rsidRPr="00131735" w:rsidRDefault="00F87E5E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4,307,629</w:t>
            </w:r>
          </w:p>
        </w:tc>
        <w:tc>
          <w:tcPr>
            <w:tcW w:w="270" w:type="dxa"/>
            <w:vAlign w:val="bottom"/>
          </w:tcPr>
          <w:p w14:paraId="44C61C2D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33CC80" w14:textId="3C620D7B" w:rsidR="00D85D77" w:rsidRPr="00131735" w:rsidRDefault="00241C22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3948C2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A8F081" w14:textId="0D1D4C7B" w:rsidR="00D85D77" w:rsidRPr="00131735" w:rsidRDefault="00106F49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4,386,569</w:t>
            </w:r>
          </w:p>
        </w:tc>
      </w:tr>
      <w:tr w:rsidR="00D85D77" w:rsidRPr="00023D33" w14:paraId="5B0C05C5" w14:textId="77777777">
        <w:tc>
          <w:tcPr>
            <w:tcW w:w="2520" w:type="dxa"/>
          </w:tcPr>
          <w:p w14:paraId="35D7EF2F" w14:textId="77777777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FA316" w14:textId="03408C33" w:rsidR="00D85D77" w:rsidRPr="00F87E5E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87E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6,</w:t>
            </w:r>
            <w:r w:rsidR="00B424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174</w:t>
            </w:r>
            <w:r w:rsidRPr="00F87E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,73</w:t>
            </w:r>
            <w:r w:rsidR="00B424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Pr="00F87E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652041A1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B800" w14:textId="5BFFD3C5" w:rsidR="00D85D77" w:rsidRPr="00131735" w:rsidRDefault="00B424C5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F87E5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761</w:t>
            </w:r>
            <w:r w:rsidR="00F87E5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272" w:type="dxa"/>
          </w:tcPr>
          <w:p w14:paraId="2ED98ACE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EBA27" w14:textId="6711E525" w:rsidR="00D85D77" w:rsidRPr="00131735" w:rsidRDefault="00F87E5E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4,883,283</w:t>
            </w:r>
          </w:p>
        </w:tc>
        <w:tc>
          <w:tcPr>
            <w:tcW w:w="270" w:type="dxa"/>
          </w:tcPr>
          <w:p w14:paraId="4C2868A6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37328" w14:textId="2BD5C0B6" w:rsidR="00D85D77" w:rsidRPr="00131735" w:rsidRDefault="00106F49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807,805</w:t>
            </w:r>
          </w:p>
        </w:tc>
        <w:tc>
          <w:tcPr>
            <w:tcW w:w="270" w:type="dxa"/>
          </w:tcPr>
          <w:p w14:paraId="47A5B0FA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352CB" w14:textId="1068F2B6" w:rsidR="00D85D77" w:rsidRPr="00131735" w:rsidRDefault="00B424C5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  <w:r w:rsidR="00106F4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452</w:t>
            </w:r>
            <w:r w:rsidR="00106F4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356</w:t>
            </w:r>
          </w:p>
        </w:tc>
      </w:tr>
      <w:tr w:rsidR="00D85D77" w:rsidRPr="00023D33" w14:paraId="11975448" w14:textId="77777777" w:rsidTr="00DA39F4">
        <w:tc>
          <w:tcPr>
            <w:tcW w:w="2520" w:type="dxa"/>
          </w:tcPr>
          <w:p w14:paraId="76D250AB" w14:textId="77777777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A322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848A8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8A8583C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D4DAB5F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07B4307C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4B7C6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DFAFFA4" w14:textId="77777777" w:rsidR="00D85D77" w:rsidRPr="00131735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2E392E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546445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</w:tr>
      <w:tr w:rsidR="00D85D77" w:rsidRPr="00023D33" w14:paraId="5279DA5B" w14:textId="77777777" w:rsidTr="00DA39F4">
        <w:tc>
          <w:tcPr>
            <w:tcW w:w="2520" w:type="dxa"/>
          </w:tcPr>
          <w:p w14:paraId="429EF5B4" w14:textId="5CB63216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6744C71D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97A3BD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15B55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FC9A546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5D6164B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20700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7EEE9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453649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07FF5" w14:textId="77777777" w:rsidR="00D85D77" w:rsidRPr="00023D33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5D77" w:rsidRPr="00023D33" w14:paraId="04399598" w14:textId="77777777" w:rsidTr="00DD4753">
        <w:tc>
          <w:tcPr>
            <w:tcW w:w="2520" w:type="dxa"/>
            <w:hideMark/>
          </w:tcPr>
          <w:p w14:paraId="27BAB4BE" w14:textId="5505933A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40B4B524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95F0EE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8C5E8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0DD4168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322EA62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865C89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51DE0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7F7F7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106D30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85D77" w:rsidRPr="00023D33" w14:paraId="3DC7CF38" w14:textId="77777777" w:rsidTr="00DD4753">
        <w:tc>
          <w:tcPr>
            <w:tcW w:w="2520" w:type="dxa"/>
          </w:tcPr>
          <w:p w14:paraId="302CA2D0" w14:textId="33012B50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B6EE10D" w14:textId="7562A5D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49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729</w:t>
            </w:r>
          </w:p>
        </w:tc>
        <w:tc>
          <w:tcPr>
            <w:tcW w:w="270" w:type="dxa"/>
          </w:tcPr>
          <w:p w14:paraId="27BC813F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71958" w14:textId="61F0838E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49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729</w:t>
            </w:r>
          </w:p>
        </w:tc>
        <w:tc>
          <w:tcPr>
            <w:tcW w:w="272" w:type="dxa"/>
          </w:tcPr>
          <w:p w14:paraId="5C53F512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BEDA4E8" w14:textId="1A8564E8" w:rsidR="00D85D77" w:rsidRPr="00131735" w:rsidRDefault="00D85D77" w:rsidP="00D85D77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DC2B4E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0EEBC2" w14:textId="71651A5A" w:rsidR="00D85D77" w:rsidRPr="00131735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26C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77246E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BD5738" w14:textId="44435D53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49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729</w:t>
            </w:r>
          </w:p>
        </w:tc>
      </w:tr>
      <w:tr w:rsidR="00D85D77" w:rsidRPr="00023D33" w14:paraId="49EB924B" w14:textId="77777777" w:rsidTr="00DD4753">
        <w:tc>
          <w:tcPr>
            <w:tcW w:w="2520" w:type="dxa"/>
          </w:tcPr>
          <w:p w14:paraId="356562F3" w14:textId="6E04DCC0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</w:t>
            </w:r>
            <w:r w:rsidR="0016606C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80" w:type="dxa"/>
          </w:tcPr>
          <w:p w14:paraId="0D91C252" w14:textId="40AEEFDC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770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270" w:type="dxa"/>
          </w:tcPr>
          <w:p w14:paraId="2BD8868D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CAEA2FE" w14:textId="08F4FAC4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770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272" w:type="dxa"/>
          </w:tcPr>
          <w:p w14:paraId="42AFC6F6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C70994A" w14:textId="2C5612E3" w:rsidR="00D85D77" w:rsidRPr="00131735" w:rsidRDefault="00D85D77" w:rsidP="00D85D77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B5A87D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42857" w14:textId="36030BC3" w:rsidR="00D85D77" w:rsidRPr="00131735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26C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CC54E4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18D03" w14:textId="224AE14B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770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39</w:t>
            </w:r>
          </w:p>
        </w:tc>
      </w:tr>
      <w:tr w:rsidR="00D85D77" w:rsidRPr="00023D33" w14:paraId="3083648D" w14:textId="77777777" w:rsidTr="00DD4753">
        <w:tc>
          <w:tcPr>
            <w:tcW w:w="2520" w:type="dxa"/>
          </w:tcPr>
          <w:p w14:paraId="46BA375C" w14:textId="468D4A8C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0EA9F88" w14:textId="1449BFE8" w:rsidR="00D85D77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936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971</w:t>
            </w:r>
          </w:p>
        </w:tc>
        <w:tc>
          <w:tcPr>
            <w:tcW w:w="270" w:type="dxa"/>
          </w:tcPr>
          <w:p w14:paraId="73F71FCF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8C4EB1" w14:textId="693CD1C6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067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204</w:t>
            </w:r>
          </w:p>
        </w:tc>
        <w:tc>
          <w:tcPr>
            <w:tcW w:w="272" w:type="dxa"/>
          </w:tcPr>
          <w:p w14:paraId="23B3DE4E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6640F6E" w14:textId="143745D2" w:rsidR="00D85D77" w:rsidRDefault="00D85D77" w:rsidP="00D85D77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69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767</w:t>
            </w:r>
          </w:p>
        </w:tc>
        <w:tc>
          <w:tcPr>
            <w:tcW w:w="270" w:type="dxa"/>
          </w:tcPr>
          <w:p w14:paraId="07B0D88A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6FD6FD" w14:textId="0376350A" w:rsidR="00D85D77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26C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976BDF" w14:textId="77777777" w:rsidR="00D85D77" w:rsidRPr="00131735" w:rsidRDefault="00D85D77" w:rsidP="00D85D77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121A2F" w14:textId="47F8ED25" w:rsidR="00D85D77" w:rsidRDefault="00D85D77" w:rsidP="00D85D7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936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971</w:t>
            </w:r>
          </w:p>
        </w:tc>
      </w:tr>
      <w:tr w:rsidR="00D85D77" w:rsidRPr="00023D33" w14:paraId="79CDBE3F" w14:textId="77777777">
        <w:tc>
          <w:tcPr>
            <w:tcW w:w="2520" w:type="dxa"/>
            <w:hideMark/>
          </w:tcPr>
          <w:p w14:paraId="6D5817CB" w14:textId="16D5B480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795AAB3" w14:textId="2F22183E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232</w:t>
            </w:r>
          </w:p>
        </w:tc>
        <w:tc>
          <w:tcPr>
            <w:tcW w:w="270" w:type="dxa"/>
            <w:vAlign w:val="bottom"/>
          </w:tcPr>
          <w:p w14:paraId="73C27ADA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EFF7A2" w14:textId="73E85A5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320</w:t>
            </w:r>
          </w:p>
        </w:tc>
        <w:tc>
          <w:tcPr>
            <w:tcW w:w="272" w:type="dxa"/>
            <w:vAlign w:val="bottom"/>
          </w:tcPr>
          <w:p w14:paraId="3EFBADD6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848B61E" w14:textId="6E13A6E0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969</w:t>
            </w:r>
          </w:p>
        </w:tc>
        <w:tc>
          <w:tcPr>
            <w:tcW w:w="270" w:type="dxa"/>
            <w:vAlign w:val="bottom"/>
          </w:tcPr>
          <w:p w14:paraId="787F92C2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B26120" w14:textId="4DFFABA0" w:rsidR="00D85D77" w:rsidRPr="00131735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26C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44EE27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712CB9" w14:textId="3460752C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</w:tr>
      <w:tr w:rsidR="00D85D77" w:rsidRPr="00023D33" w14:paraId="4A64A4F8" w14:textId="77777777">
        <w:trPr>
          <w:trHeight w:val="119"/>
        </w:trPr>
        <w:tc>
          <w:tcPr>
            <w:tcW w:w="2520" w:type="dxa"/>
            <w:hideMark/>
          </w:tcPr>
          <w:p w14:paraId="65087FA1" w14:textId="6EE86454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215305D" w14:textId="1925357B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460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621</w:t>
            </w:r>
          </w:p>
        </w:tc>
        <w:tc>
          <w:tcPr>
            <w:tcW w:w="270" w:type="dxa"/>
            <w:vAlign w:val="bottom"/>
          </w:tcPr>
          <w:p w14:paraId="51ED1057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98A80F" w14:textId="752DB9AD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272" w:type="dxa"/>
            <w:vAlign w:val="bottom"/>
          </w:tcPr>
          <w:p w14:paraId="117401BF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A73BC01" w14:textId="05B742AF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046</w:t>
            </w:r>
          </w:p>
        </w:tc>
        <w:tc>
          <w:tcPr>
            <w:tcW w:w="270" w:type="dxa"/>
            <w:vAlign w:val="bottom"/>
          </w:tcPr>
          <w:p w14:paraId="35002E02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7116E7" w14:textId="156F749F" w:rsidR="00D85D77" w:rsidRPr="00131735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26C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886786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F83DB9" w14:textId="112C00D0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36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</w:p>
        </w:tc>
      </w:tr>
      <w:tr w:rsidR="00D85D77" w:rsidRPr="00023D33" w14:paraId="36B1B18F" w14:textId="77777777" w:rsidTr="00DD4753">
        <w:tc>
          <w:tcPr>
            <w:tcW w:w="2520" w:type="dxa"/>
          </w:tcPr>
          <w:p w14:paraId="121991DE" w14:textId="77777777" w:rsidR="00D85D77" w:rsidRPr="00023D33" w:rsidRDefault="00D85D77" w:rsidP="00D85D77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DA7F8" w14:textId="5F48E7A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250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1321C963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378AD9" w14:textId="73F7DC10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  <w:r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272" w:type="dxa"/>
          </w:tcPr>
          <w:p w14:paraId="77D65CED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7F5D7" w14:textId="648F9AB4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469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  <w:r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D5F4227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F73F7" w14:textId="574B92A1" w:rsidR="00D85D77" w:rsidRPr="00131735" w:rsidRDefault="00D85D77" w:rsidP="00D85D77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26C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F076F0" w14:textId="77777777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FB579" w14:textId="432B84C4" w:rsidR="00D85D77" w:rsidRPr="00131735" w:rsidRDefault="00D85D77" w:rsidP="00D85D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62</w:t>
            </w:r>
            <w:r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699</w:t>
            </w:r>
          </w:p>
        </w:tc>
      </w:tr>
    </w:tbl>
    <w:p w14:paraId="01F2D262" w14:textId="77777777" w:rsidR="00114DE5" w:rsidRPr="00106F7A" w:rsidRDefault="00114DE5">
      <w:pPr>
        <w:rPr>
          <w:rFonts w:asciiTheme="minorHAnsi" w:hAnsiTheme="minorHAnsi" w:cstheme="minorHAnsi"/>
          <w:sz w:val="30"/>
          <w:szCs w:val="30"/>
        </w:rPr>
      </w:pPr>
    </w:p>
    <w:p w14:paraId="3A63EABB" w14:textId="20D153A8" w:rsidR="00133D09" w:rsidRPr="007B63B1" w:rsidRDefault="00532DD0" w:rsidP="00532DD0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63B1">
        <w:rPr>
          <w:rFonts w:ascii="Angsana New" w:hAnsi="Angsana New"/>
          <w:i/>
          <w:iCs/>
          <w:sz w:val="30"/>
          <w:szCs w:val="30"/>
        </w:rPr>
        <w:t>(</w:t>
      </w:r>
      <w:r w:rsidRPr="007B63B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7B63B1">
        <w:rPr>
          <w:rFonts w:ascii="Angsana New" w:hAnsi="Angsana New"/>
          <w:i/>
          <w:iCs/>
          <w:sz w:val="30"/>
          <w:szCs w:val="30"/>
        </w:rPr>
        <w:t>.</w:t>
      </w:r>
      <w:r w:rsidR="00A301CB" w:rsidRPr="00A301CB">
        <w:rPr>
          <w:rFonts w:ascii="Angsana New" w:hAnsi="Angsana New"/>
          <w:i/>
          <w:iCs/>
          <w:sz w:val="30"/>
          <w:szCs w:val="30"/>
        </w:rPr>
        <w:t>3</w:t>
      </w:r>
      <w:r w:rsidRPr="007B63B1">
        <w:rPr>
          <w:rFonts w:ascii="Angsana New" w:hAnsi="Angsana New"/>
          <w:i/>
          <w:iCs/>
          <w:sz w:val="30"/>
          <w:szCs w:val="30"/>
        </w:rPr>
        <w:t>)</w:t>
      </w:r>
      <w:r w:rsidRPr="007B63B1">
        <w:rPr>
          <w:rFonts w:ascii="Angsana New" w:hAnsi="Angsana New"/>
          <w:i/>
          <w:iCs/>
          <w:sz w:val="30"/>
          <w:szCs w:val="30"/>
          <w:cs/>
        </w:rPr>
        <w:tab/>
      </w:r>
      <w:r w:rsidRPr="007B63B1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3BD3C04B" w14:textId="4584CC25" w:rsidR="00133D09" w:rsidRDefault="00133D09" w:rsidP="009D7C50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252D2327" w14:textId="7F60F7E6" w:rsidR="009D7C50" w:rsidRDefault="000B5ADD" w:rsidP="000B5ADD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  <w:r w:rsidRPr="000B5ADD">
        <w:rPr>
          <w:rFonts w:ascii="Angsana New" w:hAnsi="Angsana New"/>
          <w:spacing w:val="-6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6132040" w14:textId="77777777" w:rsidR="00F749E8" w:rsidRPr="000B5ADD" w:rsidRDefault="00F749E8" w:rsidP="000B5ADD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D153904" w14:textId="5422881F" w:rsidR="0034529F" w:rsidRPr="00BE1C74" w:rsidRDefault="00BE1C74" w:rsidP="00BE1C74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/>
          <w:sz w:val="30"/>
          <w:szCs w:val="30"/>
        </w:rPr>
        <w:t>(</w:t>
      </w:r>
      <w:r w:rsidRPr="00BE1C74">
        <w:rPr>
          <w:rFonts w:ascii="Angsana New" w:hAnsi="Angsana New" w:hint="cs"/>
          <w:sz w:val="30"/>
          <w:szCs w:val="30"/>
          <w:cs/>
        </w:rPr>
        <w:t>ข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BE1C74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B44C405" w14:textId="5820C2CA" w:rsidR="00BE1C74" w:rsidRPr="007537AE" w:rsidRDefault="00BE1C74" w:rsidP="007537AE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</w:rPr>
      </w:pPr>
    </w:p>
    <w:p w14:paraId="7BDDAA74" w14:textId="66C90E17" w:rsidR="00BE1C74" w:rsidRPr="007537AE" w:rsidRDefault="007537AE" w:rsidP="007537AE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7537AE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กลุ่มบริษัทมีความเสี่ยงด้านอัตราแลกเปลี่ยนที่เกี่ยวข้องกับซื้อสินค้าและอุปกรณ์ที่เป็น</w:t>
      </w:r>
      <w:r>
        <w:rPr>
          <w:rFonts w:ascii="Angsana New" w:hAnsi="Angsana New" w:hint="cs"/>
          <w:sz w:val="30"/>
          <w:szCs w:val="30"/>
          <w:cs/>
        </w:rPr>
        <w:t>สกุล</w:t>
      </w:r>
      <w:r w:rsidRPr="007537AE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</w:p>
    <w:p w14:paraId="32BB127B" w14:textId="77777777" w:rsidR="00BE1C74" w:rsidRPr="007929E5" w:rsidRDefault="00BE1C74" w:rsidP="00BE1C74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D40B18" w14:textId="77777777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5E683509" w14:textId="77777777" w:rsidR="00EB4E24" w:rsidRDefault="00EB4E24">
      <w:pPr>
        <w:rPr>
          <w:cs/>
        </w:rPr>
        <w:sectPr w:rsidR="00EB4E24" w:rsidSect="00F5216E">
          <w:head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46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547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1170"/>
      </w:tblGrid>
      <w:tr w:rsidR="00114DE5" w:rsidRPr="00DB3C5A" w14:paraId="1D51337E" w14:textId="77777777" w:rsidTr="0044591C">
        <w:trPr>
          <w:trHeight w:val="308"/>
        </w:trPr>
        <w:tc>
          <w:tcPr>
            <w:tcW w:w="2547" w:type="dxa"/>
          </w:tcPr>
          <w:p w14:paraId="350209C6" w14:textId="77777777" w:rsidR="00114DE5" w:rsidRPr="00DB3C5A" w:rsidRDefault="00114DE5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2060" w:type="dxa"/>
            <w:gridSpan w:val="19"/>
          </w:tcPr>
          <w:p w14:paraId="2A3DBB8F" w14:textId="77777777" w:rsidR="00114DE5" w:rsidRPr="00DB3C5A" w:rsidRDefault="00114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0739" w:rsidRPr="00DB3C5A" w14:paraId="3B808634" w14:textId="77777777" w:rsidTr="00A84596">
        <w:trPr>
          <w:trHeight w:val="60"/>
        </w:trPr>
        <w:tc>
          <w:tcPr>
            <w:tcW w:w="2547" w:type="dxa"/>
          </w:tcPr>
          <w:p w14:paraId="4F313ABF" w14:textId="77777777" w:rsidR="003F0739" w:rsidRPr="00DB3C5A" w:rsidRDefault="003F0739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680" w:type="dxa"/>
            <w:gridSpan w:val="7"/>
          </w:tcPr>
          <w:p w14:paraId="153245B1" w14:textId="77777777" w:rsidR="003F0739" w:rsidRPr="00DB3C5A" w:rsidRDefault="003F0739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4A84349" w14:textId="77777777" w:rsidR="003F0739" w:rsidRPr="00DB3C5A" w:rsidRDefault="003F0739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47484B60" w14:textId="6836113F" w:rsidR="003F0739" w:rsidRPr="00DB3C5A" w:rsidRDefault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Cs/>
                <w:sz w:val="26"/>
                <w:szCs w:val="26"/>
              </w:rPr>
              <w:t>2566</w:t>
            </w:r>
          </w:p>
        </w:tc>
      </w:tr>
      <w:tr w:rsidR="0044591C" w:rsidRPr="00DB3C5A" w14:paraId="2DE1E98C" w14:textId="77777777" w:rsidTr="0044591C">
        <w:trPr>
          <w:trHeight w:val="857"/>
          <w:tblHeader/>
        </w:trPr>
        <w:tc>
          <w:tcPr>
            <w:tcW w:w="2547" w:type="dxa"/>
            <w:vAlign w:val="bottom"/>
            <w:hideMark/>
          </w:tcPr>
          <w:p w14:paraId="4CA95B0C" w14:textId="77777777" w:rsidR="0044591C" w:rsidRPr="00DB3C5A" w:rsidRDefault="0044591C" w:rsidP="00D51C96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  <w:p w14:paraId="5799428D" w14:textId="5630CECF" w:rsidR="0044591C" w:rsidRPr="00DB3C5A" w:rsidRDefault="0044591C" w:rsidP="00D51C96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39E77A90" w14:textId="486CDF57" w:rsidR="0044591C" w:rsidRPr="00DB3C5A" w:rsidRDefault="0044591C" w:rsidP="00D51C96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9A5421A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เงินเหรียญสหรัฐ</w:t>
            </w:r>
          </w:p>
          <w:p w14:paraId="73777852" w14:textId="13E5AA01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494FE2BE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CB79192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59588A7E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1DB60C7D" w14:textId="34C5F8BD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6C09E1E3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2813291" w14:textId="77777777" w:rsidR="0044591C" w:rsidRPr="00DB3C5A" w:rsidRDefault="0044591C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6A7F9827" w14:textId="217DA112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เงินปอนด์</w:t>
            </w:r>
          </w:p>
        </w:tc>
        <w:tc>
          <w:tcPr>
            <w:tcW w:w="270" w:type="dxa"/>
            <w:vAlign w:val="bottom"/>
          </w:tcPr>
          <w:p w14:paraId="3BFCF732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354CFDF" w14:textId="77777777" w:rsidR="0044591C" w:rsidRPr="00DB3C5A" w:rsidRDefault="0044591C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1BBE2249" w14:textId="6138C8A6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after="0"/>
              <w:ind w:left="-21" w:right="-561" w:firstLine="249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BCD1925" w14:textId="77777777" w:rsidR="0044591C" w:rsidRPr="00DB3C5A" w:rsidRDefault="0044591C" w:rsidP="00884E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04E4E00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เงินเหรียญสหรัฐ</w:t>
            </w:r>
          </w:p>
          <w:p w14:paraId="464DB768" w14:textId="67132CC4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2E81DF02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958E22B" w14:textId="77777777" w:rsidR="0044591C" w:rsidRPr="00DB3C5A" w:rsidRDefault="0044591C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270C09AA" w14:textId="51E94A7C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3DB7948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4026BE2" w14:textId="77777777" w:rsidR="0044591C" w:rsidRPr="00DB3C5A" w:rsidRDefault="0044591C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582EC9D5" w14:textId="4BF19DFC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66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เงินปอนด์</w:t>
            </w:r>
          </w:p>
        </w:tc>
        <w:tc>
          <w:tcPr>
            <w:tcW w:w="270" w:type="dxa"/>
            <w:vAlign w:val="bottom"/>
          </w:tcPr>
          <w:p w14:paraId="1601CA5F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CF28F19" w14:textId="0F46A112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79" w:right="-3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เงินเปโซฟิลิปปินส์</w:t>
            </w:r>
          </w:p>
        </w:tc>
        <w:tc>
          <w:tcPr>
            <w:tcW w:w="270" w:type="dxa"/>
          </w:tcPr>
          <w:p w14:paraId="00689D29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61D0BC" w14:textId="239DDED2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เงินริงกิตมาเลเซีย</w:t>
            </w:r>
          </w:p>
        </w:tc>
        <w:tc>
          <w:tcPr>
            <w:tcW w:w="270" w:type="dxa"/>
          </w:tcPr>
          <w:p w14:paraId="6B91A7E5" w14:textId="77777777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1FA9523" w14:textId="77777777" w:rsidR="0044591C" w:rsidRPr="00DB3C5A" w:rsidRDefault="0044591C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52A20D37" w14:textId="75383F65" w:rsidR="0044591C" w:rsidRPr="00DB3C5A" w:rsidRDefault="0044591C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รวม</w:t>
            </w:r>
          </w:p>
        </w:tc>
      </w:tr>
      <w:tr w:rsidR="00114DE5" w:rsidRPr="00DB3C5A" w14:paraId="5C2FC29D" w14:textId="77777777" w:rsidTr="0044591C">
        <w:trPr>
          <w:trHeight w:val="371"/>
          <w:tblHeader/>
        </w:trPr>
        <w:tc>
          <w:tcPr>
            <w:tcW w:w="2547" w:type="dxa"/>
          </w:tcPr>
          <w:p w14:paraId="4EC96F48" w14:textId="77777777" w:rsidR="00114DE5" w:rsidRPr="00DB3C5A" w:rsidRDefault="00114DE5" w:rsidP="00A4648E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060" w:type="dxa"/>
            <w:gridSpan w:val="19"/>
            <w:vAlign w:val="center"/>
          </w:tcPr>
          <w:p w14:paraId="20BF0BAD" w14:textId="33D89285" w:rsidR="00114DE5" w:rsidRPr="00DB3C5A" w:rsidRDefault="00114DE5" w:rsidP="00114D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4591C" w:rsidRPr="00DB3C5A" w14:paraId="6B084D0C" w14:textId="77777777" w:rsidTr="0044591C">
        <w:trPr>
          <w:trHeight w:val="483"/>
        </w:trPr>
        <w:tc>
          <w:tcPr>
            <w:tcW w:w="2547" w:type="dxa"/>
            <w:hideMark/>
          </w:tcPr>
          <w:p w14:paraId="725AD600" w14:textId="77777777" w:rsidR="0044591C" w:rsidRPr="00DB3C5A" w:rsidRDefault="0044591C" w:rsidP="00A4648E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2F49E7EA" w14:textId="31C7729B" w:rsidR="0044591C" w:rsidRPr="00DB3C5A" w:rsidRDefault="0044591C" w:rsidP="00A4648E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vAlign w:val="bottom"/>
          </w:tcPr>
          <w:p w14:paraId="4152BE8B" w14:textId="45B79C72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1E64BFBA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1C0542" w14:textId="18B824BD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0281C7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39901A" w14:textId="3BF58A40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A02FF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D0014F" w14:textId="1D19831F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16972FC8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10DB01" w14:textId="1900BF15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2,948</w:t>
            </w:r>
          </w:p>
        </w:tc>
        <w:tc>
          <w:tcPr>
            <w:tcW w:w="270" w:type="dxa"/>
          </w:tcPr>
          <w:p w14:paraId="3EAE9CEA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C697E5" w14:textId="30D6409F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BE12B2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DFFCB9" w14:textId="2679E882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EF18AE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928C06" w14:textId="2DD9876A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12A096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A79599" w14:textId="0D2CAC3A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22F935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BF2C03" w14:textId="7BD51021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4" w:right="-2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2,948</w:t>
            </w:r>
          </w:p>
        </w:tc>
      </w:tr>
      <w:tr w:rsidR="0044591C" w:rsidRPr="00DB3C5A" w14:paraId="1CB84A6B" w14:textId="77777777" w:rsidTr="0044591C">
        <w:trPr>
          <w:trHeight w:val="483"/>
        </w:trPr>
        <w:tc>
          <w:tcPr>
            <w:tcW w:w="2547" w:type="dxa"/>
          </w:tcPr>
          <w:p w14:paraId="3880BD05" w14:textId="77777777" w:rsidR="0044591C" w:rsidRPr="00DB3C5A" w:rsidRDefault="0044591C" w:rsidP="00A4648E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3DE045CE" w14:textId="365BB09F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5FE2B345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044A31" w14:textId="6B662081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9EF166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9FA75A" w14:textId="55C59569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E4049C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099F92" w14:textId="12BFCFA6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317A2CAD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10B400" w14:textId="0A2D23D3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6,159</w:t>
            </w:r>
          </w:p>
        </w:tc>
        <w:tc>
          <w:tcPr>
            <w:tcW w:w="270" w:type="dxa"/>
          </w:tcPr>
          <w:p w14:paraId="16D644F6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20467E" w14:textId="643C3EEF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3D214C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32C0F" w14:textId="764751C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2E3848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31ED4F" w14:textId="29194245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69D0A9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769884" w14:textId="7E2B8B4D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3,972</w:t>
            </w:r>
          </w:p>
        </w:tc>
        <w:tc>
          <w:tcPr>
            <w:tcW w:w="270" w:type="dxa"/>
          </w:tcPr>
          <w:p w14:paraId="28C5F7D7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C1BE8F" w14:textId="397951B0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4" w:right="-2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10,131</w:t>
            </w:r>
          </w:p>
        </w:tc>
      </w:tr>
      <w:tr w:rsidR="003F0739" w:rsidRPr="00DB3C5A" w14:paraId="3A57780F" w14:textId="77777777" w:rsidTr="0044591C">
        <w:trPr>
          <w:trHeight w:val="483"/>
        </w:trPr>
        <w:tc>
          <w:tcPr>
            <w:tcW w:w="2547" w:type="dxa"/>
          </w:tcPr>
          <w:p w14:paraId="41A50C24" w14:textId="5241AC7A" w:rsidR="003F0739" w:rsidRPr="00DB3C5A" w:rsidRDefault="003F0739" w:rsidP="003F0739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3CF9EF6" w14:textId="5E45B524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(15,853)</w:t>
            </w:r>
          </w:p>
        </w:tc>
        <w:tc>
          <w:tcPr>
            <w:tcW w:w="270" w:type="dxa"/>
          </w:tcPr>
          <w:p w14:paraId="7F12340E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64047A" w14:textId="3342FD85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0CC537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F6A36C" w14:textId="2C04B02F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E85B46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025BC7" w14:textId="61BBE1B8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15,853</w:t>
            </w: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87C8D8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30E15C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24691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99C85E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8B7FC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A6FF82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50A92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9375E7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0A38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D7BE05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A177B9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7AA6A2" w14:textId="77777777" w:rsidR="003F0739" w:rsidRPr="00DB3C5A" w:rsidRDefault="003F0739" w:rsidP="003F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4" w:right="-20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4591C" w:rsidRPr="00DB3C5A" w14:paraId="0E3075AE" w14:textId="77777777" w:rsidTr="007B7977">
        <w:trPr>
          <w:trHeight w:val="483"/>
        </w:trPr>
        <w:tc>
          <w:tcPr>
            <w:tcW w:w="2547" w:type="dxa"/>
          </w:tcPr>
          <w:p w14:paraId="456451A9" w14:textId="77777777" w:rsidR="0044591C" w:rsidRPr="00DB3C5A" w:rsidRDefault="0044591C" w:rsidP="00B355AA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9D9298" w14:textId="6463D0A7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(18,435)</w:t>
            </w:r>
          </w:p>
        </w:tc>
        <w:tc>
          <w:tcPr>
            <w:tcW w:w="270" w:type="dxa"/>
          </w:tcPr>
          <w:p w14:paraId="1C0D8EAA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26C123" w14:textId="7A1E62BB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4" w:right="-5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1CCC2A18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778E0B" w14:textId="1425C95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08912619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5CEFA9" w14:textId="0C208ED3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="003F0739">
              <w:rPr>
                <w:rFonts w:asciiTheme="minorHAnsi" w:hAnsiTheme="minorHAnsi" w:cstheme="minorHAnsi"/>
                <w:sz w:val="26"/>
                <w:szCs w:val="26"/>
              </w:rPr>
              <w:t>18,495</w:t>
            </w: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A6CB7B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D90AD1" w14:textId="3D170B9F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(15,277)</w:t>
            </w:r>
          </w:p>
        </w:tc>
        <w:tc>
          <w:tcPr>
            <w:tcW w:w="270" w:type="dxa"/>
          </w:tcPr>
          <w:p w14:paraId="1880EBAA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DD9647" w14:textId="113CE7F3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(82)</w:t>
            </w:r>
          </w:p>
        </w:tc>
        <w:tc>
          <w:tcPr>
            <w:tcW w:w="270" w:type="dxa"/>
          </w:tcPr>
          <w:p w14:paraId="63DADA23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EF6155" w14:textId="5E94F5B8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4375D3F1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50AB21" w14:textId="00015AD1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(931)</w:t>
            </w:r>
          </w:p>
        </w:tc>
        <w:tc>
          <w:tcPr>
            <w:tcW w:w="270" w:type="dxa"/>
          </w:tcPr>
          <w:p w14:paraId="23C1DE04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6F0ECD" w14:textId="3C8B344B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97B606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EDF11" w14:textId="1DA6118E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4" w:right="-2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(16,278)</w:t>
            </w:r>
          </w:p>
        </w:tc>
      </w:tr>
      <w:tr w:rsidR="0044591C" w:rsidRPr="00DB3C5A" w14:paraId="41952B94" w14:textId="77777777" w:rsidTr="007B7977">
        <w:trPr>
          <w:trHeight w:val="309"/>
        </w:trPr>
        <w:tc>
          <w:tcPr>
            <w:tcW w:w="2547" w:type="dxa"/>
            <w:hideMark/>
          </w:tcPr>
          <w:p w14:paraId="1FE113D7" w14:textId="77777777" w:rsidR="0044591C" w:rsidRPr="00DB3C5A" w:rsidRDefault="0044591C" w:rsidP="00B355AA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18C2D0DC" w14:textId="77777777" w:rsidR="0044591C" w:rsidRPr="00DB3C5A" w:rsidRDefault="0044591C" w:rsidP="00C779AB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 xml:space="preserve">   ที่มีความเสี่ยง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352C7" w14:textId="2F377CE4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</w:t>
            </w:r>
            <w:r w:rsidR="003F073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34,130</w:t>
            </w: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B6161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38BD9" w14:textId="31343C2E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4" w:right="-5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36C8D3DB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45219" w14:textId="72A6819E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767E653E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47FBD" w14:textId="4C59AE2D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</w:t>
            </w:r>
            <w:r w:rsidR="003F073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34,190</w:t>
            </w: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9083B2" w14:textId="77777777" w:rsidR="0044591C" w:rsidRPr="00DB3C5A" w:rsidRDefault="0044591C" w:rsidP="00B35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943CA" w14:textId="2C642F7F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4" w:right="-177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(6,170)</w:t>
            </w:r>
          </w:p>
        </w:tc>
        <w:tc>
          <w:tcPr>
            <w:tcW w:w="270" w:type="dxa"/>
          </w:tcPr>
          <w:p w14:paraId="514A8D73" w14:textId="77777777" w:rsidR="0044591C" w:rsidRPr="00DB3C5A" w:rsidRDefault="0044591C" w:rsidP="00B355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1524A" w14:textId="16FDACEC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(82)</w:t>
            </w:r>
          </w:p>
        </w:tc>
        <w:tc>
          <w:tcPr>
            <w:tcW w:w="270" w:type="dxa"/>
          </w:tcPr>
          <w:p w14:paraId="7D5EAEBB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3192" w14:textId="084D0D4A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36148EC6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60883" w14:textId="2803AB7C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(931)</w:t>
            </w:r>
          </w:p>
        </w:tc>
        <w:tc>
          <w:tcPr>
            <w:tcW w:w="270" w:type="dxa"/>
          </w:tcPr>
          <w:p w14:paraId="5B716779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B7DA7" w14:textId="5011C88F" w:rsidR="0044591C" w:rsidRPr="00DB3C5A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3,972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302A56" w14:textId="77777777" w:rsidR="0044591C" w:rsidRPr="00DB3C5A" w:rsidRDefault="0044591C" w:rsidP="00B35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507B4" w14:textId="391DF9B3" w:rsidR="0044591C" w:rsidRPr="0044591C" w:rsidRDefault="0044591C" w:rsidP="00445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4" w:right="-204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44591C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(3,199)</w:t>
            </w:r>
          </w:p>
        </w:tc>
      </w:tr>
      <w:tr w:rsidR="0044591C" w:rsidRPr="00DB3C5A" w14:paraId="695F8C1D" w14:textId="77777777" w:rsidTr="007B7977">
        <w:trPr>
          <w:trHeight w:val="467"/>
        </w:trPr>
        <w:tc>
          <w:tcPr>
            <w:tcW w:w="2547" w:type="dxa"/>
          </w:tcPr>
          <w:p w14:paraId="12B5A689" w14:textId="77777777" w:rsidR="0044591C" w:rsidRPr="00DB3C5A" w:rsidRDefault="0044591C" w:rsidP="00A4648E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2911C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5D9FC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EC840DB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D0720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8B709F3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05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59961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30EB95B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2AD79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55EDBE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8E9CB7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1EFAB7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84F6F9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303AD03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11DFC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B83AD7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B63256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B5B3C1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DDAE5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3832642" w14:textId="77777777" w:rsidR="0044591C" w:rsidRPr="00DB3C5A" w:rsidRDefault="0044591C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1DC20847" w14:textId="52558A8A" w:rsidR="00A4648E" w:rsidRDefault="00A4648E" w:rsidP="002D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A4648E" w:rsidSect="00425AF1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203C448" w14:textId="1B9E4A16" w:rsidR="00331344" w:rsidRPr="00BE1C74" w:rsidRDefault="00331344" w:rsidP="00331344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/>
          <w:sz w:val="30"/>
          <w:szCs w:val="30"/>
        </w:rPr>
        <w:t>(</w:t>
      </w:r>
      <w:r w:rsidRPr="00BE1C74">
        <w:rPr>
          <w:rFonts w:ascii="Angsana New" w:hAnsi="Angsana New" w:hint="cs"/>
          <w:sz w:val="30"/>
          <w:szCs w:val="30"/>
          <w:cs/>
        </w:rPr>
        <w:t>ข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Pr="00BE1C74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 w:hint="cs"/>
          <w:sz w:val="30"/>
          <w:szCs w:val="30"/>
          <w:cs/>
        </w:rPr>
        <w:t>ความเสี่ยงด้านอัตรา</w:t>
      </w:r>
      <w:r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058DB24F" w14:textId="77777777" w:rsidR="00331344" w:rsidRPr="007537AE" w:rsidRDefault="00331344" w:rsidP="0033134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</w:rPr>
      </w:pPr>
    </w:p>
    <w:p w14:paraId="1AAA332F" w14:textId="26242150" w:rsidR="00331344" w:rsidRDefault="00331344" w:rsidP="003461D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</w:rPr>
      </w:pPr>
      <w:r w:rsidRPr="00105F42">
        <w:rPr>
          <w:rFonts w:ascii="Angsana New" w:hAnsi="Angsana New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331344">
        <w:rPr>
          <w:rFonts w:ascii="Angsana New" w:hAnsi="Angsana New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 เนื่องจาก</w:t>
      </w:r>
      <w:r w:rsidR="00DD35F3">
        <w:rPr>
          <w:rFonts w:ascii="Angsana New" w:hAnsi="Angsana New" w:hint="cs"/>
          <w:sz w:val="30"/>
          <w:szCs w:val="30"/>
          <w:cs/>
        </w:rPr>
        <w:t>ดอกเบี้ยของ</w:t>
      </w:r>
      <w:r w:rsidR="00654566">
        <w:rPr>
          <w:rFonts w:ascii="Angsana New" w:hAnsi="Angsana New" w:hint="cs"/>
          <w:sz w:val="30"/>
          <w:szCs w:val="30"/>
          <w:cs/>
        </w:rPr>
        <w:t xml:space="preserve">    </w:t>
      </w:r>
      <w:r w:rsidR="00DD35F3">
        <w:rPr>
          <w:rFonts w:ascii="Angsana New" w:hAnsi="Angsana New" w:hint="cs"/>
          <w:sz w:val="30"/>
          <w:szCs w:val="30"/>
          <w:cs/>
        </w:rPr>
        <w:t>เงินกู้ย</w:t>
      </w:r>
      <w:r w:rsidR="00170E51">
        <w:rPr>
          <w:rFonts w:ascii="Angsana New" w:hAnsi="Angsana New" w:hint="cs"/>
          <w:sz w:val="30"/>
          <w:szCs w:val="30"/>
          <w:cs/>
        </w:rPr>
        <w:t>ืมบางส่วน</w:t>
      </w:r>
      <w:r w:rsidR="00DD35F3">
        <w:rPr>
          <w:rFonts w:ascii="Angsana New" w:hAnsi="Angsana New" w:hint="cs"/>
          <w:sz w:val="30"/>
          <w:szCs w:val="30"/>
          <w:cs/>
        </w:rPr>
        <w:t>มีอัตรา</w:t>
      </w:r>
      <w:r w:rsidR="006B39DF">
        <w:rPr>
          <w:rFonts w:ascii="Angsana New" w:hAnsi="Angsana New" w:hint="cs"/>
          <w:sz w:val="30"/>
          <w:szCs w:val="30"/>
          <w:cs/>
        </w:rPr>
        <w:t>ลอยตัวทำให้</w:t>
      </w:r>
      <w:r w:rsidRPr="00331344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กลุ่มบริษัทมีความเสี่ยงด้านอัตราดอกเบี้ย </w:t>
      </w:r>
    </w:p>
    <w:p w14:paraId="04E79718" w14:textId="439C34C2" w:rsidR="00331344" w:rsidRDefault="00331344" w:rsidP="0033134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190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170"/>
        <w:gridCol w:w="270"/>
        <w:gridCol w:w="1170"/>
        <w:gridCol w:w="268"/>
        <w:gridCol w:w="1172"/>
      </w:tblGrid>
      <w:tr w:rsidR="00DD35F3" w:rsidRPr="000F2419" w14:paraId="020A31DA" w14:textId="77777777" w:rsidTr="00BA3D16">
        <w:trPr>
          <w:tblHeader/>
        </w:trPr>
        <w:tc>
          <w:tcPr>
            <w:tcW w:w="2610" w:type="dxa"/>
            <w:hideMark/>
          </w:tcPr>
          <w:p w14:paraId="257F582D" w14:textId="2C87E1B4" w:rsidR="00DD35F3" w:rsidRPr="00C764A3" w:rsidRDefault="00DD35F3" w:rsidP="00D8333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700" w:type="dxa"/>
            <w:gridSpan w:val="3"/>
          </w:tcPr>
          <w:p w14:paraId="2166864C" w14:textId="270317CD" w:rsidR="00DD35F3" w:rsidRPr="000F2419" w:rsidRDefault="00DD35F3" w:rsidP="001568F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3AE42D" w14:textId="77777777" w:rsidR="00DD35F3" w:rsidRPr="000F2419" w:rsidRDefault="00DD35F3" w:rsidP="001568F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6F5098FE" w14:textId="652389D9" w:rsidR="00DD35F3" w:rsidRPr="000F2419" w:rsidRDefault="00DD35F3" w:rsidP="001568F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24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338D" w:rsidRPr="000F2419" w14:paraId="4FDE45E3" w14:textId="77777777">
        <w:trPr>
          <w:tblHeader/>
        </w:trPr>
        <w:tc>
          <w:tcPr>
            <w:tcW w:w="2610" w:type="dxa"/>
            <w:hideMark/>
          </w:tcPr>
          <w:p w14:paraId="5C27291F" w14:textId="164195C3" w:rsidR="00B3338D" w:rsidRPr="00C764A3" w:rsidRDefault="00B3338D" w:rsidP="00B3338D">
            <w:pPr>
              <w:pStyle w:val="block"/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301CB" w:rsidRPr="00A301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65617B8E" w14:textId="528D71E5" w:rsidR="00B3338D" w:rsidRPr="000F2419" w:rsidRDefault="00A301CB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67CDD9A4" w14:textId="77777777" w:rsidR="00B3338D" w:rsidRPr="000F2419" w:rsidRDefault="00B3338D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F23475C" w14:textId="11549CDA" w:rsidR="00B3338D" w:rsidRPr="000F2419" w:rsidRDefault="00A301CB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67758C01" w14:textId="77777777" w:rsidR="00B3338D" w:rsidRPr="000F2419" w:rsidRDefault="00B3338D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88FEAC" w14:textId="089196A2" w:rsidR="00B3338D" w:rsidRPr="000F2419" w:rsidRDefault="00A301CB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8" w:type="dxa"/>
            <w:vAlign w:val="center"/>
          </w:tcPr>
          <w:p w14:paraId="599ECD12" w14:textId="77777777" w:rsidR="00B3338D" w:rsidRPr="000F2419" w:rsidRDefault="00B3338D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center"/>
          </w:tcPr>
          <w:p w14:paraId="3C2E1B68" w14:textId="2480B95A" w:rsidR="00B3338D" w:rsidRPr="000F2419" w:rsidRDefault="00A301CB" w:rsidP="00B3338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3C31B8" w:rsidRPr="000F2419" w14:paraId="5768105F" w14:textId="77777777" w:rsidTr="00BA3D16">
        <w:trPr>
          <w:tblHeader/>
        </w:trPr>
        <w:tc>
          <w:tcPr>
            <w:tcW w:w="2610" w:type="dxa"/>
          </w:tcPr>
          <w:p w14:paraId="1D2BFEE4" w14:textId="1F6C3B50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7"/>
            <w:hideMark/>
          </w:tcPr>
          <w:p w14:paraId="3BDE3A1C" w14:textId="1C7395BA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F24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24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24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3C31B8" w:rsidRPr="000F2419" w14:paraId="31B22AA0" w14:textId="77777777" w:rsidTr="00BA3D16">
        <w:tc>
          <w:tcPr>
            <w:tcW w:w="2610" w:type="dxa"/>
          </w:tcPr>
          <w:p w14:paraId="35DD0381" w14:textId="77777777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9E71E35" w14:textId="0E83FC35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1260" w:type="dxa"/>
            <w:vAlign w:val="bottom"/>
          </w:tcPr>
          <w:p w14:paraId="427EC134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C6BB97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173F36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E0CCA9" w14:textId="77777777" w:rsidR="003C31B8" w:rsidRPr="000F2419" w:rsidRDefault="003C31B8" w:rsidP="003C31B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3186BA0" w14:textId="77777777" w:rsidR="003C31B8" w:rsidRPr="000F2419" w:rsidRDefault="003C31B8" w:rsidP="003C31B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E5B942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A00F48B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C7B" w:rsidRPr="000F2419" w14:paraId="77DC9661" w14:textId="77777777" w:rsidTr="00BA3D16">
        <w:tc>
          <w:tcPr>
            <w:tcW w:w="2610" w:type="dxa"/>
          </w:tcPr>
          <w:p w14:paraId="1D2C63BE" w14:textId="1CC7A0DE" w:rsidR="00DA5C7B" w:rsidRPr="00065B99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5B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FB2A9E" w14:textId="07A7311D" w:rsidR="00DA5C7B" w:rsidRPr="00865B66" w:rsidRDefault="00DA5C7B" w:rsidP="00DA5C7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(3,943,758)</w:t>
            </w:r>
          </w:p>
        </w:tc>
        <w:tc>
          <w:tcPr>
            <w:tcW w:w="270" w:type="dxa"/>
          </w:tcPr>
          <w:p w14:paraId="209ECAE3" w14:textId="77777777" w:rsidR="00DA5C7B" w:rsidRPr="00865B66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DA37FE" w14:textId="3C98E3CD" w:rsidR="00DA5C7B" w:rsidRPr="00865B66" w:rsidRDefault="00DA5C7B" w:rsidP="00DA5C7B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CA2B05C" w14:textId="77777777" w:rsidR="00DA5C7B" w:rsidRPr="00865B66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54B642" w14:textId="3F4038B7" w:rsidR="00DA5C7B" w:rsidRPr="00865B66" w:rsidRDefault="00DA5C7B" w:rsidP="00DA5C7B">
            <w:pPr>
              <w:pStyle w:val="block"/>
              <w:tabs>
                <w:tab w:val="decimal" w:pos="9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(3,943,758)</w:t>
            </w:r>
          </w:p>
        </w:tc>
        <w:tc>
          <w:tcPr>
            <w:tcW w:w="268" w:type="dxa"/>
            <w:vAlign w:val="center"/>
          </w:tcPr>
          <w:p w14:paraId="34E0A6C4" w14:textId="77777777" w:rsidR="00DA5C7B" w:rsidRPr="00865B66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96A8E29" w14:textId="5935364A" w:rsidR="00DA5C7B" w:rsidRPr="00865B66" w:rsidRDefault="00DA5C7B" w:rsidP="00DA5C7B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A5C7B" w:rsidRPr="000F2419" w14:paraId="7D32A791" w14:textId="77777777" w:rsidTr="00BA3D16">
        <w:tc>
          <w:tcPr>
            <w:tcW w:w="2610" w:type="dxa"/>
          </w:tcPr>
          <w:p w14:paraId="0FDDBEAD" w14:textId="77777777" w:rsidR="00DA5C7B" w:rsidRPr="000F2419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8E8A1D4" w14:textId="77777777" w:rsidR="00DA5C7B" w:rsidRPr="000F2419" w:rsidRDefault="00DA5C7B" w:rsidP="00DA5C7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951796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B6999A" w14:textId="77777777" w:rsidR="00DA5C7B" w:rsidRPr="000F2419" w:rsidRDefault="00DA5C7B" w:rsidP="00DA5C7B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2F870E" w14:textId="77777777" w:rsidR="00DA5C7B" w:rsidRPr="000F2419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F5D0351" w14:textId="77777777" w:rsidR="00DA5C7B" w:rsidRPr="000F2419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E553575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05F0AD3D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C7B" w:rsidRPr="000F2419" w14:paraId="373F99AD" w14:textId="77777777" w:rsidTr="00BA3D16">
        <w:tc>
          <w:tcPr>
            <w:tcW w:w="2610" w:type="dxa"/>
            <w:hideMark/>
          </w:tcPr>
          <w:p w14:paraId="75BD51D6" w14:textId="77777777" w:rsidR="00DA5C7B" w:rsidRPr="000F2419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392F5D0D" w14:textId="4A598D5A" w:rsidR="00DA5C7B" w:rsidRPr="000F2419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1260" w:type="dxa"/>
            <w:vAlign w:val="bottom"/>
          </w:tcPr>
          <w:p w14:paraId="69119051" w14:textId="77777777" w:rsidR="00DA5C7B" w:rsidRPr="000F2419" w:rsidRDefault="00DA5C7B" w:rsidP="00DA5C7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DA5009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3D5698" w14:textId="77777777" w:rsidR="00DA5C7B" w:rsidRPr="000F2419" w:rsidRDefault="00DA5C7B" w:rsidP="00DA5C7B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FB938" w14:textId="77777777" w:rsidR="00DA5C7B" w:rsidRPr="000F2419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E1756F" w14:textId="77777777" w:rsidR="00DA5C7B" w:rsidRPr="000F2419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862DFDD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4331880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5C7B" w:rsidRPr="000F2419" w14:paraId="1F67C1D9" w14:textId="77777777" w:rsidTr="00BA3D16">
        <w:tc>
          <w:tcPr>
            <w:tcW w:w="2610" w:type="dxa"/>
            <w:hideMark/>
          </w:tcPr>
          <w:p w14:paraId="1DF75E03" w14:textId="77777777" w:rsidR="00DA5C7B" w:rsidRPr="00FE16A3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E16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5DE5C9A" w14:textId="02C6C067" w:rsidR="00DA5C7B" w:rsidRPr="00FE16A3" w:rsidRDefault="00721E3F" w:rsidP="00DA5C7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374,739</w:t>
            </w:r>
          </w:p>
        </w:tc>
        <w:tc>
          <w:tcPr>
            <w:tcW w:w="270" w:type="dxa"/>
            <w:vAlign w:val="center"/>
          </w:tcPr>
          <w:p w14:paraId="2E934CAC" w14:textId="77777777" w:rsidR="00DA5C7B" w:rsidRPr="00FE16A3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3F13C52" w14:textId="222C3D03" w:rsidR="00DA5C7B" w:rsidRPr="00FE16A3" w:rsidRDefault="00DA5C7B" w:rsidP="00DA5C7B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8A40DD3" w14:textId="77777777" w:rsidR="00DA5C7B" w:rsidRPr="00FE16A3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B3310C" w14:textId="4F295F97" w:rsidR="00DA5C7B" w:rsidRPr="00FE16A3" w:rsidRDefault="00721E3F" w:rsidP="00DA5C7B">
            <w:pPr>
              <w:pStyle w:val="block"/>
              <w:tabs>
                <w:tab w:val="decimal" w:pos="8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938,803</w:t>
            </w:r>
          </w:p>
        </w:tc>
        <w:tc>
          <w:tcPr>
            <w:tcW w:w="268" w:type="dxa"/>
            <w:vAlign w:val="center"/>
          </w:tcPr>
          <w:p w14:paraId="5D6D4138" w14:textId="77777777" w:rsidR="00DA5C7B" w:rsidRPr="00FE16A3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  <w:hideMark/>
          </w:tcPr>
          <w:p w14:paraId="436BF376" w14:textId="77335086" w:rsidR="00DA5C7B" w:rsidRPr="000F2419" w:rsidRDefault="00DA5C7B" w:rsidP="00DA5C7B">
            <w:pPr>
              <w:pStyle w:val="block"/>
              <w:tabs>
                <w:tab w:val="decimal" w:pos="880"/>
              </w:tabs>
              <w:spacing w:after="0" w:line="240" w:lineRule="atLeast"/>
              <w:ind w:left="0" w:right="-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</w:tr>
      <w:tr w:rsidR="00DA5C7B" w:rsidRPr="000F2419" w14:paraId="757F20E6" w14:textId="77777777" w:rsidTr="00BA3D16">
        <w:tc>
          <w:tcPr>
            <w:tcW w:w="2610" w:type="dxa"/>
            <w:hideMark/>
          </w:tcPr>
          <w:p w14:paraId="6A845C59" w14:textId="77777777" w:rsidR="00DA5C7B" w:rsidRPr="000F2419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4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7BD36" w14:textId="76138CA0" w:rsidR="00DA5C7B" w:rsidRPr="000F2419" w:rsidRDefault="00721E3F" w:rsidP="00DA5C7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(1,896,945)</w:t>
            </w:r>
          </w:p>
        </w:tc>
        <w:tc>
          <w:tcPr>
            <w:tcW w:w="270" w:type="dxa"/>
            <w:vAlign w:val="center"/>
          </w:tcPr>
          <w:p w14:paraId="5982BC9F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B1148" w14:textId="63779DAA" w:rsidR="00DA5C7B" w:rsidRPr="00713694" w:rsidRDefault="00DA5C7B" w:rsidP="00DA5C7B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22B1BF" w14:textId="77777777" w:rsidR="00DA5C7B" w:rsidRPr="000F2419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9EE3D" w14:textId="008AB474" w:rsidR="00DA5C7B" w:rsidRPr="00196956" w:rsidRDefault="00721E3F" w:rsidP="00DA5C7B">
            <w:pPr>
              <w:pStyle w:val="block"/>
              <w:tabs>
                <w:tab w:val="decimal" w:pos="9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(2,799,245)</w:t>
            </w:r>
          </w:p>
        </w:tc>
        <w:tc>
          <w:tcPr>
            <w:tcW w:w="268" w:type="dxa"/>
            <w:vAlign w:val="center"/>
          </w:tcPr>
          <w:p w14:paraId="13056BC3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3C3E6" w14:textId="369C2412" w:rsidR="00DA5C7B" w:rsidRPr="000F2419" w:rsidRDefault="00DA5C7B" w:rsidP="00DA5C7B">
            <w:pPr>
              <w:pStyle w:val="block"/>
              <w:tabs>
                <w:tab w:val="decimal" w:pos="880"/>
              </w:tabs>
              <w:spacing w:after="0" w:line="240" w:lineRule="atLeast"/>
              <w:ind w:left="0" w:right="-3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A5C7B" w:rsidRPr="000F2419" w14:paraId="2E94EC8D" w14:textId="77777777" w:rsidTr="00BA3D16">
        <w:tc>
          <w:tcPr>
            <w:tcW w:w="2610" w:type="dxa"/>
          </w:tcPr>
          <w:p w14:paraId="597167E8" w14:textId="77777777" w:rsidR="00DA5C7B" w:rsidRPr="000F2419" w:rsidRDefault="00DA5C7B" w:rsidP="00DA5C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C103C" w14:textId="160ED067" w:rsidR="00DA5C7B" w:rsidRPr="000F2419" w:rsidRDefault="00721E3F" w:rsidP="00DA5C7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(1,522,206)</w:t>
            </w:r>
          </w:p>
        </w:tc>
        <w:tc>
          <w:tcPr>
            <w:tcW w:w="270" w:type="dxa"/>
            <w:vAlign w:val="center"/>
          </w:tcPr>
          <w:p w14:paraId="59F7CFA5" w14:textId="77777777" w:rsidR="00DA5C7B" w:rsidRPr="000F2419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E5E4E8" w14:textId="37BDC97A" w:rsidR="00DA5C7B" w:rsidRPr="00745F56" w:rsidRDefault="00DA5C7B" w:rsidP="00DA5C7B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88B4458" w14:textId="77777777" w:rsidR="00DA5C7B" w:rsidRPr="000F2419" w:rsidRDefault="00DA5C7B" w:rsidP="00DA5C7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C98FF4" w14:textId="745EC189" w:rsidR="00DA5C7B" w:rsidRPr="00713694" w:rsidRDefault="00721E3F" w:rsidP="00DA5C7B">
            <w:pPr>
              <w:pStyle w:val="block"/>
              <w:tabs>
                <w:tab w:val="decimal" w:pos="9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(1,860,442)</w:t>
            </w:r>
          </w:p>
        </w:tc>
        <w:tc>
          <w:tcPr>
            <w:tcW w:w="268" w:type="dxa"/>
            <w:vAlign w:val="center"/>
          </w:tcPr>
          <w:p w14:paraId="1CA44F05" w14:textId="77777777" w:rsidR="00DA5C7B" w:rsidRPr="00BA3D16" w:rsidRDefault="00DA5C7B" w:rsidP="00DA5C7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784250" w14:textId="6AE4D7F0" w:rsidR="00DA5C7B" w:rsidRPr="00BA3D16" w:rsidRDefault="00DA5C7B" w:rsidP="00DA5C7B">
            <w:pPr>
              <w:pStyle w:val="block"/>
              <w:tabs>
                <w:tab w:val="decimal" w:pos="880"/>
              </w:tabs>
              <w:spacing w:after="0" w:line="240" w:lineRule="atLeast"/>
              <w:ind w:left="0" w:right="-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AA0C36D" w14:textId="723A0371" w:rsidR="00331344" w:rsidRDefault="00331344" w:rsidP="0033134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p w14:paraId="7D19A07F" w14:textId="4BB3A42E" w:rsidR="005B251F" w:rsidRPr="00776A03" w:rsidRDefault="00D9586E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776A03">
        <w:rPr>
          <w:rFonts w:asciiTheme="minorHAnsi" w:hAnsiTheme="minorHAnsi" w:cstheme="minorHAnsi" w:hint="cs"/>
          <w:b/>
          <w:bCs/>
          <w:cs/>
          <w:lang w:val="en-US"/>
        </w:rPr>
        <w:t>การบริหารจัดการทุน</w:t>
      </w:r>
    </w:p>
    <w:p w14:paraId="4782D8F9" w14:textId="77777777" w:rsidR="00D9586E" w:rsidRPr="00776A03" w:rsidRDefault="00D9586E" w:rsidP="00D9586E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1633BAD" w14:textId="77777777" w:rsidR="00C96B48" w:rsidRPr="00776A03" w:rsidRDefault="00D9586E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776A03">
        <w:rPr>
          <w:rFonts w:asciiTheme="minorHAnsi" w:hAnsiTheme="minorHAnsi" w:cstheme="minorHAns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D0112" w:rsidRPr="00776A03">
        <w:rPr>
          <w:rFonts w:asciiTheme="minorHAnsi" w:hAnsiTheme="minorHAnsi" w:cstheme="minorHAnsi" w:hint="cs"/>
          <w:sz w:val="30"/>
          <w:szCs w:val="30"/>
          <w:cs/>
        </w:rPr>
        <w:t>อย่างสม่ำเสมอ โดย</w:t>
      </w:r>
      <w:r w:rsidRPr="00776A03">
        <w:rPr>
          <w:rFonts w:asciiTheme="minorHAnsi" w:hAnsiTheme="minorHAnsi" w:cstheme="minorHAns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8A65E8" w:rsidRPr="00776A03">
        <w:rPr>
          <w:rFonts w:asciiTheme="minorHAnsi" w:hAnsiTheme="minorHAnsi" w:cstheme="minorHAnsi" w:hint="cs"/>
          <w:sz w:val="30"/>
          <w:szCs w:val="30"/>
          <w:cs/>
        </w:rPr>
        <w:t xml:space="preserve">    </w:t>
      </w:r>
      <w:r w:rsidRPr="00776A03">
        <w:rPr>
          <w:rFonts w:asciiTheme="minorHAnsi" w:hAnsiTheme="minorHAnsi" w:cstheme="minorHAnsi"/>
          <w:sz w:val="30"/>
          <w:szCs w:val="30"/>
          <w:cs/>
        </w:rPr>
        <w:t xml:space="preserve">ส่วนได้เสียที่ไม่มีอำนาจควบคุม </w:t>
      </w:r>
      <w:r w:rsidRPr="00776A03">
        <w:rPr>
          <w:rFonts w:ascii="Angsana New" w:eastAsia="Calibri" w:hAnsi="Angsana New"/>
          <w:sz w:val="30"/>
          <w:szCs w:val="30"/>
          <w:cs/>
          <w:lang w:eastAsia="x-none"/>
        </w:rPr>
        <w:t>อีกทั้งยังกำกับดูแลระดับการจ่ายเงินปันผลให้แก่ผู้ถือหุ้นสามัญ</w:t>
      </w:r>
    </w:p>
    <w:p w14:paraId="446D7CE6" w14:textId="77777777" w:rsidR="00C96B48" w:rsidRDefault="00C96B4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4C2D4C28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32A1A752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607C15FD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0F3A5740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329A12FC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641B0028" w14:textId="77777777" w:rsidR="009B4538" w:rsidRPr="00776A03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156CC042" w14:textId="725AA4CF" w:rsidR="00423EDA" w:rsidRPr="00776A03" w:rsidRDefault="00FB07B9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776A03">
        <w:rPr>
          <w:rFonts w:asciiTheme="minorHAnsi" w:hAnsiTheme="minorHAnsi" w:cstheme="minorHAnsi"/>
          <w:b/>
          <w:bCs/>
          <w:cs/>
          <w:lang w:val="en-US"/>
        </w:rPr>
        <w:lastRenderedPageBreak/>
        <w:t>ภาระผูกพันกับ</w:t>
      </w:r>
      <w:r w:rsidR="00826CFE" w:rsidRPr="00776A03">
        <w:rPr>
          <w:rFonts w:asciiTheme="minorHAnsi" w:hAnsiTheme="minorHAnsi" w:cstheme="minorHAnsi"/>
          <w:b/>
          <w:bCs/>
          <w:cs/>
          <w:lang w:val="en-US"/>
        </w:rPr>
        <w:t>บุคคลหรือ</w:t>
      </w:r>
      <w:r w:rsidRPr="00776A03">
        <w:rPr>
          <w:rFonts w:asciiTheme="minorHAnsi" w:hAnsiTheme="minorHAnsi" w:cstheme="minorHAnsi"/>
          <w:b/>
          <w:bCs/>
          <w:cs/>
          <w:lang w:val="en-US"/>
        </w:rPr>
        <w:t>กิจการที่ไม่เกี่ยวข้องกัน</w:t>
      </w:r>
    </w:p>
    <w:p w14:paraId="08187042" w14:textId="77777777" w:rsidR="00297614" w:rsidRPr="00776A03" w:rsidRDefault="00297614" w:rsidP="00AF1E3D">
      <w:pPr>
        <w:pStyle w:val="a"/>
        <w:tabs>
          <w:tab w:val="clear" w:pos="1080"/>
          <w:tab w:val="left" w:pos="540"/>
        </w:tabs>
        <w:spacing w:line="24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1073"/>
        <w:gridCol w:w="1078"/>
        <w:gridCol w:w="240"/>
        <w:gridCol w:w="1086"/>
        <w:gridCol w:w="243"/>
        <w:gridCol w:w="1101"/>
        <w:gridCol w:w="241"/>
        <w:gridCol w:w="1142"/>
      </w:tblGrid>
      <w:tr w:rsidR="00600B38" w:rsidRPr="00776A03" w14:paraId="3D2E9D6D" w14:textId="77777777" w:rsidTr="00A10D0D">
        <w:trPr>
          <w:tblHeader/>
        </w:trPr>
        <w:tc>
          <w:tcPr>
            <w:tcW w:w="2259" w:type="pct"/>
            <w:gridSpan w:val="2"/>
          </w:tcPr>
          <w:p w14:paraId="2C974402" w14:textId="77777777" w:rsidR="000D09EB" w:rsidRPr="00776A03" w:rsidRDefault="000D09EB" w:rsidP="003E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4218C4C3" w14:textId="77777777" w:rsidR="000D09EB" w:rsidRPr="00776A03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B4143FB" w14:textId="77777777" w:rsidR="000D09EB" w:rsidRPr="00776A03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1D9D78A" w14:textId="77777777" w:rsidR="000D09EB" w:rsidRPr="00776A03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38D" w:rsidRPr="00776A03" w14:paraId="0215D355" w14:textId="77777777">
        <w:trPr>
          <w:trHeight w:val="344"/>
          <w:tblHeader/>
        </w:trPr>
        <w:tc>
          <w:tcPr>
            <w:tcW w:w="2259" w:type="pct"/>
            <w:gridSpan w:val="2"/>
          </w:tcPr>
          <w:p w14:paraId="405A45B3" w14:textId="77777777" w:rsidR="00B3338D" w:rsidRPr="00776A03" w:rsidRDefault="00B3338D" w:rsidP="00B33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6230BB78" w14:textId="0781D453" w:rsidR="00B3338D" w:rsidRPr="00776A03" w:rsidRDefault="00A301CB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128" w:type="pct"/>
            <w:vAlign w:val="center"/>
          </w:tcPr>
          <w:p w14:paraId="0294C376" w14:textId="77777777" w:rsidR="00B3338D" w:rsidRPr="00776A03" w:rsidRDefault="00B3338D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201B49AE" w14:textId="76FC0E16" w:rsidR="00B3338D" w:rsidRPr="00776A03" w:rsidRDefault="00A301CB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51E65A73" w14:textId="77777777" w:rsidR="00B3338D" w:rsidRPr="00776A03" w:rsidRDefault="00B3338D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D28CE23" w14:textId="1BE01B26" w:rsidR="00B3338D" w:rsidRPr="00776A03" w:rsidRDefault="00A301CB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129" w:type="pct"/>
            <w:vAlign w:val="center"/>
          </w:tcPr>
          <w:p w14:paraId="7178DED1" w14:textId="77777777" w:rsidR="00B3338D" w:rsidRPr="00776A03" w:rsidRDefault="00B3338D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508EA6B" w14:textId="3DFEA6CB" w:rsidR="00B3338D" w:rsidRPr="00776A03" w:rsidRDefault="00A301CB" w:rsidP="00B33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</w:tr>
      <w:tr w:rsidR="003C31B8" w:rsidRPr="00776A03" w14:paraId="26A88BFA" w14:textId="77777777" w:rsidTr="00A10D0D">
        <w:trPr>
          <w:tblHeader/>
        </w:trPr>
        <w:tc>
          <w:tcPr>
            <w:tcW w:w="1686" w:type="pct"/>
          </w:tcPr>
          <w:p w14:paraId="1A5909CC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D98724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08224B1F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1B8" w:rsidRPr="00776A03" w14:paraId="166DE6D2" w14:textId="77777777" w:rsidTr="00A10D0D">
        <w:tc>
          <w:tcPr>
            <w:tcW w:w="2259" w:type="pct"/>
            <w:gridSpan w:val="2"/>
          </w:tcPr>
          <w:p w14:paraId="1D4EF05C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57B1821F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576" w:type="pct"/>
          </w:tcPr>
          <w:p w14:paraId="3EB6AA54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B124DF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E03603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84D102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2F662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5C2D5B9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E8DF146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4648E" w:rsidRPr="00776A03" w14:paraId="38937F41" w14:textId="77777777" w:rsidTr="00A10D0D">
        <w:tc>
          <w:tcPr>
            <w:tcW w:w="1686" w:type="pct"/>
          </w:tcPr>
          <w:p w14:paraId="113CB858" w14:textId="2E990D64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573" w:type="pct"/>
          </w:tcPr>
          <w:p w14:paraId="6178C855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1AA3FD7" w14:textId="5A64E766" w:rsidR="00A4648E" w:rsidRPr="00776A03" w:rsidRDefault="00B81C65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21,432</w:t>
            </w:r>
          </w:p>
        </w:tc>
        <w:tc>
          <w:tcPr>
            <w:tcW w:w="128" w:type="pct"/>
          </w:tcPr>
          <w:p w14:paraId="2B600894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5D7C8" w14:textId="6B6CEC1F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51</w:t>
            </w:r>
            <w:r w:rsidR="00A4648E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363</w:t>
            </w:r>
          </w:p>
        </w:tc>
        <w:tc>
          <w:tcPr>
            <w:tcW w:w="130" w:type="pct"/>
          </w:tcPr>
          <w:p w14:paraId="12A3C81C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409358" w14:textId="34268893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2B323A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4A68DE">
              <w:rPr>
                <w:rFonts w:asciiTheme="minorHAnsi" w:hAnsiTheme="minorHAnsi" w:cstheme="minorHAnsi" w:hint="cs"/>
                <w:sz w:val="30"/>
                <w:szCs w:val="30"/>
                <w:cs/>
              </w:rPr>
              <w:t>761</w:t>
            </w:r>
          </w:p>
        </w:tc>
        <w:tc>
          <w:tcPr>
            <w:tcW w:w="129" w:type="pct"/>
          </w:tcPr>
          <w:p w14:paraId="38616126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AD8C1E7" w14:textId="5F4B468F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A4648E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969</w:t>
            </w:r>
          </w:p>
        </w:tc>
      </w:tr>
      <w:tr w:rsidR="00A4648E" w:rsidRPr="00776A03" w14:paraId="663EFAE7" w14:textId="77777777" w:rsidTr="00010A50">
        <w:trPr>
          <w:trHeight w:val="371"/>
        </w:trPr>
        <w:tc>
          <w:tcPr>
            <w:tcW w:w="2259" w:type="pct"/>
            <w:gridSpan w:val="2"/>
          </w:tcPr>
          <w:p w14:paraId="0D85AD45" w14:textId="146790AB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A4648E" w:rsidRPr="00776A03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A4648E"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76" w:type="pct"/>
          </w:tcPr>
          <w:p w14:paraId="5C54DC93" w14:textId="46EE3C96" w:rsidR="00A4648E" w:rsidRPr="00776A03" w:rsidRDefault="00B81C65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2,642</w:t>
            </w:r>
          </w:p>
        </w:tc>
        <w:tc>
          <w:tcPr>
            <w:tcW w:w="128" w:type="pct"/>
          </w:tcPr>
          <w:p w14:paraId="3E9EC932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995C2D" w14:textId="3E7F5FE6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="00A4648E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40</w:t>
            </w:r>
          </w:p>
        </w:tc>
        <w:tc>
          <w:tcPr>
            <w:tcW w:w="130" w:type="pct"/>
          </w:tcPr>
          <w:p w14:paraId="52722275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A0C2EF" w14:textId="07652EB4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2B323A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656</w:t>
            </w:r>
          </w:p>
        </w:tc>
        <w:tc>
          <w:tcPr>
            <w:tcW w:w="129" w:type="pct"/>
          </w:tcPr>
          <w:p w14:paraId="55634242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F1CC7F" w14:textId="0BC248ED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A4648E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221</w:t>
            </w:r>
          </w:p>
        </w:tc>
      </w:tr>
      <w:tr w:rsidR="00A4648E" w:rsidRPr="00776A03" w14:paraId="52B70841" w14:textId="77777777" w:rsidTr="00A10D0D">
        <w:tc>
          <w:tcPr>
            <w:tcW w:w="2259" w:type="pct"/>
            <w:gridSpan w:val="2"/>
          </w:tcPr>
          <w:p w14:paraId="192C56CC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1AA4AEF1" w:rsidR="00A4648E" w:rsidRPr="00776A03" w:rsidRDefault="00B81C65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24,074</w:t>
            </w:r>
          </w:p>
        </w:tc>
        <w:tc>
          <w:tcPr>
            <w:tcW w:w="128" w:type="pct"/>
          </w:tcPr>
          <w:p w14:paraId="11A8A92C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2D420A72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61</w:t>
            </w:r>
            <w:r w:rsidR="00A4648E"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30" w:type="pct"/>
          </w:tcPr>
          <w:p w14:paraId="49BBF649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E42F54" w14:textId="2E8851A5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="002B32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4A68DE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417</w:t>
            </w:r>
          </w:p>
        </w:tc>
        <w:tc>
          <w:tcPr>
            <w:tcW w:w="129" w:type="pct"/>
          </w:tcPr>
          <w:p w14:paraId="2EF87711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CFCA0F1" w14:textId="599CCB9F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="00A4648E"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190</w:t>
            </w:r>
          </w:p>
        </w:tc>
      </w:tr>
      <w:tr w:rsidR="00A4648E" w:rsidRPr="00776A03" w14:paraId="5C97F245" w14:textId="77777777" w:rsidTr="00A10D0D">
        <w:tc>
          <w:tcPr>
            <w:tcW w:w="2259" w:type="pct"/>
            <w:gridSpan w:val="2"/>
          </w:tcPr>
          <w:p w14:paraId="37771044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DB7DA17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13698F2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69647A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48371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769AF7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23CA41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012CEE5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4648E" w:rsidRPr="00776A03" w14:paraId="0D206A87" w14:textId="77777777" w:rsidTr="00C15EA1">
        <w:tc>
          <w:tcPr>
            <w:tcW w:w="2259" w:type="pct"/>
            <w:gridSpan w:val="2"/>
          </w:tcPr>
          <w:p w14:paraId="18CCFE45" w14:textId="426D13D5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</w:tcPr>
          <w:p w14:paraId="0B4359FD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1DFE5E0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82873B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8ADFDD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BAFDD3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A847A4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D13D11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F3F92" w:rsidRPr="00776A03" w14:paraId="66ED1430" w14:textId="77777777" w:rsidTr="00C15EA1">
        <w:tc>
          <w:tcPr>
            <w:tcW w:w="2259" w:type="pct"/>
            <w:gridSpan w:val="2"/>
          </w:tcPr>
          <w:p w14:paraId="0346DE27" w14:textId="79CC507D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76" w:type="pct"/>
          </w:tcPr>
          <w:p w14:paraId="50C53F34" w14:textId="3AD80F0B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16A135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334DA4" w14:textId="7BCD8B80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16</w:t>
            </w:r>
          </w:p>
        </w:tc>
        <w:tc>
          <w:tcPr>
            <w:tcW w:w="130" w:type="pct"/>
          </w:tcPr>
          <w:p w14:paraId="783648D1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5947BA0" w14:textId="5C18E76C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C579326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6B4F379" w14:textId="579F0814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3F92" w:rsidRPr="00776A03" w14:paraId="03CD98B4" w14:textId="77777777" w:rsidTr="00C15EA1">
        <w:tc>
          <w:tcPr>
            <w:tcW w:w="2259" w:type="pct"/>
            <w:gridSpan w:val="2"/>
          </w:tcPr>
          <w:p w14:paraId="3194A1F2" w14:textId="052AB6B9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</w:tcPr>
          <w:p w14:paraId="2E159955" w14:textId="0B37225A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10,942</w:t>
            </w:r>
          </w:p>
        </w:tc>
        <w:tc>
          <w:tcPr>
            <w:tcW w:w="128" w:type="pct"/>
          </w:tcPr>
          <w:p w14:paraId="0DA8123F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3D0AF7E" w14:textId="455E7E3F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79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7E91584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3EB5141" w14:textId="4272F592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598FE76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966B229" w14:textId="776653A0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3F92" w:rsidRPr="00776A03" w14:paraId="23122697" w14:textId="77777777" w:rsidTr="00EE3188">
        <w:tc>
          <w:tcPr>
            <w:tcW w:w="2259" w:type="pct"/>
            <w:gridSpan w:val="2"/>
          </w:tcPr>
          <w:p w14:paraId="135A4295" w14:textId="440C34DF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8B912B1" w14:textId="5D2D80F4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F0ECB7F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5A18DA5" w14:textId="7D43A370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521</w:t>
            </w:r>
          </w:p>
        </w:tc>
        <w:tc>
          <w:tcPr>
            <w:tcW w:w="130" w:type="pct"/>
          </w:tcPr>
          <w:p w14:paraId="11C3C9DD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F23CB60" w14:textId="4F43CBFD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B3DDC2B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F344399" w14:textId="2834B40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3F92" w:rsidRPr="00776A03" w14:paraId="5D8561E2" w14:textId="77777777" w:rsidTr="00EE3188">
        <w:tc>
          <w:tcPr>
            <w:tcW w:w="2259" w:type="pct"/>
            <w:gridSpan w:val="2"/>
          </w:tcPr>
          <w:p w14:paraId="2FA37D1C" w14:textId="362D5BE2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E035A43" w14:textId="1CED610A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10,942</w:t>
            </w:r>
          </w:p>
        </w:tc>
        <w:tc>
          <w:tcPr>
            <w:tcW w:w="128" w:type="pct"/>
          </w:tcPr>
          <w:p w14:paraId="51AA93EE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7F9F844" w14:textId="46118BC9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Pr="0011525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30" w:type="pct"/>
          </w:tcPr>
          <w:p w14:paraId="6BB60445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CEB46A" w14:textId="76F57C9A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EC2F55" w14:textId="77777777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3E0AE25" w14:textId="40923CD3" w:rsidR="00AF3F92" w:rsidRPr="00776A03" w:rsidRDefault="00AF3F92" w:rsidP="00AF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A4648E" w:rsidRPr="00776A03" w14:paraId="1996B790" w14:textId="77777777" w:rsidTr="00C15EA1">
        <w:tc>
          <w:tcPr>
            <w:tcW w:w="2259" w:type="pct"/>
            <w:gridSpan w:val="2"/>
          </w:tcPr>
          <w:p w14:paraId="1227CE66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C25DBD3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6EED0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1888C1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737179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DD5195B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3A9ABD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A4F26F8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4648E" w:rsidRPr="00776A03" w14:paraId="4541464C" w14:textId="77777777" w:rsidTr="00A10D0D">
        <w:tc>
          <w:tcPr>
            <w:tcW w:w="2259" w:type="pct"/>
            <w:gridSpan w:val="2"/>
          </w:tcPr>
          <w:p w14:paraId="05CB939E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</w:tcPr>
          <w:p w14:paraId="6DEAB6B7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706BA9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DF22DC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249446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D25EF7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91F603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E97811E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9D762D" w:rsidRPr="00776A03" w14:paraId="390318EB" w14:textId="77777777">
        <w:tc>
          <w:tcPr>
            <w:tcW w:w="2259" w:type="pct"/>
            <w:gridSpan w:val="2"/>
          </w:tcPr>
          <w:p w14:paraId="4E7D8109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/>
                <w:sz w:val="30"/>
                <w:szCs w:val="30"/>
              </w:rPr>
            </w:pPr>
            <w:r w:rsidRPr="00776A03">
              <w:rPr>
                <w:rFonts w:asciiTheme="minorHAnsi" w:hAnsiTheme="minorHAns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64CADC06" w14:textId="3FCC1EF2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/>
                <w:sz w:val="30"/>
                <w:szCs w:val="30"/>
              </w:rPr>
              <w:t xml:space="preserve">    </w:t>
            </w:r>
            <w:r w:rsidRPr="00776A03">
              <w:rPr>
                <w:rFonts w:asciiTheme="minorHAnsi" w:hAnsiTheme="minorHAns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76" w:type="pct"/>
            <w:vAlign w:val="bottom"/>
          </w:tcPr>
          <w:p w14:paraId="5567B9F4" w14:textId="322B8A9D" w:rsidR="009D762D" w:rsidRPr="00776A03" w:rsidRDefault="00B81C65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7,244</w:t>
            </w:r>
          </w:p>
        </w:tc>
        <w:tc>
          <w:tcPr>
            <w:tcW w:w="128" w:type="pct"/>
            <w:vAlign w:val="bottom"/>
          </w:tcPr>
          <w:p w14:paraId="0755B570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E1E3D76" w14:textId="081B97CB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36</w:t>
            </w:r>
            <w:r w:rsidR="009D762D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62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6928C569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C2A3C90" w14:textId="05A08462" w:rsidR="009D762D" w:rsidRPr="00776A03" w:rsidRDefault="002B323A" w:rsidP="002B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B623DF9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2F0553E" w14:textId="704BC535" w:rsidR="009D762D" w:rsidRPr="00776A03" w:rsidRDefault="009D762D" w:rsidP="00F73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9D762D" w:rsidRPr="00776A03" w14:paraId="56F21F8A" w14:textId="77777777" w:rsidTr="00A10D0D">
        <w:tc>
          <w:tcPr>
            <w:tcW w:w="2259" w:type="pct"/>
            <w:gridSpan w:val="2"/>
          </w:tcPr>
          <w:p w14:paraId="7432A8C0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  <w:shd w:val="clear" w:color="auto" w:fill="auto"/>
          </w:tcPr>
          <w:p w14:paraId="5680B11B" w14:textId="5C09A524" w:rsidR="009D762D" w:rsidRPr="00776A03" w:rsidRDefault="00B81C65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80,852</w:t>
            </w:r>
          </w:p>
        </w:tc>
        <w:tc>
          <w:tcPr>
            <w:tcW w:w="128" w:type="pct"/>
            <w:shd w:val="clear" w:color="auto" w:fill="auto"/>
          </w:tcPr>
          <w:p w14:paraId="22172D41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2FE549" w14:textId="056CEDCD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170</w:t>
            </w:r>
            <w:r w:rsidR="009D762D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554</w:t>
            </w:r>
          </w:p>
        </w:tc>
        <w:tc>
          <w:tcPr>
            <w:tcW w:w="130" w:type="pct"/>
            <w:shd w:val="clear" w:color="auto" w:fill="auto"/>
          </w:tcPr>
          <w:p w14:paraId="3E7C1715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8E5A52" w14:textId="18EBD2C9" w:rsidR="009D762D" w:rsidRPr="00776A03" w:rsidRDefault="00A301CB" w:rsidP="002B3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11</w:t>
            </w:r>
            <w:r w:rsidR="002B323A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614</w:t>
            </w:r>
          </w:p>
        </w:tc>
        <w:tc>
          <w:tcPr>
            <w:tcW w:w="129" w:type="pct"/>
            <w:shd w:val="clear" w:color="auto" w:fill="auto"/>
          </w:tcPr>
          <w:p w14:paraId="252BBF87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A5F5950" w14:textId="7C0B44CD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31</w:t>
            </w:r>
            <w:r w:rsidR="009D762D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440</w:t>
            </w:r>
          </w:p>
        </w:tc>
      </w:tr>
      <w:tr w:rsidR="009D762D" w:rsidRPr="00776A03" w14:paraId="0EF401E6" w14:textId="77777777" w:rsidTr="00A10D0D">
        <w:tc>
          <w:tcPr>
            <w:tcW w:w="2259" w:type="pct"/>
            <w:gridSpan w:val="2"/>
          </w:tcPr>
          <w:p w14:paraId="21B0C3EE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1559504A" w14:textId="5BB42527" w:rsidR="009D762D" w:rsidRPr="00776A03" w:rsidRDefault="00B81C65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57,411</w:t>
            </w:r>
          </w:p>
        </w:tc>
        <w:tc>
          <w:tcPr>
            <w:tcW w:w="128" w:type="pct"/>
          </w:tcPr>
          <w:p w14:paraId="1E69DDA8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94767" w14:textId="478676F9" w:rsidR="009D762D" w:rsidRPr="00776A03" w:rsidRDefault="00115258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="009D762D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A301CB" w:rsidRPr="00A301CB">
              <w:rPr>
                <w:rFonts w:asciiTheme="minorHAnsi" w:hAnsiTheme="minorHAnsi" w:cstheme="minorHAnsi"/>
                <w:sz w:val="30"/>
                <w:szCs w:val="30"/>
              </w:rPr>
              <w:t>159</w:t>
            </w:r>
          </w:p>
        </w:tc>
        <w:tc>
          <w:tcPr>
            <w:tcW w:w="130" w:type="pct"/>
          </w:tcPr>
          <w:p w14:paraId="07E51E4D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C82851" w14:textId="63A05B6A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="00115258"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="002B323A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460</w:t>
            </w:r>
          </w:p>
        </w:tc>
        <w:tc>
          <w:tcPr>
            <w:tcW w:w="129" w:type="pct"/>
          </w:tcPr>
          <w:p w14:paraId="48BF9C0B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D22C22" w14:textId="32C73A69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27</w:t>
            </w:r>
            <w:r w:rsidR="009D762D" w:rsidRPr="00776A0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960</w:t>
            </w:r>
          </w:p>
        </w:tc>
      </w:tr>
      <w:tr w:rsidR="009D762D" w:rsidRPr="00776A03" w14:paraId="03CE1532" w14:textId="77777777" w:rsidTr="00A10D0D">
        <w:tc>
          <w:tcPr>
            <w:tcW w:w="2259" w:type="pct"/>
            <w:gridSpan w:val="2"/>
          </w:tcPr>
          <w:p w14:paraId="0B588982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46B24B0C" w:rsidR="009D762D" w:rsidRPr="00776A03" w:rsidRDefault="00B81C65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145,507</w:t>
            </w:r>
          </w:p>
        </w:tc>
        <w:tc>
          <w:tcPr>
            <w:tcW w:w="128" w:type="pct"/>
          </w:tcPr>
          <w:p w14:paraId="3769882E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6C7885A6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296</w:t>
            </w:r>
            <w:r w:rsidR="009D762D"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130" w:type="pct"/>
          </w:tcPr>
          <w:p w14:paraId="3F140B71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07D48D" w14:textId="0E1AA45A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40</w:t>
            </w:r>
            <w:r w:rsidR="002B32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129" w:type="pct"/>
          </w:tcPr>
          <w:p w14:paraId="6A7211A4" w14:textId="77777777" w:rsidR="009D762D" w:rsidRPr="00776A03" w:rsidRDefault="009D762D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51BBA7D" w14:textId="74143B14" w:rsidR="009D762D" w:rsidRPr="00776A03" w:rsidRDefault="00A301CB" w:rsidP="009D7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59</w:t>
            </w:r>
            <w:r w:rsidR="009D762D"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400</w:t>
            </w:r>
          </w:p>
        </w:tc>
      </w:tr>
    </w:tbl>
    <w:p w14:paraId="5728BAD6" w14:textId="77777777" w:rsidR="002069CE" w:rsidRPr="00776A03" w:rsidRDefault="002069CE" w:rsidP="00FB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HAnsi" w:hAnsiTheme="minorHAnsi" w:cstheme="minorHAnsi"/>
          <w:b/>
          <w:bCs/>
          <w:i/>
          <w:iCs/>
          <w:sz w:val="30"/>
          <w:szCs w:val="30"/>
        </w:rPr>
      </w:pPr>
    </w:p>
    <w:p w14:paraId="6D59BCD7" w14:textId="445049B7" w:rsidR="00FB4032" w:rsidRPr="00776A03" w:rsidRDefault="00FB4032" w:rsidP="00FB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HAnsi" w:hAnsiTheme="minorHAnsi" w:cstheme="minorHAnsi"/>
          <w:b/>
          <w:bCs/>
          <w:i/>
          <w:iCs/>
          <w:sz w:val="30"/>
          <w:szCs w:val="30"/>
        </w:rPr>
      </w:pPr>
      <w:r w:rsidRPr="00776A03">
        <w:rPr>
          <w:rFonts w:asciiTheme="minorHAnsi" w:hAnsiTheme="minorHAnsi" w:cstheme="minorHAnsi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0DE335CC" w14:textId="77777777" w:rsidR="00FB4032" w:rsidRPr="00776A03" w:rsidRDefault="00FB4032" w:rsidP="0034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59392549" w14:textId="7750E28E" w:rsidR="00F37ECF" w:rsidRDefault="00F37ECF" w:rsidP="00CB0364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514EB7">
        <w:rPr>
          <w:rFonts w:asciiTheme="minorHAnsi" w:hAnsiTheme="minorHAnsi"/>
          <w:spacing w:val="-6"/>
          <w:sz w:val="30"/>
          <w:szCs w:val="30"/>
          <w:cs/>
        </w:rPr>
        <w:t xml:space="preserve">ณ วันที่ </w:t>
      </w:r>
      <w:r w:rsidR="006F4A37">
        <w:rPr>
          <w:rFonts w:asciiTheme="minorHAnsi" w:hAnsiTheme="minorHAnsi"/>
          <w:spacing w:val="-6"/>
          <w:sz w:val="30"/>
          <w:szCs w:val="30"/>
        </w:rPr>
        <w:t>31</w:t>
      </w:r>
      <w:r w:rsidRPr="00514EB7">
        <w:rPr>
          <w:rFonts w:asciiTheme="minorHAnsi" w:hAnsiTheme="minorHAnsi"/>
          <w:spacing w:val="-6"/>
          <w:sz w:val="30"/>
          <w:szCs w:val="30"/>
          <w:cs/>
        </w:rPr>
        <w:t xml:space="preserve"> ธันวาคม </w:t>
      </w:r>
      <w:r w:rsidR="00A301CB" w:rsidRPr="00A301CB">
        <w:rPr>
          <w:rFonts w:asciiTheme="minorHAnsi" w:hAnsiTheme="minorHAnsi"/>
          <w:spacing w:val="-6"/>
          <w:sz w:val="30"/>
          <w:szCs w:val="30"/>
        </w:rPr>
        <w:t>2567</w:t>
      </w:r>
      <w:r w:rsidRPr="00514EB7">
        <w:rPr>
          <w:rFonts w:asciiTheme="minorHAnsi" w:hAnsiTheme="minorHAnsi"/>
          <w:spacing w:val="-6"/>
          <w:sz w:val="30"/>
          <w:szCs w:val="30"/>
          <w:cs/>
        </w:rPr>
        <w:t xml:space="preserve"> กลุ่มบริษัทและบริษัทมีภาระผูกพันจากหนังสือค้ำประกันที่ออกโดยธนาคาร เพื่อค้ำประกัน</w:t>
      </w:r>
      <w:r w:rsidRPr="00F37ECF">
        <w:rPr>
          <w:rFonts w:asciiTheme="minorHAnsi" w:hAnsiTheme="minorHAnsi"/>
          <w:sz w:val="30"/>
          <w:szCs w:val="30"/>
          <w:cs/>
        </w:rPr>
        <w:t>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จำนวน</w:t>
      </w:r>
      <w:r w:rsidR="00A4648E">
        <w:rPr>
          <w:rFonts w:asciiTheme="minorHAnsi" w:hAnsiTheme="minorHAnsi"/>
          <w:sz w:val="30"/>
          <w:szCs w:val="30"/>
        </w:rPr>
        <w:t xml:space="preserve"> </w:t>
      </w:r>
      <w:r w:rsidR="00024407" w:rsidRPr="00024407">
        <w:rPr>
          <w:rFonts w:asciiTheme="minorHAnsi" w:hAnsiTheme="minorHAnsi"/>
          <w:sz w:val="30"/>
          <w:szCs w:val="30"/>
        </w:rPr>
        <w:t>99.8</w:t>
      </w:r>
      <w:r w:rsidRPr="00024407">
        <w:rPr>
          <w:rFonts w:asciiTheme="minorHAnsi" w:hAnsiTheme="minorHAnsi"/>
          <w:sz w:val="30"/>
          <w:szCs w:val="30"/>
          <w:cs/>
        </w:rPr>
        <w:t xml:space="preserve"> ล้านบาท และ </w:t>
      </w:r>
      <w:r w:rsidR="00024407" w:rsidRPr="00024407">
        <w:rPr>
          <w:rFonts w:asciiTheme="minorHAnsi" w:hAnsiTheme="minorHAnsi"/>
          <w:sz w:val="30"/>
          <w:szCs w:val="30"/>
        </w:rPr>
        <w:t>28.5</w:t>
      </w:r>
      <w:r w:rsidRPr="00024407">
        <w:rPr>
          <w:rFonts w:asciiTheme="minorHAnsi" w:hAnsiTheme="minorHAnsi"/>
          <w:sz w:val="30"/>
          <w:szCs w:val="30"/>
          <w:cs/>
        </w:rPr>
        <w:t xml:space="preserve"> ล้านบาท ตามลำดับ </w:t>
      </w:r>
      <w:r w:rsidRPr="00024407">
        <w:rPr>
          <w:rFonts w:asciiTheme="minorHAnsi" w:hAnsiTheme="minorHAnsi"/>
          <w:i/>
          <w:iCs/>
          <w:sz w:val="30"/>
          <w:szCs w:val="30"/>
          <w:cs/>
        </w:rPr>
        <w:t>(</w:t>
      </w:r>
      <w:r w:rsidR="00A301CB" w:rsidRPr="00024407">
        <w:rPr>
          <w:rFonts w:asciiTheme="minorHAnsi" w:hAnsiTheme="minorHAnsi"/>
          <w:i/>
          <w:iCs/>
          <w:sz w:val="30"/>
          <w:szCs w:val="30"/>
        </w:rPr>
        <w:t>2566</w:t>
      </w:r>
      <w:r w:rsidRPr="00024407">
        <w:rPr>
          <w:rFonts w:asciiTheme="minorHAnsi" w:hAnsiTheme="minorHAnsi"/>
          <w:i/>
          <w:iCs/>
          <w:sz w:val="30"/>
          <w:szCs w:val="30"/>
          <w:cs/>
        </w:rPr>
        <w:t xml:space="preserve">: </w:t>
      </w:r>
      <w:r w:rsidR="00C60504" w:rsidRPr="00024407">
        <w:rPr>
          <w:rFonts w:asciiTheme="minorHAnsi" w:hAnsiTheme="minorHAnsi"/>
          <w:i/>
          <w:iCs/>
          <w:sz w:val="30"/>
          <w:szCs w:val="30"/>
          <w:cs/>
        </w:rPr>
        <w:t xml:space="preserve">จำนวน </w:t>
      </w:r>
      <w:r w:rsidR="00115258" w:rsidRPr="00024407">
        <w:rPr>
          <w:rFonts w:asciiTheme="minorHAnsi" w:hAnsiTheme="minorHAnsi"/>
          <w:i/>
          <w:iCs/>
          <w:sz w:val="30"/>
          <w:szCs w:val="30"/>
        </w:rPr>
        <w:t>8</w:t>
      </w:r>
      <w:r w:rsidR="00A301CB" w:rsidRPr="00024407">
        <w:rPr>
          <w:rFonts w:asciiTheme="minorHAnsi" w:hAnsiTheme="minorHAnsi"/>
          <w:i/>
          <w:iCs/>
          <w:sz w:val="30"/>
          <w:szCs w:val="30"/>
        </w:rPr>
        <w:t>9</w:t>
      </w:r>
      <w:r w:rsidR="00A4648E" w:rsidRPr="00024407">
        <w:rPr>
          <w:rFonts w:asciiTheme="minorHAnsi" w:hAnsiTheme="minorHAnsi"/>
          <w:i/>
          <w:iCs/>
          <w:sz w:val="30"/>
          <w:szCs w:val="30"/>
        </w:rPr>
        <w:t>.</w:t>
      </w:r>
      <w:r w:rsidR="00E87C28">
        <w:rPr>
          <w:rFonts w:asciiTheme="minorHAnsi" w:hAnsiTheme="minorHAnsi"/>
          <w:i/>
          <w:iCs/>
          <w:sz w:val="30"/>
          <w:szCs w:val="30"/>
        </w:rPr>
        <w:t>2</w:t>
      </w:r>
      <w:r w:rsidR="00A4648E" w:rsidRPr="00024407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A4648E" w:rsidRPr="00024407">
        <w:rPr>
          <w:rFonts w:asciiTheme="minorHAnsi" w:hAnsiTheme="minorHAnsi"/>
          <w:i/>
          <w:iCs/>
          <w:sz w:val="30"/>
          <w:szCs w:val="30"/>
          <w:cs/>
        </w:rPr>
        <w:t xml:space="preserve">ล้านบาท และ </w:t>
      </w:r>
      <w:r w:rsidR="00A301CB" w:rsidRPr="00024407">
        <w:rPr>
          <w:rFonts w:asciiTheme="minorHAnsi" w:hAnsiTheme="minorHAnsi"/>
          <w:i/>
          <w:iCs/>
          <w:sz w:val="30"/>
          <w:szCs w:val="30"/>
        </w:rPr>
        <w:t>2</w:t>
      </w:r>
      <w:r w:rsidR="00E87C28">
        <w:rPr>
          <w:rFonts w:asciiTheme="minorHAnsi" w:hAnsiTheme="minorHAnsi"/>
          <w:i/>
          <w:iCs/>
          <w:sz w:val="30"/>
          <w:szCs w:val="30"/>
        </w:rPr>
        <w:t>8.0</w:t>
      </w:r>
      <w:r w:rsidR="00A4648E" w:rsidRPr="00024407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A4648E" w:rsidRPr="00024407">
        <w:rPr>
          <w:rFonts w:asciiTheme="minorHAnsi" w:hAnsiTheme="minorHAnsi"/>
          <w:i/>
          <w:iCs/>
          <w:sz w:val="30"/>
          <w:szCs w:val="30"/>
          <w:cs/>
        </w:rPr>
        <w:t xml:space="preserve">ล้านบาท </w:t>
      </w:r>
      <w:r w:rsidR="00C60504" w:rsidRPr="00024407">
        <w:rPr>
          <w:rFonts w:asciiTheme="minorHAnsi" w:hAnsiTheme="minorHAnsi"/>
          <w:i/>
          <w:iCs/>
          <w:sz w:val="30"/>
          <w:szCs w:val="30"/>
          <w:cs/>
        </w:rPr>
        <w:t>ตามลำดับ</w:t>
      </w:r>
      <w:r w:rsidRPr="00024407">
        <w:rPr>
          <w:rFonts w:asciiTheme="minorHAnsi" w:hAnsiTheme="minorHAnsi"/>
          <w:i/>
          <w:iCs/>
          <w:sz w:val="30"/>
          <w:szCs w:val="30"/>
          <w:cs/>
        </w:rPr>
        <w:t>)</w:t>
      </w:r>
      <w:r w:rsidRPr="00024407">
        <w:rPr>
          <w:rFonts w:asciiTheme="minorHAnsi" w:hAnsiTheme="minorHAnsi"/>
          <w:sz w:val="30"/>
          <w:szCs w:val="30"/>
          <w:cs/>
        </w:rPr>
        <w:t xml:space="preserve"> ในการนี้ บริษัทได้นำเงินฝากสถาบันการเงินเป็นหลักทรัพย์ค้ำประกันจำนวน</w:t>
      </w:r>
      <w:r w:rsidR="000730D3" w:rsidRPr="00024407">
        <w:rPr>
          <w:rFonts w:asciiTheme="minorHAnsi" w:hAnsiTheme="minorHAnsi" w:hint="cs"/>
          <w:sz w:val="30"/>
          <w:szCs w:val="30"/>
          <w:cs/>
        </w:rPr>
        <w:t xml:space="preserve"> </w:t>
      </w:r>
      <w:r w:rsidR="00024407" w:rsidRPr="00024407">
        <w:rPr>
          <w:rFonts w:asciiTheme="minorHAnsi" w:hAnsiTheme="minorHAnsi"/>
          <w:sz w:val="30"/>
          <w:szCs w:val="30"/>
        </w:rPr>
        <w:t>0.9</w:t>
      </w:r>
      <w:r w:rsidR="000730D3" w:rsidRPr="00024407">
        <w:rPr>
          <w:rFonts w:asciiTheme="minorHAnsi" w:hAnsiTheme="minorHAnsi"/>
          <w:sz w:val="30"/>
          <w:szCs w:val="30"/>
        </w:rPr>
        <w:t xml:space="preserve"> </w:t>
      </w:r>
      <w:r w:rsidRPr="00024407">
        <w:rPr>
          <w:rFonts w:asciiTheme="minorHAnsi" w:hAnsiTheme="minorHAnsi"/>
          <w:sz w:val="30"/>
          <w:szCs w:val="30"/>
          <w:cs/>
        </w:rPr>
        <w:t>ล้านบาท</w:t>
      </w:r>
      <w:r w:rsidRPr="00F37ECF">
        <w:rPr>
          <w:rFonts w:asciiTheme="minorHAnsi" w:hAnsiTheme="minorHAnsi"/>
          <w:sz w:val="30"/>
          <w:szCs w:val="30"/>
          <w:cs/>
        </w:rPr>
        <w:t xml:space="preserve"> </w:t>
      </w:r>
      <w:r w:rsidRPr="00514EB7">
        <w:rPr>
          <w:rFonts w:asciiTheme="minorHAnsi" w:hAnsiTheme="minorHAnsi"/>
          <w:i/>
          <w:iCs/>
          <w:sz w:val="30"/>
          <w:szCs w:val="30"/>
          <w:cs/>
        </w:rPr>
        <w:t>(</w:t>
      </w:r>
      <w:r w:rsidR="00A301CB" w:rsidRPr="00A301CB">
        <w:rPr>
          <w:rFonts w:asciiTheme="minorHAnsi" w:hAnsiTheme="minorHAnsi"/>
          <w:i/>
          <w:iCs/>
          <w:sz w:val="30"/>
          <w:szCs w:val="30"/>
        </w:rPr>
        <w:t>2566</w:t>
      </w:r>
      <w:r w:rsidR="00514EB7">
        <w:rPr>
          <w:rFonts w:asciiTheme="minorHAnsi" w:hAnsiTheme="minorHAnsi"/>
          <w:i/>
          <w:iCs/>
          <w:sz w:val="30"/>
          <w:szCs w:val="30"/>
        </w:rPr>
        <w:t xml:space="preserve">: </w:t>
      </w:r>
      <w:r w:rsidR="00A301CB" w:rsidRPr="00A301CB">
        <w:rPr>
          <w:rFonts w:asciiTheme="minorHAnsi" w:hAnsiTheme="minorHAnsi"/>
          <w:i/>
          <w:iCs/>
          <w:sz w:val="30"/>
          <w:szCs w:val="30"/>
        </w:rPr>
        <w:t>2</w:t>
      </w:r>
      <w:r w:rsidR="00C60504" w:rsidRPr="00C60504">
        <w:rPr>
          <w:rFonts w:asciiTheme="minorHAnsi" w:hAnsiTheme="minorHAnsi"/>
          <w:i/>
          <w:iCs/>
          <w:sz w:val="30"/>
          <w:szCs w:val="30"/>
        </w:rPr>
        <w:t>.</w:t>
      </w:r>
      <w:r w:rsidR="00A301CB" w:rsidRPr="00A301CB">
        <w:rPr>
          <w:rFonts w:asciiTheme="minorHAnsi" w:hAnsiTheme="minorHAnsi"/>
          <w:i/>
          <w:iCs/>
          <w:sz w:val="30"/>
          <w:szCs w:val="30"/>
        </w:rPr>
        <w:t>9</w:t>
      </w:r>
      <w:r w:rsidR="00C60504" w:rsidRPr="00C60504">
        <w:rPr>
          <w:rFonts w:asciiTheme="minorHAnsi" w:hAnsiTheme="minorHAnsi"/>
          <w:i/>
          <w:iCs/>
          <w:sz w:val="30"/>
          <w:szCs w:val="30"/>
        </w:rPr>
        <w:t xml:space="preserve"> </w:t>
      </w:r>
      <w:r w:rsidRPr="00514EB7">
        <w:rPr>
          <w:rFonts w:asciiTheme="minorHAnsi" w:hAnsiTheme="minorHAnsi"/>
          <w:i/>
          <w:iCs/>
          <w:sz w:val="30"/>
          <w:szCs w:val="30"/>
          <w:cs/>
        </w:rPr>
        <w:t>ล้านบาท)</w:t>
      </w:r>
    </w:p>
    <w:p w14:paraId="0CE89E72" w14:textId="77777777" w:rsidR="009E6482" w:rsidRDefault="009E6482" w:rsidP="00CB0364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C010D9" w14:textId="698E6C7C" w:rsidR="00572392" w:rsidRDefault="00572392" w:rsidP="002F7E05">
      <w:pPr>
        <w:pStyle w:val="BodyText2"/>
        <w:numPr>
          <w:ilvl w:val="0"/>
          <w:numId w:val="3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8239A2">
        <w:rPr>
          <w:rFonts w:asciiTheme="minorHAnsi" w:hAnsiTheme="minorHAnsi" w:cstheme="minorHAnsi"/>
          <w:b/>
          <w:bCs/>
          <w:cs/>
          <w:lang w:val="en-US"/>
        </w:rPr>
        <w:lastRenderedPageBreak/>
        <w:t>เหตุการณ์ภายหลังรอบระยะเวลารายงาน</w:t>
      </w:r>
    </w:p>
    <w:p w14:paraId="33B072CF" w14:textId="77777777" w:rsidR="008239A2" w:rsidRPr="008239A2" w:rsidRDefault="008239A2" w:rsidP="008239A2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25A869E7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3D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การปรับเปลี่ยนเงื่อนไขวงเงินสินเชื่อระยะยาว </w:t>
      </w:r>
    </w:p>
    <w:p w14:paraId="37C19429" w14:textId="77777777" w:rsidR="00C43D59" w:rsidRP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F386E1" w14:textId="7702EB28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D59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C43D59">
        <w:rPr>
          <w:rFonts w:asciiTheme="majorBidi" w:hAnsiTheme="majorBidi" w:cstheme="majorBidi"/>
          <w:sz w:val="30"/>
          <w:szCs w:val="30"/>
        </w:rPr>
        <w:t>28</w:t>
      </w:r>
      <w:r w:rsidRPr="00C43D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43D59">
        <w:rPr>
          <w:rFonts w:asciiTheme="majorBidi" w:hAnsiTheme="majorBidi" w:cstheme="majorBidi"/>
          <w:sz w:val="30"/>
          <w:szCs w:val="30"/>
        </w:rPr>
        <w:t>256</w:t>
      </w:r>
      <w:r w:rsidR="007B7977">
        <w:rPr>
          <w:rFonts w:asciiTheme="majorBidi" w:hAnsiTheme="majorBidi" w:cstheme="majorBidi"/>
          <w:sz w:val="30"/>
          <w:szCs w:val="30"/>
        </w:rPr>
        <w:t>8</w:t>
      </w:r>
      <w:r w:rsidRPr="00C43D59">
        <w:rPr>
          <w:rFonts w:asciiTheme="majorBidi" w:hAnsiTheme="majorBidi" w:cstheme="majorBidi"/>
          <w:sz w:val="30"/>
          <w:szCs w:val="30"/>
          <w:cs/>
        </w:rPr>
        <w:t xml:space="preserve"> บริษัทอยู่ระหว่างการขออนุมัติปรับเปลี่ยนเงื่อนไขวงเงินสินเชื่อระยะยาวที่เกี่ยวข้องกับหลักประกันกับสถาบันการเงินแห่งหนึ่ง ซึ่งบริษัทเสนอการจัดวางหลักประกันเพิ่มเติมเพื่อดำรงอัตราส่วนหนี้สินต่อหลักประกัน โดยไม่ให้ถือเป็นเหตุแห่งการผิดนัดชำระหนี้ </w:t>
      </w:r>
    </w:p>
    <w:p w14:paraId="61B9212E" w14:textId="77777777" w:rsidR="00C43D59" w:rsidRP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33669" w14:textId="418A35E9" w:rsidR="00C112A3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D59">
        <w:rPr>
          <w:rFonts w:asciiTheme="majorBidi" w:hAnsiTheme="majorBidi" w:cstheme="majorBidi"/>
          <w:sz w:val="30"/>
          <w:szCs w:val="30"/>
          <w:cs/>
        </w:rPr>
        <w:t xml:space="preserve">ทั้ง ณ วันที่รายงานของผู้สอบบัญชี สถาบันการเงินดังกล่าวอยู่ระหว่างการพิจารณาเงื่อนไข ซึ่งการพิจารณาดังกล่าวคาดว่าจะแล้วเสร็จในเดือนมีนาคม </w:t>
      </w:r>
      <w:r w:rsidRPr="00C43D59">
        <w:rPr>
          <w:rFonts w:asciiTheme="majorBidi" w:hAnsiTheme="majorBidi" w:cstheme="majorBidi"/>
          <w:sz w:val="30"/>
          <w:szCs w:val="30"/>
        </w:rPr>
        <w:t>2568</w:t>
      </w:r>
    </w:p>
    <w:p w14:paraId="654F7C84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4B625" w14:textId="0A1F90F3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3D59">
        <w:rPr>
          <w:rFonts w:asciiTheme="majorBidi" w:hAnsiTheme="majorBidi"/>
          <w:i/>
          <w:iCs/>
          <w:sz w:val="30"/>
          <w:szCs w:val="30"/>
          <w:cs/>
        </w:rPr>
        <w:t>ข้อตกลงการชำระหนี้ตามสัญญาให้กู้ยืมเงิน (</w:t>
      </w:r>
      <w:r w:rsidRPr="00C43D59">
        <w:rPr>
          <w:rFonts w:asciiTheme="majorBidi" w:hAnsiTheme="majorBidi" w:cstheme="majorBidi"/>
          <w:i/>
          <w:iCs/>
          <w:sz w:val="30"/>
          <w:szCs w:val="30"/>
        </w:rPr>
        <w:t>Credit facilities)</w:t>
      </w:r>
    </w:p>
    <w:p w14:paraId="783EC193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124970" w14:textId="760AD101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43D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F4A37">
        <w:rPr>
          <w:rFonts w:asciiTheme="majorBidi" w:hAnsiTheme="majorBidi"/>
          <w:sz w:val="30"/>
          <w:szCs w:val="30"/>
        </w:rPr>
        <w:t>17</w:t>
      </w:r>
      <w:r w:rsidRPr="00C43D59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6F4A37">
        <w:rPr>
          <w:rFonts w:asciiTheme="majorBidi" w:hAnsiTheme="majorBidi"/>
          <w:sz w:val="30"/>
          <w:szCs w:val="30"/>
        </w:rPr>
        <w:t>2568</w:t>
      </w:r>
      <w:r w:rsidRPr="00C43D59">
        <w:rPr>
          <w:rFonts w:asciiTheme="majorBidi" w:hAnsiTheme="majorBidi"/>
          <w:sz w:val="30"/>
          <w:szCs w:val="30"/>
          <w:cs/>
        </w:rPr>
        <w:t xml:space="preserve"> บริษัทได้ลงนามรับทราบเงื่อนไขการชำระหนี้กับสถาบันการเงินต่างประเทศแห่งหนึ่ง ภายใต้เงื่อนไขดังกล่าว กำหนดให้บริษัทต้องชำระคืนเงินกู้ยืมตามจำนวนเงินขั้นต่ำที่กำหนดในแต่ละเดือน โดยกำหนดชำระหนี้ทั้งหมดให้แล้วเสร็จภายในเดือนสิงหาคม </w:t>
      </w:r>
      <w:r w:rsidR="006F4A37">
        <w:rPr>
          <w:rFonts w:asciiTheme="majorBidi" w:hAnsiTheme="majorBidi"/>
          <w:sz w:val="30"/>
          <w:szCs w:val="30"/>
        </w:rPr>
        <w:t>2568</w:t>
      </w:r>
    </w:p>
    <w:p w14:paraId="77C81C49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9480A93" w14:textId="00A1F73C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3D59">
        <w:rPr>
          <w:rFonts w:asciiTheme="majorBidi" w:hAnsiTheme="majorBidi"/>
          <w:i/>
          <w:iCs/>
          <w:sz w:val="30"/>
          <w:szCs w:val="30"/>
          <w:cs/>
        </w:rPr>
        <w:t>หนังสือขอให้ชำระหนี้เงินให้กู้ยืมแก่บริษัท ทีเอสอาร์ ลิฟวิ่ง โซลูชั่น จำกัด (มหาชน) (เดิมชื่อ บริษัท สบาย คอนเน็กซ์ เทค จำกัด (มหาชน)) (“</w:t>
      </w:r>
      <w:r w:rsidRPr="00C43D59">
        <w:rPr>
          <w:rFonts w:asciiTheme="majorBidi" w:hAnsiTheme="majorBidi" w:cstheme="majorBidi"/>
          <w:i/>
          <w:iCs/>
          <w:sz w:val="30"/>
          <w:szCs w:val="30"/>
        </w:rPr>
        <w:t>TSR”)</w:t>
      </w:r>
    </w:p>
    <w:p w14:paraId="051532FF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7492EC" w14:textId="2E329D6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43D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F4A37">
        <w:rPr>
          <w:rFonts w:asciiTheme="majorBidi" w:hAnsiTheme="majorBidi"/>
          <w:sz w:val="30"/>
          <w:szCs w:val="30"/>
        </w:rPr>
        <w:t>24</w:t>
      </w:r>
      <w:r w:rsidRPr="00C43D59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6F4A37">
        <w:rPr>
          <w:rFonts w:asciiTheme="majorBidi" w:hAnsiTheme="majorBidi"/>
          <w:sz w:val="30"/>
          <w:szCs w:val="30"/>
        </w:rPr>
        <w:t>2568</w:t>
      </w:r>
      <w:r w:rsidRPr="00C43D59">
        <w:rPr>
          <w:rFonts w:asciiTheme="majorBidi" w:hAnsiTheme="majorBidi"/>
          <w:sz w:val="30"/>
          <w:szCs w:val="30"/>
          <w:cs/>
        </w:rPr>
        <w:t xml:space="preserve"> บริษัทได้ส่งหนังสือเพื่อยกเลิกความเห็นชอบในหลักการการขยายระยะเวลาการผ่อนชำระหนี้ และขอใช้สิทธิบอกเลิกสัญญาเงินกู้ยืมทุกฉบับที่บริษัทมีกับ </w:t>
      </w:r>
      <w:r w:rsidRPr="00C43D59">
        <w:rPr>
          <w:rFonts w:asciiTheme="majorBidi" w:hAnsiTheme="majorBidi"/>
          <w:sz w:val="30"/>
          <w:szCs w:val="30"/>
        </w:rPr>
        <w:t xml:space="preserve">TSR  </w:t>
      </w:r>
      <w:r w:rsidRPr="00C43D59">
        <w:rPr>
          <w:rFonts w:asciiTheme="majorBidi" w:hAnsiTheme="majorBidi"/>
          <w:sz w:val="30"/>
          <w:szCs w:val="30"/>
          <w:cs/>
        </w:rPr>
        <w:t>และเรียกร้องให้</w:t>
      </w:r>
      <w:r w:rsidR="00150CAA">
        <w:rPr>
          <w:rFonts w:asciiTheme="majorBidi" w:hAnsiTheme="majorBidi" w:hint="cs"/>
          <w:sz w:val="30"/>
          <w:szCs w:val="30"/>
          <w:cs/>
        </w:rPr>
        <w:t xml:space="preserve"> </w:t>
      </w:r>
      <w:r w:rsidR="00150CAA">
        <w:rPr>
          <w:rFonts w:asciiTheme="majorBidi" w:hAnsiTheme="majorBidi"/>
          <w:sz w:val="30"/>
          <w:szCs w:val="30"/>
        </w:rPr>
        <w:t xml:space="preserve">TSR </w:t>
      </w:r>
      <w:r w:rsidRPr="00C43D59">
        <w:rPr>
          <w:rFonts w:asciiTheme="majorBidi" w:hAnsiTheme="majorBidi"/>
          <w:sz w:val="30"/>
          <w:szCs w:val="30"/>
          <w:cs/>
        </w:rPr>
        <w:t xml:space="preserve">ชำระเงินต้นคงค้างและดอกเบี้ยค้างจ่ายทั้งหมดซึ่งคิดคำนวณถึงวันที่ </w:t>
      </w:r>
      <w:r w:rsidR="006F4A37">
        <w:rPr>
          <w:rFonts w:asciiTheme="majorBidi" w:hAnsiTheme="majorBidi"/>
          <w:sz w:val="30"/>
          <w:szCs w:val="30"/>
        </w:rPr>
        <w:t>21</w:t>
      </w:r>
      <w:r w:rsidRPr="00C43D59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6F4A37">
        <w:rPr>
          <w:rFonts w:asciiTheme="majorBidi" w:hAnsiTheme="majorBidi"/>
          <w:sz w:val="30"/>
          <w:szCs w:val="30"/>
        </w:rPr>
        <w:t>2568</w:t>
      </w:r>
      <w:r w:rsidRPr="00C43D59">
        <w:rPr>
          <w:rFonts w:asciiTheme="majorBidi" w:hAnsiTheme="majorBidi"/>
          <w:sz w:val="30"/>
          <w:szCs w:val="30"/>
          <w:cs/>
        </w:rPr>
        <w:t xml:space="preserve"> เป็นจำนวนเงินทั้งหมด </w:t>
      </w:r>
      <w:r w:rsidR="006F4A37">
        <w:rPr>
          <w:rFonts w:asciiTheme="majorBidi" w:hAnsiTheme="majorBidi"/>
          <w:sz w:val="30"/>
          <w:szCs w:val="30"/>
        </w:rPr>
        <w:t>944</w:t>
      </w:r>
      <w:r w:rsidRPr="00C43D59">
        <w:rPr>
          <w:rFonts w:asciiTheme="majorBidi" w:hAnsiTheme="majorBidi"/>
          <w:sz w:val="30"/>
          <w:szCs w:val="30"/>
          <w:cs/>
        </w:rPr>
        <w:t>.</w:t>
      </w:r>
      <w:r w:rsidR="006F4A37">
        <w:rPr>
          <w:rFonts w:asciiTheme="majorBidi" w:hAnsiTheme="majorBidi"/>
          <w:sz w:val="30"/>
          <w:szCs w:val="30"/>
        </w:rPr>
        <w:t>5</w:t>
      </w:r>
      <w:r w:rsidRPr="00C43D59">
        <w:rPr>
          <w:rFonts w:asciiTheme="majorBidi" w:hAnsiTheme="majorBidi"/>
          <w:sz w:val="30"/>
          <w:szCs w:val="30"/>
          <w:cs/>
        </w:rPr>
        <w:t xml:space="preserve"> ล้านบาท ให้แก่บริษัทภายใน </w:t>
      </w:r>
      <w:r w:rsidR="006F4A37">
        <w:rPr>
          <w:rFonts w:asciiTheme="majorBidi" w:hAnsiTheme="majorBidi"/>
          <w:sz w:val="30"/>
          <w:szCs w:val="30"/>
        </w:rPr>
        <w:t>30</w:t>
      </w:r>
      <w:r w:rsidRPr="00C43D59">
        <w:rPr>
          <w:rFonts w:asciiTheme="majorBidi" w:hAnsiTheme="majorBidi"/>
          <w:sz w:val="30"/>
          <w:szCs w:val="30"/>
          <w:cs/>
        </w:rPr>
        <w:t xml:space="preserve"> วันนับแต่วันที่บริษัทได้ส่งหนังสือ หาก </w:t>
      </w:r>
      <w:r w:rsidRPr="00C43D59">
        <w:rPr>
          <w:rFonts w:asciiTheme="majorBidi" w:hAnsiTheme="majorBidi"/>
          <w:sz w:val="30"/>
          <w:szCs w:val="30"/>
        </w:rPr>
        <w:t xml:space="preserve">TSR </w:t>
      </w:r>
      <w:r w:rsidRPr="00C43D59">
        <w:rPr>
          <w:rFonts w:asciiTheme="majorBidi" w:hAnsiTheme="majorBidi"/>
          <w:sz w:val="30"/>
          <w:szCs w:val="30"/>
          <w:cs/>
        </w:rPr>
        <w:t xml:space="preserve">เพิกเฉยไม่ชำระหนี้ดังกล่าวภายในกำหนดเวลาข้างต้น บริษัทดำเนินการใช้สิทธิเรียกร้องตามกฎหมายกับ </w:t>
      </w:r>
      <w:r w:rsidRPr="00C43D59">
        <w:rPr>
          <w:rFonts w:asciiTheme="majorBidi" w:hAnsiTheme="majorBidi"/>
          <w:sz w:val="30"/>
          <w:szCs w:val="30"/>
        </w:rPr>
        <w:t xml:space="preserve">TSR </w:t>
      </w:r>
      <w:r w:rsidRPr="00C43D59">
        <w:rPr>
          <w:rFonts w:asciiTheme="majorBidi" w:hAnsiTheme="majorBidi"/>
          <w:sz w:val="30"/>
          <w:szCs w:val="30"/>
          <w:cs/>
        </w:rPr>
        <w:t>ต่อไป ทั้ง ณ วันที่รายงานของผู้สอบบัญชี บริษัทยังไม่ได้รับชำระหนี้ดังกล่าว</w:t>
      </w:r>
    </w:p>
    <w:p w14:paraId="11941A70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5AA8122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193DA5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9F3F616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C64B78A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4B4C170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B71269" w14:textId="32DA6BE4" w:rsidR="00C43D59" w:rsidRP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43D59">
        <w:rPr>
          <w:rFonts w:asciiTheme="majorBidi" w:hAnsiTheme="majorBidi"/>
          <w:i/>
          <w:iCs/>
          <w:sz w:val="30"/>
          <w:szCs w:val="30"/>
          <w:cs/>
        </w:rPr>
        <w:lastRenderedPageBreak/>
        <w:t>สัญญาซื้อขายหุ้น บริษัท แพลท ฟินเซิร์ฟ จำกัด</w:t>
      </w:r>
    </w:p>
    <w:p w14:paraId="752E1862" w14:textId="77777777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5A09C8" w14:textId="4C239D5C" w:rsid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C43D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F4A37">
        <w:rPr>
          <w:rFonts w:asciiTheme="majorBidi" w:hAnsiTheme="majorBidi"/>
          <w:sz w:val="30"/>
          <w:szCs w:val="30"/>
        </w:rPr>
        <w:t>19</w:t>
      </w:r>
      <w:r w:rsidRPr="00C43D59">
        <w:rPr>
          <w:rFonts w:asciiTheme="majorBidi" w:hAnsiTheme="majorBidi"/>
          <w:sz w:val="30"/>
          <w:szCs w:val="30"/>
          <w:cs/>
        </w:rPr>
        <w:t xml:space="preserve"> กุมภาพัน</w:t>
      </w:r>
      <w:r w:rsidR="00150CAA">
        <w:rPr>
          <w:rFonts w:asciiTheme="majorBidi" w:hAnsiTheme="majorBidi" w:hint="cs"/>
          <w:sz w:val="30"/>
          <w:szCs w:val="30"/>
          <w:cs/>
        </w:rPr>
        <w:t>ธ์</w:t>
      </w:r>
      <w:r w:rsidRPr="00C43D59">
        <w:rPr>
          <w:rFonts w:asciiTheme="majorBidi" w:hAnsiTheme="majorBidi"/>
          <w:sz w:val="30"/>
          <w:szCs w:val="30"/>
          <w:cs/>
        </w:rPr>
        <w:t xml:space="preserve"> </w:t>
      </w:r>
      <w:r w:rsidR="006F4A37">
        <w:rPr>
          <w:rFonts w:asciiTheme="majorBidi" w:hAnsiTheme="majorBidi"/>
          <w:sz w:val="30"/>
          <w:szCs w:val="30"/>
        </w:rPr>
        <w:t>2568</w:t>
      </w:r>
      <w:r w:rsidRPr="00C43D59">
        <w:rPr>
          <w:rFonts w:asciiTheme="majorBidi" w:hAnsiTheme="majorBidi"/>
          <w:sz w:val="30"/>
          <w:szCs w:val="30"/>
          <w:cs/>
        </w:rPr>
        <w:t xml:space="preserve"> บริษัทเข้าทำสัญญ</w:t>
      </w:r>
      <w:r w:rsidR="00150CAA">
        <w:rPr>
          <w:rFonts w:asciiTheme="majorBidi" w:hAnsiTheme="majorBidi" w:hint="cs"/>
          <w:sz w:val="30"/>
          <w:szCs w:val="30"/>
          <w:cs/>
        </w:rPr>
        <w:t>า</w:t>
      </w:r>
      <w:r w:rsidRPr="00C43D59">
        <w:rPr>
          <w:rFonts w:asciiTheme="majorBidi" w:hAnsiTheme="majorBidi"/>
          <w:sz w:val="30"/>
          <w:szCs w:val="30"/>
          <w:cs/>
        </w:rPr>
        <w:t>ซื้อขายหุ้นกับบุคคล</w:t>
      </w:r>
      <w:r w:rsidR="00150CAA">
        <w:rPr>
          <w:rFonts w:asciiTheme="majorBidi" w:hAnsiTheme="majorBidi" w:hint="cs"/>
          <w:sz w:val="30"/>
          <w:szCs w:val="30"/>
          <w:cs/>
        </w:rPr>
        <w:t>สองราย</w:t>
      </w:r>
      <w:r w:rsidRPr="00C43D59">
        <w:rPr>
          <w:rFonts w:asciiTheme="majorBidi" w:hAnsiTheme="majorBidi"/>
          <w:sz w:val="30"/>
          <w:szCs w:val="30"/>
          <w:cs/>
        </w:rPr>
        <w:t xml:space="preserve"> (“ผู้ซื้อ”) เพื่อขายหุ้นสามัญในบริษัท แพลท ฟินเซิร์ฟ จำกัด ซึ่งเป็น</w:t>
      </w:r>
      <w:r w:rsidR="007F1CC3">
        <w:rPr>
          <w:rFonts w:asciiTheme="majorBidi" w:hAnsiTheme="majorBidi" w:hint="cs"/>
          <w:sz w:val="30"/>
          <w:szCs w:val="30"/>
          <w:cs/>
        </w:rPr>
        <w:t>การ</w:t>
      </w:r>
      <w:r w:rsidRPr="00C43D59">
        <w:rPr>
          <w:rFonts w:asciiTheme="majorBidi" w:hAnsiTheme="majorBidi"/>
          <w:sz w:val="30"/>
          <w:szCs w:val="30"/>
          <w:cs/>
        </w:rPr>
        <w:t>ร่วมค้าทางตรง ภายใต้เงื่อนข้อก</w:t>
      </w:r>
      <w:r w:rsidR="00150CAA">
        <w:rPr>
          <w:rFonts w:asciiTheme="majorBidi" w:hAnsiTheme="majorBidi" w:hint="cs"/>
          <w:sz w:val="30"/>
          <w:szCs w:val="30"/>
          <w:cs/>
        </w:rPr>
        <w:t>ำ</w:t>
      </w:r>
      <w:r w:rsidRPr="00C43D59">
        <w:rPr>
          <w:rFonts w:asciiTheme="majorBidi" w:hAnsiTheme="majorBidi"/>
          <w:sz w:val="30"/>
          <w:szCs w:val="30"/>
          <w:cs/>
        </w:rPr>
        <w:t xml:space="preserve">หนดและเงื่อนไขของสัญญา บริษัทตกลงขายหุ้นสามัญจำนวน </w:t>
      </w:r>
      <w:r w:rsidR="006F4A37">
        <w:rPr>
          <w:rFonts w:asciiTheme="majorBidi" w:hAnsiTheme="majorBidi"/>
          <w:sz w:val="30"/>
          <w:szCs w:val="30"/>
        </w:rPr>
        <w:t>5</w:t>
      </w:r>
      <w:r w:rsidR="00865D59">
        <w:rPr>
          <w:rFonts w:asciiTheme="majorBidi" w:hAnsiTheme="majorBidi" w:hint="cs"/>
          <w:sz w:val="30"/>
          <w:szCs w:val="30"/>
          <w:cs/>
        </w:rPr>
        <w:t>79</w:t>
      </w:r>
      <w:r w:rsidRPr="00C43D59">
        <w:rPr>
          <w:rFonts w:asciiTheme="majorBidi" w:hAnsiTheme="majorBidi"/>
          <w:sz w:val="30"/>
          <w:szCs w:val="30"/>
        </w:rPr>
        <w:t>,</w:t>
      </w:r>
      <w:r w:rsidR="00865D59">
        <w:rPr>
          <w:rFonts w:asciiTheme="majorBidi" w:hAnsiTheme="majorBidi" w:hint="cs"/>
          <w:sz w:val="30"/>
          <w:szCs w:val="30"/>
          <w:cs/>
        </w:rPr>
        <w:t>8</w:t>
      </w:r>
      <w:r w:rsidR="006F4A37">
        <w:rPr>
          <w:rFonts w:asciiTheme="majorBidi" w:hAnsiTheme="majorBidi"/>
          <w:sz w:val="30"/>
          <w:szCs w:val="30"/>
        </w:rPr>
        <w:t>00</w:t>
      </w:r>
      <w:r w:rsidRPr="00C43D59">
        <w:rPr>
          <w:rFonts w:asciiTheme="majorBidi" w:hAnsiTheme="majorBidi"/>
          <w:sz w:val="30"/>
          <w:szCs w:val="30"/>
          <w:cs/>
        </w:rPr>
        <w:t xml:space="preserve"> หุ้น คิดเป็นสัดส่วนร้อยละ </w:t>
      </w:r>
      <w:r w:rsidR="00865D59">
        <w:rPr>
          <w:rFonts w:asciiTheme="majorBidi" w:hAnsiTheme="majorBidi"/>
          <w:sz w:val="30"/>
          <w:szCs w:val="30"/>
        </w:rPr>
        <w:t>32</w:t>
      </w:r>
      <w:r w:rsidRPr="00C43D59">
        <w:rPr>
          <w:rFonts w:asciiTheme="majorBidi" w:hAnsiTheme="majorBidi"/>
          <w:sz w:val="30"/>
          <w:szCs w:val="30"/>
          <w:cs/>
        </w:rPr>
        <w:t>.</w:t>
      </w:r>
      <w:r w:rsidR="00865D59">
        <w:rPr>
          <w:rFonts w:asciiTheme="majorBidi" w:hAnsiTheme="majorBidi"/>
          <w:sz w:val="30"/>
          <w:szCs w:val="30"/>
        </w:rPr>
        <w:t>98</w:t>
      </w:r>
      <w:r w:rsidRPr="00C43D59">
        <w:rPr>
          <w:rFonts w:asciiTheme="majorBidi" w:hAnsiTheme="majorBidi"/>
          <w:sz w:val="30"/>
          <w:szCs w:val="30"/>
          <w:cs/>
        </w:rPr>
        <w:t xml:space="preserve"> ของทุนจ</w:t>
      </w:r>
      <w:r w:rsidR="00865D59">
        <w:rPr>
          <w:rFonts w:asciiTheme="majorBidi" w:hAnsiTheme="majorBidi" w:hint="cs"/>
          <w:sz w:val="30"/>
          <w:szCs w:val="30"/>
          <w:cs/>
        </w:rPr>
        <w:t>ด</w:t>
      </w:r>
      <w:r w:rsidRPr="00C43D59">
        <w:rPr>
          <w:rFonts w:asciiTheme="majorBidi" w:hAnsiTheme="majorBidi"/>
          <w:sz w:val="30"/>
          <w:szCs w:val="30"/>
          <w:cs/>
        </w:rPr>
        <w:t>ทะเบียนช</w:t>
      </w:r>
      <w:r w:rsidR="00150CAA">
        <w:rPr>
          <w:rFonts w:asciiTheme="majorBidi" w:hAnsiTheme="majorBidi" w:hint="cs"/>
          <w:sz w:val="30"/>
          <w:szCs w:val="30"/>
          <w:cs/>
        </w:rPr>
        <w:t>ำ</w:t>
      </w:r>
      <w:r w:rsidRPr="00C43D59">
        <w:rPr>
          <w:rFonts w:asciiTheme="majorBidi" w:hAnsiTheme="majorBidi"/>
          <w:sz w:val="30"/>
          <w:szCs w:val="30"/>
          <w:cs/>
        </w:rPr>
        <w:t>ระแล้วของบริษัทดังกล่าว</w:t>
      </w:r>
      <w:r w:rsidR="007F1CC3">
        <w:rPr>
          <w:rFonts w:asciiTheme="majorBidi" w:hAnsiTheme="majorBidi" w:hint="cs"/>
          <w:sz w:val="30"/>
          <w:szCs w:val="30"/>
          <w:cs/>
        </w:rPr>
        <w:t xml:space="preserve"> </w:t>
      </w:r>
      <w:r w:rsidRPr="00C43D59">
        <w:rPr>
          <w:rFonts w:asciiTheme="majorBidi" w:hAnsiTheme="majorBidi"/>
          <w:sz w:val="30"/>
          <w:szCs w:val="30"/>
          <w:cs/>
        </w:rPr>
        <w:t>และก</w:t>
      </w:r>
      <w:r w:rsidR="00150CAA">
        <w:rPr>
          <w:rFonts w:asciiTheme="majorBidi" w:hAnsiTheme="majorBidi" w:hint="cs"/>
          <w:sz w:val="30"/>
          <w:szCs w:val="30"/>
          <w:cs/>
        </w:rPr>
        <w:t>ำ</w:t>
      </w:r>
      <w:r w:rsidRPr="00C43D59">
        <w:rPr>
          <w:rFonts w:asciiTheme="majorBidi" w:hAnsiTheme="majorBidi"/>
          <w:sz w:val="30"/>
          <w:szCs w:val="30"/>
          <w:cs/>
        </w:rPr>
        <w:t>หนดเงื่อนไขการช</w:t>
      </w:r>
      <w:r w:rsidR="00150CAA">
        <w:rPr>
          <w:rFonts w:asciiTheme="majorBidi" w:hAnsiTheme="majorBidi" w:hint="cs"/>
          <w:sz w:val="30"/>
          <w:szCs w:val="30"/>
          <w:cs/>
        </w:rPr>
        <w:t>ำ</w:t>
      </w:r>
      <w:r w:rsidRPr="00C43D59">
        <w:rPr>
          <w:rFonts w:asciiTheme="majorBidi" w:hAnsiTheme="majorBidi"/>
          <w:sz w:val="30"/>
          <w:szCs w:val="30"/>
          <w:cs/>
        </w:rPr>
        <w:t xml:space="preserve">ระราคา </w:t>
      </w:r>
      <w:r w:rsidR="007F1CC3">
        <w:rPr>
          <w:rFonts w:asciiTheme="majorBidi" w:hAnsiTheme="majorBidi" w:hint="cs"/>
          <w:sz w:val="30"/>
          <w:szCs w:val="30"/>
          <w:cs/>
        </w:rPr>
        <w:t>เป็น</w:t>
      </w:r>
      <w:r w:rsidRPr="00C43D59">
        <w:rPr>
          <w:rFonts w:asciiTheme="majorBidi" w:hAnsiTheme="majorBidi"/>
          <w:sz w:val="30"/>
          <w:szCs w:val="30"/>
          <w:cs/>
        </w:rPr>
        <w:t>เงินกู้ยืมระยะสั้นจากบุคคลดังกล่าว</w:t>
      </w:r>
      <w:r w:rsidR="007F1CC3">
        <w:rPr>
          <w:rFonts w:asciiTheme="majorBidi" w:hAnsiTheme="majorBidi" w:hint="cs"/>
          <w:sz w:val="30"/>
          <w:szCs w:val="30"/>
          <w:cs/>
        </w:rPr>
        <w:t xml:space="preserve"> </w:t>
      </w:r>
      <w:r w:rsidRPr="00C43D59">
        <w:rPr>
          <w:rFonts w:asciiTheme="majorBidi" w:hAnsiTheme="majorBidi"/>
          <w:sz w:val="30"/>
          <w:szCs w:val="30"/>
          <w:cs/>
        </w:rPr>
        <w:t>และดอกเบี้ยคงค้างจนถึงวันที่กำหนดในสัญญา</w:t>
      </w:r>
      <w:r w:rsidR="007F1CC3">
        <w:rPr>
          <w:rFonts w:asciiTheme="majorBidi" w:hAnsiTheme="majorBidi" w:hint="cs"/>
          <w:sz w:val="30"/>
          <w:szCs w:val="30"/>
          <w:cs/>
        </w:rPr>
        <w:t xml:space="preserve">ทั้งจำนวน </w:t>
      </w:r>
      <w:r w:rsidR="00865D59">
        <w:rPr>
          <w:rFonts w:asciiTheme="majorBidi" w:hAnsiTheme="majorBidi" w:hint="cs"/>
          <w:sz w:val="30"/>
          <w:szCs w:val="30"/>
          <w:cs/>
        </w:rPr>
        <w:t>และอื่นๆ ตามที่กำหนดในสัญญา</w:t>
      </w:r>
    </w:p>
    <w:p w14:paraId="72F5B2F8" w14:textId="77777777" w:rsidR="00C43D59" w:rsidRPr="00C43D59" w:rsidRDefault="00C43D59" w:rsidP="00C43D5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9A0E2" w14:textId="77777777" w:rsidR="00C112A3" w:rsidRPr="00AD0433" w:rsidRDefault="00C112A3" w:rsidP="002F7E05">
      <w:pPr>
        <w:pStyle w:val="BodyText2"/>
        <w:numPr>
          <w:ilvl w:val="0"/>
          <w:numId w:val="30"/>
        </w:numPr>
        <w:ind w:left="540" w:hanging="540"/>
        <w:rPr>
          <w:rFonts w:asciiTheme="majorBidi" w:hAnsiTheme="majorBidi" w:cstheme="majorBidi"/>
          <w:b/>
          <w:bCs/>
          <w:lang w:val="en-US"/>
        </w:rPr>
      </w:pPr>
      <w:r w:rsidRPr="00AD0433">
        <w:rPr>
          <w:rFonts w:asciiTheme="majorBidi" w:hAnsiTheme="majorBidi" w:cstheme="majorBidi"/>
          <w:b/>
          <w:bCs/>
          <w:cs/>
          <w:lang w:val="en-US"/>
        </w:rPr>
        <w:t>การ</w:t>
      </w:r>
      <w:r w:rsidRPr="001F3ECD">
        <w:rPr>
          <w:rFonts w:asciiTheme="minorHAnsi" w:hAnsiTheme="minorHAnsi" w:cstheme="minorHAnsi"/>
          <w:b/>
          <w:bCs/>
          <w:cs/>
          <w:lang w:val="en-US"/>
        </w:rPr>
        <w:t>จัด</w:t>
      </w:r>
      <w:r w:rsidRPr="00AD0433">
        <w:rPr>
          <w:rFonts w:asciiTheme="majorBidi" w:hAnsiTheme="majorBidi" w:cstheme="majorBidi"/>
          <w:b/>
          <w:bCs/>
          <w:cs/>
          <w:lang w:val="en-US"/>
        </w:rPr>
        <w:t>ประเภทรายการใหม่</w:t>
      </w:r>
    </w:p>
    <w:p w14:paraId="25DDA118" w14:textId="77777777" w:rsidR="00C112A3" w:rsidRPr="00AD0433" w:rsidRDefault="00C112A3" w:rsidP="00C112A3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9E8E4" w14:textId="77777777" w:rsidR="00C112A3" w:rsidRPr="00AD0433" w:rsidRDefault="00C112A3" w:rsidP="00C112A3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รายการบางรายการในงบฐานะการเงินรวม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</w:t>
      </w:r>
      <w:r w:rsidRPr="00C112A3">
        <w:rPr>
          <w:rFonts w:asciiTheme="minorHAnsi" w:hAnsiTheme="minorHAnsi"/>
          <w:sz w:val="30"/>
          <w:szCs w:val="30"/>
          <w:cs/>
        </w:rPr>
        <w:t>ใหม่</w:t>
      </w:r>
      <w:r w:rsidRPr="00AD0433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เพื่อให้สอดคล้องกับการนำเสนองบการเงิน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สำหรับปีสิ้นสุด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59E83E21" w14:textId="77777777" w:rsidR="00C112A3" w:rsidRPr="00AD0433" w:rsidRDefault="00C112A3" w:rsidP="00C112A3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99"/>
        <w:gridCol w:w="1800"/>
        <w:gridCol w:w="242"/>
        <w:gridCol w:w="1464"/>
        <w:gridCol w:w="276"/>
        <w:gridCol w:w="1686"/>
      </w:tblGrid>
      <w:tr w:rsidR="00C112A3" w:rsidRPr="00AD0433" w14:paraId="48B88B9A" w14:textId="77777777" w:rsidTr="00C112A3">
        <w:trPr>
          <w:trHeight w:val="334"/>
          <w:tblHeader/>
        </w:trPr>
        <w:tc>
          <w:tcPr>
            <w:tcW w:w="3599" w:type="dxa"/>
            <w:vAlign w:val="center"/>
          </w:tcPr>
          <w:p w14:paraId="3DA466E2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8" w:type="dxa"/>
            <w:gridSpan w:val="5"/>
            <w:vAlign w:val="center"/>
          </w:tcPr>
          <w:p w14:paraId="670BBF58" w14:textId="77777777" w:rsidR="00C112A3" w:rsidRPr="00AD0433" w:rsidRDefault="00C112A3" w:rsidP="00E767B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112A3" w:rsidRPr="00AD0433" w14:paraId="4B4F9AC8" w14:textId="77777777" w:rsidTr="00C112A3">
        <w:trPr>
          <w:trHeight w:val="334"/>
          <w:tblHeader/>
        </w:trPr>
        <w:tc>
          <w:tcPr>
            <w:tcW w:w="3599" w:type="dxa"/>
            <w:vAlign w:val="center"/>
          </w:tcPr>
          <w:p w14:paraId="6AD07DB7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B73CF76" w14:textId="77777777" w:rsidR="00C112A3" w:rsidRPr="00AD0433" w:rsidRDefault="00C112A3" w:rsidP="00E767B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  <w:vAlign w:val="center"/>
          </w:tcPr>
          <w:p w14:paraId="04EAD6FC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4046315A" w14:textId="77777777" w:rsidR="00C112A3" w:rsidRPr="00AD0433" w:rsidRDefault="00C112A3" w:rsidP="00E767B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6" w:type="dxa"/>
            <w:tcBorders>
              <w:bottom w:val="single" w:sz="4" w:space="0" w:color="auto"/>
            </w:tcBorders>
            <w:vAlign w:val="center"/>
          </w:tcPr>
          <w:p w14:paraId="5FE01F30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341957F1" w14:textId="77777777" w:rsidR="00C112A3" w:rsidRPr="00AD0433" w:rsidRDefault="00C112A3" w:rsidP="00E767B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12A3" w:rsidRPr="00AD0433" w14:paraId="227FB300" w14:textId="77777777" w:rsidTr="00C112A3">
        <w:trPr>
          <w:trHeight w:val="334"/>
          <w:tblHeader/>
        </w:trPr>
        <w:tc>
          <w:tcPr>
            <w:tcW w:w="3599" w:type="dxa"/>
            <w:vAlign w:val="center"/>
          </w:tcPr>
          <w:p w14:paraId="47F1C984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1CCA525" w14:textId="77777777" w:rsidR="00C112A3" w:rsidRPr="00AD0433" w:rsidRDefault="00C112A3" w:rsidP="00E767BF">
            <w:pPr>
              <w:pStyle w:val="BodyText"/>
              <w:spacing w:after="0"/>
              <w:ind w:right="-108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42E84E43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14:paraId="650F47AA" w14:textId="77777777" w:rsidR="00C112A3" w:rsidRPr="00AD0433" w:rsidRDefault="00C112A3" w:rsidP="00E767BF">
            <w:pPr>
              <w:pStyle w:val="BodyText"/>
              <w:spacing w:after="0"/>
              <w:ind w:right="-108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163D311B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center"/>
          </w:tcPr>
          <w:p w14:paraId="4491A54F" w14:textId="77777777" w:rsidR="00C112A3" w:rsidRPr="00AD0433" w:rsidRDefault="00C112A3" w:rsidP="00E767B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112A3" w:rsidRPr="00AD0433" w14:paraId="5612328A" w14:textId="77777777" w:rsidTr="00C112A3">
        <w:trPr>
          <w:trHeight w:val="418"/>
        </w:trPr>
        <w:tc>
          <w:tcPr>
            <w:tcW w:w="3599" w:type="dxa"/>
            <w:shd w:val="clear" w:color="auto" w:fill="auto"/>
          </w:tcPr>
          <w:p w14:paraId="1802BEAD" w14:textId="77777777" w:rsidR="00C112A3" w:rsidRPr="00AD0433" w:rsidRDefault="00C112A3" w:rsidP="00E767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8" w:type="dxa"/>
            <w:gridSpan w:val="5"/>
            <w:shd w:val="clear" w:color="auto" w:fill="auto"/>
          </w:tcPr>
          <w:p w14:paraId="3C59A4C0" w14:textId="77777777" w:rsidR="00C112A3" w:rsidRPr="00AD0433" w:rsidRDefault="00C112A3" w:rsidP="00E767BF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112A3" w:rsidRPr="00AD0433" w14:paraId="66FE8CDE" w14:textId="77777777" w:rsidTr="00C112A3">
        <w:trPr>
          <w:trHeight w:val="429"/>
        </w:trPr>
        <w:tc>
          <w:tcPr>
            <w:tcW w:w="3599" w:type="dxa"/>
            <w:shd w:val="clear" w:color="auto" w:fill="auto"/>
            <w:hideMark/>
          </w:tcPr>
          <w:p w14:paraId="1329BB57" w14:textId="3C3C3823" w:rsidR="00C112A3" w:rsidRPr="00AD0433" w:rsidRDefault="00C112A3" w:rsidP="00E767BF">
            <w:pPr>
              <w:pStyle w:val="BodyText"/>
              <w:spacing w:after="0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4304BEF7" w14:textId="77777777" w:rsidR="00C112A3" w:rsidRPr="00AD0433" w:rsidRDefault="00C112A3" w:rsidP="00E767B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81ED2B6" w14:textId="77777777" w:rsidR="00C112A3" w:rsidRPr="00AD0433" w:rsidRDefault="00C112A3" w:rsidP="00E767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666CF" w14:textId="77777777" w:rsidR="00C112A3" w:rsidRPr="00AD0433" w:rsidRDefault="00C112A3" w:rsidP="00E767B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C22F31B" w14:textId="77777777" w:rsidR="00C112A3" w:rsidRPr="00AD0433" w:rsidRDefault="00C112A3" w:rsidP="00E767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14:paraId="43D53FD4" w14:textId="77777777" w:rsidR="00C112A3" w:rsidRPr="00AD0433" w:rsidRDefault="00C112A3" w:rsidP="00E767B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2A3" w:rsidRPr="00AD0433" w14:paraId="7163B510" w14:textId="77777777" w:rsidTr="00C112A3">
        <w:trPr>
          <w:trHeight w:val="361"/>
        </w:trPr>
        <w:tc>
          <w:tcPr>
            <w:tcW w:w="3599" w:type="dxa"/>
            <w:shd w:val="clear" w:color="auto" w:fill="auto"/>
          </w:tcPr>
          <w:p w14:paraId="4E6F0D38" w14:textId="77777777" w:rsidR="00C112A3" w:rsidRPr="00AD0433" w:rsidRDefault="00C112A3" w:rsidP="00E767B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CD">
              <w:rPr>
                <w:rFonts w:asciiTheme="majorBidi" w:hAnsiTheme="majorBidi"/>
                <w:sz w:val="30"/>
                <w:szCs w:val="30"/>
                <w:cs/>
              </w:rPr>
              <w:t>ลูกหนี้ผ่อนชำระที่ครบกำหนดชำระ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</w:t>
            </w:r>
            <w:r w:rsidRPr="001F3ECD">
              <w:rPr>
                <w:rFonts w:asciiTheme="majorBidi" w:hAnsi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155AFEC1" w14:textId="77777777" w:rsidR="00C112A3" w:rsidRPr="00AD0433" w:rsidRDefault="00C112A3" w:rsidP="00E767BF">
            <w:pPr>
              <w:pStyle w:val="BodyText"/>
              <w:tabs>
                <w:tab w:val="decimal" w:pos="159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156,049</w:t>
            </w:r>
          </w:p>
        </w:tc>
        <w:tc>
          <w:tcPr>
            <w:tcW w:w="242" w:type="dxa"/>
            <w:shd w:val="clear" w:color="auto" w:fill="auto"/>
          </w:tcPr>
          <w:p w14:paraId="5EEBEAAF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71ABC" w14:textId="77777777" w:rsidR="00C112A3" w:rsidRPr="00AD0433" w:rsidRDefault="00C112A3" w:rsidP="00E767BF">
            <w:pPr>
              <w:pStyle w:val="BodyText"/>
              <w:tabs>
                <w:tab w:val="clear" w:pos="907"/>
                <w:tab w:val="decimal" w:pos="59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(136,298)</w:t>
            </w:r>
          </w:p>
        </w:tc>
        <w:tc>
          <w:tcPr>
            <w:tcW w:w="276" w:type="dxa"/>
            <w:shd w:val="clear" w:color="auto" w:fill="auto"/>
          </w:tcPr>
          <w:p w14:paraId="0EE96C00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14:paraId="2BE0FD57" w14:textId="77777777" w:rsidR="00C112A3" w:rsidRPr="00AD0433" w:rsidRDefault="00C112A3" w:rsidP="00E767BF">
            <w:pPr>
              <w:pStyle w:val="BodyText"/>
              <w:tabs>
                <w:tab w:val="decimal" w:pos="133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19,751</w:t>
            </w:r>
          </w:p>
        </w:tc>
      </w:tr>
      <w:tr w:rsidR="00C112A3" w:rsidRPr="00AD0433" w14:paraId="03E8E691" w14:textId="77777777" w:rsidTr="00C112A3">
        <w:trPr>
          <w:trHeight w:val="397"/>
        </w:trPr>
        <w:tc>
          <w:tcPr>
            <w:tcW w:w="3599" w:type="dxa"/>
            <w:shd w:val="clear" w:color="auto" w:fill="auto"/>
          </w:tcPr>
          <w:p w14:paraId="19262B70" w14:textId="77777777" w:rsidR="00C112A3" w:rsidRPr="00AD0433" w:rsidRDefault="00C112A3" w:rsidP="00E767B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CD">
              <w:rPr>
                <w:rFonts w:asciiTheme="majorBidi" w:hAnsiTheme="majorBidi"/>
                <w:sz w:val="30"/>
                <w:szCs w:val="30"/>
                <w:cs/>
              </w:rPr>
              <w:t>ลูกหนี้ตามสัญญาเช่าซื้อที่ครบกำหนดชำระ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F3ECD">
              <w:rPr>
                <w:rFonts w:asciiTheme="majorBidi" w:hAnsi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685D2EA4" w14:textId="77777777" w:rsidR="00C112A3" w:rsidRPr="00AD0433" w:rsidRDefault="00C112A3" w:rsidP="00E767BF">
            <w:pPr>
              <w:pStyle w:val="BodyText"/>
              <w:tabs>
                <w:tab w:val="decimal" w:pos="159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507,856</w:t>
            </w:r>
          </w:p>
        </w:tc>
        <w:tc>
          <w:tcPr>
            <w:tcW w:w="242" w:type="dxa"/>
            <w:shd w:val="clear" w:color="auto" w:fill="auto"/>
          </w:tcPr>
          <w:p w14:paraId="59D34A4E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66E6D" w14:textId="77777777" w:rsidR="00C112A3" w:rsidRPr="00AD0433" w:rsidRDefault="00C112A3" w:rsidP="00E767BF">
            <w:pPr>
              <w:pStyle w:val="BodyText"/>
              <w:tabs>
                <w:tab w:val="clear" w:pos="907"/>
                <w:tab w:val="decimal" w:pos="1138"/>
              </w:tabs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136,298</w:t>
            </w:r>
          </w:p>
        </w:tc>
        <w:tc>
          <w:tcPr>
            <w:tcW w:w="276" w:type="dxa"/>
            <w:shd w:val="clear" w:color="auto" w:fill="auto"/>
          </w:tcPr>
          <w:p w14:paraId="52570824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14:paraId="6FE01DEC" w14:textId="77777777" w:rsidR="00C112A3" w:rsidRPr="00AD0433" w:rsidRDefault="00C112A3" w:rsidP="00E767BF">
            <w:pPr>
              <w:pStyle w:val="BodyText"/>
              <w:tabs>
                <w:tab w:val="decimal" w:pos="133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644,154</w:t>
            </w:r>
          </w:p>
        </w:tc>
      </w:tr>
      <w:tr w:rsidR="00C112A3" w:rsidRPr="00AD0433" w14:paraId="722A4EC9" w14:textId="77777777" w:rsidTr="00C112A3">
        <w:trPr>
          <w:trHeight w:val="397"/>
        </w:trPr>
        <w:tc>
          <w:tcPr>
            <w:tcW w:w="3599" w:type="dxa"/>
            <w:shd w:val="clear" w:color="auto" w:fill="auto"/>
          </w:tcPr>
          <w:p w14:paraId="18E1F7A9" w14:textId="77777777" w:rsidR="00C112A3" w:rsidRPr="00AD0433" w:rsidRDefault="00C112A3" w:rsidP="00E767B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CD">
              <w:rPr>
                <w:rFonts w:asciiTheme="majorBidi" w:hAnsiTheme="majorBidi"/>
                <w:sz w:val="30"/>
                <w:szCs w:val="30"/>
                <w:cs/>
              </w:rPr>
              <w:t>ลูกหนี้ผ่อนชำระ</w:t>
            </w:r>
          </w:p>
        </w:tc>
        <w:tc>
          <w:tcPr>
            <w:tcW w:w="1800" w:type="dxa"/>
            <w:shd w:val="clear" w:color="auto" w:fill="auto"/>
          </w:tcPr>
          <w:p w14:paraId="2FE6BD9A" w14:textId="77777777" w:rsidR="00C112A3" w:rsidRPr="00AD0433" w:rsidRDefault="00C112A3" w:rsidP="00E767BF">
            <w:pPr>
              <w:pStyle w:val="BodyText"/>
              <w:tabs>
                <w:tab w:val="decimal" w:pos="159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134,716</w:t>
            </w:r>
          </w:p>
        </w:tc>
        <w:tc>
          <w:tcPr>
            <w:tcW w:w="242" w:type="dxa"/>
            <w:shd w:val="clear" w:color="auto" w:fill="auto"/>
          </w:tcPr>
          <w:p w14:paraId="4204810E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7D432" w14:textId="77777777" w:rsidR="00C112A3" w:rsidRPr="00AD0433" w:rsidRDefault="00C112A3" w:rsidP="00E767BF">
            <w:pPr>
              <w:pStyle w:val="BodyText"/>
              <w:tabs>
                <w:tab w:val="clear" w:pos="907"/>
                <w:tab w:val="decimal" w:pos="59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(132,857)</w:t>
            </w:r>
          </w:p>
        </w:tc>
        <w:tc>
          <w:tcPr>
            <w:tcW w:w="276" w:type="dxa"/>
            <w:shd w:val="clear" w:color="auto" w:fill="auto"/>
          </w:tcPr>
          <w:p w14:paraId="0FF46167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14:paraId="2D495ABA" w14:textId="77777777" w:rsidR="00C112A3" w:rsidRPr="00AD0433" w:rsidRDefault="00C112A3" w:rsidP="00E767BF">
            <w:pPr>
              <w:pStyle w:val="BodyText"/>
              <w:tabs>
                <w:tab w:val="decimal" w:pos="133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</w:tr>
      <w:tr w:rsidR="00C112A3" w:rsidRPr="00AD0433" w14:paraId="594ABB8A" w14:textId="77777777" w:rsidTr="00C112A3">
        <w:trPr>
          <w:trHeight w:val="397"/>
        </w:trPr>
        <w:tc>
          <w:tcPr>
            <w:tcW w:w="3599" w:type="dxa"/>
            <w:shd w:val="clear" w:color="auto" w:fill="auto"/>
          </w:tcPr>
          <w:p w14:paraId="5C1D5E38" w14:textId="77777777" w:rsidR="00C112A3" w:rsidRPr="00AD0433" w:rsidRDefault="00C112A3" w:rsidP="00E767B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CD">
              <w:rPr>
                <w:rFonts w:asciiTheme="majorBidi" w:hAnsi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</w:tcPr>
          <w:p w14:paraId="6DB46514" w14:textId="77777777" w:rsidR="00C112A3" w:rsidRPr="00AD0433" w:rsidRDefault="00C112A3" w:rsidP="00E767BF">
            <w:pPr>
              <w:pStyle w:val="BodyText"/>
              <w:tabs>
                <w:tab w:val="decimal" w:pos="159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198,190</w:t>
            </w:r>
          </w:p>
        </w:tc>
        <w:tc>
          <w:tcPr>
            <w:tcW w:w="242" w:type="dxa"/>
            <w:shd w:val="clear" w:color="auto" w:fill="auto"/>
          </w:tcPr>
          <w:p w14:paraId="3C96AF32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BDF9C" w14:textId="77777777" w:rsidR="00C112A3" w:rsidRPr="00AD0433" w:rsidRDefault="00C112A3" w:rsidP="00E767BF">
            <w:pPr>
              <w:pStyle w:val="BodyText"/>
              <w:tabs>
                <w:tab w:val="clear" w:pos="907"/>
                <w:tab w:val="decimal" w:pos="1138"/>
              </w:tabs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132,857</w:t>
            </w:r>
          </w:p>
        </w:tc>
        <w:tc>
          <w:tcPr>
            <w:tcW w:w="276" w:type="dxa"/>
            <w:shd w:val="clear" w:color="auto" w:fill="auto"/>
          </w:tcPr>
          <w:p w14:paraId="574E6AB1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14:paraId="765FEE6D" w14:textId="77777777" w:rsidR="00C112A3" w:rsidRPr="00AD0433" w:rsidRDefault="00C112A3" w:rsidP="00E767BF">
            <w:pPr>
              <w:pStyle w:val="BodyText"/>
              <w:tabs>
                <w:tab w:val="decimal" w:pos="133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331,047</w:t>
            </w:r>
          </w:p>
        </w:tc>
      </w:tr>
      <w:tr w:rsidR="00C112A3" w:rsidRPr="00AD0433" w14:paraId="53571438" w14:textId="77777777" w:rsidTr="00C112A3">
        <w:trPr>
          <w:trHeight w:val="418"/>
        </w:trPr>
        <w:tc>
          <w:tcPr>
            <w:tcW w:w="3599" w:type="dxa"/>
            <w:shd w:val="clear" w:color="auto" w:fill="auto"/>
          </w:tcPr>
          <w:p w14:paraId="2309855C" w14:textId="77777777" w:rsidR="00C112A3" w:rsidRPr="00AD0433" w:rsidRDefault="00C112A3" w:rsidP="00E767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F4DE74C" w14:textId="77777777" w:rsidR="00C112A3" w:rsidRPr="00AD0433" w:rsidRDefault="00C112A3" w:rsidP="00E767BF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AAF3663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C63D66" w14:textId="77777777" w:rsidR="00C112A3" w:rsidRPr="00AD0433" w:rsidRDefault="00C112A3" w:rsidP="00E767BF">
            <w:pPr>
              <w:pStyle w:val="BodyText"/>
              <w:spacing w:after="0"/>
              <w:ind w:right="-156" w:firstLine="4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362E25D5" w14:textId="77777777" w:rsidR="00C112A3" w:rsidRPr="00AD0433" w:rsidRDefault="00C112A3" w:rsidP="00E767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14:paraId="236E2390" w14:textId="77777777" w:rsidR="00C112A3" w:rsidRPr="00AD0433" w:rsidRDefault="00C112A3" w:rsidP="00E767BF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248A6F4" w14:textId="77777777" w:rsidR="00C112A3" w:rsidRPr="00DA1A6B" w:rsidRDefault="00C112A3" w:rsidP="00C112A3">
      <w:pPr>
        <w:pStyle w:val="BodyText2"/>
        <w:rPr>
          <w:rFonts w:asciiTheme="minorHAnsi" w:hAnsiTheme="minorHAnsi" w:cstheme="minorHAnsi"/>
          <w:i/>
          <w:iCs/>
          <w:color w:val="FF0000"/>
          <w:cs/>
          <w:lang w:val="en-US"/>
        </w:rPr>
      </w:pPr>
    </w:p>
    <w:sectPr w:rsidR="00C112A3" w:rsidRPr="00DA1A6B" w:rsidSect="00425AF1"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2C27" w14:textId="77777777" w:rsidR="00195320" w:rsidRDefault="00195320" w:rsidP="003D743A">
      <w:r>
        <w:separator/>
      </w:r>
    </w:p>
  </w:endnote>
  <w:endnote w:type="continuationSeparator" w:id="0">
    <w:p w14:paraId="5F16AA45" w14:textId="77777777" w:rsidR="00195320" w:rsidRDefault="00195320" w:rsidP="003D743A">
      <w:r>
        <w:continuationSeparator/>
      </w:r>
    </w:p>
  </w:endnote>
  <w:endnote w:type="continuationNotice" w:id="1">
    <w:p w14:paraId="1FDB2B01" w14:textId="77777777" w:rsidR="00195320" w:rsidRDefault="001953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643845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B43F03" w14:textId="17C21652" w:rsidR="008C7590" w:rsidRPr="0033214A" w:rsidRDefault="0033214A" w:rsidP="003321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3214A">
          <w:rPr>
            <w:rFonts w:ascii="Angsana New" w:hAnsi="Angsana New"/>
            <w:sz w:val="30"/>
            <w:szCs w:val="30"/>
          </w:rPr>
          <w:fldChar w:fldCharType="begin"/>
        </w:r>
        <w:r w:rsidRPr="0033214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3214A">
          <w:rPr>
            <w:rFonts w:ascii="Angsana New" w:hAnsi="Angsana New"/>
            <w:sz w:val="30"/>
            <w:szCs w:val="30"/>
          </w:rPr>
          <w:fldChar w:fldCharType="separate"/>
        </w:r>
        <w:r w:rsidR="006A07DF" w:rsidRPr="006A07DF">
          <w:rPr>
            <w:rFonts w:ascii="Angsana New" w:hAnsi="Angsana New"/>
            <w:noProof/>
            <w:sz w:val="30"/>
            <w:szCs w:val="30"/>
          </w:rPr>
          <w:t>2</w:t>
        </w:r>
        <w:r w:rsidRPr="0033214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C8B3" w14:textId="6B2D9FDB" w:rsidR="00AE2D3F" w:rsidRDefault="00AE2D3F" w:rsidP="00FB15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6A07DF" w:rsidRPr="006A07DF">
      <w:rPr>
        <w:rStyle w:val="PageNumber"/>
        <w:noProof/>
      </w:rPr>
      <w:t>6</w:t>
    </w:r>
    <w:r>
      <w:rPr>
        <w:rStyle w:val="PageNumber"/>
      </w:rPr>
      <w:fldChar w:fldCharType="end"/>
    </w:r>
  </w:p>
  <w:p w14:paraId="4C787AEE" w14:textId="77777777" w:rsidR="00AE2D3F" w:rsidRDefault="00AE2D3F" w:rsidP="00FB15F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1582" w14:textId="3B134E4C" w:rsidR="00AE2D3F" w:rsidRPr="00D97BBD" w:rsidRDefault="00AE2D3F" w:rsidP="00FB15FA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="006A07DF" w:rsidRPr="006A07DF">
      <w:rPr>
        <w:rFonts w:ascii="Angsana New" w:hAnsi="Angsana New"/>
        <w:noProof/>
        <w:sz w:val="30"/>
        <w:szCs w:val="30"/>
      </w:rPr>
      <w:t>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E9997" w14:textId="1888863D" w:rsidR="00AE2D3F" w:rsidRPr="002D67CA" w:rsidRDefault="00AE2D3F" w:rsidP="00FB15F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="006A07DF" w:rsidRPr="006A07DF">
      <w:rPr>
        <w:rFonts w:ascii="Angsana New" w:hAnsi="Angsana New"/>
        <w:noProof/>
        <w:sz w:val="30"/>
        <w:szCs w:val="30"/>
      </w:rPr>
      <w:t>1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ABD2" w14:textId="77777777" w:rsidR="00195320" w:rsidRDefault="00195320" w:rsidP="003D743A">
      <w:r>
        <w:separator/>
      </w:r>
    </w:p>
  </w:footnote>
  <w:footnote w:type="continuationSeparator" w:id="0">
    <w:p w14:paraId="09F17CBF" w14:textId="77777777" w:rsidR="00195320" w:rsidRDefault="00195320" w:rsidP="003D743A">
      <w:r>
        <w:continuationSeparator/>
      </w:r>
    </w:p>
  </w:footnote>
  <w:footnote w:type="continuationNotice" w:id="1">
    <w:p w14:paraId="39127879" w14:textId="77777777" w:rsidR="00195320" w:rsidRDefault="001953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C31E" w14:textId="77777777" w:rsidR="00ED7D52" w:rsidRDefault="00ED7D52" w:rsidP="00FC4FD2">
    <w:pPr>
      <w:tabs>
        <w:tab w:val="clear" w:pos="227"/>
        <w:tab w:val="clear" w:pos="454"/>
        <w:tab w:val="left" w:pos="45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188344F" w14:textId="77777777" w:rsidR="00ED7D52" w:rsidRPr="00235F64" w:rsidRDefault="00ED7D52" w:rsidP="00FC4FD2">
    <w:pPr>
      <w:tabs>
        <w:tab w:val="clear" w:pos="227"/>
        <w:tab w:val="clear" w:pos="454"/>
        <w:tab w:val="left" w:pos="45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CACC99" w14:textId="52CBF21B" w:rsidR="00ED7D52" w:rsidRDefault="00ED7D52" w:rsidP="00BE693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>สำหรับปีสิ้นสุด</w:t>
    </w:r>
    <w:r w:rsidRPr="00EF262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77677C" w:rsidRPr="00EF262E">
      <w:rPr>
        <w:rFonts w:ascii="Angsana New" w:hAnsi="Angsana New"/>
        <w:b/>
        <w:bCs/>
        <w:sz w:val="32"/>
        <w:szCs w:val="32"/>
      </w:rPr>
      <w:t>31</w:t>
    </w:r>
    <w:r w:rsidRPr="00EF262E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77677C" w:rsidRPr="00EF262E">
      <w:rPr>
        <w:rFonts w:ascii="Angsana New" w:hAnsi="Angsana New"/>
        <w:b/>
        <w:bCs/>
        <w:sz w:val="32"/>
        <w:szCs w:val="32"/>
      </w:rPr>
      <w:t>2567</w:t>
    </w:r>
  </w:p>
  <w:p w14:paraId="77012621" w14:textId="77777777" w:rsidR="00A03020" w:rsidRPr="00BE6933" w:rsidRDefault="00A03020" w:rsidP="00BE693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87B0" w14:textId="77777777" w:rsidR="00F63D36" w:rsidRDefault="00F63D36" w:rsidP="00F63D36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42A563D" w14:textId="77777777" w:rsidR="00F63D36" w:rsidRPr="00235F64" w:rsidRDefault="00F63D36" w:rsidP="00F63D36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3B19D6" w14:textId="62AA3843" w:rsidR="00F63D36" w:rsidRPr="00BE76D9" w:rsidRDefault="00F63D36" w:rsidP="00F63D36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4B30D8D8" w14:textId="77777777" w:rsidR="00F63D36" w:rsidRPr="00F63D36" w:rsidRDefault="00F63D3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9D81" w14:textId="2C1BCD0D" w:rsidR="00AE2D3F" w:rsidRDefault="00AE2D3F" w:rsidP="00D01DE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5" w:name="_Hlk30513048"/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bookmarkEnd w:id="5"/>
  <w:p w14:paraId="6F479479" w14:textId="77777777" w:rsidR="00AE2D3F" w:rsidRPr="00235F64" w:rsidRDefault="00AE2D3F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17D394" w14:textId="46AFDA8D" w:rsidR="00AE2D3F" w:rsidRPr="00BE76D9" w:rsidRDefault="00AE2D3F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351CA4B7" w14:textId="77777777" w:rsidR="00AE2D3F" w:rsidRPr="00235F64" w:rsidRDefault="00AE2D3F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A5F2A" w14:textId="77777777" w:rsidR="005B0DDC" w:rsidRDefault="005B0DDC" w:rsidP="0084357A">
    <w:pPr>
      <w:tabs>
        <w:tab w:val="clear" w:pos="227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0C192BE" w14:textId="77777777" w:rsidR="005B0DDC" w:rsidRPr="00235F64" w:rsidRDefault="005B0DDC" w:rsidP="0084357A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275D9D" w14:textId="7B1DD6F3" w:rsidR="005B0DDC" w:rsidRPr="00BE76D9" w:rsidRDefault="005B0DDC" w:rsidP="0084357A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3A3F1AAA" w14:textId="77777777" w:rsidR="005B0DDC" w:rsidRPr="00235F64" w:rsidRDefault="005B0DDC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26FB" w14:textId="77777777" w:rsidR="00AE2D3F" w:rsidRDefault="00AE2D3F" w:rsidP="0058418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6345764" w14:textId="77777777" w:rsidR="00AE2D3F" w:rsidRPr="00235F64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09888C" w14:textId="298AF2DA" w:rsidR="00AE2D3F" w:rsidRPr="00BE76D9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55C827F1" w14:textId="77777777" w:rsidR="00AE2D3F" w:rsidRPr="000D0169" w:rsidRDefault="00AE2D3F" w:rsidP="000F44A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914C" w14:textId="77777777" w:rsidR="00AE2D3F" w:rsidRDefault="00AE2D3F" w:rsidP="0084357A">
    <w:pPr>
      <w:tabs>
        <w:tab w:val="clear" w:pos="227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1C0A70" w14:textId="77777777" w:rsidR="00AE2D3F" w:rsidRPr="00235F64" w:rsidRDefault="00AE2D3F" w:rsidP="0084357A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C97860" w14:textId="79AAC562" w:rsidR="00AE2D3F" w:rsidRPr="00BE76D9" w:rsidRDefault="00AE2D3F" w:rsidP="0084357A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591BE74C" w14:textId="77777777" w:rsidR="00AE2D3F" w:rsidRPr="00235F64" w:rsidRDefault="00AE2D3F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DF7E" w14:textId="77777777" w:rsidR="00EC2AA0" w:rsidRDefault="00EC2AA0" w:rsidP="00EC2AA0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059DED4" w14:textId="77777777" w:rsidR="00EC2AA0" w:rsidRPr="00235F64" w:rsidRDefault="00EC2AA0" w:rsidP="00EC2AA0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2C6672B" w14:textId="244CE0EF" w:rsidR="00EC2AA0" w:rsidRPr="00BE76D9" w:rsidRDefault="00EC2AA0" w:rsidP="00EC2AA0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4070DC00" w14:textId="77777777" w:rsidR="00EC2AA0" w:rsidRPr="00235F64" w:rsidRDefault="00EC2AA0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3CEC" w14:textId="77777777" w:rsidR="00AE2D3F" w:rsidRDefault="00AE2D3F" w:rsidP="0058418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990A477" w14:textId="77777777" w:rsidR="00AE2D3F" w:rsidRPr="00235F64" w:rsidRDefault="00AE2D3F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D023A3A" w14:textId="14ACA5E0" w:rsidR="00AE2D3F" w:rsidRPr="00D32B46" w:rsidRDefault="00AE2D3F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32B4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D32B4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3980AA79" w14:textId="77777777" w:rsidR="00AE2D3F" w:rsidRPr="00A156AC" w:rsidRDefault="00AE2D3F" w:rsidP="00E23FDF">
    <w:pPr>
      <w:pStyle w:val="Header"/>
      <w:rPr>
        <w:rFonts w:ascii="Angsana New" w:hAnsi="Angsana New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D1D9" w14:textId="77777777" w:rsidR="00F5216E" w:rsidRDefault="00F5216E" w:rsidP="0058418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52C3412" w14:textId="77777777" w:rsidR="00F5216E" w:rsidRPr="00235F64" w:rsidRDefault="00F5216E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D65FE4" w14:textId="271F0A99" w:rsidR="00F5216E" w:rsidRPr="00D32B46" w:rsidRDefault="00F5216E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32B4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D32B4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2567</w:t>
    </w:r>
  </w:p>
  <w:p w14:paraId="4A29A75D" w14:textId="77777777" w:rsidR="00F5216E" w:rsidRPr="00A156AC" w:rsidRDefault="00F5216E" w:rsidP="00E23FDF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092"/>
        </w:tabs>
        <w:ind w:left="50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357EA8B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87642"/>
    <w:multiLevelType w:val="hybridMultilevel"/>
    <w:tmpl w:val="37E81412"/>
    <w:lvl w:ilvl="0" w:tplc="DB4EC03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FCB68E9"/>
    <w:multiLevelType w:val="hybridMultilevel"/>
    <w:tmpl w:val="F0B0572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D86314"/>
    <w:multiLevelType w:val="hybridMultilevel"/>
    <w:tmpl w:val="9FD08C12"/>
    <w:lvl w:ilvl="0" w:tplc="3F8E8EB0">
      <w:start w:val="5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26D02"/>
    <w:multiLevelType w:val="hybridMultilevel"/>
    <w:tmpl w:val="5376373C"/>
    <w:lvl w:ilvl="0" w:tplc="62F0015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3620F4E"/>
    <w:multiLevelType w:val="hybridMultilevel"/>
    <w:tmpl w:val="F0D843A8"/>
    <w:lvl w:ilvl="0" w:tplc="186C41DE">
      <w:start w:val="13"/>
      <w:numFmt w:val="decimal"/>
      <w:lvlText w:val="%1"/>
      <w:lvlJc w:val="left"/>
      <w:pPr>
        <w:ind w:left="135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E3F14"/>
    <w:multiLevelType w:val="hybridMultilevel"/>
    <w:tmpl w:val="0D20C8DC"/>
    <w:lvl w:ilvl="0" w:tplc="648854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8172DD0"/>
    <w:multiLevelType w:val="hybridMultilevel"/>
    <w:tmpl w:val="22DA6AB2"/>
    <w:lvl w:ilvl="0" w:tplc="B18A8F5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922FD6"/>
    <w:multiLevelType w:val="hybridMultilevel"/>
    <w:tmpl w:val="D59A3318"/>
    <w:lvl w:ilvl="0" w:tplc="FF3065E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1B359E6"/>
    <w:multiLevelType w:val="singleLevel"/>
    <w:tmpl w:val="EC78649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AFB30FB"/>
    <w:multiLevelType w:val="hybridMultilevel"/>
    <w:tmpl w:val="FF5AD8D0"/>
    <w:lvl w:ilvl="0" w:tplc="A4C6CBA0">
      <w:start w:val="1"/>
      <w:numFmt w:val="bullet"/>
      <w:lvlText w:val="-"/>
      <w:lvlJc w:val="left"/>
      <w:pPr>
        <w:ind w:left="1287" w:hanging="360"/>
      </w:pPr>
      <w:rPr>
        <w:rFonts w:ascii="Angsana New" w:hAnsi="Angsana New" w:hint="default"/>
        <w:color w:val="auto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49794323">
    <w:abstractNumId w:val="6"/>
  </w:num>
  <w:num w:numId="2" w16cid:durableId="2062053403">
    <w:abstractNumId w:val="5"/>
  </w:num>
  <w:num w:numId="3" w16cid:durableId="1304506978">
    <w:abstractNumId w:val="9"/>
  </w:num>
  <w:num w:numId="4" w16cid:durableId="1628776604">
    <w:abstractNumId w:val="7"/>
  </w:num>
  <w:num w:numId="5" w16cid:durableId="837381780">
    <w:abstractNumId w:val="8"/>
  </w:num>
  <w:num w:numId="6" w16cid:durableId="509028315">
    <w:abstractNumId w:val="3"/>
  </w:num>
  <w:num w:numId="7" w16cid:durableId="1638366896">
    <w:abstractNumId w:val="2"/>
  </w:num>
  <w:num w:numId="8" w16cid:durableId="1605724480">
    <w:abstractNumId w:val="0"/>
  </w:num>
  <w:num w:numId="9" w16cid:durableId="152722435">
    <w:abstractNumId w:val="1"/>
  </w:num>
  <w:num w:numId="10" w16cid:durableId="1491170543">
    <w:abstractNumId w:val="4"/>
  </w:num>
  <w:num w:numId="11" w16cid:durableId="158621354">
    <w:abstractNumId w:val="16"/>
  </w:num>
  <w:num w:numId="12" w16cid:durableId="423767824">
    <w:abstractNumId w:val="14"/>
  </w:num>
  <w:num w:numId="13" w16cid:durableId="589119745">
    <w:abstractNumId w:val="26"/>
  </w:num>
  <w:num w:numId="14" w16cid:durableId="364908557">
    <w:abstractNumId w:val="15"/>
  </w:num>
  <w:num w:numId="15" w16cid:durableId="2141220684">
    <w:abstractNumId w:val="17"/>
  </w:num>
  <w:num w:numId="16" w16cid:durableId="1290480038">
    <w:abstractNumId w:val="28"/>
  </w:num>
  <w:num w:numId="17" w16cid:durableId="1165322941">
    <w:abstractNumId w:val="29"/>
  </w:num>
  <w:num w:numId="18" w16cid:durableId="336807190">
    <w:abstractNumId w:val="20"/>
  </w:num>
  <w:num w:numId="19" w16cid:durableId="120851670">
    <w:abstractNumId w:val="11"/>
  </w:num>
  <w:num w:numId="20" w16cid:durableId="326203651">
    <w:abstractNumId w:val="12"/>
  </w:num>
  <w:num w:numId="21" w16cid:durableId="1390685853">
    <w:abstractNumId w:val="27"/>
  </w:num>
  <w:num w:numId="22" w16cid:durableId="518277555">
    <w:abstractNumId w:val="30"/>
  </w:num>
  <w:num w:numId="23" w16cid:durableId="1581600164">
    <w:abstractNumId w:val="31"/>
  </w:num>
  <w:num w:numId="24" w16cid:durableId="1363744340">
    <w:abstractNumId w:val="13"/>
  </w:num>
  <w:num w:numId="25" w16cid:durableId="586115169">
    <w:abstractNumId w:val="24"/>
  </w:num>
  <w:num w:numId="26" w16cid:durableId="312225172">
    <w:abstractNumId w:val="10"/>
  </w:num>
  <w:num w:numId="27" w16cid:durableId="1883205862">
    <w:abstractNumId w:val="22"/>
  </w:num>
  <w:num w:numId="28" w16cid:durableId="343095870">
    <w:abstractNumId w:val="18"/>
  </w:num>
  <w:num w:numId="29" w16cid:durableId="1177501237">
    <w:abstractNumId w:val="19"/>
  </w:num>
  <w:num w:numId="30" w16cid:durableId="969475690">
    <w:abstractNumId w:val="21"/>
  </w:num>
  <w:num w:numId="31" w16cid:durableId="1812676580">
    <w:abstractNumId w:val="23"/>
  </w:num>
  <w:num w:numId="32" w16cid:durableId="798107375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1A"/>
    <w:rsid w:val="000000B0"/>
    <w:rsid w:val="0000044D"/>
    <w:rsid w:val="0000061C"/>
    <w:rsid w:val="000007E4"/>
    <w:rsid w:val="00000866"/>
    <w:rsid w:val="00000A43"/>
    <w:rsid w:val="00000D32"/>
    <w:rsid w:val="00000EE5"/>
    <w:rsid w:val="00000FB2"/>
    <w:rsid w:val="00001210"/>
    <w:rsid w:val="00001402"/>
    <w:rsid w:val="0000145B"/>
    <w:rsid w:val="0000146B"/>
    <w:rsid w:val="000015CF"/>
    <w:rsid w:val="00001655"/>
    <w:rsid w:val="00001D7F"/>
    <w:rsid w:val="0000200C"/>
    <w:rsid w:val="00002061"/>
    <w:rsid w:val="0000208E"/>
    <w:rsid w:val="00002341"/>
    <w:rsid w:val="00002479"/>
    <w:rsid w:val="0000290A"/>
    <w:rsid w:val="0000291A"/>
    <w:rsid w:val="00002C0E"/>
    <w:rsid w:val="00002CC7"/>
    <w:rsid w:val="00002D9B"/>
    <w:rsid w:val="00002F28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3F9B"/>
    <w:rsid w:val="00003F9C"/>
    <w:rsid w:val="00004158"/>
    <w:rsid w:val="00004185"/>
    <w:rsid w:val="000041DD"/>
    <w:rsid w:val="000044DD"/>
    <w:rsid w:val="000047B3"/>
    <w:rsid w:val="000047E0"/>
    <w:rsid w:val="00004A99"/>
    <w:rsid w:val="00004D33"/>
    <w:rsid w:val="00004F42"/>
    <w:rsid w:val="0000502B"/>
    <w:rsid w:val="000051E2"/>
    <w:rsid w:val="0000525E"/>
    <w:rsid w:val="0000541D"/>
    <w:rsid w:val="000057EE"/>
    <w:rsid w:val="000058E3"/>
    <w:rsid w:val="00005C69"/>
    <w:rsid w:val="00005C96"/>
    <w:rsid w:val="00005CA6"/>
    <w:rsid w:val="0000605F"/>
    <w:rsid w:val="00006265"/>
    <w:rsid w:val="00006347"/>
    <w:rsid w:val="00006571"/>
    <w:rsid w:val="00006650"/>
    <w:rsid w:val="000069AF"/>
    <w:rsid w:val="00007033"/>
    <w:rsid w:val="00007075"/>
    <w:rsid w:val="0000720D"/>
    <w:rsid w:val="000072EF"/>
    <w:rsid w:val="000079E0"/>
    <w:rsid w:val="00007CEB"/>
    <w:rsid w:val="00007DCC"/>
    <w:rsid w:val="00010113"/>
    <w:rsid w:val="0001054B"/>
    <w:rsid w:val="0001067F"/>
    <w:rsid w:val="00010892"/>
    <w:rsid w:val="00010980"/>
    <w:rsid w:val="0001099D"/>
    <w:rsid w:val="00010A50"/>
    <w:rsid w:val="00010A77"/>
    <w:rsid w:val="00010CA9"/>
    <w:rsid w:val="00011098"/>
    <w:rsid w:val="00011180"/>
    <w:rsid w:val="000111B9"/>
    <w:rsid w:val="000111F1"/>
    <w:rsid w:val="000112BC"/>
    <w:rsid w:val="000112D6"/>
    <w:rsid w:val="000114CF"/>
    <w:rsid w:val="0001191B"/>
    <w:rsid w:val="00011992"/>
    <w:rsid w:val="00011BF1"/>
    <w:rsid w:val="00011BFE"/>
    <w:rsid w:val="00011C77"/>
    <w:rsid w:val="0001231D"/>
    <w:rsid w:val="00012467"/>
    <w:rsid w:val="00012488"/>
    <w:rsid w:val="0001354F"/>
    <w:rsid w:val="00013673"/>
    <w:rsid w:val="000138A9"/>
    <w:rsid w:val="0001390C"/>
    <w:rsid w:val="00013E15"/>
    <w:rsid w:val="00013F04"/>
    <w:rsid w:val="000147B5"/>
    <w:rsid w:val="000149F0"/>
    <w:rsid w:val="00014BFA"/>
    <w:rsid w:val="00014C92"/>
    <w:rsid w:val="00014D0F"/>
    <w:rsid w:val="00014E07"/>
    <w:rsid w:val="00015101"/>
    <w:rsid w:val="0001512B"/>
    <w:rsid w:val="0001584A"/>
    <w:rsid w:val="000158C1"/>
    <w:rsid w:val="00015958"/>
    <w:rsid w:val="00015AC7"/>
    <w:rsid w:val="00015B11"/>
    <w:rsid w:val="00015BF7"/>
    <w:rsid w:val="00015EDB"/>
    <w:rsid w:val="00015F0A"/>
    <w:rsid w:val="00016BA6"/>
    <w:rsid w:val="000177C5"/>
    <w:rsid w:val="00017AF5"/>
    <w:rsid w:val="00017B1F"/>
    <w:rsid w:val="00017B35"/>
    <w:rsid w:val="00017BDE"/>
    <w:rsid w:val="00017C04"/>
    <w:rsid w:val="00017C87"/>
    <w:rsid w:val="00017D44"/>
    <w:rsid w:val="00017E1B"/>
    <w:rsid w:val="00017F11"/>
    <w:rsid w:val="000201AC"/>
    <w:rsid w:val="00020243"/>
    <w:rsid w:val="000203F0"/>
    <w:rsid w:val="000207BD"/>
    <w:rsid w:val="000207FE"/>
    <w:rsid w:val="00020ABE"/>
    <w:rsid w:val="00020B16"/>
    <w:rsid w:val="00020EE7"/>
    <w:rsid w:val="00020F42"/>
    <w:rsid w:val="00021140"/>
    <w:rsid w:val="00021283"/>
    <w:rsid w:val="00021318"/>
    <w:rsid w:val="00021715"/>
    <w:rsid w:val="000217C5"/>
    <w:rsid w:val="000218E7"/>
    <w:rsid w:val="00021C2B"/>
    <w:rsid w:val="00021E32"/>
    <w:rsid w:val="00021FDF"/>
    <w:rsid w:val="00021FE5"/>
    <w:rsid w:val="0002211A"/>
    <w:rsid w:val="000223AC"/>
    <w:rsid w:val="0002249E"/>
    <w:rsid w:val="000225A7"/>
    <w:rsid w:val="0002276C"/>
    <w:rsid w:val="0002289E"/>
    <w:rsid w:val="000228BF"/>
    <w:rsid w:val="000229F0"/>
    <w:rsid w:val="00022BDD"/>
    <w:rsid w:val="00022BF0"/>
    <w:rsid w:val="000231BC"/>
    <w:rsid w:val="000231DB"/>
    <w:rsid w:val="00023260"/>
    <w:rsid w:val="00023328"/>
    <w:rsid w:val="00023D33"/>
    <w:rsid w:val="00024407"/>
    <w:rsid w:val="00024686"/>
    <w:rsid w:val="000246C8"/>
    <w:rsid w:val="00024812"/>
    <w:rsid w:val="00024819"/>
    <w:rsid w:val="000249B4"/>
    <w:rsid w:val="000249C4"/>
    <w:rsid w:val="00024A0C"/>
    <w:rsid w:val="00024B32"/>
    <w:rsid w:val="00024CEA"/>
    <w:rsid w:val="000255D9"/>
    <w:rsid w:val="00025C5C"/>
    <w:rsid w:val="00025D69"/>
    <w:rsid w:val="00025F3F"/>
    <w:rsid w:val="000265B8"/>
    <w:rsid w:val="00026CE0"/>
    <w:rsid w:val="00026D9C"/>
    <w:rsid w:val="00026E37"/>
    <w:rsid w:val="00026F42"/>
    <w:rsid w:val="00026F9C"/>
    <w:rsid w:val="000273C0"/>
    <w:rsid w:val="00027536"/>
    <w:rsid w:val="00027A9C"/>
    <w:rsid w:val="00027BFE"/>
    <w:rsid w:val="00027D52"/>
    <w:rsid w:val="00027F78"/>
    <w:rsid w:val="00027F91"/>
    <w:rsid w:val="00027FFE"/>
    <w:rsid w:val="00030249"/>
    <w:rsid w:val="0003026C"/>
    <w:rsid w:val="000303C4"/>
    <w:rsid w:val="00030A58"/>
    <w:rsid w:val="00030A73"/>
    <w:rsid w:val="00030AA6"/>
    <w:rsid w:val="00030C00"/>
    <w:rsid w:val="00030D32"/>
    <w:rsid w:val="00030E12"/>
    <w:rsid w:val="00030E4F"/>
    <w:rsid w:val="00030E78"/>
    <w:rsid w:val="00031168"/>
    <w:rsid w:val="00031244"/>
    <w:rsid w:val="00031A2A"/>
    <w:rsid w:val="00031A3C"/>
    <w:rsid w:val="00031B3F"/>
    <w:rsid w:val="00031CF3"/>
    <w:rsid w:val="00031D21"/>
    <w:rsid w:val="00031D45"/>
    <w:rsid w:val="00031EBA"/>
    <w:rsid w:val="00031F18"/>
    <w:rsid w:val="000322DE"/>
    <w:rsid w:val="000326CC"/>
    <w:rsid w:val="0003286A"/>
    <w:rsid w:val="00032C99"/>
    <w:rsid w:val="00032F33"/>
    <w:rsid w:val="00033666"/>
    <w:rsid w:val="00033725"/>
    <w:rsid w:val="0003374F"/>
    <w:rsid w:val="00033A34"/>
    <w:rsid w:val="00033DB9"/>
    <w:rsid w:val="00033E87"/>
    <w:rsid w:val="00033FA6"/>
    <w:rsid w:val="0003409F"/>
    <w:rsid w:val="0003422A"/>
    <w:rsid w:val="00034305"/>
    <w:rsid w:val="0003440C"/>
    <w:rsid w:val="000346A9"/>
    <w:rsid w:val="00034FD3"/>
    <w:rsid w:val="00035149"/>
    <w:rsid w:val="0003514A"/>
    <w:rsid w:val="00035452"/>
    <w:rsid w:val="000355ED"/>
    <w:rsid w:val="00035A75"/>
    <w:rsid w:val="00035AA3"/>
    <w:rsid w:val="00035C4B"/>
    <w:rsid w:val="00035C96"/>
    <w:rsid w:val="00035D1B"/>
    <w:rsid w:val="00035EC1"/>
    <w:rsid w:val="00035FEE"/>
    <w:rsid w:val="0003658C"/>
    <w:rsid w:val="0003669F"/>
    <w:rsid w:val="000368FD"/>
    <w:rsid w:val="000369F1"/>
    <w:rsid w:val="00036A62"/>
    <w:rsid w:val="00036AB3"/>
    <w:rsid w:val="00036F26"/>
    <w:rsid w:val="00037470"/>
    <w:rsid w:val="00037783"/>
    <w:rsid w:val="00037875"/>
    <w:rsid w:val="00037A8F"/>
    <w:rsid w:val="00037B89"/>
    <w:rsid w:val="00037BFB"/>
    <w:rsid w:val="00037DFC"/>
    <w:rsid w:val="00037E0F"/>
    <w:rsid w:val="00037F0B"/>
    <w:rsid w:val="000403F2"/>
    <w:rsid w:val="00040506"/>
    <w:rsid w:val="00040511"/>
    <w:rsid w:val="000406EB"/>
    <w:rsid w:val="000407B9"/>
    <w:rsid w:val="000407F5"/>
    <w:rsid w:val="00040D11"/>
    <w:rsid w:val="00040EF6"/>
    <w:rsid w:val="00040FE5"/>
    <w:rsid w:val="00041133"/>
    <w:rsid w:val="000412FC"/>
    <w:rsid w:val="00041385"/>
    <w:rsid w:val="000418D2"/>
    <w:rsid w:val="00041A2B"/>
    <w:rsid w:val="00041AA0"/>
    <w:rsid w:val="00041B09"/>
    <w:rsid w:val="00041CAD"/>
    <w:rsid w:val="00041F0B"/>
    <w:rsid w:val="00042012"/>
    <w:rsid w:val="000424F0"/>
    <w:rsid w:val="000425FA"/>
    <w:rsid w:val="00042BA5"/>
    <w:rsid w:val="000430F1"/>
    <w:rsid w:val="0004322C"/>
    <w:rsid w:val="000433CB"/>
    <w:rsid w:val="0004341B"/>
    <w:rsid w:val="000434B4"/>
    <w:rsid w:val="000435DB"/>
    <w:rsid w:val="00043956"/>
    <w:rsid w:val="00043A62"/>
    <w:rsid w:val="00043AB4"/>
    <w:rsid w:val="00043ABC"/>
    <w:rsid w:val="00043FBF"/>
    <w:rsid w:val="000440B9"/>
    <w:rsid w:val="0004411D"/>
    <w:rsid w:val="0004421C"/>
    <w:rsid w:val="00044280"/>
    <w:rsid w:val="00044458"/>
    <w:rsid w:val="0004447D"/>
    <w:rsid w:val="00044492"/>
    <w:rsid w:val="0004450A"/>
    <w:rsid w:val="00044840"/>
    <w:rsid w:val="00044B40"/>
    <w:rsid w:val="00044C18"/>
    <w:rsid w:val="00044C7B"/>
    <w:rsid w:val="0004506E"/>
    <w:rsid w:val="000450F2"/>
    <w:rsid w:val="00045141"/>
    <w:rsid w:val="00045267"/>
    <w:rsid w:val="00045465"/>
    <w:rsid w:val="0004567D"/>
    <w:rsid w:val="000458D2"/>
    <w:rsid w:val="00045B6B"/>
    <w:rsid w:val="00045B99"/>
    <w:rsid w:val="00045BCE"/>
    <w:rsid w:val="00045BD3"/>
    <w:rsid w:val="0004632E"/>
    <w:rsid w:val="00046344"/>
    <w:rsid w:val="00046572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113"/>
    <w:rsid w:val="0005025C"/>
    <w:rsid w:val="0005052B"/>
    <w:rsid w:val="000505E5"/>
    <w:rsid w:val="00050642"/>
    <w:rsid w:val="000507D5"/>
    <w:rsid w:val="00050C9F"/>
    <w:rsid w:val="00050EFB"/>
    <w:rsid w:val="00050FEC"/>
    <w:rsid w:val="0005108A"/>
    <w:rsid w:val="0005126E"/>
    <w:rsid w:val="0005138F"/>
    <w:rsid w:val="00051713"/>
    <w:rsid w:val="00051715"/>
    <w:rsid w:val="00051757"/>
    <w:rsid w:val="00051776"/>
    <w:rsid w:val="0005187A"/>
    <w:rsid w:val="000518E7"/>
    <w:rsid w:val="000519BE"/>
    <w:rsid w:val="000519C7"/>
    <w:rsid w:val="00051F52"/>
    <w:rsid w:val="00051FC5"/>
    <w:rsid w:val="000520B1"/>
    <w:rsid w:val="0005220B"/>
    <w:rsid w:val="0005231C"/>
    <w:rsid w:val="000524A8"/>
    <w:rsid w:val="00052694"/>
    <w:rsid w:val="00052821"/>
    <w:rsid w:val="00052E41"/>
    <w:rsid w:val="00052F9C"/>
    <w:rsid w:val="000530C6"/>
    <w:rsid w:val="00053159"/>
    <w:rsid w:val="00053194"/>
    <w:rsid w:val="000532F4"/>
    <w:rsid w:val="00053624"/>
    <w:rsid w:val="0005377B"/>
    <w:rsid w:val="000537EA"/>
    <w:rsid w:val="00053CB1"/>
    <w:rsid w:val="000540E2"/>
    <w:rsid w:val="000541C9"/>
    <w:rsid w:val="000543C5"/>
    <w:rsid w:val="00054402"/>
    <w:rsid w:val="0005449B"/>
    <w:rsid w:val="00054620"/>
    <w:rsid w:val="0005485B"/>
    <w:rsid w:val="000549CD"/>
    <w:rsid w:val="00054DA4"/>
    <w:rsid w:val="00054DA5"/>
    <w:rsid w:val="00054E3A"/>
    <w:rsid w:val="00054EA5"/>
    <w:rsid w:val="000550F6"/>
    <w:rsid w:val="000551DE"/>
    <w:rsid w:val="000553E2"/>
    <w:rsid w:val="000554C7"/>
    <w:rsid w:val="000555E1"/>
    <w:rsid w:val="00055674"/>
    <w:rsid w:val="0005588B"/>
    <w:rsid w:val="00055C9A"/>
    <w:rsid w:val="0005602B"/>
    <w:rsid w:val="00056101"/>
    <w:rsid w:val="0005649B"/>
    <w:rsid w:val="00056D20"/>
    <w:rsid w:val="00057275"/>
    <w:rsid w:val="000579AF"/>
    <w:rsid w:val="00057B9F"/>
    <w:rsid w:val="00057D59"/>
    <w:rsid w:val="00057E10"/>
    <w:rsid w:val="00057F7A"/>
    <w:rsid w:val="000600E7"/>
    <w:rsid w:val="00060440"/>
    <w:rsid w:val="00060603"/>
    <w:rsid w:val="0006061C"/>
    <w:rsid w:val="000606B3"/>
    <w:rsid w:val="0006070C"/>
    <w:rsid w:val="0006079D"/>
    <w:rsid w:val="00060920"/>
    <w:rsid w:val="00060A55"/>
    <w:rsid w:val="00060BE5"/>
    <w:rsid w:val="00060D8C"/>
    <w:rsid w:val="00060E59"/>
    <w:rsid w:val="0006106E"/>
    <w:rsid w:val="00061081"/>
    <w:rsid w:val="0006111C"/>
    <w:rsid w:val="00061218"/>
    <w:rsid w:val="00061281"/>
    <w:rsid w:val="00061402"/>
    <w:rsid w:val="0006184C"/>
    <w:rsid w:val="00061897"/>
    <w:rsid w:val="00061A69"/>
    <w:rsid w:val="00061B47"/>
    <w:rsid w:val="00061BE0"/>
    <w:rsid w:val="00061FC1"/>
    <w:rsid w:val="000620E9"/>
    <w:rsid w:val="0006210C"/>
    <w:rsid w:val="00062132"/>
    <w:rsid w:val="0006213C"/>
    <w:rsid w:val="00062259"/>
    <w:rsid w:val="000625E6"/>
    <w:rsid w:val="0006261E"/>
    <w:rsid w:val="00062885"/>
    <w:rsid w:val="00062A58"/>
    <w:rsid w:val="00062C85"/>
    <w:rsid w:val="00062DD7"/>
    <w:rsid w:val="00062F98"/>
    <w:rsid w:val="00063256"/>
    <w:rsid w:val="00063455"/>
    <w:rsid w:val="00063898"/>
    <w:rsid w:val="00063A8F"/>
    <w:rsid w:val="00063A9A"/>
    <w:rsid w:val="00063C6E"/>
    <w:rsid w:val="00063E92"/>
    <w:rsid w:val="00064280"/>
    <w:rsid w:val="000645F1"/>
    <w:rsid w:val="000648F4"/>
    <w:rsid w:val="0006500B"/>
    <w:rsid w:val="0006500F"/>
    <w:rsid w:val="000650D7"/>
    <w:rsid w:val="00065216"/>
    <w:rsid w:val="00065859"/>
    <w:rsid w:val="000658CE"/>
    <w:rsid w:val="00065947"/>
    <w:rsid w:val="00065B99"/>
    <w:rsid w:val="00065DB2"/>
    <w:rsid w:val="00065E97"/>
    <w:rsid w:val="00066054"/>
    <w:rsid w:val="000664CD"/>
    <w:rsid w:val="000664E9"/>
    <w:rsid w:val="00066763"/>
    <w:rsid w:val="00066853"/>
    <w:rsid w:val="000669AF"/>
    <w:rsid w:val="00066A49"/>
    <w:rsid w:val="00066B6E"/>
    <w:rsid w:val="00066EC9"/>
    <w:rsid w:val="00067191"/>
    <w:rsid w:val="000675E2"/>
    <w:rsid w:val="000676F4"/>
    <w:rsid w:val="00067779"/>
    <w:rsid w:val="00067AA6"/>
    <w:rsid w:val="00067EA0"/>
    <w:rsid w:val="000702D5"/>
    <w:rsid w:val="00070318"/>
    <w:rsid w:val="00070635"/>
    <w:rsid w:val="0007072F"/>
    <w:rsid w:val="0007093D"/>
    <w:rsid w:val="00070B95"/>
    <w:rsid w:val="00070E3C"/>
    <w:rsid w:val="00070EEC"/>
    <w:rsid w:val="00070F95"/>
    <w:rsid w:val="0007132C"/>
    <w:rsid w:val="00071347"/>
    <w:rsid w:val="00071457"/>
    <w:rsid w:val="000715F2"/>
    <w:rsid w:val="00071AA8"/>
    <w:rsid w:val="00071B10"/>
    <w:rsid w:val="00071CC1"/>
    <w:rsid w:val="00071FEE"/>
    <w:rsid w:val="000720AD"/>
    <w:rsid w:val="0007243C"/>
    <w:rsid w:val="0007280E"/>
    <w:rsid w:val="00072916"/>
    <w:rsid w:val="00072C19"/>
    <w:rsid w:val="00072F26"/>
    <w:rsid w:val="0007303C"/>
    <w:rsid w:val="0007308E"/>
    <w:rsid w:val="000730D3"/>
    <w:rsid w:val="0007333A"/>
    <w:rsid w:val="000733C9"/>
    <w:rsid w:val="000735E5"/>
    <w:rsid w:val="00073699"/>
    <w:rsid w:val="0007369A"/>
    <w:rsid w:val="000738FF"/>
    <w:rsid w:val="000739B1"/>
    <w:rsid w:val="0007409F"/>
    <w:rsid w:val="0007438D"/>
    <w:rsid w:val="0007457F"/>
    <w:rsid w:val="0007469B"/>
    <w:rsid w:val="00075337"/>
    <w:rsid w:val="00075B0E"/>
    <w:rsid w:val="00075C23"/>
    <w:rsid w:val="00075C89"/>
    <w:rsid w:val="00075DD1"/>
    <w:rsid w:val="00076484"/>
    <w:rsid w:val="000764FA"/>
    <w:rsid w:val="0007657C"/>
    <w:rsid w:val="000765FC"/>
    <w:rsid w:val="000766E5"/>
    <w:rsid w:val="000768DD"/>
    <w:rsid w:val="0007697C"/>
    <w:rsid w:val="000769B3"/>
    <w:rsid w:val="00076A81"/>
    <w:rsid w:val="00076B96"/>
    <w:rsid w:val="000773AD"/>
    <w:rsid w:val="000774D2"/>
    <w:rsid w:val="00077571"/>
    <w:rsid w:val="00077864"/>
    <w:rsid w:val="00077D38"/>
    <w:rsid w:val="00080055"/>
    <w:rsid w:val="000802CA"/>
    <w:rsid w:val="0008070F"/>
    <w:rsid w:val="000807AC"/>
    <w:rsid w:val="0008081B"/>
    <w:rsid w:val="00080998"/>
    <w:rsid w:val="00080D76"/>
    <w:rsid w:val="00080EA7"/>
    <w:rsid w:val="00080F95"/>
    <w:rsid w:val="000810DD"/>
    <w:rsid w:val="00081210"/>
    <w:rsid w:val="000815E1"/>
    <w:rsid w:val="000815FE"/>
    <w:rsid w:val="00081787"/>
    <w:rsid w:val="000817C0"/>
    <w:rsid w:val="00081876"/>
    <w:rsid w:val="00081A59"/>
    <w:rsid w:val="000820EB"/>
    <w:rsid w:val="00082ABC"/>
    <w:rsid w:val="00082B56"/>
    <w:rsid w:val="00082EA8"/>
    <w:rsid w:val="00083276"/>
    <w:rsid w:val="00083356"/>
    <w:rsid w:val="000833C5"/>
    <w:rsid w:val="00083959"/>
    <w:rsid w:val="00083C14"/>
    <w:rsid w:val="00083CBF"/>
    <w:rsid w:val="00083DE3"/>
    <w:rsid w:val="00084811"/>
    <w:rsid w:val="000848C8"/>
    <w:rsid w:val="00084AE4"/>
    <w:rsid w:val="00084B49"/>
    <w:rsid w:val="00084BCE"/>
    <w:rsid w:val="00085077"/>
    <w:rsid w:val="00085198"/>
    <w:rsid w:val="000851A5"/>
    <w:rsid w:val="00085858"/>
    <w:rsid w:val="00085A47"/>
    <w:rsid w:val="00085E36"/>
    <w:rsid w:val="00085FC0"/>
    <w:rsid w:val="00086182"/>
    <w:rsid w:val="0008634C"/>
    <w:rsid w:val="00086864"/>
    <w:rsid w:val="0008698D"/>
    <w:rsid w:val="00086B37"/>
    <w:rsid w:val="00086D26"/>
    <w:rsid w:val="00086E02"/>
    <w:rsid w:val="0008740C"/>
    <w:rsid w:val="0008752A"/>
    <w:rsid w:val="000875A6"/>
    <w:rsid w:val="00087D7E"/>
    <w:rsid w:val="00087F69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3B3"/>
    <w:rsid w:val="000917AD"/>
    <w:rsid w:val="0009192B"/>
    <w:rsid w:val="000919E1"/>
    <w:rsid w:val="00091AC4"/>
    <w:rsid w:val="00091B49"/>
    <w:rsid w:val="000920EB"/>
    <w:rsid w:val="0009255A"/>
    <w:rsid w:val="000925F5"/>
    <w:rsid w:val="000928EE"/>
    <w:rsid w:val="000928F7"/>
    <w:rsid w:val="00092DA4"/>
    <w:rsid w:val="00092E69"/>
    <w:rsid w:val="000932FC"/>
    <w:rsid w:val="0009347E"/>
    <w:rsid w:val="000934C6"/>
    <w:rsid w:val="000935EA"/>
    <w:rsid w:val="000936CF"/>
    <w:rsid w:val="000936DF"/>
    <w:rsid w:val="00093852"/>
    <w:rsid w:val="00093A9B"/>
    <w:rsid w:val="00093BDB"/>
    <w:rsid w:val="00093E02"/>
    <w:rsid w:val="00093E11"/>
    <w:rsid w:val="000940CE"/>
    <w:rsid w:val="000941D7"/>
    <w:rsid w:val="0009463F"/>
    <w:rsid w:val="000946BC"/>
    <w:rsid w:val="00094872"/>
    <w:rsid w:val="00094D11"/>
    <w:rsid w:val="00094DCF"/>
    <w:rsid w:val="00094EC4"/>
    <w:rsid w:val="00095040"/>
    <w:rsid w:val="000950AE"/>
    <w:rsid w:val="00095294"/>
    <w:rsid w:val="000954C2"/>
    <w:rsid w:val="0009572A"/>
    <w:rsid w:val="0009584D"/>
    <w:rsid w:val="00095859"/>
    <w:rsid w:val="00095A61"/>
    <w:rsid w:val="00095AF2"/>
    <w:rsid w:val="00095B10"/>
    <w:rsid w:val="00095B2D"/>
    <w:rsid w:val="00095EDD"/>
    <w:rsid w:val="00096956"/>
    <w:rsid w:val="00096991"/>
    <w:rsid w:val="00096A88"/>
    <w:rsid w:val="00096E03"/>
    <w:rsid w:val="00096F03"/>
    <w:rsid w:val="0009710A"/>
    <w:rsid w:val="00097219"/>
    <w:rsid w:val="000973FD"/>
    <w:rsid w:val="00097407"/>
    <w:rsid w:val="0009759D"/>
    <w:rsid w:val="000977BE"/>
    <w:rsid w:val="00097A9A"/>
    <w:rsid w:val="00097AFF"/>
    <w:rsid w:val="00097C5E"/>
    <w:rsid w:val="00097D74"/>
    <w:rsid w:val="000A00D2"/>
    <w:rsid w:val="000A00DF"/>
    <w:rsid w:val="000A01E1"/>
    <w:rsid w:val="000A0322"/>
    <w:rsid w:val="000A03ED"/>
    <w:rsid w:val="000A05A0"/>
    <w:rsid w:val="000A06ED"/>
    <w:rsid w:val="000A0908"/>
    <w:rsid w:val="000A0F2C"/>
    <w:rsid w:val="000A0F75"/>
    <w:rsid w:val="000A0F9C"/>
    <w:rsid w:val="000A10E3"/>
    <w:rsid w:val="000A1181"/>
    <w:rsid w:val="000A1202"/>
    <w:rsid w:val="000A1203"/>
    <w:rsid w:val="000A1374"/>
    <w:rsid w:val="000A13B7"/>
    <w:rsid w:val="000A14D2"/>
    <w:rsid w:val="000A14E3"/>
    <w:rsid w:val="000A1903"/>
    <w:rsid w:val="000A1C2C"/>
    <w:rsid w:val="000A1CAF"/>
    <w:rsid w:val="000A1EA0"/>
    <w:rsid w:val="000A1F1F"/>
    <w:rsid w:val="000A1F4B"/>
    <w:rsid w:val="000A1FAF"/>
    <w:rsid w:val="000A207A"/>
    <w:rsid w:val="000A21EF"/>
    <w:rsid w:val="000A2284"/>
    <w:rsid w:val="000A248B"/>
    <w:rsid w:val="000A2553"/>
    <w:rsid w:val="000A26BA"/>
    <w:rsid w:val="000A27DF"/>
    <w:rsid w:val="000A2C98"/>
    <w:rsid w:val="000A2E0E"/>
    <w:rsid w:val="000A2FBB"/>
    <w:rsid w:val="000A321C"/>
    <w:rsid w:val="000A348E"/>
    <w:rsid w:val="000A397C"/>
    <w:rsid w:val="000A39A0"/>
    <w:rsid w:val="000A3A1C"/>
    <w:rsid w:val="000A3A28"/>
    <w:rsid w:val="000A3A7D"/>
    <w:rsid w:val="000A3AD8"/>
    <w:rsid w:val="000A3C2F"/>
    <w:rsid w:val="000A3C98"/>
    <w:rsid w:val="000A3CC5"/>
    <w:rsid w:val="000A3CD9"/>
    <w:rsid w:val="000A3CF8"/>
    <w:rsid w:val="000A3F8D"/>
    <w:rsid w:val="000A40FD"/>
    <w:rsid w:val="000A42D3"/>
    <w:rsid w:val="000A44D1"/>
    <w:rsid w:val="000A4840"/>
    <w:rsid w:val="000A4CCD"/>
    <w:rsid w:val="000A4D57"/>
    <w:rsid w:val="000A4F5B"/>
    <w:rsid w:val="000A5022"/>
    <w:rsid w:val="000A50DF"/>
    <w:rsid w:val="000A512D"/>
    <w:rsid w:val="000A5294"/>
    <w:rsid w:val="000A551B"/>
    <w:rsid w:val="000A5743"/>
    <w:rsid w:val="000A5976"/>
    <w:rsid w:val="000A5A75"/>
    <w:rsid w:val="000A5EA4"/>
    <w:rsid w:val="000A5F0B"/>
    <w:rsid w:val="000A62E7"/>
    <w:rsid w:val="000A6320"/>
    <w:rsid w:val="000A63EA"/>
    <w:rsid w:val="000A66FD"/>
    <w:rsid w:val="000A6789"/>
    <w:rsid w:val="000A69B8"/>
    <w:rsid w:val="000A6A4A"/>
    <w:rsid w:val="000A6E74"/>
    <w:rsid w:val="000A6EEC"/>
    <w:rsid w:val="000A71F3"/>
    <w:rsid w:val="000A72FE"/>
    <w:rsid w:val="000A7597"/>
    <w:rsid w:val="000A791B"/>
    <w:rsid w:val="000A7977"/>
    <w:rsid w:val="000A79CB"/>
    <w:rsid w:val="000A7A0F"/>
    <w:rsid w:val="000A7B5D"/>
    <w:rsid w:val="000A7C0B"/>
    <w:rsid w:val="000A7D6E"/>
    <w:rsid w:val="000A7E5F"/>
    <w:rsid w:val="000B0192"/>
    <w:rsid w:val="000B0657"/>
    <w:rsid w:val="000B0C80"/>
    <w:rsid w:val="000B1038"/>
    <w:rsid w:val="000B1295"/>
    <w:rsid w:val="000B2080"/>
    <w:rsid w:val="000B2453"/>
    <w:rsid w:val="000B2569"/>
    <w:rsid w:val="000B268D"/>
    <w:rsid w:val="000B2888"/>
    <w:rsid w:val="000B2C26"/>
    <w:rsid w:val="000B2C33"/>
    <w:rsid w:val="000B2D2A"/>
    <w:rsid w:val="000B331E"/>
    <w:rsid w:val="000B33D7"/>
    <w:rsid w:val="000B3472"/>
    <w:rsid w:val="000B35FF"/>
    <w:rsid w:val="000B36A9"/>
    <w:rsid w:val="000B3827"/>
    <w:rsid w:val="000B395E"/>
    <w:rsid w:val="000B39CF"/>
    <w:rsid w:val="000B3A06"/>
    <w:rsid w:val="000B3C62"/>
    <w:rsid w:val="000B3F40"/>
    <w:rsid w:val="000B42CE"/>
    <w:rsid w:val="000B4584"/>
    <w:rsid w:val="000B460D"/>
    <w:rsid w:val="000B477D"/>
    <w:rsid w:val="000B4990"/>
    <w:rsid w:val="000B4F05"/>
    <w:rsid w:val="000B505F"/>
    <w:rsid w:val="000B517B"/>
    <w:rsid w:val="000B536C"/>
    <w:rsid w:val="000B538C"/>
    <w:rsid w:val="000B545B"/>
    <w:rsid w:val="000B548D"/>
    <w:rsid w:val="000B5510"/>
    <w:rsid w:val="000B5712"/>
    <w:rsid w:val="000B5779"/>
    <w:rsid w:val="000B58CC"/>
    <w:rsid w:val="000B5ADD"/>
    <w:rsid w:val="000B5DFC"/>
    <w:rsid w:val="000B5F14"/>
    <w:rsid w:val="000B5F18"/>
    <w:rsid w:val="000B67ED"/>
    <w:rsid w:val="000B6803"/>
    <w:rsid w:val="000B6947"/>
    <w:rsid w:val="000B695F"/>
    <w:rsid w:val="000B6BA1"/>
    <w:rsid w:val="000B71F3"/>
    <w:rsid w:val="000B720E"/>
    <w:rsid w:val="000B7365"/>
    <w:rsid w:val="000B79C5"/>
    <w:rsid w:val="000B7AC3"/>
    <w:rsid w:val="000B7AE5"/>
    <w:rsid w:val="000B7D02"/>
    <w:rsid w:val="000C021A"/>
    <w:rsid w:val="000C0258"/>
    <w:rsid w:val="000C077B"/>
    <w:rsid w:val="000C0A20"/>
    <w:rsid w:val="000C0A40"/>
    <w:rsid w:val="000C0CD9"/>
    <w:rsid w:val="000C0D6E"/>
    <w:rsid w:val="000C0D77"/>
    <w:rsid w:val="000C0E1C"/>
    <w:rsid w:val="000C0FAA"/>
    <w:rsid w:val="000C128B"/>
    <w:rsid w:val="000C1296"/>
    <w:rsid w:val="000C1396"/>
    <w:rsid w:val="000C1527"/>
    <w:rsid w:val="000C1532"/>
    <w:rsid w:val="000C1B88"/>
    <w:rsid w:val="000C1BC8"/>
    <w:rsid w:val="000C1E92"/>
    <w:rsid w:val="000C1FE9"/>
    <w:rsid w:val="000C212A"/>
    <w:rsid w:val="000C2204"/>
    <w:rsid w:val="000C2390"/>
    <w:rsid w:val="000C24B9"/>
    <w:rsid w:val="000C25B7"/>
    <w:rsid w:val="000C2AA3"/>
    <w:rsid w:val="000C2BA7"/>
    <w:rsid w:val="000C2CD6"/>
    <w:rsid w:val="000C2EF0"/>
    <w:rsid w:val="000C2F9A"/>
    <w:rsid w:val="000C306B"/>
    <w:rsid w:val="000C33F6"/>
    <w:rsid w:val="000C346E"/>
    <w:rsid w:val="000C3492"/>
    <w:rsid w:val="000C3768"/>
    <w:rsid w:val="000C3779"/>
    <w:rsid w:val="000C38BC"/>
    <w:rsid w:val="000C3A16"/>
    <w:rsid w:val="000C3AA9"/>
    <w:rsid w:val="000C3BE3"/>
    <w:rsid w:val="000C3C6D"/>
    <w:rsid w:val="000C3D91"/>
    <w:rsid w:val="000C3DEA"/>
    <w:rsid w:val="000C3F0D"/>
    <w:rsid w:val="000C3FA8"/>
    <w:rsid w:val="000C4036"/>
    <w:rsid w:val="000C41C8"/>
    <w:rsid w:val="000C422B"/>
    <w:rsid w:val="000C43DA"/>
    <w:rsid w:val="000C4661"/>
    <w:rsid w:val="000C4785"/>
    <w:rsid w:val="000C478D"/>
    <w:rsid w:val="000C4ACE"/>
    <w:rsid w:val="000C4DE4"/>
    <w:rsid w:val="000C4E55"/>
    <w:rsid w:val="000C4F84"/>
    <w:rsid w:val="000C5080"/>
    <w:rsid w:val="000C5125"/>
    <w:rsid w:val="000C58FE"/>
    <w:rsid w:val="000C5DEF"/>
    <w:rsid w:val="000C5E85"/>
    <w:rsid w:val="000C5E91"/>
    <w:rsid w:val="000C6162"/>
    <w:rsid w:val="000C6181"/>
    <w:rsid w:val="000C6262"/>
    <w:rsid w:val="000C644A"/>
    <w:rsid w:val="000C6A61"/>
    <w:rsid w:val="000C6B9E"/>
    <w:rsid w:val="000C6C41"/>
    <w:rsid w:val="000C6CBF"/>
    <w:rsid w:val="000C706E"/>
    <w:rsid w:val="000C7071"/>
    <w:rsid w:val="000C7464"/>
    <w:rsid w:val="000C74C4"/>
    <w:rsid w:val="000C77E5"/>
    <w:rsid w:val="000C7A62"/>
    <w:rsid w:val="000C7B78"/>
    <w:rsid w:val="000C7CC6"/>
    <w:rsid w:val="000C7E8C"/>
    <w:rsid w:val="000D0169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5B2"/>
    <w:rsid w:val="000D17AF"/>
    <w:rsid w:val="000D18AA"/>
    <w:rsid w:val="000D19BC"/>
    <w:rsid w:val="000D1C28"/>
    <w:rsid w:val="000D1FE5"/>
    <w:rsid w:val="000D2018"/>
    <w:rsid w:val="000D213C"/>
    <w:rsid w:val="000D22E1"/>
    <w:rsid w:val="000D26AB"/>
    <w:rsid w:val="000D27A9"/>
    <w:rsid w:val="000D2AAF"/>
    <w:rsid w:val="000D3589"/>
    <w:rsid w:val="000D35DE"/>
    <w:rsid w:val="000D3691"/>
    <w:rsid w:val="000D36AE"/>
    <w:rsid w:val="000D389C"/>
    <w:rsid w:val="000D38BF"/>
    <w:rsid w:val="000D38E5"/>
    <w:rsid w:val="000D3AD6"/>
    <w:rsid w:val="000D3AF2"/>
    <w:rsid w:val="000D3D14"/>
    <w:rsid w:val="000D3F6A"/>
    <w:rsid w:val="000D4017"/>
    <w:rsid w:val="000D402E"/>
    <w:rsid w:val="000D4268"/>
    <w:rsid w:val="000D459D"/>
    <w:rsid w:val="000D4886"/>
    <w:rsid w:val="000D4A51"/>
    <w:rsid w:val="000D4C22"/>
    <w:rsid w:val="000D4C78"/>
    <w:rsid w:val="000D4E7E"/>
    <w:rsid w:val="000D4F9B"/>
    <w:rsid w:val="000D524B"/>
    <w:rsid w:val="000D54A4"/>
    <w:rsid w:val="000D56D8"/>
    <w:rsid w:val="000D5807"/>
    <w:rsid w:val="000D59D4"/>
    <w:rsid w:val="000D5A3A"/>
    <w:rsid w:val="000D5B21"/>
    <w:rsid w:val="000D5B9A"/>
    <w:rsid w:val="000D5C8D"/>
    <w:rsid w:val="000D5DDE"/>
    <w:rsid w:val="000D5ED8"/>
    <w:rsid w:val="000D63C8"/>
    <w:rsid w:val="000D66A6"/>
    <w:rsid w:val="000D67D8"/>
    <w:rsid w:val="000D691F"/>
    <w:rsid w:val="000D6A9B"/>
    <w:rsid w:val="000D6AD9"/>
    <w:rsid w:val="000D6D53"/>
    <w:rsid w:val="000D6E03"/>
    <w:rsid w:val="000D6FF1"/>
    <w:rsid w:val="000D714D"/>
    <w:rsid w:val="000D72D6"/>
    <w:rsid w:val="000D7531"/>
    <w:rsid w:val="000D75C8"/>
    <w:rsid w:val="000D7936"/>
    <w:rsid w:val="000D7C3B"/>
    <w:rsid w:val="000D7D4B"/>
    <w:rsid w:val="000E002A"/>
    <w:rsid w:val="000E0122"/>
    <w:rsid w:val="000E035D"/>
    <w:rsid w:val="000E041D"/>
    <w:rsid w:val="000E0423"/>
    <w:rsid w:val="000E04D5"/>
    <w:rsid w:val="000E06F2"/>
    <w:rsid w:val="000E09BC"/>
    <w:rsid w:val="000E0E9F"/>
    <w:rsid w:val="000E0EC0"/>
    <w:rsid w:val="000E10D1"/>
    <w:rsid w:val="000E1D6A"/>
    <w:rsid w:val="000E1DF3"/>
    <w:rsid w:val="000E1FD4"/>
    <w:rsid w:val="000E1FDD"/>
    <w:rsid w:val="000E21F7"/>
    <w:rsid w:val="000E235D"/>
    <w:rsid w:val="000E2484"/>
    <w:rsid w:val="000E25A5"/>
    <w:rsid w:val="000E27AF"/>
    <w:rsid w:val="000E28CA"/>
    <w:rsid w:val="000E2F1D"/>
    <w:rsid w:val="000E32B0"/>
    <w:rsid w:val="000E38F3"/>
    <w:rsid w:val="000E3D5A"/>
    <w:rsid w:val="000E3E0B"/>
    <w:rsid w:val="000E3F3C"/>
    <w:rsid w:val="000E407B"/>
    <w:rsid w:val="000E43BB"/>
    <w:rsid w:val="000E43D0"/>
    <w:rsid w:val="000E4484"/>
    <w:rsid w:val="000E44D6"/>
    <w:rsid w:val="000E4854"/>
    <w:rsid w:val="000E49C0"/>
    <w:rsid w:val="000E4BE8"/>
    <w:rsid w:val="000E4D15"/>
    <w:rsid w:val="000E4D42"/>
    <w:rsid w:val="000E4E3A"/>
    <w:rsid w:val="000E4F85"/>
    <w:rsid w:val="000E5050"/>
    <w:rsid w:val="000E532E"/>
    <w:rsid w:val="000E537E"/>
    <w:rsid w:val="000E546A"/>
    <w:rsid w:val="000E5608"/>
    <w:rsid w:val="000E56E0"/>
    <w:rsid w:val="000E571C"/>
    <w:rsid w:val="000E5A8D"/>
    <w:rsid w:val="000E5AEB"/>
    <w:rsid w:val="000E5B1D"/>
    <w:rsid w:val="000E5BBE"/>
    <w:rsid w:val="000E5D99"/>
    <w:rsid w:val="000E6025"/>
    <w:rsid w:val="000E61D1"/>
    <w:rsid w:val="000E646F"/>
    <w:rsid w:val="000E696C"/>
    <w:rsid w:val="000E6A80"/>
    <w:rsid w:val="000E7358"/>
    <w:rsid w:val="000E735C"/>
    <w:rsid w:val="000E74A9"/>
    <w:rsid w:val="000E765D"/>
    <w:rsid w:val="000E78AB"/>
    <w:rsid w:val="000E7E80"/>
    <w:rsid w:val="000E7EA7"/>
    <w:rsid w:val="000E7FB3"/>
    <w:rsid w:val="000E7FDD"/>
    <w:rsid w:val="000F03B0"/>
    <w:rsid w:val="000F045F"/>
    <w:rsid w:val="000F0AE0"/>
    <w:rsid w:val="000F0C8E"/>
    <w:rsid w:val="000F0EE4"/>
    <w:rsid w:val="000F1359"/>
    <w:rsid w:val="000F179D"/>
    <w:rsid w:val="000F1BC8"/>
    <w:rsid w:val="000F1BEC"/>
    <w:rsid w:val="000F1C7A"/>
    <w:rsid w:val="000F1F5D"/>
    <w:rsid w:val="000F2419"/>
    <w:rsid w:val="000F28CD"/>
    <w:rsid w:val="000F2C30"/>
    <w:rsid w:val="000F2E33"/>
    <w:rsid w:val="000F2FDD"/>
    <w:rsid w:val="000F30C0"/>
    <w:rsid w:val="000F327C"/>
    <w:rsid w:val="000F33A7"/>
    <w:rsid w:val="000F3549"/>
    <w:rsid w:val="000F3678"/>
    <w:rsid w:val="000F3820"/>
    <w:rsid w:val="000F39AB"/>
    <w:rsid w:val="000F3D67"/>
    <w:rsid w:val="000F402F"/>
    <w:rsid w:val="000F42A3"/>
    <w:rsid w:val="000F4375"/>
    <w:rsid w:val="000F44A5"/>
    <w:rsid w:val="000F46D1"/>
    <w:rsid w:val="000F47C5"/>
    <w:rsid w:val="000F4CDF"/>
    <w:rsid w:val="000F4F27"/>
    <w:rsid w:val="000F51FB"/>
    <w:rsid w:val="000F5518"/>
    <w:rsid w:val="000F580B"/>
    <w:rsid w:val="000F5A07"/>
    <w:rsid w:val="000F5D11"/>
    <w:rsid w:val="000F5D30"/>
    <w:rsid w:val="000F5E6D"/>
    <w:rsid w:val="000F5ED7"/>
    <w:rsid w:val="000F600E"/>
    <w:rsid w:val="000F69C5"/>
    <w:rsid w:val="000F6A52"/>
    <w:rsid w:val="000F6C2A"/>
    <w:rsid w:val="000F6D3B"/>
    <w:rsid w:val="000F6FD1"/>
    <w:rsid w:val="000F71D3"/>
    <w:rsid w:val="000F7487"/>
    <w:rsid w:val="000F7489"/>
    <w:rsid w:val="000F74C6"/>
    <w:rsid w:val="000F7504"/>
    <w:rsid w:val="000F75E3"/>
    <w:rsid w:val="000F7604"/>
    <w:rsid w:val="000F78A3"/>
    <w:rsid w:val="000F78EC"/>
    <w:rsid w:val="000F7E36"/>
    <w:rsid w:val="001001FB"/>
    <w:rsid w:val="001003A3"/>
    <w:rsid w:val="00100597"/>
    <w:rsid w:val="00100724"/>
    <w:rsid w:val="001007EA"/>
    <w:rsid w:val="001007F0"/>
    <w:rsid w:val="001008A1"/>
    <w:rsid w:val="001008C2"/>
    <w:rsid w:val="00100A0F"/>
    <w:rsid w:val="00100ACA"/>
    <w:rsid w:val="00100B91"/>
    <w:rsid w:val="00100E88"/>
    <w:rsid w:val="00100FE1"/>
    <w:rsid w:val="00101110"/>
    <w:rsid w:val="00101272"/>
    <w:rsid w:val="001013DA"/>
    <w:rsid w:val="00101488"/>
    <w:rsid w:val="0010158C"/>
    <w:rsid w:val="001015F3"/>
    <w:rsid w:val="00101988"/>
    <w:rsid w:val="00101B29"/>
    <w:rsid w:val="00101E1C"/>
    <w:rsid w:val="0010233C"/>
    <w:rsid w:val="00102784"/>
    <w:rsid w:val="001029BD"/>
    <w:rsid w:val="001029F0"/>
    <w:rsid w:val="00102A09"/>
    <w:rsid w:val="00102A14"/>
    <w:rsid w:val="00102B35"/>
    <w:rsid w:val="001030D8"/>
    <w:rsid w:val="001034AA"/>
    <w:rsid w:val="00103E05"/>
    <w:rsid w:val="001041F4"/>
    <w:rsid w:val="001042FD"/>
    <w:rsid w:val="00104477"/>
    <w:rsid w:val="001046FD"/>
    <w:rsid w:val="00104887"/>
    <w:rsid w:val="00105060"/>
    <w:rsid w:val="001050CC"/>
    <w:rsid w:val="0010529A"/>
    <w:rsid w:val="001052FE"/>
    <w:rsid w:val="001053B2"/>
    <w:rsid w:val="00105423"/>
    <w:rsid w:val="001054FA"/>
    <w:rsid w:val="00105678"/>
    <w:rsid w:val="0010589C"/>
    <w:rsid w:val="00105AB3"/>
    <w:rsid w:val="00105B00"/>
    <w:rsid w:val="00105B2C"/>
    <w:rsid w:val="00105B60"/>
    <w:rsid w:val="00105DC6"/>
    <w:rsid w:val="00105DC9"/>
    <w:rsid w:val="00105F42"/>
    <w:rsid w:val="0010608E"/>
    <w:rsid w:val="00106232"/>
    <w:rsid w:val="00106305"/>
    <w:rsid w:val="001065BB"/>
    <w:rsid w:val="0010663A"/>
    <w:rsid w:val="00106771"/>
    <w:rsid w:val="00106991"/>
    <w:rsid w:val="00106EF1"/>
    <w:rsid w:val="00106F49"/>
    <w:rsid w:val="00106F7A"/>
    <w:rsid w:val="0010757A"/>
    <w:rsid w:val="00107752"/>
    <w:rsid w:val="00107883"/>
    <w:rsid w:val="00107B99"/>
    <w:rsid w:val="00110161"/>
    <w:rsid w:val="00110335"/>
    <w:rsid w:val="001103DE"/>
    <w:rsid w:val="00110915"/>
    <w:rsid w:val="00110A1C"/>
    <w:rsid w:val="00110F36"/>
    <w:rsid w:val="001117C5"/>
    <w:rsid w:val="00111C0A"/>
    <w:rsid w:val="0011208E"/>
    <w:rsid w:val="001121E9"/>
    <w:rsid w:val="00112466"/>
    <w:rsid w:val="0011252E"/>
    <w:rsid w:val="0011270B"/>
    <w:rsid w:val="00112721"/>
    <w:rsid w:val="001127F1"/>
    <w:rsid w:val="00112955"/>
    <w:rsid w:val="00112984"/>
    <w:rsid w:val="00112AE5"/>
    <w:rsid w:val="00112C2A"/>
    <w:rsid w:val="00112D29"/>
    <w:rsid w:val="0011314D"/>
    <w:rsid w:val="00113313"/>
    <w:rsid w:val="0011343B"/>
    <w:rsid w:val="0011372B"/>
    <w:rsid w:val="00113A51"/>
    <w:rsid w:val="00113B6D"/>
    <w:rsid w:val="00113D40"/>
    <w:rsid w:val="0011438F"/>
    <w:rsid w:val="0011479E"/>
    <w:rsid w:val="001149A1"/>
    <w:rsid w:val="00114A48"/>
    <w:rsid w:val="00114AC7"/>
    <w:rsid w:val="00114BB5"/>
    <w:rsid w:val="00114C81"/>
    <w:rsid w:val="00114CA1"/>
    <w:rsid w:val="00114DE5"/>
    <w:rsid w:val="00114FB7"/>
    <w:rsid w:val="0011504F"/>
    <w:rsid w:val="0011505B"/>
    <w:rsid w:val="001150FA"/>
    <w:rsid w:val="00115152"/>
    <w:rsid w:val="0011519F"/>
    <w:rsid w:val="00115258"/>
    <w:rsid w:val="0011535B"/>
    <w:rsid w:val="001154F3"/>
    <w:rsid w:val="001158A4"/>
    <w:rsid w:val="00115930"/>
    <w:rsid w:val="00115962"/>
    <w:rsid w:val="001159D4"/>
    <w:rsid w:val="00115C30"/>
    <w:rsid w:val="00115D52"/>
    <w:rsid w:val="001163D1"/>
    <w:rsid w:val="0011642D"/>
    <w:rsid w:val="00116548"/>
    <w:rsid w:val="00116588"/>
    <w:rsid w:val="001165C7"/>
    <w:rsid w:val="00116AB4"/>
    <w:rsid w:val="00116AD5"/>
    <w:rsid w:val="00116EE5"/>
    <w:rsid w:val="00116FF9"/>
    <w:rsid w:val="00117294"/>
    <w:rsid w:val="001173C8"/>
    <w:rsid w:val="00117800"/>
    <w:rsid w:val="00117A06"/>
    <w:rsid w:val="00117A41"/>
    <w:rsid w:val="00117E05"/>
    <w:rsid w:val="0012014A"/>
    <w:rsid w:val="00120238"/>
    <w:rsid w:val="001202A4"/>
    <w:rsid w:val="0012030B"/>
    <w:rsid w:val="00120953"/>
    <w:rsid w:val="001209A7"/>
    <w:rsid w:val="00120DB6"/>
    <w:rsid w:val="00120DC6"/>
    <w:rsid w:val="0012114E"/>
    <w:rsid w:val="001211F7"/>
    <w:rsid w:val="001215BC"/>
    <w:rsid w:val="001215C0"/>
    <w:rsid w:val="0012162E"/>
    <w:rsid w:val="001217D7"/>
    <w:rsid w:val="001218E2"/>
    <w:rsid w:val="00121B5A"/>
    <w:rsid w:val="00121CD8"/>
    <w:rsid w:val="00121D23"/>
    <w:rsid w:val="00121F2D"/>
    <w:rsid w:val="00122219"/>
    <w:rsid w:val="001224B1"/>
    <w:rsid w:val="001224EE"/>
    <w:rsid w:val="001226A5"/>
    <w:rsid w:val="0012275C"/>
    <w:rsid w:val="00122912"/>
    <w:rsid w:val="001229C3"/>
    <w:rsid w:val="00122CB2"/>
    <w:rsid w:val="0012343E"/>
    <w:rsid w:val="0012366D"/>
    <w:rsid w:val="001237B8"/>
    <w:rsid w:val="0012384C"/>
    <w:rsid w:val="001238D0"/>
    <w:rsid w:val="00123B42"/>
    <w:rsid w:val="00123D66"/>
    <w:rsid w:val="00124551"/>
    <w:rsid w:val="0012483B"/>
    <w:rsid w:val="001249F7"/>
    <w:rsid w:val="00124BE5"/>
    <w:rsid w:val="0012503F"/>
    <w:rsid w:val="00125792"/>
    <w:rsid w:val="00125845"/>
    <w:rsid w:val="00125BF9"/>
    <w:rsid w:val="00125F5A"/>
    <w:rsid w:val="001260C2"/>
    <w:rsid w:val="001261FE"/>
    <w:rsid w:val="001266FA"/>
    <w:rsid w:val="00126A42"/>
    <w:rsid w:val="00126C69"/>
    <w:rsid w:val="00126E40"/>
    <w:rsid w:val="00126E77"/>
    <w:rsid w:val="00126FCF"/>
    <w:rsid w:val="00127186"/>
    <w:rsid w:val="00127360"/>
    <w:rsid w:val="0012736E"/>
    <w:rsid w:val="001279F1"/>
    <w:rsid w:val="00130137"/>
    <w:rsid w:val="0013028B"/>
    <w:rsid w:val="001304A5"/>
    <w:rsid w:val="001305FC"/>
    <w:rsid w:val="00130934"/>
    <w:rsid w:val="00130A82"/>
    <w:rsid w:val="00130B5C"/>
    <w:rsid w:val="00130E0C"/>
    <w:rsid w:val="00130FE2"/>
    <w:rsid w:val="00131175"/>
    <w:rsid w:val="001311AA"/>
    <w:rsid w:val="00131411"/>
    <w:rsid w:val="00131634"/>
    <w:rsid w:val="001316CF"/>
    <w:rsid w:val="00131735"/>
    <w:rsid w:val="00131DA9"/>
    <w:rsid w:val="00131E59"/>
    <w:rsid w:val="001322EF"/>
    <w:rsid w:val="00132318"/>
    <w:rsid w:val="001323A6"/>
    <w:rsid w:val="0013242B"/>
    <w:rsid w:val="0013250C"/>
    <w:rsid w:val="00132698"/>
    <w:rsid w:val="00132A4F"/>
    <w:rsid w:val="00132D0D"/>
    <w:rsid w:val="00132EB5"/>
    <w:rsid w:val="00132FEC"/>
    <w:rsid w:val="0013349B"/>
    <w:rsid w:val="00133C80"/>
    <w:rsid w:val="00133D09"/>
    <w:rsid w:val="00133FA6"/>
    <w:rsid w:val="00134119"/>
    <w:rsid w:val="0013415D"/>
    <w:rsid w:val="001342E5"/>
    <w:rsid w:val="0013430D"/>
    <w:rsid w:val="001344A0"/>
    <w:rsid w:val="0013452C"/>
    <w:rsid w:val="0013462F"/>
    <w:rsid w:val="001347A3"/>
    <w:rsid w:val="00134A57"/>
    <w:rsid w:val="00134AF8"/>
    <w:rsid w:val="00134C07"/>
    <w:rsid w:val="00134D47"/>
    <w:rsid w:val="00134E56"/>
    <w:rsid w:val="00134E8F"/>
    <w:rsid w:val="00135191"/>
    <w:rsid w:val="00135395"/>
    <w:rsid w:val="001354A3"/>
    <w:rsid w:val="00135542"/>
    <w:rsid w:val="00135891"/>
    <w:rsid w:val="00135980"/>
    <w:rsid w:val="00135A10"/>
    <w:rsid w:val="00135B65"/>
    <w:rsid w:val="00135C28"/>
    <w:rsid w:val="00135DE2"/>
    <w:rsid w:val="00135F60"/>
    <w:rsid w:val="00136AAF"/>
    <w:rsid w:val="00136ACF"/>
    <w:rsid w:val="00136C9A"/>
    <w:rsid w:val="00136E9B"/>
    <w:rsid w:val="00136EC2"/>
    <w:rsid w:val="00136FD1"/>
    <w:rsid w:val="001370E4"/>
    <w:rsid w:val="0013712F"/>
    <w:rsid w:val="001374B1"/>
    <w:rsid w:val="001374BE"/>
    <w:rsid w:val="00137897"/>
    <w:rsid w:val="00137C16"/>
    <w:rsid w:val="00137EA8"/>
    <w:rsid w:val="00140095"/>
    <w:rsid w:val="001403B0"/>
    <w:rsid w:val="00140611"/>
    <w:rsid w:val="001408A2"/>
    <w:rsid w:val="00140A56"/>
    <w:rsid w:val="00140C7C"/>
    <w:rsid w:val="00140D0A"/>
    <w:rsid w:val="00140D74"/>
    <w:rsid w:val="00140F53"/>
    <w:rsid w:val="00141781"/>
    <w:rsid w:val="00141843"/>
    <w:rsid w:val="00141B39"/>
    <w:rsid w:val="00141E68"/>
    <w:rsid w:val="00142070"/>
    <w:rsid w:val="00142357"/>
    <w:rsid w:val="00142515"/>
    <w:rsid w:val="0014273B"/>
    <w:rsid w:val="001428AE"/>
    <w:rsid w:val="00142AF2"/>
    <w:rsid w:val="00142B89"/>
    <w:rsid w:val="00142C73"/>
    <w:rsid w:val="001433E2"/>
    <w:rsid w:val="0014352C"/>
    <w:rsid w:val="00143542"/>
    <w:rsid w:val="00143A6B"/>
    <w:rsid w:val="00143F32"/>
    <w:rsid w:val="00144095"/>
    <w:rsid w:val="0014410D"/>
    <w:rsid w:val="001442EB"/>
    <w:rsid w:val="00144783"/>
    <w:rsid w:val="0014488B"/>
    <w:rsid w:val="00144C04"/>
    <w:rsid w:val="00144CCC"/>
    <w:rsid w:val="00144E52"/>
    <w:rsid w:val="00145058"/>
    <w:rsid w:val="00145188"/>
    <w:rsid w:val="001453F4"/>
    <w:rsid w:val="00145EAF"/>
    <w:rsid w:val="0014626F"/>
    <w:rsid w:val="0014645C"/>
    <w:rsid w:val="0014649A"/>
    <w:rsid w:val="00146514"/>
    <w:rsid w:val="0014658A"/>
    <w:rsid w:val="001466B8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CD0"/>
    <w:rsid w:val="00147DB1"/>
    <w:rsid w:val="001501ED"/>
    <w:rsid w:val="00150282"/>
    <w:rsid w:val="00150660"/>
    <w:rsid w:val="001508E9"/>
    <w:rsid w:val="00150ABB"/>
    <w:rsid w:val="00150CAA"/>
    <w:rsid w:val="0015125E"/>
    <w:rsid w:val="0015154D"/>
    <w:rsid w:val="00151573"/>
    <w:rsid w:val="00151773"/>
    <w:rsid w:val="0015177B"/>
    <w:rsid w:val="00151B07"/>
    <w:rsid w:val="00151DFB"/>
    <w:rsid w:val="00151EF3"/>
    <w:rsid w:val="00151F8B"/>
    <w:rsid w:val="00152559"/>
    <w:rsid w:val="00152941"/>
    <w:rsid w:val="001529D7"/>
    <w:rsid w:val="00152A0A"/>
    <w:rsid w:val="00152E91"/>
    <w:rsid w:val="00152F92"/>
    <w:rsid w:val="001537A9"/>
    <w:rsid w:val="00153860"/>
    <w:rsid w:val="00153A4E"/>
    <w:rsid w:val="00153F33"/>
    <w:rsid w:val="00153F47"/>
    <w:rsid w:val="00153FA4"/>
    <w:rsid w:val="0015423A"/>
    <w:rsid w:val="001543A0"/>
    <w:rsid w:val="001543A9"/>
    <w:rsid w:val="00154404"/>
    <w:rsid w:val="001544AE"/>
    <w:rsid w:val="00154955"/>
    <w:rsid w:val="00154BD6"/>
    <w:rsid w:val="00154CE9"/>
    <w:rsid w:val="0015509B"/>
    <w:rsid w:val="001550D5"/>
    <w:rsid w:val="00155622"/>
    <w:rsid w:val="001556AD"/>
    <w:rsid w:val="0015593B"/>
    <w:rsid w:val="00155951"/>
    <w:rsid w:val="00155AB9"/>
    <w:rsid w:val="00155BB9"/>
    <w:rsid w:val="00155ED6"/>
    <w:rsid w:val="001561F8"/>
    <w:rsid w:val="00156247"/>
    <w:rsid w:val="001566A3"/>
    <w:rsid w:val="001566FC"/>
    <w:rsid w:val="00156738"/>
    <w:rsid w:val="001568E8"/>
    <w:rsid w:val="001568FF"/>
    <w:rsid w:val="00156937"/>
    <w:rsid w:val="001569BB"/>
    <w:rsid w:val="00156D54"/>
    <w:rsid w:val="00156F0E"/>
    <w:rsid w:val="00156F99"/>
    <w:rsid w:val="00157330"/>
    <w:rsid w:val="00157578"/>
    <w:rsid w:val="00157A2D"/>
    <w:rsid w:val="00157A7C"/>
    <w:rsid w:val="00157B6D"/>
    <w:rsid w:val="00157E71"/>
    <w:rsid w:val="00157ECD"/>
    <w:rsid w:val="001602DF"/>
    <w:rsid w:val="00160547"/>
    <w:rsid w:val="00160557"/>
    <w:rsid w:val="001607B0"/>
    <w:rsid w:val="00160E8C"/>
    <w:rsid w:val="0016118A"/>
    <w:rsid w:val="0016149E"/>
    <w:rsid w:val="001614D2"/>
    <w:rsid w:val="001614DB"/>
    <w:rsid w:val="001617A7"/>
    <w:rsid w:val="001617EA"/>
    <w:rsid w:val="00161845"/>
    <w:rsid w:val="0016185A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3EAB"/>
    <w:rsid w:val="00164170"/>
    <w:rsid w:val="001641AC"/>
    <w:rsid w:val="001642EC"/>
    <w:rsid w:val="00164336"/>
    <w:rsid w:val="001644B9"/>
    <w:rsid w:val="00164540"/>
    <w:rsid w:val="00164655"/>
    <w:rsid w:val="0016474C"/>
    <w:rsid w:val="0016487E"/>
    <w:rsid w:val="00164A44"/>
    <w:rsid w:val="00164AF8"/>
    <w:rsid w:val="00164E2F"/>
    <w:rsid w:val="00165325"/>
    <w:rsid w:val="00165414"/>
    <w:rsid w:val="001655DE"/>
    <w:rsid w:val="00165660"/>
    <w:rsid w:val="001656F8"/>
    <w:rsid w:val="00165799"/>
    <w:rsid w:val="001657EE"/>
    <w:rsid w:val="001658DD"/>
    <w:rsid w:val="00165C3F"/>
    <w:rsid w:val="00165E00"/>
    <w:rsid w:val="00165FCC"/>
    <w:rsid w:val="0016606C"/>
    <w:rsid w:val="0016613C"/>
    <w:rsid w:val="0016614C"/>
    <w:rsid w:val="00166218"/>
    <w:rsid w:val="00166338"/>
    <w:rsid w:val="0016640D"/>
    <w:rsid w:val="00166548"/>
    <w:rsid w:val="00166873"/>
    <w:rsid w:val="00166BEC"/>
    <w:rsid w:val="00166CB4"/>
    <w:rsid w:val="00166F32"/>
    <w:rsid w:val="00167268"/>
    <w:rsid w:val="001674B4"/>
    <w:rsid w:val="00167704"/>
    <w:rsid w:val="00167E17"/>
    <w:rsid w:val="00167FAF"/>
    <w:rsid w:val="00167FB3"/>
    <w:rsid w:val="00170046"/>
    <w:rsid w:val="00170430"/>
    <w:rsid w:val="001704D4"/>
    <w:rsid w:val="00170812"/>
    <w:rsid w:val="00170D5A"/>
    <w:rsid w:val="00170E51"/>
    <w:rsid w:val="00171000"/>
    <w:rsid w:val="001712CC"/>
    <w:rsid w:val="001714CA"/>
    <w:rsid w:val="001715B4"/>
    <w:rsid w:val="0017163C"/>
    <w:rsid w:val="001717B3"/>
    <w:rsid w:val="001719DA"/>
    <w:rsid w:val="00171E3E"/>
    <w:rsid w:val="00171FD6"/>
    <w:rsid w:val="001720B5"/>
    <w:rsid w:val="0017217F"/>
    <w:rsid w:val="001721A8"/>
    <w:rsid w:val="00172263"/>
    <w:rsid w:val="0017250C"/>
    <w:rsid w:val="0017254A"/>
    <w:rsid w:val="00172672"/>
    <w:rsid w:val="001728CA"/>
    <w:rsid w:val="00172ADD"/>
    <w:rsid w:val="00172C2D"/>
    <w:rsid w:val="00172D13"/>
    <w:rsid w:val="00172D88"/>
    <w:rsid w:val="001730F9"/>
    <w:rsid w:val="001731C8"/>
    <w:rsid w:val="00173267"/>
    <w:rsid w:val="001735A7"/>
    <w:rsid w:val="00173A6C"/>
    <w:rsid w:val="00173B02"/>
    <w:rsid w:val="00173D21"/>
    <w:rsid w:val="00173EE2"/>
    <w:rsid w:val="001745E9"/>
    <w:rsid w:val="00174773"/>
    <w:rsid w:val="001747E8"/>
    <w:rsid w:val="00174926"/>
    <w:rsid w:val="00174B4C"/>
    <w:rsid w:val="00174E06"/>
    <w:rsid w:val="0017550F"/>
    <w:rsid w:val="0017559E"/>
    <w:rsid w:val="001755BC"/>
    <w:rsid w:val="00175660"/>
    <w:rsid w:val="001757A5"/>
    <w:rsid w:val="001758A8"/>
    <w:rsid w:val="00175B8A"/>
    <w:rsid w:val="00175D91"/>
    <w:rsid w:val="00175DBC"/>
    <w:rsid w:val="00175E78"/>
    <w:rsid w:val="00175F35"/>
    <w:rsid w:val="00176352"/>
    <w:rsid w:val="00176498"/>
    <w:rsid w:val="0017671D"/>
    <w:rsid w:val="0017682C"/>
    <w:rsid w:val="00176A0D"/>
    <w:rsid w:val="00176A3B"/>
    <w:rsid w:val="00176DA4"/>
    <w:rsid w:val="00176E81"/>
    <w:rsid w:val="00177245"/>
    <w:rsid w:val="00177377"/>
    <w:rsid w:val="0017785D"/>
    <w:rsid w:val="00177C96"/>
    <w:rsid w:val="00177D3D"/>
    <w:rsid w:val="00177D52"/>
    <w:rsid w:val="00177E63"/>
    <w:rsid w:val="001801BB"/>
    <w:rsid w:val="00180358"/>
    <w:rsid w:val="00180730"/>
    <w:rsid w:val="001807C9"/>
    <w:rsid w:val="0018085D"/>
    <w:rsid w:val="001808B6"/>
    <w:rsid w:val="00180B3C"/>
    <w:rsid w:val="00180BC7"/>
    <w:rsid w:val="00180E7E"/>
    <w:rsid w:val="001812E2"/>
    <w:rsid w:val="001818E9"/>
    <w:rsid w:val="00181BE3"/>
    <w:rsid w:val="00181F0F"/>
    <w:rsid w:val="00182267"/>
    <w:rsid w:val="00182401"/>
    <w:rsid w:val="001824B9"/>
    <w:rsid w:val="00182C71"/>
    <w:rsid w:val="00182D60"/>
    <w:rsid w:val="00182FAD"/>
    <w:rsid w:val="0018324E"/>
    <w:rsid w:val="0018334E"/>
    <w:rsid w:val="00183409"/>
    <w:rsid w:val="00183414"/>
    <w:rsid w:val="0018356F"/>
    <w:rsid w:val="001838C7"/>
    <w:rsid w:val="00183C36"/>
    <w:rsid w:val="0018404A"/>
    <w:rsid w:val="00184379"/>
    <w:rsid w:val="0018452E"/>
    <w:rsid w:val="0018498D"/>
    <w:rsid w:val="00184B5F"/>
    <w:rsid w:val="00184C04"/>
    <w:rsid w:val="00184C15"/>
    <w:rsid w:val="00184D3B"/>
    <w:rsid w:val="001850F7"/>
    <w:rsid w:val="00185155"/>
    <w:rsid w:val="001851D6"/>
    <w:rsid w:val="00185255"/>
    <w:rsid w:val="0018570F"/>
    <w:rsid w:val="0018597E"/>
    <w:rsid w:val="00185DAC"/>
    <w:rsid w:val="00185E15"/>
    <w:rsid w:val="00185F16"/>
    <w:rsid w:val="0018613F"/>
    <w:rsid w:val="00186464"/>
    <w:rsid w:val="00186C27"/>
    <w:rsid w:val="00186CC6"/>
    <w:rsid w:val="001870E2"/>
    <w:rsid w:val="00187539"/>
    <w:rsid w:val="00187861"/>
    <w:rsid w:val="00187893"/>
    <w:rsid w:val="00187E74"/>
    <w:rsid w:val="00187EDB"/>
    <w:rsid w:val="00190041"/>
    <w:rsid w:val="001900A5"/>
    <w:rsid w:val="00190164"/>
    <w:rsid w:val="00190619"/>
    <w:rsid w:val="00190AE5"/>
    <w:rsid w:val="00190AF4"/>
    <w:rsid w:val="00190BD2"/>
    <w:rsid w:val="00190F4C"/>
    <w:rsid w:val="00190FCE"/>
    <w:rsid w:val="0019122E"/>
    <w:rsid w:val="00191409"/>
    <w:rsid w:val="00191459"/>
    <w:rsid w:val="0019161C"/>
    <w:rsid w:val="00191754"/>
    <w:rsid w:val="0019198B"/>
    <w:rsid w:val="00191ACE"/>
    <w:rsid w:val="00191B1F"/>
    <w:rsid w:val="00191B39"/>
    <w:rsid w:val="00191C15"/>
    <w:rsid w:val="00191C3A"/>
    <w:rsid w:val="00191E74"/>
    <w:rsid w:val="00191EEF"/>
    <w:rsid w:val="00191FFC"/>
    <w:rsid w:val="0019239D"/>
    <w:rsid w:val="001924B2"/>
    <w:rsid w:val="001924CC"/>
    <w:rsid w:val="001926D6"/>
    <w:rsid w:val="001929E5"/>
    <w:rsid w:val="00192C34"/>
    <w:rsid w:val="00192FC8"/>
    <w:rsid w:val="001933BB"/>
    <w:rsid w:val="0019343A"/>
    <w:rsid w:val="00193628"/>
    <w:rsid w:val="001937F6"/>
    <w:rsid w:val="00193889"/>
    <w:rsid w:val="00193A8A"/>
    <w:rsid w:val="00194446"/>
    <w:rsid w:val="001946A1"/>
    <w:rsid w:val="00194765"/>
    <w:rsid w:val="0019480A"/>
    <w:rsid w:val="001949CA"/>
    <w:rsid w:val="001949E5"/>
    <w:rsid w:val="00194D34"/>
    <w:rsid w:val="00194E98"/>
    <w:rsid w:val="00195031"/>
    <w:rsid w:val="00195118"/>
    <w:rsid w:val="00195232"/>
    <w:rsid w:val="00195320"/>
    <w:rsid w:val="00195342"/>
    <w:rsid w:val="00195376"/>
    <w:rsid w:val="00195837"/>
    <w:rsid w:val="00195DF6"/>
    <w:rsid w:val="0019622E"/>
    <w:rsid w:val="001966C1"/>
    <w:rsid w:val="00196956"/>
    <w:rsid w:val="00196B8E"/>
    <w:rsid w:val="00196C80"/>
    <w:rsid w:val="00196DDD"/>
    <w:rsid w:val="00196DEC"/>
    <w:rsid w:val="00196ED9"/>
    <w:rsid w:val="00197385"/>
    <w:rsid w:val="00197852"/>
    <w:rsid w:val="00197B50"/>
    <w:rsid w:val="00197CF0"/>
    <w:rsid w:val="001A0409"/>
    <w:rsid w:val="001A062D"/>
    <w:rsid w:val="001A067E"/>
    <w:rsid w:val="001A0B01"/>
    <w:rsid w:val="001A0B30"/>
    <w:rsid w:val="001A0C2B"/>
    <w:rsid w:val="001A0E5F"/>
    <w:rsid w:val="001A1849"/>
    <w:rsid w:val="001A188A"/>
    <w:rsid w:val="001A190F"/>
    <w:rsid w:val="001A1AA7"/>
    <w:rsid w:val="001A1D26"/>
    <w:rsid w:val="001A1D82"/>
    <w:rsid w:val="001A1FDF"/>
    <w:rsid w:val="001A2356"/>
    <w:rsid w:val="001A24CC"/>
    <w:rsid w:val="001A25CE"/>
    <w:rsid w:val="001A2A1F"/>
    <w:rsid w:val="001A2EFC"/>
    <w:rsid w:val="001A310C"/>
    <w:rsid w:val="001A3829"/>
    <w:rsid w:val="001A3906"/>
    <w:rsid w:val="001A3941"/>
    <w:rsid w:val="001A398F"/>
    <w:rsid w:val="001A4473"/>
    <w:rsid w:val="001A4512"/>
    <w:rsid w:val="001A4576"/>
    <w:rsid w:val="001A487F"/>
    <w:rsid w:val="001A4AC6"/>
    <w:rsid w:val="001A4C88"/>
    <w:rsid w:val="001A4F67"/>
    <w:rsid w:val="001A5195"/>
    <w:rsid w:val="001A535F"/>
    <w:rsid w:val="001A5517"/>
    <w:rsid w:val="001A5CE3"/>
    <w:rsid w:val="001A5D68"/>
    <w:rsid w:val="001A6325"/>
    <w:rsid w:val="001A6387"/>
    <w:rsid w:val="001A6458"/>
    <w:rsid w:val="001A650C"/>
    <w:rsid w:val="001A6699"/>
    <w:rsid w:val="001A6B1D"/>
    <w:rsid w:val="001A6CDF"/>
    <w:rsid w:val="001A6DCA"/>
    <w:rsid w:val="001A6DD9"/>
    <w:rsid w:val="001A721F"/>
    <w:rsid w:val="001A768E"/>
    <w:rsid w:val="001A7F53"/>
    <w:rsid w:val="001B001C"/>
    <w:rsid w:val="001B02A8"/>
    <w:rsid w:val="001B02F8"/>
    <w:rsid w:val="001B0309"/>
    <w:rsid w:val="001B0352"/>
    <w:rsid w:val="001B0601"/>
    <w:rsid w:val="001B077D"/>
    <w:rsid w:val="001B0884"/>
    <w:rsid w:val="001B0C8F"/>
    <w:rsid w:val="001B0F80"/>
    <w:rsid w:val="001B1100"/>
    <w:rsid w:val="001B12AF"/>
    <w:rsid w:val="001B1A9D"/>
    <w:rsid w:val="001B1BB5"/>
    <w:rsid w:val="001B1C3F"/>
    <w:rsid w:val="001B2385"/>
    <w:rsid w:val="001B254A"/>
    <w:rsid w:val="001B254C"/>
    <w:rsid w:val="001B2749"/>
    <w:rsid w:val="001B2785"/>
    <w:rsid w:val="001B28D6"/>
    <w:rsid w:val="001B2A02"/>
    <w:rsid w:val="001B2DAC"/>
    <w:rsid w:val="001B3095"/>
    <w:rsid w:val="001B30D8"/>
    <w:rsid w:val="001B32AB"/>
    <w:rsid w:val="001B32B8"/>
    <w:rsid w:val="001B32FB"/>
    <w:rsid w:val="001B33DD"/>
    <w:rsid w:val="001B348C"/>
    <w:rsid w:val="001B3632"/>
    <w:rsid w:val="001B3666"/>
    <w:rsid w:val="001B3864"/>
    <w:rsid w:val="001B387B"/>
    <w:rsid w:val="001B38AB"/>
    <w:rsid w:val="001B38C2"/>
    <w:rsid w:val="001B39F9"/>
    <w:rsid w:val="001B3A20"/>
    <w:rsid w:val="001B3AFF"/>
    <w:rsid w:val="001B3BD7"/>
    <w:rsid w:val="001B3D53"/>
    <w:rsid w:val="001B4005"/>
    <w:rsid w:val="001B41A9"/>
    <w:rsid w:val="001B423F"/>
    <w:rsid w:val="001B454A"/>
    <w:rsid w:val="001B455A"/>
    <w:rsid w:val="001B4863"/>
    <w:rsid w:val="001B48E8"/>
    <w:rsid w:val="001B4923"/>
    <w:rsid w:val="001B4BB1"/>
    <w:rsid w:val="001B4E6E"/>
    <w:rsid w:val="001B4EAC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39B"/>
    <w:rsid w:val="001B65B7"/>
    <w:rsid w:val="001B6997"/>
    <w:rsid w:val="001B6C1A"/>
    <w:rsid w:val="001B6CE6"/>
    <w:rsid w:val="001B7121"/>
    <w:rsid w:val="001B71E8"/>
    <w:rsid w:val="001B725A"/>
    <w:rsid w:val="001B748B"/>
    <w:rsid w:val="001B7CBE"/>
    <w:rsid w:val="001C02C9"/>
    <w:rsid w:val="001C03CA"/>
    <w:rsid w:val="001C0AA3"/>
    <w:rsid w:val="001C0CB4"/>
    <w:rsid w:val="001C1076"/>
    <w:rsid w:val="001C116B"/>
    <w:rsid w:val="001C1260"/>
    <w:rsid w:val="001C13C5"/>
    <w:rsid w:val="001C1590"/>
    <w:rsid w:val="001C17CF"/>
    <w:rsid w:val="001C1981"/>
    <w:rsid w:val="001C19A5"/>
    <w:rsid w:val="001C1A01"/>
    <w:rsid w:val="001C20B7"/>
    <w:rsid w:val="001C24E3"/>
    <w:rsid w:val="001C2783"/>
    <w:rsid w:val="001C27A1"/>
    <w:rsid w:val="001C29A7"/>
    <w:rsid w:val="001C2CFD"/>
    <w:rsid w:val="001C2DF1"/>
    <w:rsid w:val="001C2EB3"/>
    <w:rsid w:val="001C340F"/>
    <w:rsid w:val="001C34CC"/>
    <w:rsid w:val="001C3557"/>
    <w:rsid w:val="001C35F0"/>
    <w:rsid w:val="001C369F"/>
    <w:rsid w:val="001C3821"/>
    <w:rsid w:val="001C383C"/>
    <w:rsid w:val="001C38F3"/>
    <w:rsid w:val="001C3C1E"/>
    <w:rsid w:val="001C3D5A"/>
    <w:rsid w:val="001C3EF8"/>
    <w:rsid w:val="001C3FCE"/>
    <w:rsid w:val="001C3FD0"/>
    <w:rsid w:val="001C4086"/>
    <w:rsid w:val="001C43D5"/>
    <w:rsid w:val="001C447D"/>
    <w:rsid w:val="001C4508"/>
    <w:rsid w:val="001C4A24"/>
    <w:rsid w:val="001C4A32"/>
    <w:rsid w:val="001C4D55"/>
    <w:rsid w:val="001C4FA9"/>
    <w:rsid w:val="001C5044"/>
    <w:rsid w:val="001C50EB"/>
    <w:rsid w:val="001C59D1"/>
    <w:rsid w:val="001C59E2"/>
    <w:rsid w:val="001C5B6C"/>
    <w:rsid w:val="001C5D02"/>
    <w:rsid w:val="001C5E12"/>
    <w:rsid w:val="001C6193"/>
    <w:rsid w:val="001C61C7"/>
    <w:rsid w:val="001C61CB"/>
    <w:rsid w:val="001C626A"/>
    <w:rsid w:val="001C629F"/>
    <w:rsid w:val="001C6455"/>
    <w:rsid w:val="001C657E"/>
    <w:rsid w:val="001C70AD"/>
    <w:rsid w:val="001C75E4"/>
    <w:rsid w:val="001C7658"/>
    <w:rsid w:val="001C777C"/>
    <w:rsid w:val="001C77B7"/>
    <w:rsid w:val="001C7B7F"/>
    <w:rsid w:val="001C7E7E"/>
    <w:rsid w:val="001D003B"/>
    <w:rsid w:val="001D01CB"/>
    <w:rsid w:val="001D0357"/>
    <w:rsid w:val="001D0B9F"/>
    <w:rsid w:val="001D0C60"/>
    <w:rsid w:val="001D0D96"/>
    <w:rsid w:val="001D0E6A"/>
    <w:rsid w:val="001D1006"/>
    <w:rsid w:val="001D1235"/>
    <w:rsid w:val="001D1F9C"/>
    <w:rsid w:val="001D21D1"/>
    <w:rsid w:val="001D21E4"/>
    <w:rsid w:val="001D233E"/>
    <w:rsid w:val="001D2694"/>
    <w:rsid w:val="001D28C7"/>
    <w:rsid w:val="001D2C68"/>
    <w:rsid w:val="001D35D5"/>
    <w:rsid w:val="001D38F6"/>
    <w:rsid w:val="001D3A75"/>
    <w:rsid w:val="001D443F"/>
    <w:rsid w:val="001D4604"/>
    <w:rsid w:val="001D4790"/>
    <w:rsid w:val="001D4B69"/>
    <w:rsid w:val="001D51CB"/>
    <w:rsid w:val="001D5241"/>
    <w:rsid w:val="001D545F"/>
    <w:rsid w:val="001D5514"/>
    <w:rsid w:val="001D55F6"/>
    <w:rsid w:val="001D5736"/>
    <w:rsid w:val="001D5C34"/>
    <w:rsid w:val="001D5CEB"/>
    <w:rsid w:val="001D5D4F"/>
    <w:rsid w:val="001D5D90"/>
    <w:rsid w:val="001D61BB"/>
    <w:rsid w:val="001D683C"/>
    <w:rsid w:val="001D6A97"/>
    <w:rsid w:val="001D6B71"/>
    <w:rsid w:val="001D71DA"/>
    <w:rsid w:val="001D7319"/>
    <w:rsid w:val="001D7684"/>
    <w:rsid w:val="001D76DC"/>
    <w:rsid w:val="001D7B4E"/>
    <w:rsid w:val="001D7C6F"/>
    <w:rsid w:val="001D7E46"/>
    <w:rsid w:val="001E00CB"/>
    <w:rsid w:val="001E0114"/>
    <w:rsid w:val="001E01B0"/>
    <w:rsid w:val="001E0382"/>
    <w:rsid w:val="001E045E"/>
    <w:rsid w:val="001E04FC"/>
    <w:rsid w:val="001E0533"/>
    <w:rsid w:val="001E0621"/>
    <w:rsid w:val="001E07B8"/>
    <w:rsid w:val="001E0982"/>
    <w:rsid w:val="001E0BFE"/>
    <w:rsid w:val="001E1095"/>
    <w:rsid w:val="001E11A5"/>
    <w:rsid w:val="001E1586"/>
    <w:rsid w:val="001E15EF"/>
    <w:rsid w:val="001E1876"/>
    <w:rsid w:val="001E20BC"/>
    <w:rsid w:val="001E22B2"/>
    <w:rsid w:val="001E22EE"/>
    <w:rsid w:val="001E262E"/>
    <w:rsid w:val="001E2842"/>
    <w:rsid w:val="001E28CF"/>
    <w:rsid w:val="001E2AC6"/>
    <w:rsid w:val="001E2B5B"/>
    <w:rsid w:val="001E2E5C"/>
    <w:rsid w:val="001E32A6"/>
    <w:rsid w:val="001E32F5"/>
    <w:rsid w:val="001E360F"/>
    <w:rsid w:val="001E36B9"/>
    <w:rsid w:val="001E3885"/>
    <w:rsid w:val="001E3B25"/>
    <w:rsid w:val="001E3F8C"/>
    <w:rsid w:val="001E3FF6"/>
    <w:rsid w:val="001E4369"/>
    <w:rsid w:val="001E4617"/>
    <w:rsid w:val="001E4714"/>
    <w:rsid w:val="001E48BC"/>
    <w:rsid w:val="001E48DF"/>
    <w:rsid w:val="001E4BA9"/>
    <w:rsid w:val="001E4C6D"/>
    <w:rsid w:val="001E4FC7"/>
    <w:rsid w:val="001E506A"/>
    <w:rsid w:val="001E5111"/>
    <w:rsid w:val="001E5275"/>
    <w:rsid w:val="001E54A2"/>
    <w:rsid w:val="001E5522"/>
    <w:rsid w:val="001E5960"/>
    <w:rsid w:val="001E5C24"/>
    <w:rsid w:val="001E5CA8"/>
    <w:rsid w:val="001E5E37"/>
    <w:rsid w:val="001E5EFA"/>
    <w:rsid w:val="001E61DB"/>
    <w:rsid w:val="001E63B8"/>
    <w:rsid w:val="001E6549"/>
    <w:rsid w:val="001E6767"/>
    <w:rsid w:val="001E6EE3"/>
    <w:rsid w:val="001E76ED"/>
    <w:rsid w:val="001E7751"/>
    <w:rsid w:val="001E7832"/>
    <w:rsid w:val="001E7B89"/>
    <w:rsid w:val="001F0000"/>
    <w:rsid w:val="001F02B4"/>
    <w:rsid w:val="001F03CB"/>
    <w:rsid w:val="001F04DB"/>
    <w:rsid w:val="001F0F09"/>
    <w:rsid w:val="001F117C"/>
    <w:rsid w:val="001F1341"/>
    <w:rsid w:val="001F16E3"/>
    <w:rsid w:val="001F1726"/>
    <w:rsid w:val="001F1784"/>
    <w:rsid w:val="001F1854"/>
    <w:rsid w:val="001F1988"/>
    <w:rsid w:val="001F1E73"/>
    <w:rsid w:val="001F1E8E"/>
    <w:rsid w:val="001F1FB1"/>
    <w:rsid w:val="001F2275"/>
    <w:rsid w:val="001F23A7"/>
    <w:rsid w:val="001F23CF"/>
    <w:rsid w:val="001F289E"/>
    <w:rsid w:val="001F2C6D"/>
    <w:rsid w:val="001F2FFC"/>
    <w:rsid w:val="001F3066"/>
    <w:rsid w:val="001F30D9"/>
    <w:rsid w:val="001F3101"/>
    <w:rsid w:val="001F31C1"/>
    <w:rsid w:val="001F31E2"/>
    <w:rsid w:val="001F32F4"/>
    <w:rsid w:val="001F3570"/>
    <w:rsid w:val="001F3799"/>
    <w:rsid w:val="001F398E"/>
    <w:rsid w:val="001F3C53"/>
    <w:rsid w:val="001F3CD2"/>
    <w:rsid w:val="001F3F76"/>
    <w:rsid w:val="001F4001"/>
    <w:rsid w:val="001F4302"/>
    <w:rsid w:val="001F4384"/>
    <w:rsid w:val="001F4597"/>
    <w:rsid w:val="001F4831"/>
    <w:rsid w:val="001F484C"/>
    <w:rsid w:val="001F4A2C"/>
    <w:rsid w:val="001F4BBE"/>
    <w:rsid w:val="001F4E85"/>
    <w:rsid w:val="001F5116"/>
    <w:rsid w:val="001F5309"/>
    <w:rsid w:val="001F5480"/>
    <w:rsid w:val="001F5490"/>
    <w:rsid w:val="001F5538"/>
    <w:rsid w:val="001F5597"/>
    <w:rsid w:val="001F563B"/>
    <w:rsid w:val="001F57A5"/>
    <w:rsid w:val="001F59DB"/>
    <w:rsid w:val="001F5A72"/>
    <w:rsid w:val="001F5C05"/>
    <w:rsid w:val="001F5C2D"/>
    <w:rsid w:val="001F5F3B"/>
    <w:rsid w:val="001F5FC4"/>
    <w:rsid w:val="001F5FF3"/>
    <w:rsid w:val="001F60DA"/>
    <w:rsid w:val="001F613B"/>
    <w:rsid w:val="001F6404"/>
    <w:rsid w:val="001F6581"/>
    <w:rsid w:val="001F6631"/>
    <w:rsid w:val="001F66CC"/>
    <w:rsid w:val="001F67BA"/>
    <w:rsid w:val="001F67E3"/>
    <w:rsid w:val="001F6B15"/>
    <w:rsid w:val="001F6B26"/>
    <w:rsid w:val="001F6D62"/>
    <w:rsid w:val="001F7045"/>
    <w:rsid w:val="001F734D"/>
    <w:rsid w:val="001F7695"/>
    <w:rsid w:val="001F789E"/>
    <w:rsid w:val="001F7C3F"/>
    <w:rsid w:val="001F7E93"/>
    <w:rsid w:val="002000B7"/>
    <w:rsid w:val="0020064E"/>
    <w:rsid w:val="00200B1E"/>
    <w:rsid w:val="0020108C"/>
    <w:rsid w:val="002012A3"/>
    <w:rsid w:val="00201526"/>
    <w:rsid w:val="002015A6"/>
    <w:rsid w:val="002015F3"/>
    <w:rsid w:val="002017B3"/>
    <w:rsid w:val="00201BD9"/>
    <w:rsid w:val="00202094"/>
    <w:rsid w:val="002020B9"/>
    <w:rsid w:val="00202194"/>
    <w:rsid w:val="00202345"/>
    <w:rsid w:val="0020255B"/>
    <w:rsid w:val="002026A8"/>
    <w:rsid w:val="002027BD"/>
    <w:rsid w:val="00202A0C"/>
    <w:rsid w:val="00202A79"/>
    <w:rsid w:val="00202AFC"/>
    <w:rsid w:val="00202CB8"/>
    <w:rsid w:val="00202CEF"/>
    <w:rsid w:val="00202F4D"/>
    <w:rsid w:val="00203050"/>
    <w:rsid w:val="0020319A"/>
    <w:rsid w:val="002031A2"/>
    <w:rsid w:val="00203397"/>
    <w:rsid w:val="00203EBB"/>
    <w:rsid w:val="002044CC"/>
    <w:rsid w:val="002049F8"/>
    <w:rsid w:val="00204A66"/>
    <w:rsid w:val="00204AD3"/>
    <w:rsid w:val="0020514B"/>
    <w:rsid w:val="00205425"/>
    <w:rsid w:val="0020548C"/>
    <w:rsid w:val="0020568E"/>
    <w:rsid w:val="002056EE"/>
    <w:rsid w:val="00205907"/>
    <w:rsid w:val="00205983"/>
    <w:rsid w:val="00205B1A"/>
    <w:rsid w:val="0020601B"/>
    <w:rsid w:val="00206036"/>
    <w:rsid w:val="002060FB"/>
    <w:rsid w:val="00206191"/>
    <w:rsid w:val="0020636C"/>
    <w:rsid w:val="002063B7"/>
    <w:rsid w:val="002065A4"/>
    <w:rsid w:val="0020663D"/>
    <w:rsid w:val="0020686F"/>
    <w:rsid w:val="002068BF"/>
    <w:rsid w:val="00206908"/>
    <w:rsid w:val="00206953"/>
    <w:rsid w:val="002069CE"/>
    <w:rsid w:val="002069EA"/>
    <w:rsid w:val="00206BEE"/>
    <w:rsid w:val="00206CE0"/>
    <w:rsid w:val="00206E4B"/>
    <w:rsid w:val="00206E70"/>
    <w:rsid w:val="00206E7A"/>
    <w:rsid w:val="002070FE"/>
    <w:rsid w:val="00207119"/>
    <w:rsid w:val="002072E9"/>
    <w:rsid w:val="0020747C"/>
    <w:rsid w:val="0020748D"/>
    <w:rsid w:val="00207626"/>
    <w:rsid w:val="00207A7D"/>
    <w:rsid w:val="00207B0A"/>
    <w:rsid w:val="00207DA8"/>
    <w:rsid w:val="00207F6E"/>
    <w:rsid w:val="00210290"/>
    <w:rsid w:val="002103D6"/>
    <w:rsid w:val="0021044D"/>
    <w:rsid w:val="00210463"/>
    <w:rsid w:val="0021056A"/>
    <w:rsid w:val="0021090B"/>
    <w:rsid w:val="00210DBF"/>
    <w:rsid w:val="00210DF9"/>
    <w:rsid w:val="00211063"/>
    <w:rsid w:val="0021118A"/>
    <w:rsid w:val="002112E7"/>
    <w:rsid w:val="002116C5"/>
    <w:rsid w:val="0021185E"/>
    <w:rsid w:val="0021194C"/>
    <w:rsid w:val="00211C91"/>
    <w:rsid w:val="00211D27"/>
    <w:rsid w:val="00211DF9"/>
    <w:rsid w:val="00211F6F"/>
    <w:rsid w:val="0021208A"/>
    <w:rsid w:val="00212537"/>
    <w:rsid w:val="00212572"/>
    <w:rsid w:val="00212574"/>
    <w:rsid w:val="00212760"/>
    <w:rsid w:val="002127DC"/>
    <w:rsid w:val="00212C5B"/>
    <w:rsid w:val="00212F36"/>
    <w:rsid w:val="00212FBE"/>
    <w:rsid w:val="00213116"/>
    <w:rsid w:val="002132C5"/>
    <w:rsid w:val="00213325"/>
    <w:rsid w:val="002134FE"/>
    <w:rsid w:val="0021352F"/>
    <w:rsid w:val="0021354E"/>
    <w:rsid w:val="002139FE"/>
    <w:rsid w:val="00213BE4"/>
    <w:rsid w:val="00213C52"/>
    <w:rsid w:val="00213DBB"/>
    <w:rsid w:val="00213FAF"/>
    <w:rsid w:val="00214236"/>
    <w:rsid w:val="002142B3"/>
    <w:rsid w:val="00214485"/>
    <w:rsid w:val="002144C7"/>
    <w:rsid w:val="00214743"/>
    <w:rsid w:val="0021495B"/>
    <w:rsid w:val="002149D1"/>
    <w:rsid w:val="00214A4B"/>
    <w:rsid w:val="00214A4F"/>
    <w:rsid w:val="00214AAE"/>
    <w:rsid w:val="00214D20"/>
    <w:rsid w:val="00214DD0"/>
    <w:rsid w:val="00214EC0"/>
    <w:rsid w:val="002152E0"/>
    <w:rsid w:val="0021545D"/>
    <w:rsid w:val="0021589F"/>
    <w:rsid w:val="002158AC"/>
    <w:rsid w:val="00215998"/>
    <w:rsid w:val="00215B23"/>
    <w:rsid w:val="00215FA7"/>
    <w:rsid w:val="002161FB"/>
    <w:rsid w:val="002162D7"/>
    <w:rsid w:val="002168F6"/>
    <w:rsid w:val="0021693F"/>
    <w:rsid w:val="00216B3D"/>
    <w:rsid w:val="00216C34"/>
    <w:rsid w:val="00216C4A"/>
    <w:rsid w:val="00216E94"/>
    <w:rsid w:val="002175B0"/>
    <w:rsid w:val="002175BD"/>
    <w:rsid w:val="002178CE"/>
    <w:rsid w:val="002178FA"/>
    <w:rsid w:val="0021791F"/>
    <w:rsid w:val="0022033A"/>
    <w:rsid w:val="00220384"/>
    <w:rsid w:val="002203D8"/>
    <w:rsid w:val="002203E7"/>
    <w:rsid w:val="0022067D"/>
    <w:rsid w:val="002209A5"/>
    <w:rsid w:val="00220E7B"/>
    <w:rsid w:val="00220EE1"/>
    <w:rsid w:val="00220F2F"/>
    <w:rsid w:val="00220F5B"/>
    <w:rsid w:val="00220F85"/>
    <w:rsid w:val="00221400"/>
    <w:rsid w:val="002215A6"/>
    <w:rsid w:val="00221812"/>
    <w:rsid w:val="0022198A"/>
    <w:rsid w:val="00221D4C"/>
    <w:rsid w:val="0022229C"/>
    <w:rsid w:val="00222381"/>
    <w:rsid w:val="0022241C"/>
    <w:rsid w:val="00222460"/>
    <w:rsid w:val="00222537"/>
    <w:rsid w:val="00222599"/>
    <w:rsid w:val="002225D7"/>
    <w:rsid w:val="0022262C"/>
    <w:rsid w:val="002226BD"/>
    <w:rsid w:val="00222904"/>
    <w:rsid w:val="00222A93"/>
    <w:rsid w:val="00222C2F"/>
    <w:rsid w:val="00222CF3"/>
    <w:rsid w:val="00222E14"/>
    <w:rsid w:val="00222F6F"/>
    <w:rsid w:val="00222F96"/>
    <w:rsid w:val="002231D4"/>
    <w:rsid w:val="002231ED"/>
    <w:rsid w:val="002233D0"/>
    <w:rsid w:val="0022358B"/>
    <w:rsid w:val="002237BE"/>
    <w:rsid w:val="00223859"/>
    <w:rsid w:val="00223E5C"/>
    <w:rsid w:val="00223FE8"/>
    <w:rsid w:val="0022426B"/>
    <w:rsid w:val="00224384"/>
    <w:rsid w:val="002248ED"/>
    <w:rsid w:val="0022493F"/>
    <w:rsid w:val="00224AAB"/>
    <w:rsid w:val="00224B6D"/>
    <w:rsid w:val="002250EA"/>
    <w:rsid w:val="00225148"/>
    <w:rsid w:val="00225286"/>
    <w:rsid w:val="002259E0"/>
    <w:rsid w:val="0022667D"/>
    <w:rsid w:val="00226D2B"/>
    <w:rsid w:val="00226D7C"/>
    <w:rsid w:val="00226F2A"/>
    <w:rsid w:val="002274C9"/>
    <w:rsid w:val="002279F6"/>
    <w:rsid w:val="00227C65"/>
    <w:rsid w:val="00227DAD"/>
    <w:rsid w:val="00227DD2"/>
    <w:rsid w:val="00227E50"/>
    <w:rsid w:val="00227F5B"/>
    <w:rsid w:val="00230071"/>
    <w:rsid w:val="0023028C"/>
    <w:rsid w:val="00230330"/>
    <w:rsid w:val="0023046D"/>
    <w:rsid w:val="00230B75"/>
    <w:rsid w:val="00230CCC"/>
    <w:rsid w:val="00230D6A"/>
    <w:rsid w:val="00231365"/>
    <w:rsid w:val="002313CE"/>
    <w:rsid w:val="00231D53"/>
    <w:rsid w:val="002325DC"/>
    <w:rsid w:val="002326E6"/>
    <w:rsid w:val="002328D8"/>
    <w:rsid w:val="002328E0"/>
    <w:rsid w:val="00232994"/>
    <w:rsid w:val="00232AEA"/>
    <w:rsid w:val="00232E05"/>
    <w:rsid w:val="00233050"/>
    <w:rsid w:val="0023426A"/>
    <w:rsid w:val="00234672"/>
    <w:rsid w:val="002346BC"/>
    <w:rsid w:val="0023483E"/>
    <w:rsid w:val="00234ABA"/>
    <w:rsid w:val="00234C5C"/>
    <w:rsid w:val="00234CD1"/>
    <w:rsid w:val="0023578D"/>
    <w:rsid w:val="002357BF"/>
    <w:rsid w:val="002357D9"/>
    <w:rsid w:val="00235F64"/>
    <w:rsid w:val="00235F76"/>
    <w:rsid w:val="00236057"/>
    <w:rsid w:val="00236219"/>
    <w:rsid w:val="00236295"/>
    <w:rsid w:val="00236316"/>
    <w:rsid w:val="00236643"/>
    <w:rsid w:val="00236667"/>
    <w:rsid w:val="00236D16"/>
    <w:rsid w:val="00236FAE"/>
    <w:rsid w:val="00237145"/>
    <w:rsid w:val="00237198"/>
    <w:rsid w:val="002377C7"/>
    <w:rsid w:val="00237930"/>
    <w:rsid w:val="00237EB3"/>
    <w:rsid w:val="00237F4D"/>
    <w:rsid w:val="002404A4"/>
    <w:rsid w:val="00240605"/>
    <w:rsid w:val="0024062A"/>
    <w:rsid w:val="002409D1"/>
    <w:rsid w:val="00240AEC"/>
    <w:rsid w:val="00240B25"/>
    <w:rsid w:val="00240E83"/>
    <w:rsid w:val="00240F3A"/>
    <w:rsid w:val="00240FAC"/>
    <w:rsid w:val="00241100"/>
    <w:rsid w:val="002411FC"/>
    <w:rsid w:val="0024132B"/>
    <w:rsid w:val="002413A3"/>
    <w:rsid w:val="00241460"/>
    <w:rsid w:val="0024156A"/>
    <w:rsid w:val="002416E0"/>
    <w:rsid w:val="00241710"/>
    <w:rsid w:val="00241732"/>
    <w:rsid w:val="0024173E"/>
    <w:rsid w:val="00241755"/>
    <w:rsid w:val="00241792"/>
    <w:rsid w:val="002418DF"/>
    <w:rsid w:val="00241C22"/>
    <w:rsid w:val="00241DB8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36"/>
    <w:rsid w:val="00243B69"/>
    <w:rsid w:val="00243CA8"/>
    <w:rsid w:val="00244169"/>
    <w:rsid w:val="00244191"/>
    <w:rsid w:val="0024432B"/>
    <w:rsid w:val="0024441D"/>
    <w:rsid w:val="00244723"/>
    <w:rsid w:val="0024473C"/>
    <w:rsid w:val="002449E7"/>
    <w:rsid w:val="00244C5C"/>
    <w:rsid w:val="00244CCF"/>
    <w:rsid w:val="00244E53"/>
    <w:rsid w:val="0024513F"/>
    <w:rsid w:val="002451A5"/>
    <w:rsid w:val="00245237"/>
    <w:rsid w:val="00245497"/>
    <w:rsid w:val="00245541"/>
    <w:rsid w:val="00245992"/>
    <w:rsid w:val="00245CFA"/>
    <w:rsid w:val="00245E49"/>
    <w:rsid w:val="00246139"/>
    <w:rsid w:val="002462B3"/>
    <w:rsid w:val="00246640"/>
    <w:rsid w:val="002469E7"/>
    <w:rsid w:val="00246ADD"/>
    <w:rsid w:val="00246B1B"/>
    <w:rsid w:val="002470C3"/>
    <w:rsid w:val="002471E9"/>
    <w:rsid w:val="0024724E"/>
    <w:rsid w:val="0024767A"/>
    <w:rsid w:val="00247B55"/>
    <w:rsid w:val="00247E8A"/>
    <w:rsid w:val="00250573"/>
    <w:rsid w:val="00250597"/>
    <w:rsid w:val="002506B4"/>
    <w:rsid w:val="00250FCB"/>
    <w:rsid w:val="002510E9"/>
    <w:rsid w:val="002511DF"/>
    <w:rsid w:val="00251A63"/>
    <w:rsid w:val="00251AB4"/>
    <w:rsid w:val="00251B1F"/>
    <w:rsid w:val="00251C1D"/>
    <w:rsid w:val="00251E32"/>
    <w:rsid w:val="00251F15"/>
    <w:rsid w:val="00251F71"/>
    <w:rsid w:val="00251FE6"/>
    <w:rsid w:val="002520A3"/>
    <w:rsid w:val="0025218D"/>
    <w:rsid w:val="002521F0"/>
    <w:rsid w:val="00252234"/>
    <w:rsid w:val="002522BB"/>
    <w:rsid w:val="00252A5D"/>
    <w:rsid w:val="00252C5F"/>
    <w:rsid w:val="00252F9A"/>
    <w:rsid w:val="00253083"/>
    <w:rsid w:val="00253768"/>
    <w:rsid w:val="00253ADC"/>
    <w:rsid w:val="00253BB4"/>
    <w:rsid w:val="00253C11"/>
    <w:rsid w:val="00253FAC"/>
    <w:rsid w:val="0025404F"/>
    <w:rsid w:val="002542E6"/>
    <w:rsid w:val="00254414"/>
    <w:rsid w:val="002545D1"/>
    <w:rsid w:val="002546FB"/>
    <w:rsid w:val="0025480D"/>
    <w:rsid w:val="002549D0"/>
    <w:rsid w:val="00254D39"/>
    <w:rsid w:val="00254F7F"/>
    <w:rsid w:val="00255013"/>
    <w:rsid w:val="00255081"/>
    <w:rsid w:val="002551DC"/>
    <w:rsid w:val="00255364"/>
    <w:rsid w:val="00255909"/>
    <w:rsid w:val="00255A26"/>
    <w:rsid w:val="00255A7C"/>
    <w:rsid w:val="00255AA9"/>
    <w:rsid w:val="00255DCB"/>
    <w:rsid w:val="00255E73"/>
    <w:rsid w:val="002563B8"/>
    <w:rsid w:val="0025645E"/>
    <w:rsid w:val="00256A38"/>
    <w:rsid w:val="00256ADD"/>
    <w:rsid w:val="00256D59"/>
    <w:rsid w:val="0025731B"/>
    <w:rsid w:val="0025733F"/>
    <w:rsid w:val="002576AE"/>
    <w:rsid w:val="002576D4"/>
    <w:rsid w:val="0025795F"/>
    <w:rsid w:val="002579FE"/>
    <w:rsid w:val="0026016E"/>
    <w:rsid w:val="002604AD"/>
    <w:rsid w:val="0026058C"/>
    <w:rsid w:val="002605A9"/>
    <w:rsid w:val="00260785"/>
    <w:rsid w:val="002608E9"/>
    <w:rsid w:val="00260BF0"/>
    <w:rsid w:val="00260DFA"/>
    <w:rsid w:val="00260FF2"/>
    <w:rsid w:val="00261F66"/>
    <w:rsid w:val="0026204D"/>
    <w:rsid w:val="002624E8"/>
    <w:rsid w:val="0026268F"/>
    <w:rsid w:val="00262AAF"/>
    <w:rsid w:val="00262C3C"/>
    <w:rsid w:val="00262DD7"/>
    <w:rsid w:val="002631D8"/>
    <w:rsid w:val="0026367A"/>
    <w:rsid w:val="002638B4"/>
    <w:rsid w:val="00263C48"/>
    <w:rsid w:val="00263E59"/>
    <w:rsid w:val="00263F46"/>
    <w:rsid w:val="00264458"/>
    <w:rsid w:val="00264549"/>
    <w:rsid w:val="00264A5C"/>
    <w:rsid w:val="00264DCF"/>
    <w:rsid w:val="00264DE9"/>
    <w:rsid w:val="00264EA1"/>
    <w:rsid w:val="002650E6"/>
    <w:rsid w:val="00265301"/>
    <w:rsid w:val="00265422"/>
    <w:rsid w:val="002654ED"/>
    <w:rsid w:val="00265B0A"/>
    <w:rsid w:val="00266081"/>
    <w:rsid w:val="002668D7"/>
    <w:rsid w:val="0026693A"/>
    <w:rsid w:val="00266AF7"/>
    <w:rsid w:val="00266E19"/>
    <w:rsid w:val="00266F67"/>
    <w:rsid w:val="002671FE"/>
    <w:rsid w:val="0026735F"/>
    <w:rsid w:val="0026774A"/>
    <w:rsid w:val="002677F1"/>
    <w:rsid w:val="002679B0"/>
    <w:rsid w:val="00267BA7"/>
    <w:rsid w:val="00267C04"/>
    <w:rsid w:val="00267F05"/>
    <w:rsid w:val="002700CB"/>
    <w:rsid w:val="002701CF"/>
    <w:rsid w:val="002701E3"/>
    <w:rsid w:val="0027046F"/>
    <w:rsid w:val="00270595"/>
    <w:rsid w:val="002708FC"/>
    <w:rsid w:val="00270F6F"/>
    <w:rsid w:val="00270FC5"/>
    <w:rsid w:val="002710BE"/>
    <w:rsid w:val="002713B1"/>
    <w:rsid w:val="0027148A"/>
    <w:rsid w:val="002716E9"/>
    <w:rsid w:val="00271BA2"/>
    <w:rsid w:val="00271E20"/>
    <w:rsid w:val="00271E5A"/>
    <w:rsid w:val="00272303"/>
    <w:rsid w:val="00272492"/>
    <w:rsid w:val="002729BD"/>
    <w:rsid w:val="00272F24"/>
    <w:rsid w:val="00273734"/>
    <w:rsid w:val="002737B9"/>
    <w:rsid w:val="0027381F"/>
    <w:rsid w:val="0027389F"/>
    <w:rsid w:val="0027390D"/>
    <w:rsid w:val="00274128"/>
    <w:rsid w:val="002741DA"/>
    <w:rsid w:val="00274213"/>
    <w:rsid w:val="0027422B"/>
    <w:rsid w:val="00274238"/>
    <w:rsid w:val="0027439C"/>
    <w:rsid w:val="00274587"/>
    <w:rsid w:val="00274987"/>
    <w:rsid w:val="002749A9"/>
    <w:rsid w:val="00274A88"/>
    <w:rsid w:val="00274D40"/>
    <w:rsid w:val="002752A0"/>
    <w:rsid w:val="002753C3"/>
    <w:rsid w:val="00275428"/>
    <w:rsid w:val="002759DC"/>
    <w:rsid w:val="002763F7"/>
    <w:rsid w:val="0027651D"/>
    <w:rsid w:val="00276A0B"/>
    <w:rsid w:val="00276A2F"/>
    <w:rsid w:val="00276B4A"/>
    <w:rsid w:val="00276F98"/>
    <w:rsid w:val="0027722A"/>
    <w:rsid w:val="002772DE"/>
    <w:rsid w:val="00277995"/>
    <w:rsid w:val="00277AC5"/>
    <w:rsid w:val="00277D41"/>
    <w:rsid w:val="00277D84"/>
    <w:rsid w:val="00277EB8"/>
    <w:rsid w:val="00277F38"/>
    <w:rsid w:val="00277F84"/>
    <w:rsid w:val="0028011B"/>
    <w:rsid w:val="00280155"/>
    <w:rsid w:val="0028029D"/>
    <w:rsid w:val="002803A4"/>
    <w:rsid w:val="002803DC"/>
    <w:rsid w:val="002805E6"/>
    <w:rsid w:val="00280606"/>
    <w:rsid w:val="0028092B"/>
    <w:rsid w:val="00280966"/>
    <w:rsid w:val="00280A81"/>
    <w:rsid w:val="00280EB2"/>
    <w:rsid w:val="002813DD"/>
    <w:rsid w:val="0028143E"/>
    <w:rsid w:val="0028160F"/>
    <w:rsid w:val="00281B1E"/>
    <w:rsid w:val="00281B82"/>
    <w:rsid w:val="002822CB"/>
    <w:rsid w:val="00282347"/>
    <w:rsid w:val="002824F2"/>
    <w:rsid w:val="00282A56"/>
    <w:rsid w:val="00282FAE"/>
    <w:rsid w:val="0028316D"/>
    <w:rsid w:val="002835B5"/>
    <w:rsid w:val="002838AF"/>
    <w:rsid w:val="00283921"/>
    <w:rsid w:val="00283BAF"/>
    <w:rsid w:val="00283EAA"/>
    <w:rsid w:val="0028419D"/>
    <w:rsid w:val="002841B7"/>
    <w:rsid w:val="002842E8"/>
    <w:rsid w:val="00284541"/>
    <w:rsid w:val="00284656"/>
    <w:rsid w:val="0028476F"/>
    <w:rsid w:val="00284781"/>
    <w:rsid w:val="00284A44"/>
    <w:rsid w:val="00284A57"/>
    <w:rsid w:val="00284B65"/>
    <w:rsid w:val="00284BBC"/>
    <w:rsid w:val="00284D48"/>
    <w:rsid w:val="00284DA6"/>
    <w:rsid w:val="00284FDE"/>
    <w:rsid w:val="00285325"/>
    <w:rsid w:val="00285384"/>
    <w:rsid w:val="0028541F"/>
    <w:rsid w:val="002855B1"/>
    <w:rsid w:val="0028579C"/>
    <w:rsid w:val="00285870"/>
    <w:rsid w:val="0028590A"/>
    <w:rsid w:val="00285AE6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649"/>
    <w:rsid w:val="002879C9"/>
    <w:rsid w:val="00287D5C"/>
    <w:rsid w:val="00287F18"/>
    <w:rsid w:val="00290113"/>
    <w:rsid w:val="00290340"/>
    <w:rsid w:val="002903A5"/>
    <w:rsid w:val="00290564"/>
    <w:rsid w:val="00290B53"/>
    <w:rsid w:val="00290DCF"/>
    <w:rsid w:val="0029111E"/>
    <w:rsid w:val="002911E7"/>
    <w:rsid w:val="00291312"/>
    <w:rsid w:val="00291325"/>
    <w:rsid w:val="0029150F"/>
    <w:rsid w:val="0029164C"/>
    <w:rsid w:val="0029190F"/>
    <w:rsid w:val="00291AC4"/>
    <w:rsid w:val="00291B58"/>
    <w:rsid w:val="00291F20"/>
    <w:rsid w:val="00291F6B"/>
    <w:rsid w:val="0029202D"/>
    <w:rsid w:val="002922E6"/>
    <w:rsid w:val="00292363"/>
    <w:rsid w:val="002925AF"/>
    <w:rsid w:val="0029265D"/>
    <w:rsid w:val="00292824"/>
    <w:rsid w:val="002929F8"/>
    <w:rsid w:val="00292A90"/>
    <w:rsid w:val="00292B5A"/>
    <w:rsid w:val="00292C65"/>
    <w:rsid w:val="00292E7E"/>
    <w:rsid w:val="00292F50"/>
    <w:rsid w:val="002930E5"/>
    <w:rsid w:val="002931C3"/>
    <w:rsid w:val="0029338B"/>
    <w:rsid w:val="002936ED"/>
    <w:rsid w:val="002937EA"/>
    <w:rsid w:val="00293D4C"/>
    <w:rsid w:val="00293DA2"/>
    <w:rsid w:val="0029411F"/>
    <w:rsid w:val="00294188"/>
    <w:rsid w:val="002941BD"/>
    <w:rsid w:val="0029434D"/>
    <w:rsid w:val="002944D2"/>
    <w:rsid w:val="0029454B"/>
    <w:rsid w:val="002945E1"/>
    <w:rsid w:val="0029465E"/>
    <w:rsid w:val="0029472F"/>
    <w:rsid w:val="002947B0"/>
    <w:rsid w:val="002948DA"/>
    <w:rsid w:val="00294B4C"/>
    <w:rsid w:val="00294BA4"/>
    <w:rsid w:val="00294BED"/>
    <w:rsid w:val="00294E38"/>
    <w:rsid w:val="002952F5"/>
    <w:rsid w:val="0029545E"/>
    <w:rsid w:val="0029575F"/>
    <w:rsid w:val="0029582F"/>
    <w:rsid w:val="00295A22"/>
    <w:rsid w:val="00295A89"/>
    <w:rsid w:val="00295EF4"/>
    <w:rsid w:val="00295FFD"/>
    <w:rsid w:val="0029671F"/>
    <w:rsid w:val="0029692C"/>
    <w:rsid w:val="00296A4E"/>
    <w:rsid w:val="00296A51"/>
    <w:rsid w:val="00296A76"/>
    <w:rsid w:val="00296B1D"/>
    <w:rsid w:val="00296CE2"/>
    <w:rsid w:val="00297167"/>
    <w:rsid w:val="00297171"/>
    <w:rsid w:val="0029717A"/>
    <w:rsid w:val="0029747A"/>
    <w:rsid w:val="002974D6"/>
    <w:rsid w:val="0029757A"/>
    <w:rsid w:val="00297614"/>
    <w:rsid w:val="002976FD"/>
    <w:rsid w:val="00297701"/>
    <w:rsid w:val="002A01BF"/>
    <w:rsid w:val="002A03D0"/>
    <w:rsid w:val="002A05AF"/>
    <w:rsid w:val="002A05CF"/>
    <w:rsid w:val="002A0BE2"/>
    <w:rsid w:val="002A0E69"/>
    <w:rsid w:val="002A0EC1"/>
    <w:rsid w:val="002A0F97"/>
    <w:rsid w:val="002A1032"/>
    <w:rsid w:val="002A135D"/>
    <w:rsid w:val="002A141C"/>
    <w:rsid w:val="002A15A3"/>
    <w:rsid w:val="002A167F"/>
    <w:rsid w:val="002A1719"/>
    <w:rsid w:val="002A1815"/>
    <w:rsid w:val="002A19BC"/>
    <w:rsid w:val="002A1FC5"/>
    <w:rsid w:val="002A216E"/>
    <w:rsid w:val="002A21C0"/>
    <w:rsid w:val="002A24C1"/>
    <w:rsid w:val="002A2544"/>
    <w:rsid w:val="002A269A"/>
    <w:rsid w:val="002A26C4"/>
    <w:rsid w:val="002A2745"/>
    <w:rsid w:val="002A27AB"/>
    <w:rsid w:val="002A2955"/>
    <w:rsid w:val="002A2AE0"/>
    <w:rsid w:val="002A2C90"/>
    <w:rsid w:val="002A2FA1"/>
    <w:rsid w:val="002A3057"/>
    <w:rsid w:val="002A32E2"/>
    <w:rsid w:val="002A3711"/>
    <w:rsid w:val="002A4065"/>
    <w:rsid w:val="002A4351"/>
    <w:rsid w:val="002A4BEC"/>
    <w:rsid w:val="002A4C79"/>
    <w:rsid w:val="002A4E2D"/>
    <w:rsid w:val="002A4F75"/>
    <w:rsid w:val="002A50E5"/>
    <w:rsid w:val="002A515F"/>
    <w:rsid w:val="002A519D"/>
    <w:rsid w:val="002A524F"/>
    <w:rsid w:val="002A5368"/>
    <w:rsid w:val="002A53FA"/>
    <w:rsid w:val="002A553A"/>
    <w:rsid w:val="002A5564"/>
    <w:rsid w:val="002A58B8"/>
    <w:rsid w:val="002A5932"/>
    <w:rsid w:val="002A5A97"/>
    <w:rsid w:val="002A5BB7"/>
    <w:rsid w:val="002A5BC0"/>
    <w:rsid w:val="002A5CBD"/>
    <w:rsid w:val="002A5F01"/>
    <w:rsid w:val="002A6028"/>
    <w:rsid w:val="002A6076"/>
    <w:rsid w:val="002A67C0"/>
    <w:rsid w:val="002A6826"/>
    <w:rsid w:val="002A688D"/>
    <w:rsid w:val="002A6D7B"/>
    <w:rsid w:val="002A6DC2"/>
    <w:rsid w:val="002A6DCB"/>
    <w:rsid w:val="002A7320"/>
    <w:rsid w:val="002A73D0"/>
    <w:rsid w:val="002A76D2"/>
    <w:rsid w:val="002A7828"/>
    <w:rsid w:val="002A799E"/>
    <w:rsid w:val="002A7CFD"/>
    <w:rsid w:val="002A7E20"/>
    <w:rsid w:val="002A7FC7"/>
    <w:rsid w:val="002B019B"/>
    <w:rsid w:val="002B02A1"/>
    <w:rsid w:val="002B0348"/>
    <w:rsid w:val="002B0399"/>
    <w:rsid w:val="002B0466"/>
    <w:rsid w:val="002B059F"/>
    <w:rsid w:val="002B06E9"/>
    <w:rsid w:val="002B096D"/>
    <w:rsid w:val="002B0B68"/>
    <w:rsid w:val="002B0BD6"/>
    <w:rsid w:val="002B0D48"/>
    <w:rsid w:val="002B0F0B"/>
    <w:rsid w:val="002B1381"/>
    <w:rsid w:val="002B1482"/>
    <w:rsid w:val="002B15A5"/>
    <w:rsid w:val="002B1643"/>
    <w:rsid w:val="002B180E"/>
    <w:rsid w:val="002B185E"/>
    <w:rsid w:val="002B1B42"/>
    <w:rsid w:val="002B1BFD"/>
    <w:rsid w:val="002B1DB1"/>
    <w:rsid w:val="002B1EB2"/>
    <w:rsid w:val="002B1EB5"/>
    <w:rsid w:val="002B216B"/>
    <w:rsid w:val="002B23BC"/>
    <w:rsid w:val="002B23D3"/>
    <w:rsid w:val="002B23DA"/>
    <w:rsid w:val="002B2E13"/>
    <w:rsid w:val="002B2ED7"/>
    <w:rsid w:val="002B2FFF"/>
    <w:rsid w:val="002B3020"/>
    <w:rsid w:val="002B3022"/>
    <w:rsid w:val="002B323A"/>
    <w:rsid w:val="002B3265"/>
    <w:rsid w:val="002B3414"/>
    <w:rsid w:val="002B35B9"/>
    <w:rsid w:val="002B3736"/>
    <w:rsid w:val="002B3777"/>
    <w:rsid w:val="002B37A3"/>
    <w:rsid w:val="002B3859"/>
    <w:rsid w:val="002B3A6A"/>
    <w:rsid w:val="002B3B96"/>
    <w:rsid w:val="002B3C45"/>
    <w:rsid w:val="002B4130"/>
    <w:rsid w:val="002B4BF0"/>
    <w:rsid w:val="002B4C14"/>
    <w:rsid w:val="002B4C97"/>
    <w:rsid w:val="002B4E94"/>
    <w:rsid w:val="002B517F"/>
    <w:rsid w:val="002B51A8"/>
    <w:rsid w:val="002B53CD"/>
    <w:rsid w:val="002B56AB"/>
    <w:rsid w:val="002B591E"/>
    <w:rsid w:val="002B59EA"/>
    <w:rsid w:val="002B5A00"/>
    <w:rsid w:val="002B5A48"/>
    <w:rsid w:val="002B60BA"/>
    <w:rsid w:val="002B60F1"/>
    <w:rsid w:val="002B6407"/>
    <w:rsid w:val="002B64F2"/>
    <w:rsid w:val="002B65C3"/>
    <w:rsid w:val="002B69A4"/>
    <w:rsid w:val="002B6A29"/>
    <w:rsid w:val="002B6EC8"/>
    <w:rsid w:val="002B754D"/>
    <w:rsid w:val="002B7BD7"/>
    <w:rsid w:val="002B7E71"/>
    <w:rsid w:val="002B7E7D"/>
    <w:rsid w:val="002B7FB1"/>
    <w:rsid w:val="002C004B"/>
    <w:rsid w:val="002C0384"/>
    <w:rsid w:val="002C03AD"/>
    <w:rsid w:val="002C07A3"/>
    <w:rsid w:val="002C123B"/>
    <w:rsid w:val="002C12D9"/>
    <w:rsid w:val="002C156E"/>
    <w:rsid w:val="002C157B"/>
    <w:rsid w:val="002C1713"/>
    <w:rsid w:val="002C18B0"/>
    <w:rsid w:val="002C1D87"/>
    <w:rsid w:val="002C1DAA"/>
    <w:rsid w:val="002C1ED2"/>
    <w:rsid w:val="002C1F5F"/>
    <w:rsid w:val="002C20A4"/>
    <w:rsid w:val="002C20BB"/>
    <w:rsid w:val="002C2136"/>
    <w:rsid w:val="002C23DB"/>
    <w:rsid w:val="002C243B"/>
    <w:rsid w:val="002C2510"/>
    <w:rsid w:val="002C25A3"/>
    <w:rsid w:val="002C28D4"/>
    <w:rsid w:val="002C28F7"/>
    <w:rsid w:val="002C2934"/>
    <w:rsid w:val="002C2D03"/>
    <w:rsid w:val="002C2D60"/>
    <w:rsid w:val="002C2F6F"/>
    <w:rsid w:val="002C3040"/>
    <w:rsid w:val="002C3248"/>
    <w:rsid w:val="002C368D"/>
    <w:rsid w:val="002C3718"/>
    <w:rsid w:val="002C392F"/>
    <w:rsid w:val="002C3A2E"/>
    <w:rsid w:val="002C3BAA"/>
    <w:rsid w:val="002C40AC"/>
    <w:rsid w:val="002C417B"/>
    <w:rsid w:val="002C41CF"/>
    <w:rsid w:val="002C43A9"/>
    <w:rsid w:val="002C477F"/>
    <w:rsid w:val="002C483F"/>
    <w:rsid w:val="002C49B2"/>
    <w:rsid w:val="002C4EA6"/>
    <w:rsid w:val="002C51A5"/>
    <w:rsid w:val="002C534B"/>
    <w:rsid w:val="002C57D5"/>
    <w:rsid w:val="002C584A"/>
    <w:rsid w:val="002C5880"/>
    <w:rsid w:val="002C5B23"/>
    <w:rsid w:val="002C6086"/>
    <w:rsid w:val="002C60AD"/>
    <w:rsid w:val="002C626B"/>
    <w:rsid w:val="002C6736"/>
    <w:rsid w:val="002C692E"/>
    <w:rsid w:val="002C69C2"/>
    <w:rsid w:val="002C6F21"/>
    <w:rsid w:val="002C71E7"/>
    <w:rsid w:val="002C7354"/>
    <w:rsid w:val="002C74F9"/>
    <w:rsid w:val="002C7672"/>
    <w:rsid w:val="002C7802"/>
    <w:rsid w:val="002C7A12"/>
    <w:rsid w:val="002C7B43"/>
    <w:rsid w:val="002C7D7F"/>
    <w:rsid w:val="002D040F"/>
    <w:rsid w:val="002D05BF"/>
    <w:rsid w:val="002D09E8"/>
    <w:rsid w:val="002D0A55"/>
    <w:rsid w:val="002D127F"/>
    <w:rsid w:val="002D137C"/>
    <w:rsid w:val="002D162A"/>
    <w:rsid w:val="002D1B49"/>
    <w:rsid w:val="002D1BA0"/>
    <w:rsid w:val="002D1E29"/>
    <w:rsid w:val="002D1E31"/>
    <w:rsid w:val="002D2046"/>
    <w:rsid w:val="002D2159"/>
    <w:rsid w:val="002D221F"/>
    <w:rsid w:val="002D2306"/>
    <w:rsid w:val="002D2977"/>
    <w:rsid w:val="002D299A"/>
    <w:rsid w:val="002D2B13"/>
    <w:rsid w:val="002D2D89"/>
    <w:rsid w:val="002D2EB1"/>
    <w:rsid w:val="002D315E"/>
    <w:rsid w:val="002D327B"/>
    <w:rsid w:val="002D36F0"/>
    <w:rsid w:val="002D3A09"/>
    <w:rsid w:val="002D3BE2"/>
    <w:rsid w:val="002D3C58"/>
    <w:rsid w:val="002D3CAF"/>
    <w:rsid w:val="002D3DBA"/>
    <w:rsid w:val="002D3F26"/>
    <w:rsid w:val="002D41AC"/>
    <w:rsid w:val="002D43FD"/>
    <w:rsid w:val="002D45A3"/>
    <w:rsid w:val="002D4AFA"/>
    <w:rsid w:val="002D4C4F"/>
    <w:rsid w:val="002D4DCA"/>
    <w:rsid w:val="002D4E50"/>
    <w:rsid w:val="002D53CF"/>
    <w:rsid w:val="002D540B"/>
    <w:rsid w:val="002D545A"/>
    <w:rsid w:val="002D58C0"/>
    <w:rsid w:val="002D5C11"/>
    <w:rsid w:val="002D5C8E"/>
    <w:rsid w:val="002D5E41"/>
    <w:rsid w:val="002D5E70"/>
    <w:rsid w:val="002D61AA"/>
    <w:rsid w:val="002D6333"/>
    <w:rsid w:val="002D6336"/>
    <w:rsid w:val="002D6404"/>
    <w:rsid w:val="002D6489"/>
    <w:rsid w:val="002D6868"/>
    <w:rsid w:val="002D6DEC"/>
    <w:rsid w:val="002D6E21"/>
    <w:rsid w:val="002D6E57"/>
    <w:rsid w:val="002D7022"/>
    <w:rsid w:val="002D702A"/>
    <w:rsid w:val="002D70DC"/>
    <w:rsid w:val="002D711F"/>
    <w:rsid w:val="002D71AF"/>
    <w:rsid w:val="002D730C"/>
    <w:rsid w:val="002D77A9"/>
    <w:rsid w:val="002D79DD"/>
    <w:rsid w:val="002D7B6F"/>
    <w:rsid w:val="002D7CCF"/>
    <w:rsid w:val="002D7D5D"/>
    <w:rsid w:val="002D7FD4"/>
    <w:rsid w:val="002E003D"/>
    <w:rsid w:val="002E0957"/>
    <w:rsid w:val="002E0F52"/>
    <w:rsid w:val="002E1572"/>
    <w:rsid w:val="002E16C5"/>
    <w:rsid w:val="002E19FB"/>
    <w:rsid w:val="002E1C88"/>
    <w:rsid w:val="002E1E51"/>
    <w:rsid w:val="002E1EE6"/>
    <w:rsid w:val="002E224E"/>
    <w:rsid w:val="002E2348"/>
    <w:rsid w:val="002E2502"/>
    <w:rsid w:val="002E26AC"/>
    <w:rsid w:val="002E2808"/>
    <w:rsid w:val="002E291F"/>
    <w:rsid w:val="002E2A8B"/>
    <w:rsid w:val="002E2C46"/>
    <w:rsid w:val="002E2C6F"/>
    <w:rsid w:val="002E2C7E"/>
    <w:rsid w:val="002E3414"/>
    <w:rsid w:val="002E3608"/>
    <w:rsid w:val="002E3689"/>
    <w:rsid w:val="002E3914"/>
    <w:rsid w:val="002E3B48"/>
    <w:rsid w:val="002E3D4E"/>
    <w:rsid w:val="002E3F0C"/>
    <w:rsid w:val="002E3F86"/>
    <w:rsid w:val="002E402B"/>
    <w:rsid w:val="002E415E"/>
    <w:rsid w:val="002E429D"/>
    <w:rsid w:val="002E46DE"/>
    <w:rsid w:val="002E4718"/>
    <w:rsid w:val="002E47C2"/>
    <w:rsid w:val="002E47F5"/>
    <w:rsid w:val="002E4C79"/>
    <w:rsid w:val="002E4E8E"/>
    <w:rsid w:val="002E50D3"/>
    <w:rsid w:val="002E56EC"/>
    <w:rsid w:val="002E58C8"/>
    <w:rsid w:val="002E5BBB"/>
    <w:rsid w:val="002E5C9F"/>
    <w:rsid w:val="002E5E78"/>
    <w:rsid w:val="002E5FB1"/>
    <w:rsid w:val="002E613C"/>
    <w:rsid w:val="002E6258"/>
    <w:rsid w:val="002E6705"/>
    <w:rsid w:val="002E68C0"/>
    <w:rsid w:val="002E6990"/>
    <w:rsid w:val="002E6AD4"/>
    <w:rsid w:val="002E6BDD"/>
    <w:rsid w:val="002E6CA0"/>
    <w:rsid w:val="002E6CA4"/>
    <w:rsid w:val="002E701C"/>
    <w:rsid w:val="002E7094"/>
    <w:rsid w:val="002E7225"/>
    <w:rsid w:val="002E7474"/>
    <w:rsid w:val="002E766D"/>
    <w:rsid w:val="002E76A7"/>
    <w:rsid w:val="002E79BB"/>
    <w:rsid w:val="002E7D16"/>
    <w:rsid w:val="002E7F02"/>
    <w:rsid w:val="002F00DB"/>
    <w:rsid w:val="002F0384"/>
    <w:rsid w:val="002F03E9"/>
    <w:rsid w:val="002F044A"/>
    <w:rsid w:val="002F051C"/>
    <w:rsid w:val="002F0613"/>
    <w:rsid w:val="002F0A47"/>
    <w:rsid w:val="002F0FB3"/>
    <w:rsid w:val="002F15B2"/>
    <w:rsid w:val="002F1922"/>
    <w:rsid w:val="002F1B89"/>
    <w:rsid w:val="002F1FB9"/>
    <w:rsid w:val="002F2292"/>
    <w:rsid w:val="002F25E6"/>
    <w:rsid w:val="002F2623"/>
    <w:rsid w:val="002F2F02"/>
    <w:rsid w:val="002F31FA"/>
    <w:rsid w:val="002F3AB6"/>
    <w:rsid w:val="002F3B6D"/>
    <w:rsid w:val="002F3B9A"/>
    <w:rsid w:val="002F3D10"/>
    <w:rsid w:val="002F3D22"/>
    <w:rsid w:val="002F3E31"/>
    <w:rsid w:val="002F420C"/>
    <w:rsid w:val="002F4213"/>
    <w:rsid w:val="002F4335"/>
    <w:rsid w:val="002F4466"/>
    <w:rsid w:val="002F4554"/>
    <w:rsid w:val="002F45BA"/>
    <w:rsid w:val="002F4793"/>
    <w:rsid w:val="002F47C0"/>
    <w:rsid w:val="002F4961"/>
    <w:rsid w:val="002F4A50"/>
    <w:rsid w:val="002F4B9D"/>
    <w:rsid w:val="002F4CC7"/>
    <w:rsid w:val="002F4E4D"/>
    <w:rsid w:val="002F4E58"/>
    <w:rsid w:val="002F4ECF"/>
    <w:rsid w:val="002F5301"/>
    <w:rsid w:val="002F551D"/>
    <w:rsid w:val="002F5613"/>
    <w:rsid w:val="002F595D"/>
    <w:rsid w:val="002F5A05"/>
    <w:rsid w:val="002F5B52"/>
    <w:rsid w:val="002F5C7E"/>
    <w:rsid w:val="002F5CDB"/>
    <w:rsid w:val="002F5E82"/>
    <w:rsid w:val="002F6003"/>
    <w:rsid w:val="002F616F"/>
    <w:rsid w:val="002F654A"/>
    <w:rsid w:val="002F680B"/>
    <w:rsid w:val="002F6949"/>
    <w:rsid w:val="002F6C0B"/>
    <w:rsid w:val="002F6C2E"/>
    <w:rsid w:val="002F6D8F"/>
    <w:rsid w:val="002F7228"/>
    <w:rsid w:val="002F7392"/>
    <w:rsid w:val="002F746B"/>
    <w:rsid w:val="002F7563"/>
    <w:rsid w:val="002F76AE"/>
    <w:rsid w:val="002F77E8"/>
    <w:rsid w:val="002F79A1"/>
    <w:rsid w:val="002F7BEA"/>
    <w:rsid w:val="002F7E05"/>
    <w:rsid w:val="002F7F39"/>
    <w:rsid w:val="00300103"/>
    <w:rsid w:val="00300185"/>
    <w:rsid w:val="0030029C"/>
    <w:rsid w:val="003002B8"/>
    <w:rsid w:val="003005BA"/>
    <w:rsid w:val="003005EE"/>
    <w:rsid w:val="00300698"/>
    <w:rsid w:val="00300A18"/>
    <w:rsid w:val="00300BA6"/>
    <w:rsid w:val="00300D53"/>
    <w:rsid w:val="00301274"/>
    <w:rsid w:val="003012C1"/>
    <w:rsid w:val="00301750"/>
    <w:rsid w:val="00301979"/>
    <w:rsid w:val="00301AF6"/>
    <w:rsid w:val="00301C7D"/>
    <w:rsid w:val="00301D0A"/>
    <w:rsid w:val="00301FFD"/>
    <w:rsid w:val="00302356"/>
    <w:rsid w:val="003025B4"/>
    <w:rsid w:val="003029D7"/>
    <w:rsid w:val="00302DAF"/>
    <w:rsid w:val="00303304"/>
    <w:rsid w:val="00303413"/>
    <w:rsid w:val="0030354F"/>
    <w:rsid w:val="00303654"/>
    <w:rsid w:val="00303D1A"/>
    <w:rsid w:val="00303E7C"/>
    <w:rsid w:val="00303F96"/>
    <w:rsid w:val="003040DF"/>
    <w:rsid w:val="0030417A"/>
    <w:rsid w:val="00304290"/>
    <w:rsid w:val="00304A0D"/>
    <w:rsid w:val="00304B9E"/>
    <w:rsid w:val="00304CCE"/>
    <w:rsid w:val="00304CD8"/>
    <w:rsid w:val="00304D45"/>
    <w:rsid w:val="00304D4D"/>
    <w:rsid w:val="00305144"/>
    <w:rsid w:val="003053E3"/>
    <w:rsid w:val="0030556D"/>
    <w:rsid w:val="00305635"/>
    <w:rsid w:val="0030566F"/>
    <w:rsid w:val="00305857"/>
    <w:rsid w:val="003059EF"/>
    <w:rsid w:val="00305AF3"/>
    <w:rsid w:val="00305C5F"/>
    <w:rsid w:val="00305CED"/>
    <w:rsid w:val="00305DFA"/>
    <w:rsid w:val="003062A4"/>
    <w:rsid w:val="003063CF"/>
    <w:rsid w:val="00306786"/>
    <w:rsid w:val="00306A42"/>
    <w:rsid w:val="00306B43"/>
    <w:rsid w:val="00306F88"/>
    <w:rsid w:val="003072A3"/>
    <w:rsid w:val="00307561"/>
    <w:rsid w:val="003075F2"/>
    <w:rsid w:val="003076F5"/>
    <w:rsid w:val="003077CB"/>
    <w:rsid w:val="00307A72"/>
    <w:rsid w:val="00307DAA"/>
    <w:rsid w:val="00307DFF"/>
    <w:rsid w:val="00307EAA"/>
    <w:rsid w:val="00310344"/>
    <w:rsid w:val="00310397"/>
    <w:rsid w:val="00310450"/>
    <w:rsid w:val="003106A5"/>
    <w:rsid w:val="0031089C"/>
    <w:rsid w:val="00310976"/>
    <w:rsid w:val="00310B51"/>
    <w:rsid w:val="00310CC8"/>
    <w:rsid w:val="00310F4C"/>
    <w:rsid w:val="003110F8"/>
    <w:rsid w:val="003111A0"/>
    <w:rsid w:val="003113B9"/>
    <w:rsid w:val="00311AFC"/>
    <w:rsid w:val="003121B5"/>
    <w:rsid w:val="00312333"/>
    <w:rsid w:val="003124EC"/>
    <w:rsid w:val="003129E9"/>
    <w:rsid w:val="00312B05"/>
    <w:rsid w:val="00312D10"/>
    <w:rsid w:val="00312E21"/>
    <w:rsid w:val="003131FD"/>
    <w:rsid w:val="0031324B"/>
    <w:rsid w:val="003134F4"/>
    <w:rsid w:val="00313DEB"/>
    <w:rsid w:val="00313EA7"/>
    <w:rsid w:val="00313FAD"/>
    <w:rsid w:val="00314645"/>
    <w:rsid w:val="003146E4"/>
    <w:rsid w:val="00314759"/>
    <w:rsid w:val="00314840"/>
    <w:rsid w:val="003149B6"/>
    <w:rsid w:val="003149C8"/>
    <w:rsid w:val="00314BF4"/>
    <w:rsid w:val="00314C95"/>
    <w:rsid w:val="00314D99"/>
    <w:rsid w:val="00315034"/>
    <w:rsid w:val="003150E5"/>
    <w:rsid w:val="003151D7"/>
    <w:rsid w:val="00315248"/>
    <w:rsid w:val="0031535F"/>
    <w:rsid w:val="0031545C"/>
    <w:rsid w:val="0031550B"/>
    <w:rsid w:val="0031555D"/>
    <w:rsid w:val="00315886"/>
    <w:rsid w:val="00315888"/>
    <w:rsid w:val="00315B01"/>
    <w:rsid w:val="00315D41"/>
    <w:rsid w:val="00315E62"/>
    <w:rsid w:val="003160DB"/>
    <w:rsid w:val="0031619D"/>
    <w:rsid w:val="00316231"/>
    <w:rsid w:val="00316273"/>
    <w:rsid w:val="00316AC0"/>
    <w:rsid w:val="00316BD4"/>
    <w:rsid w:val="00316E55"/>
    <w:rsid w:val="0031717A"/>
    <w:rsid w:val="00317551"/>
    <w:rsid w:val="00317679"/>
    <w:rsid w:val="003179DD"/>
    <w:rsid w:val="00317EA3"/>
    <w:rsid w:val="0032017D"/>
    <w:rsid w:val="0032065B"/>
    <w:rsid w:val="003207E7"/>
    <w:rsid w:val="003208D7"/>
    <w:rsid w:val="0032092F"/>
    <w:rsid w:val="00320AB7"/>
    <w:rsid w:val="00320B19"/>
    <w:rsid w:val="00320B71"/>
    <w:rsid w:val="00320B8B"/>
    <w:rsid w:val="00320F46"/>
    <w:rsid w:val="00320F68"/>
    <w:rsid w:val="00321131"/>
    <w:rsid w:val="003211BC"/>
    <w:rsid w:val="0032143C"/>
    <w:rsid w:val="0032148B"/>
    <w:rsid w:val="003214F2"/>
    <w:rsid w:val="00321858"/>
    <w:rsid w:val="003218D3"/>
    <w:rsid w:val="00321DAC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10F"/>
    <w:rsid w:val="00323309"/>
    <w:rsid w:val="00323436"/>
    <w:rsid w:val="00323C1E"/>
    <w:rsid w:val="00323C2C"/>
    <w:rsid w:val="00323CC2"/>
    <w:rsid w:val="00324910"/>
    <w:rsid w:val="0032494D"/>
    <w:rsid w:val="00324BBA"/>
    <w:rsid w:val="00324BEA"/>
    <w:rsid w:val="00325074"/>
    <w:rsid w:val="003251AD"/>
    <w:rsid w:val="003253B5"/>
    <w:rsid w:val="0032546B"/>
    <w:rsid w:val="00325651"/>
    <w:rsid w:val="0032565E"/>
    <w:rsid w:val="00325879"/>
    <w:rsid w:val="00325A22"/>
    <w:rsid w:val="00325B80"/>
    <w:rsid w:val="00325EEC"/>
    <w:rsid w:val="003260E3"/>
    <w:rsid w:val="0032641E"/>
    <w:rsid w:val="00326456"/>
    <w:rsid w:val="00326A44"/>
    <w:rsid w:val="00326C10"/>
    <w:rsid w:val="00326D6C"/>
    <w:rsid w:val="00326E3F"/>
    <w:rsid w:val="00327035"/>
    <w:rsid w:val="0032714E"/>
    <w:rsid w:val="00327286"/>
    <w:rsid w:val="00327777"/>
    <w:rsid w:val="00327D72"/>
    <w:rsid w:val="00327ED0"/>
    <w:rsid w:val="0033009E"/>
    <w:rsid w:val="00330279"/>
    <w:rsid w:val="003302C0"/>
    <w:rsid w:val="00330435"/>
    <w:rsid w:val="003304D7"/>
    <w:rsid w:val="0033059E"/>
    <w:rsid w:val="003306EE"/>
    <w:rsid w:val="003308FC"/>
    <w:rsid w:val="00330F0D"/>
    <w:rsid w:val="0033110D"/>
    <w:rsid w:val="00331344"/>
    <w:rsid w:val="0033159E"/>
    <w:rsid w:val="003317D1"/>
    <w:rsid w:val="00331B28"/>
    <w:rsid w:val="00331BF9"/>
    <w:rsid w:val="0033200B"/>
    <w:rsid w:val="003320E9"/>
    <w:rsid w:val="00332149"/>
    <w:rsid w:val="0033214A"/>
    <w:rsid w:val="003321D1"/>
    <w:rsid w:val="003332AC"/>
    <w:rsid w:val="00333952"/>
    <w:rsid w:val="003339F8"/>
    <w:rsid w:val="003339FB"/>
    <w:rsid w:val="00333DE1"/>
    <w:rsid w:val="003340D6"/>
    <w:rsid w:val="0033443F"/>
    <w:rsid w:val="003344F5"/>
    <w:rsid w:val="003345A1"/>
    <w:rsid w:val="00334902"/>
    <w:rsid w:val="00334927"/>
    <w:rsid w:val="00335186"/>
    <w:rsid w:val="003357C2"/>
    <w:rsid w:val="00335922"/>
    <w:rsid w:val="00335C80"/>
    <w:rsid w:val="00335CE6"/>
    <w:rsid w:val="00335D83"/>
    <w:rsid w:val="00336049"/>
    <w:rsid w:val="0033604A"/>
    <w:rsid w:val="00336305"/>
    <w:rsid w:val="00336313"/>
    <w:rsid w:val="00336504"/>
    <w:rsid w:val="003368C3"/>
    <w:rsid w:val="003369A2"/>
    <w:rsid w:val="003369A4"/>
    <w:rsid w:val="003369CA"/>
    <w:rsid w:val="00337025"/>
    <w:rsid w:val="003370DB"/>
    <w:rsid w:val="00337395"/>
    <w:rsid w:val="003374CE"/>
    <w:rsid w:val="0033750F"/>
    <w:rsid w:val="00337622"/>
    <w:rsid w:val="00337648"/>
    <w:rsid w:val="00337818"/>
    <w:rsid w:val="003378FF"/>
    <w:rsid w:val="00337D76"/>
    <w:rsid w:val="00337EFB"/>
    <w:rsid w:val="0034025D"/>
    <w:rsid w:val="0034029D"/>
    <w:rsid w:val="0034061E"/>
    <w:rsid w:val="003406BB"/>
    <w:rsid w:val="00340851"/>
    <w:rsid w:val="0034087C"/>
    <w:rsid w:val="00340B88"/>
    <w:rsid w:val="00340F95"/>
    <w:rsid w:val="003410B9"/>
    <w:rsid w:val="0034120F"/>
    <w:rsid w:val="003415F5"/>
    <w:rsid w:val="00341675"/>
    <w:rsid w:val="00341CDA"/>
    <w:rsid w:val="00341CF2"/>
    <w:rsid w:val="00341D08"/>
    <w:rsid w:val="00341E6E"/>
    <w:rsid w:val="00341F6E"/>
    <w:rsid w:val="003427A6"/>
    <w:rsid w:val="003427F0"/>
    <w:rsid w:val="003429DE"/>
    <w:rsid w:val="003429E8"/>
    <w:rsid w:val="00342D61"/>
    <w:rsid w:val="00342F74"/>
    <w:rsid w:val="00343142"/>
    <w:rsid w:val="00343216"/>
    <w:rsid w:val="00343858"/>
    <w:rsid w:val="0034395D"/>
    <w:rsid w:val="00343AB3"/>
    <w:rsid w:val="00343D8E"/>
    <w:rsid w:val="00344268"/>
    <w:rsid w:val="003443F8"/>
    <w:rsid w:val="00344527"/>
    <w:rsid w:val="0034454C"/>
    <w:rsid w:val="00344690"/>
    <w:rsid w:val="003449F1"/>
    <w:rsid w:val="00344D16"/>
    <w:rsid w:val="00344DFD"/>
    <w:rsid w:val="00344FD7"/>
    <w:rsid w:val="0034502B"/>
    <w:rsid w:val="00345277"/>
    <w:rsid w:val="0034529F"/>
    <w:rsid w:val="003452C5"/>
    <w:rsid w:val="003453CF"/>
    <w:rsid w:val="003455B6"/>
    <w:rsid w:val="003455EC"/>
    <w:rsid w:val="0034567D"/>
    <w:rsid w:val="0034578C"/>
    <w:rsid w:val="0034580E"/>
    <w:rsid w:val="003458A7"/>
    <w:rsid w:val="00345931"/>
    <w:rsid w:val="0034599F"/>
    <w:rsid w:val="00345A8D"/>
    <w:rsid w:val="00345C55"/>
    <w:rsid w:val="00345C97"/>
    <w:rsid w:val="0034611A"/>
    <w:rsid w:val="003461D4"/>
    <w:rsid w:val="00346830"/>
    <w:rsid w:val="003469F2"/>
    <w:rsid w:val="00346A68"/>
    <w:rsid w:val="00346CF6"/>
    <w:rsid w:val="003470D8"/>
    <w:rsid w:val="003472E5"/>
    <w:rsid w:val="003473DF"/>
    <w:rsid w:val="00347D50"/>
    <w:rsid w:val="00350226"/>
    <w:rsid w:val="003508BB"/>
    <w:rsid w:val="003509B3"/>
    <w:rsid w:val="00350A08"/>
    <w:rsid w:val="00350CFC"/>
    <w:rsid w:val="00350DEF"/>
    <w:rsid w:val="00350F3C"/>
    <w:rsid w:val="00350FE2"/>
    <w:rsid w:val="0035121B"/>
    <w:rsid w:val="003512C9"/>
    <w:rsid w:val="003513F9"/>
    <w:rsid w:val="003516C6"/>
    <w:rsid w:val="00351750"/>
    <w:rsid w:val="00351BAB"/>
    <w:rsid w:val="00351CC4"/>
    <w:rsid w:val="00351D07"/>
    <w:rsid w:val="003523D3"/>
    <w:rsid w:val="00352785"/>
    <w:rsid w:val="00352A36"/>
    <w:rsid w:val="00352BAD"/>
    <w:rsid w:val="00352C9B"/>
    <w:rsid w:val="00352DAE"/>
    <w:rsid w:val="00352F6C"/>
    <w:rsid w:val="0035307E"/>
    <w:rsid w:val="00353421"/>
    <w:rsid w:val="00353452"/>
    <w:rsid w:val="003534A8"/>
    <w:rsid w:val="003539BF"/>
    <w:rsid w:val="00353C80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4EBC"/>
    <w:rsid w:val="0035501F"/>
    <w:rsid w:val="00355063"/>
    <w:rsid w:val="003551CF"/>
    <w:rsid w:val="003551FB"/>
    <w:rsid w:val="00355380"/>
    <w:rsid w:val="003555E5"/>
    <w:rsid w:val="00355786"/>
    <w:rsid w:val="00355A24"/>
    <w:rsid w:val="00355A96"/>
    <w:rsid w:val="00355C10"/>
    <w:rsid w:val="00355CC5"/>
    <w:rsid w:val="00355DAE"/>
    <w:rsid w:val="00355FD2"/>
    <w:rsid w:val="003562AE"/>
    <w:rsid w:val="003562E2"/>
    <w:rsid w:val="0035671B"/>
    <w:rsid w:val="00356866"/>
    <w:rsid w:val="00356AB3"/>
    <w:rsid w:val="00356B5E"/>
    <w:rsid w:val="00356BCC"/>
    <w:rsid w:val="00356C82"/>
    <w:rsid w:val="00356D2E"/>
    <w:rsid w:val="00356DED"/>
    <w:rsid w:val="00357001"/>
    <w:rsid w:val="00357114"/>
    <w:rsid w:val="003572DC"/>
    <w:rsid w:val="003573D0"/>
    <w:rsid w:val="00357584"/>
    <w:rsid w:val="003575B3"/>
    <w:rsid w:val="00357644"/>
    <w:rsid w:val="003579CA"/>
    <w:rsid w:val="003600C5"/>
    <w:rsid w:val="00360211"/>
    <w:rsid w:val="00360402"/>
    <w:rsid w:val="0036059D"/>
    <w:rsid w:val="00360775"/>
    <w:rsid w:val="003607E2"/>
    <w:rsid w:val="00360977"/>
    <w:rsid w:val="00360B55"/>
    <w:rsid w:val="00360B99"/>
    <w:rsid w:val="00360C88"/>
    <w:rsid w:val="00360D59"/>
    <w:rsid w:val="0036112B"/>
    <w:rsid w:val="00361366"/>
    <w:rsid w:val="003613F3"/>
    <w:rsid w:val="0036173B"/>
    <w:rsid w:val="003618E9"/>
    <w:rsid w:val="00361B09"/>
    <w:rsid w:val="00361C89"/>
    <w:rsid w:val="00361CA2"/>
    <w:rsid w:val="003622FF"/>
    <w:rsid w:val="00362322"/>
    <w:rsid w:val="00362690"/>
    <w:rsid w:val="003627D4"/>
    <w:rsid w:val="00362A3C"/>
    <w:rsid w:val="00362B1B"/>
    <w:rsid w:val="00362B49"/>
    <w:rsid w:val="00362B53"/>
    <w:rsid w:val="00362E38"/>
    <w:rsid w:val="00362EBF"/>
    <w:rsid w:val="0036302B"/>
    <w:rsid w:val="003630C1"/>
    <w:rsid w:val="003632A0"/>
    <w:rsid w:val="003633D2"/>
    <w:rsid w:val="00363664"/>
    <w:rsid w:val="003636DE"/>
    <w:rsid w:val="00363795"/>
    <w:rsid w:val="003638BC"/>
    <w:rsid w:val="00363C2D"/>
    <w:rsid w:val="00364185"/>
    <w:rsid w:val="00364291"/>
    <w:rsid w:val="00364451"/>
    <w:rsid w:val="0036468B"/>
    <w:rsid w:val="003646FB"/>
    <w:rsid w:val="00364717"/>
    <w:rsid w:val="00364847"/>
    <w:rsid w:val="003648B6"/>
    <w:rsid w:val="00364B01"/>
    <w:rsid w:val="00364E6C"/>
    <w:rsid w:val="00364FAE"/>
    <w:rsid w:val="00364FE7"/>
    <w:rsid w:val="00365461"/>
    <w:rsid w:val="003655E4"/>
    <w:rsid w:val="003657E6"/>
    <w:rsid w:val="00365EAE"/>
    <w:rsid w:val="00365EFB"/>
    <w:rsid w:val="00365FB9"/>
    <w:rsid w:val="00366185"/>
    <w:rsid w:val="00366240"/>
    <w:rsid w:val="003663B8"/>
    <w:rsid w:val="00366A7B"/>
    <w:rsid w:val="00366C30"/>
    <w:rsid w:val="00367048"/>
    <w:rsid w:val="00367666"/>
    <w:rsid w:val="00367768"/>
    <w:rsid w:val="00367895"/>
    <w:rsid w:val="003678CB"/>
    <w:rsid w:val="00367B22"/>
    <w:rsid w:val="00367ECE"/>
    <w:rsid w:val="00367F08"/>
    <w:rsid w:val="0037073F"/>
    <w:rsid w:val="00370BD1"/>
    <w:rsid w:val="00370CE0"/>
    <w:rsid w:val="00370D04"/>
    <w:rsid w:val="00370D71"/>
    <w:rsid w:val="00370EBD"/>
    <w:rsid w:val="00371226"/>
    <w:rsid w:val="0037156A"/>
    <w:rsid w:val="00371670"/>
    <w:rsid w:val="00371809"/>
    <w:rsid w:val="00371817"/>
    <w:rsid w:val="00371957"/>
    <w:rsid w:val="003719AA"/>
    <w:rsid w:val="00371BC3"/>
    <w:rsid w:val="00371C05"/>
    <w:rsid w:val="00371E0F"/>
    <w:rsid w:val="00371F58"/>
    <w:rsid w:val="00371F8C"/>
    <w:rsid w:val="00372574"/>
    <w:rsid w:val="003728AC"/>
    <w:rsid w:val="00372A48"/>
    <w:rsid w:val="00372AFA"/>
    <w:rsid w:val="00372EB3"/>
    <w:rsid w:val="00372F55"/>
    <w:rsid w:val="00373450"/>
    <w:rsid w:val="003739D9"/>
    <w:rsid w:val="00373BCF"/>
    <w:rsid w:val="00373CF8"/>
    <w:rsid w:val="00373D5E"/>
    <w:rsid w:val="00373F0C"/>
    <w:rsid w:val="00373F81"/>
    <w:rsid w:val="003742BA"/>
    <w:rsid w:val="003742BC"/>
    <w:rsid w:val="00374500"/>
    <w:rsid w:val="00374678"/>
    <w:rsid w:val="00374B91"/>
    <w:rsid w:val="00374C82"/>
    <w:rsid w:val="00374EB6"/>
    <w:rsid w:val="00375730"/>
    <w:rsid w:val="0037587F"/>
    <w:rsid w:val="00375AEE"/>
    <w:rsid w:val="00375DD6"/>
    <w:rsid w:val="00375EA9"/>
    <w:rsid w:val="00376224"/>
    <w:rsid w:val="003764DD"/>
    <w:rsid w:val="00376C51"/>
    <w:rsid w:val="00377351"/>
    <w:rsid w:val="003773E0"/>
    <w:rsid w:val="003773E5"/>
    <w:rsid w:val="003778DF"/>
    <w:rsid w:val="00377902"/>
    <w:rsid w:val="00377999"/>
    <w:rsid w:val="00377B80"/>
    <w:rsid w:val="00377EA1"/>
    <w:rsid w:val="0038019F"/>
    <w:rsid w:val="0038025B"/>
    <w:rsid w:val="00380AF7"/>
    <w:rsid w:val="00380BE4"/>
    <w:rsid w:val="00380D99"/>
    <w:rsid w:val="00380EA6"/>
    <w:rsid w:val="00380F27"/>
    <w:rsid w:val="00381107"/>
    <w:rsid w:val="00381241"/>
    <w:rsid w:val="00381273"/>
    <w:rsid w:val="003812D6"/>
    <w:rsid w:val="003814F7"/>
    <w:rsid w:val="00381597"/>
    <w:rsid w:val="00381A01"/>
    <w:rsid w:val="00381EBA"/>
    <w:rsid w:val="00381F51"/>
    <w:rsid w:val="00382017"/>
    <w:rsid w:val="00382230"/>
    <w:rsid w:val="003823B6"/>
    <w:rsid w:val="003824A6"/>
    <w:rsid w:val="00382908"/>
    <w:rsid w:val="0038299F"/>
    <w:rsid w:val="00382B4E"/>
    <w:rsid w:val="00383420"/>
    <w:rsid w:val="00383477"/>
    <w:rsid w:val="003834D3"/>
    <w:rsid w:val="003835E0"/>
    <w:rsid w:val="0038363C"/>
    <w:rsid w:val="0038381F"/>
    <w:rsid w:val="003838C5"/>
    <w:rsid w:val="00383BED"/>
    <w:rsid w:val="00383C7F"/>
    <w:rsid w:val="003844FC"/>
    <w:rsid w:val="00384524"/>
    <w:rsid w:val="003849DB"/>
    <w:rsid w:val="00384CB4"/>
    <w:rsid w:val="00384ED6"/>
    <w:rsid w:val="003850DB"/>
    <w:rsid w:val="00385104"/>
    <w:rsid w:val="003851C8"/>
    <w:rsid w:val="00385232"/>
    <w:rsid w:val="003853C3"/>
    <w:rsid w:val="0038576D"/>
    <w:rsid w:val="0038584C"/>
    <w:rsid w:val="00385B38"/>
    <w:rsid w:val="00385C26"/>
    <w:rsid w:val="00385CB4"/>
    <w:rsid w:val="00385E87"/>
    <w:rsid w:val="00385F25"/>
    <w:rsid w:val="003861C4"/>
    <w:rsid w:val="003861CC"/>
    <w:rsid w:val="003862AA"/>
    <w:rsid w:val="003864ED"/>
    <w:rsid w:val="0038650E"/>
    <w:rsid w:val="003867C3"/>
    <w:rsid w:val="00386A10"/>
    <w:rsid w:val="00386AA4"/>
    <w:rsid w:val="00386B72"/>
    <w:rsid w:val="00386F2F"/>
    <w:rsid w:val="00386FE5"/>
    <w:rsid w:val="003874B7"/>
    <w:rsid w:val="0038767C"/>
    <w:rsid w:val="00387724"/>
    <w:rsid w:val="00387984"/>
    <w:rsid w:val="00387AFB"/>
    <w:rsid w:val="00387D8D"/>
    <w:rsid w:val="00387F62"/>
    <w:rsid w:val="003902AC"/>
    <w:rsid w:val="003903C9"/>
    <w:rsid w:val="003903F4"/>
    <w:rsid w:val="00390505"/>
    <w:rsid w:val="00390799"/>
    <w:rsid w:val="00390C8E"/>
    <w:rsid w:val="00390E77"/>
    <w:rsid w:val="00390F0F"/>
    <w:rsid w:val="00391242"/>
    <w:rsid w:val="00391339"/>
    <w:rsid w:val="00391471"/>
    <w:rsid w:val="0039147B"/>
    <w:rsid w:val="003914B2"/>
    <w:rsid w:val="003919B5"/>
    <w:rsid w:val="00391A4C"/>
    <w:rsid w:val="00391CF6"/>
    <w:rsid w:val="00391D97"/>
    <w:rsid w:val="00392292"/>
    <w:rsid w:val="00392437"/>
    <w:rsid w:val="00392469"/>
    <w:rsid w:val="003924D9"/>
    <w:rsid w:val="00392854"/>
    <w:rsid w:val="00392B71"/>
    <w:rsid w:val="00392C51"/>
    <w:rsid w:val="00392D22"/>
    <w:rsid w:val="00392D96"/>
    <w:rsid w:val="00392E0F"/>
    <w:rsid w:val="003930AB"/>
    <w:rsid w:val="0039338A"/>
    <w:rsid w:val="00393779"/>
    <w:rsid w:val="00393A52"/>
    <w:rsid w:val="00393AA6"/>
    <w:rsid w:val="00393F27"/>
    <w:rsid w:val="00394187"/>
    <w:rsid w:val="003941C4"/>
    <w:rsid w:val="00394334"/>
    <w:rsid w:val="0039452A"/>
    <w:rsid w:val="003947E5"/>
    <w:rsid w:val="00394B0C"/>
    <w:rsid w:val="00394C97"/>
    <w:rsid w:val="00394DC6"/>
    <w:rsid w:val="00394DCB"/>
    <w:rsid w:val="00394EEC"/>
    <w:rsid w:val="00394F36"/>
    <w:rsid w:val="0039525C"/>
    <w:rsid w:val="003952AC"/>
    <w:rsid w:val="003954C7"/>
    <w:rsid w:val="003955E7"/>
    <w:rsid w:val="003958FF"/>
    <w:rsid w:val="00395A18"/>
    <w:rsid w:val="00395A1A"/>
    <w:rsid w:val="00395B0A"/>
    <w:rsid w:val="00395C89"/>
    <w:rsid w:val="00395CEF"/>
    <w:rsid w:val="00396002"/>
    <w:rsid w:val="003960C1"/>
    <w:rsid w:val="00396446"/>
    <w:rsid w:val="00396A20"/>
    <w:rsid w:val="00396BE1"/>
    <w:rsid w:val="00396E40"/>
    <w:rsid w:val="00396E4D"/>
    <w:rsid w:val="00397077"/>
    <w:rsid w:val="0039714E"/>
    <w:rsid w:val="00397233"/>
    <w:rsid w:val="003972AB"/>
    <w:rsid w:val="00397E19"/>
    <w:rsid w:val="003A021E"/>
    <w:rsid w:val="003A024F"/>
    <w:rsid w:val="003A0294"/>
    <w:rsid w:val="003A0400"/>
    <w:rsid w:val="003A04B2"/>
    <w:rsid w:val="003A04DA"/>
    <w:rsid w:val="003A103E"/>
    <w:rsid w:val="003A137A"/>
    <w:rsid w:val="003A17C1"/>
    <w:rsid w:val="003A1900"/>
    <w:rsid w:val="003A1EC1"/>
    <w:rsid w:val="003A1F16"/>
    <w:rsid w:val="003A1F7A"/>
    <w:rsid w:val="003A2308"/>
    <w:rsid w:val="003A29F0"/>
    <w:rsid w:val="003A2B3B"/>
    <w:rsid w:val="003A2C71"/>
    <w:rsid w:val="003A2DBB"/>
    <w:rsid w:val="003A3184"/>
    <w:rsid w:val="003A38F1"/>
    <w:rsid w:val="003A3984"/>
    <w:rsid w:val="003A3A50"/>
    <w:rsid w:val="003A3A69"/>
    <w:rsid w:val="003A3A93"/>
    <w:rsid w:val="003A3D35"/>
    <w:rsid w:val="003A43B7"/>
    <w:rsid w:val="003A4487"/>
    <w:rsid w:val="003A4620"/>
    <w:rsid w:val="003A4737"/>
    <w:rsid w:val="003A473C"/>
    <w:rsid w:val="003A49C1"/>
    <w:rsid w:val="003A4F8F"/>
    <w:rsid w:val="003A547F"/>
    <w:rsid w:val="003A5664"/>
    <w:rsid w:val="003A5ADD"/>
    <w:rsid w:val="003A5AFD"/>
    <w:rsid w:val="003A5D3E"/>
    <w:rsid w:val="003A5EE8"/>
    <w:rsid w:val="003A5F67"/>
    <w:rsid w:val="003A6129"/>
    <w:rsid w:val="003A61A3"/>
    <w:rsid w:val="003A61B9"/>
    <w:rsid w:val="003A6210"/>
    <w:rsid w:val="003A62C9"/>
    <w:rsid w:val="003A6907"/>
    <w:rsid w:val="003A6A91"/>
    <w:rsid w:val="003A6C94"/>
    <w:rsid w:val="003A6FBF"/>
    <w:rsid w:val="003A7152"/>
    <w:rsid w:val="003A72F2"/>
    <w:rsid w:val="003A741B"/>
    <w:rsid w:val="003A7426"/>
    <w:rsid w:val="003A755C"/>
    <w:rsid w:val="003A799B"/>
    <w:rsid w:val="003A7AC9"/>
    <w:rsid w:val="003A7AD4"/>
    <w:rsid w:val="003A7CE4"/>
    <w:rsid w:val="003A7D17"/>
    <w:rsid w:val="003A7E9D"/>
    <w:rsid w:val="003A7EDB"/>
    <w:rsid w:val="003B0522"/>
    <w:rsid w:val="003B058B"/>
    <w:rsid w:val="003B094F"/>
    <w:rsid w:val="003B0E0D"/>
    <w:rsid w:val="003B0FD4"/>
    <w:rsid w:val="003B11FB"/>
    <w:rsid w:val="003B131D"/>
    <w:rsid w:val="003B1847"/>
    <w:rsid w:val="003B1CF4"/>
    <w:rsid w:val="003B1D15"/>
    <w:rsid w:val="003B1D2D"/>
    <w:rsid w:val="003B1D64"/>
    <w:rsid w:val="003B1EDD"/>
    <w:rsid w:val="003B20A9"/>
    <w:rsid w:val="003B21B2"/>
    <w:rsid w:val="003B2727"/>
    <w:rsid w:val="003B284E"/>
    <w:rsid w:val="003B2926"/>
    <w:rsid w:val="003B2B83"/>
    <w:rsid w:val="003B2F08"/>
    <w:rsid w:val="003B3167"/>
    <w:rsid w:val="003B3899"/>
    <w:rsid w:val="003B38F4"/>
    <w:rsid w:val="003B3C3B"/>
    <w:rsid w:val="003B3DA5"/>
    <w:rsid w:val="003B40AF"/>
    <w:rsid w:val="003B43EF"/>
    <w:rsid w:val="003B4631"/>
    <w:rsid w:val="003B4C39"/>
    <w:rsid w:val="003B4F11"/>
    <w:rsid w:val="003B5212"/>
    <w:rsid w:val="003B541E"/>
    <w:rsid w:val="003B5681"/>
    <w:rsid w:val="003B56F7"/>
    <w:rsid w:val="003B59E6"/>
    <w:rsid w:val="003B5E2E"/>
    <w:rsid w:val="003B5F78"/>
    <w:rsid w:val="003B60D6"/>
    <w:rsid w:val="003B613E"/>
    <w:rsid w:val="003B63F3"/>
    <w:rsid w:val="003B6477"/>
    <w:rsid w:val="003B65FD"/>
    <w:rsid w:val="003B67EC"/>
    <w:rsid w:val="003B67F7"/>
    <w:rsid w:val="003B6924"/>
    <w:rsid w:val="003B6A0A"/>
    <w:rsid w:val="003B6D44"/>
    <w:rsid w:val="003B70FF"/>
    <w:rsid w:val="003B717F"/>
    <w:rsid w:val="003B73E0"/>
    <w:rsid w:val="003B74FE"/>
    <w:rsid w:val="003B76B8"/>
    <w:rsid w:val="003B773E"/>
    <w:rsid w:val="003B7930"/>
    <w:rsid w:val="003B799D"/>
    <w:rsid w:val="003B7EF3"/>
    <w:rsid w:val="003C01F6"/>
    <w:rsid w:val="003C035C"/>
    <w:rsid w:val="003C0590"/>
    <w:rsid w:val="003C0756"/>
    <w:rsid w:val="003C07C6"/>
    <w:rsid w:val="003C07CB"/>
    <w:rsid w:val="003C07F7"/>
    <w:rsid w:val="003C085A"/>
    <w:rsid w:val="003C087A"/>
    <w:rsid w:val="003C0CE3"/>
    <w:rsid w:val="003C1113"/>
    <w:rsid w:val="003C1155"/>
    <w:rsid w:val="003C152F"/>
    <w:rsid w:val="003C1660"/>
    <w:rsid w:val="003C179F"/>
    <w:rsid w:val="003C1AAE"/>
    <w:rsid w:val="003C1C51"/>
    <w:rsid w:val="003C1C93"/>
    <w:rsid w:val="003C20DF"/>
    <w:rsid w:val="003C2186"/>
    <w:rsid w:val="003C22F4"/>
    <w:rsid w:val="003C23A6"/>
    <w:rsid w:val="003C24A3"/>
    <w:rsid w:val="003C24AF"/>
    <w:rsid w:val="003C250F"/>
    <w:rsid w:val="003C2779"/>
    <w:rsid w:val="003C27C9"/>
    <w:rsid w:val="003C2A5D"/>
    <w:rsid w:val="003C2B32"/>
    <w:rsid w:val="003C2B6C"/>
    <w:rsid w:val="003C2BAB"/>
    <w:rsid w:val="003C2FE7"/>
    <w:rsid w:val="003C31B8"/>
    <w:rsid w:val="003C32AC"/>
    <w:rsid w:val="003C3615"/>
    <w:rsid w:val="003C3857"/>
    <w:rsid w:val="003C38EA"/>
    <w:rsid w:val="003C3B2F"/>
    <w:rsid w:val="003C3FA5"/>
    <w:rsid w:val="003C40B4"/>
    <w:rsid w:val="003C443B"/>
    <w:rsid w:val="003C47D8"/>
    <w:rsid w:val="003C4806"/>
    <w:rsid w:val="003C491D"/>
    <w:rsid w:val="003C530E"/>
    <w:rsid w:val="003C5B33"/>
    <w:rsid w:val="003C5ED2"/>
    <w:rsid w:val="003C5F8C"/>
    <w:rsid w:val="003C6541"/>
    <w:rsid w:val="003C660E"/>
    <w:rsid w:val="003C68E4"/>
    <w:rsid w:val="003C6905"/>
    <w:rsid w:val="003C6CE3"/>
    <w:rsid w:val="003C6FDD"/>
    <w:rsid w:val="003C7352"/>
    <w:rsid w:val="003C7453"/>
    <w:rsid w:val="003C7649"/>
    <w:rsid w:val="003C793F"/>
    <w:rsid w:val="003C7981"/>
    <w:rsid w:val="003C7A25"/>
    <w:rsid w:val="003C7F60"/>
    <w:rsid w:val="003D0417"/>
    <w:rsid w:val="003D06D7"/>
    <w:rsid w:val="003D07CE"/>
    <w:rsid w:val="003D0BEA"/>
    <w:rsid w:val="003D11CD"/>
    <w:rsid w:val="003D1215"/>
    <w:rsid w:val="003D1260"/>
    <w:rsid w:val="003D15D5"/>
    <w:rsid w:val="003D19A3"/>
    <w:rsid w:val="003D1AE2"/>
    <w:rsid w:val="003D1E07"/>
    <w:rsid w:val="003D1E32"/>
    <w:rsid w:val="003D1F4F"/>
    <w:rsid w:val="003D1FA8"/>
    <w:rsid w:val="003D221E"/>
    <w:rsid w:val="003D22FD"/>
    <w:rsid w:val="003D24AA"/>
    <w:rsid w:val="003D284C"/>
    <w:rsid w:val="003D29CF"/>
    <w:rsid w:val="003D29EF"/>
    <w:rsid w:val="003D2A63"/>
    <w:rsid w:val="003D3104"/>
    <w:rsid w:val="003D348B"/>
    <w:rsid w:val="003D351F"/>
    <w:rsid w:val="003D39E6"/>
    <w:rsid w:val="003D3A03"/>
    <w:rsid w:val="003D3DF1"/>
    <w:rsid w:val="003D41D1"/>
    <w:rsid w:val="003D4341"/>
    <w:rsid w:val="003D450D"/>
    <w:rsid w:val="003D45DF"/>
    <w:rsid w:val="003D49CF"/>
    <w:rsid w:val="003D4B99"/>
    <w:rsid w:val="003D4E48"/>
    <w:rsid w:val="003D502C"/>
    <w:rsid w:val="003D521B"/>
    <w:rsid w:val="003D537B"/>
    <w:rsid w:val="003D5398"/>
    <w:rsid w:val="003D56AE"/>
    <w:rsid w:val="003D5968"/>
    <w:rsid w:val="003D59CC"/>
    <w:rsid w:val="003D5AD8"/>
    <w:rsid w:val="003D5B57"/>
    <w:rsid w:val="003D5C87"/>
    <w:rsid w:val="003D5C91"/>
    <w:rsid w:val="003D5D01"/>
    <w:rsid w:val="003D61CB"/>
    <w:rsid w:val="003D6292"/>
    <w:rsid w:val="003D62F2"/>
    <w:rsid w:val="003D651C"/>
    <w:rsid w:val="003D65EB"/>
    <w:rsid w:val="003D6A08"/>
    <w:rsid w:val="003D6BA8"/>
    <w:rsid w:val="003D6CCB"/>
    <w:rsid w:val="003D70EC"/>
    <w:rsid w:val="003D714D"/>
    <w:rsid w:val="003D7288"/>
    <w:rsid w:val="003D735D"/>
    <w:rsid w:val="003D743A"/>
    <w:rsid w:val="003D7561"/>
    <w:rsid w:val="003D76A4"/>
    <w:rsid w:val="003D789A"/>
    <w:rsid w:val="003D78CC"/>
    <w:rsid w:val="003D7A33"/>
    <w:rsid w:val="003D7BA0"/>
    <w:rsid w:val="003D7D5C"/>
    <w:rsid w:val="003E01E3"/>
    <w:rsid w:val="003E0374"/>
    <w:rsid w:val="003E043F"/>
    <w:rsid w:val="003E052B"/>
    <w:rsid w:val="003E05CE"/>
    <w:rsid w:val="003E0616"/>
    <w:rsid w:val="003E075F"/>
    <w:rsid w:val="003E0918"/>
    <w:rsid w:val="003E0CDB"/>
    <w:rsid w:val="003E0D37"/>
    <w:rsid w:val="003E1111"/>
    <w:rsid w:val="003E1167"/>
    <w:rsid w:val="003E1342"/>
    <w:rsid w:val="003E156D"/>
    <w:rsid w:val="003E1614"/>
    <w:rsid w:val="003E1906"/>
    <w:rsid w:val="003E19CA"/>
    <w:rsid w:val="003E1C97"/>
    <w:rsid w:val="003E2179"/>
    <w:rsid w:val="003E2395"/>
    <w:rsid w:val="003E23E3"/>
    <w:rsid w:val="003E23F2"/>
    <w:rsid w:val="003E25D5"/>
    <w:rsid w:val="003E26DF"/>
    <w:rsid w:val="003E298E"/>
    <w:rsid w:val="003E2B9A"/>
    <w:rsid w:val="003E2BD3"/>
    <w:rsid w:val="003E2CC4"/>
    <w:rsid w:val="003E2F22"/>
    <w:rsid w:val="003E31EB"/>
    <w:rsid w:val="003E33EF"/>
    <w:rsid w:val="003E3704"/>
    <w:rsid w:val="003E3712"/>
    <w:rsid w:val="003E384E"/>
    <w:rsid w:val="003E38A1"/>
    <w:rsid w:val="003E3925"/>
    <w:rsid w:val="003E3A5C"/>
    <w:rsid w:val="003E3AC9"/>
    <w:rsid w:val="003E3AEB"/>
    <w:rsid w:val="003E3DCD"/>
    <w:rsid w:val="003E3E15"/>
    <w:rsid w:val="003E42D0"/>
    <w:rsid w:val="003E43AB"/>
    <w:rsid w:val="003E4D0B"/>
    <w:rsid w:val="003E4D42"/>
    <w:rsid w:val="003E50D9"/>
    <w:rsid w:val="003E53DF"/>
    <w:rsid w:val="003E55FE"/>
    <w:rsid w:val="003E5640"/>
    <w:rsid w:val="003E5662"/>
    <w:rsid w:val="003E56BD"/>
    <w:rsid w:val="003E58D3"/>
    <w:rsid w:val="003E5C97"/>
    <w:rsid w:val="003E5CF3"/>
    <w:rsid w:val="003E5FBD"/>
    <w:rsid w:val="003E6109"/>
    <w:rsid w:val="003E6226"/>
    <w:rsid w:val="003E63ED"/>
    <w:rsid w:val="003E64F5"/>
    <w:rsid w:val="003E65D3"/>
    <w:rsid w:val="003E67FF"/>
    <w:rsid w:val="003E69D9"/>
    <w:rsid w:val="003E6A46"/>
    <w:rsid w:val="003E6BA5"/>
    <w:rsid w:val="003E6D46"/>
    <w:rsid w:val="003E7093"/>
    <w:rsid w:val="003E735A"/>
    <w:rsid w:val="003E73F6"/>
    <w:rsid w:val="003E7DFA"/>
    <w:rsid w:val="003E7EA0"/>
    <w:rsid w:val="003F002D"/>
    <w:rsid w:val="003F00E3"/>
    <w:rsid w:val="003F0256"/>
    <w:rsid w:val="003F028F"/>
    <w:rsid w:val="003F03DB"/>
    <w:rsid w:val="003F06D7"/>
    <w:rsid w:val="003F0739"/>
    <w:rsid w:val="003F086C"/>
    <w:rsid w:val="003F0F34"/>
    <w:rsid w:val="003F0F7A"/>
    <w:rsid w:val="003F0FC3"/>
    <w:rsid w:val="003F1340"/>
    <w:rsid w:val="003F146A"/>
    <w:rsid w:val="003F152B"/>
    <w:rsid w:val="003F1539"/>
    <w:rsid w:val="003F1733"/>
    <w:rsid w:val="003F182B"/>
    <w:rsid w:val="003F197C"/>
    <w:rsid w:val="003F1A13"/>
    <w:rsid w:val="003F1CE8"/>
    <w:rsid w:val="003F2016"/>
    <w:rsid w:val="003F272D"/>
    <w:rsid w:val="003F28C9"/>
    <w:rsid w:val="003F2D10"/>
    <w:rsid w:val="003F2E53"/>
    <w:rsid w:val="003F2F0A"/>
    <w:rsid w:val="003F3317"/>
    <w:rsid w:val="003F3784"/>
    <w:rsid w:val="003F37BE"/>
    <w:rsid w:val="003F37D3"/>
    <w:rsid w:val="003F3825"/>
    <w:rsid w:val="003F3917"/>
    <w:rsid w:val="003F39C4"/>
    <w:rsid w:val="003F4032"/>
    <w:rsid w:val="003F4093"/>
    <w:rsid w:val="003F418E"/>
    <w:rsid w:val="003F41AC"/>
    <w:rsid w:val="003F4317"/>
    <w:rsid w:val="003F4F77"/>
    <w:rsid w:val="003F4FDB"/>
    <w:rsid w:val="003F5049"/>
    <w:rsid w:val="003F508B"/>
    <w:rsid w:val="003F5275"/>
    <w:rsid w:val="003F542A"/>
    <w:rsid w:val="003F54CF"/>
    <w:rsid w:val="003F5C0F"/>
    <w:rsid w:val="003F622F"/>
    <w:rsid w:val="003F64B1"/>
    <w:rsid w:val="003F64DA"/>
    <w:rsid w:val="003F68D6"/>
    <w:rsid w:val="003F6ED3"/>
    <w:rsid w:val="003F6FBF"/>
    <w:rsid w:val="003F7057"/>
    <w:rsid w:val="003F707F"/>
    <w:rsid w:val="003F729E"/>
    <w:rsid w:val="003F7487"/>
    <w:rsid w:val="003F757B"/>
    <w:rsid w:val="003F7AF0"/>
    <w:rsid w:val="003F7D26"/>
    <w:rsid w:val="0040037D"/>
    <w:rsid w:val="0040070E"/>
    <w:rsid w:val="0040073A"/>
    <w:rsid w:val="004007A9"/>
    <w:rsid w:val="004008A5"/>
    <w:rsid w:val="00400A5A"/>
    <w:rsid w:val="00400ADB"/>
    <w:rsid w:val="00400F63"/>
    <w:rsid w:val="00400FC2"/>
    <w:rsid w:val="00401368"/>
    <w:rsid w:val="00401522"/>
    <w:rsid w:val="0040186F"/>
    <w:rsid w:val="00401886"/>
    <w:rsid w:val="00402396"/>
    <w:rsid w:val="00402984"/>
    <w:rsid w:val="00402BA8"/>
    <w:rsid w:val="00402DB1"/>
    <w:rsid w:val="00402ED7"/>
    <w:rsid w:val="004031C3"/>
    <w:rsid w:val="0040328D"/>
    <w:rsid w:val="004036F2"/>
    <w:rsid w:val="0040379F"/>
    <w:rsid w:val="00403A39"/>
    <w:rsid w:val="00403A43"/>
    <w:rsid w:val="00403A53"/>
    <w:rsid w:val="00403A93"/>
    <w:rsid w:val="00403B76"/>
    <w:rsid w:val="00403E88"/>
    <w:rsid w:val="0040426B"/>
    <w:rsid w:val="0040449A"/>
    <w:rsid w:val="004046B5"/>
    <w:rsid w:val="004048C2"/>
    <w:rsid w:val="00404A45"/>
    <w:rsid w:val="00404BF7"/>
    <w:rsid w:val="00404DC8"/>
    <w:rsid w:val="004051C0"/>
    <w:rsid w:val="004053A8"/>
    <w:rsid w:val="00405490"/>
    <w:rsid w:val="00405809"/>
    <w:rsid w:val="0040580D"/>
    <w:rsid w:val="0040595D"/>
    <w:rsid w:val="00405A18"/>
    <w:rsid w:val="00405AD9"/>
    <w:rsid w:val="00405C9D"/>
    <w:rsid w:val="004060EE"/>
    <w:rsid w:val="004061D2"/>
    <w:rsid w:val="004063AE"/>
    <w:rsid w:val="004066DF"/>
    <w:rsid w:val="00406A1F"/>
    <w:rsid w:val="00406A54"/>
    <w:rsid w:val="00406EDC"/>
    <w:rsid w:val="004074EE"/>
    <w:rsid w:val="004077E9"/>
    <w:rsid w:val="00407DC3"/>
    <w:rsid w:val="00410168"/>
    <w:rsid w:val="00410517"/>
    <w:rsid w:val="0041093F"/>
    <w:rsid w:val="00410940"/>
    <w:rsid w:val="00410BEF"/>
    <w:rsid w:val="00410C44"/>
    <w:rsid w:val="0041114A"/>
    <w:rsid w:val="004112BD"/>
    <w:rsid w:val="0041131D"/>
    <w:rsid w:val="004114C6"/>
    <w:rsid w:val="0041151C"/>
    <w:rsid w:val="00411592"/>
    <w:rsid w:val="0041177F"/>
    <w:rsid w:val="0041193D"/>
    <w:rsid w:val="00411DDD"/>
    <w:rsid w:val="00411EB8"/>
    <w:rsid w:val="00411EFD"/>
    <w:rsid w:val="00411F52"/>
    <w:rsid w:val="00411FEE"/>
    <w:rsid w:val="00412623"/>
    <w:rsid w:val="004127E0"/>
    <w:rsid w:val="00412830"/>
    <w:rsid w:val="004128C1"/>
    <w:rsid w:val="00412AFE"/>
    <w:rsid w:val="004130CA"/>
    <w:rsid w:val="004135C0"/>
    <w:rsid w:val="00413738"/>
    <w:rsid w:val="00413796"/>
    <w:rsid w:val="00413889"/>
    <w:rsid w:val="00413C55"/>
    <w:rsid w:val="00413FA9"/>
    <w:rsid w:val="004140E0"/>
    <w:rsid w:val="004144C5"/>
    <w:rsid w:val="00414891"/>
    <w:rsid w:val="00414899"/>
    <w:rsid w:val="004149B0"/>
    <w:rsid w:val="00414CFC"/>
    <w:rsid w:val="0041516F"/>
    <w:rsid w:val="00415266"/>
    <w:rsid w:val="0041528E"/>
    <w:rsid w:val="00415316"/>
    <w:rsid w:val="004157B3"/>
    <w:rsid w:val="004158B3"/>
    <w:rsid w:val="004159C8"/>
    <w:rsid w:val="00415B15"/>
    <w:rsid w:val="00415B1B"/>
    <w:rsid w:val="00415FAE"/>
    <w:rsid w:val="00415FBB"/>
    <w:rsid w:val="00416235"/>
    <w:rsid w:val="00416270"/>
    <w:rsid w:val="004163F0"/>
    <w:rsid w:val="004165BD"/>
    <w:rsid w:val="0041663B"/>
    <w:rsid w:val="004171CE"/>
    <w:rsid w:val="004172F0"/>
    <w:rsid w:val="004173AB"/>
    <w:rsid w:val="004173E1"/>
    <w:rsid w:val="0041757C"/>
    <w:rsid w:val="00417778"/>
    <w:rsid w:val="00417984"/>
    <w:rsid w:val="004179AB"/>
    <w:rsid w:val="004200B2"/>
    <w:rsid w:val="004203CB"/>
    <w:rsid w:val="004209B1"/>
    <w:rsid w:val="004209D1"/>
    <w:rsid w:val="00420A0B"/>
    <w:rsid w:val="00420ADA"/>
    <w:rsid w:val="00420DAE"/>
    <w:rsid w:val="004215D6"/>
    <w:rsid w:val="00421EA5"/>
    <w:rsid w:val="00422157"/>
    <w:rsid w:val="004223DD"/>
    <w:rsid w:val="004224A2"/>
    <w:rsid w:val="00422F1A"/>
    <w:rsid w:val="00423057"/>
    <w:rsid w:val="00423B02"/>
    <w:rsid w:val="00423DAE"/>
    <w:rsid w:val="00423DBF"/>
    <w:rsid w:val="00423EDA"/>
    <w:rsid w:val="00424023"/>
    <w:rsid w:val="00424046"/>
    <w:rsid w:val="004243BF"/>
    <w:rsid w:val="00424A9C"/>
    <w:rsid w:val="0042512C"/>
    <w:rsid w:val="0042512E"/>
    <w:rsid w:val="00425166"/>
    <w:rsid w:val="004258A5"/>
    <w:rsid w:val="00425A50"/>
    <w:rsid w:val="00425A57"/>
    <w:rsid w:val="00425AF1"/>
    <w:rsid w:val="00425E6B"/>
    <w:rsid w:val="004261C5"/>
    <w:rsid w:val="00426224"/>
    <w:rsid w:val="0042627A"/>
    <w:rsid w:val="0042645A"/>
    <w:rsid w:val="00426952"/>
    <w:rsid w:val="00426C6D"/>
    <w:rsid w:val="00426D11"/>
    <w:rsid w:val="00426E8E"/>
    <w:rsid w:val="00426F70"/>
    <w:rsid w:val="0042730D"/>
    <w:rsid w:val="004275B2"/>
    <w:rsid w:val="00427651"/>
    <w:rsid w:val="00427A09"/>
    <w:rsid w:val="00427BE1"/>
    <w:rsid w:val="00427F33"/>
    <w:rsid w:val="00430127"/>
    <w:rsid w:val="00430546"/>
    <w:rsid w:val="004305EF"/>
    <w:rsid w:val="00430A7B"/>
    <w:rsid w:val="00430AE1"/>
    <w:rsid w:val="00430BD9"/>
    <w:rsid w:val="00430BF3"/>
    <w:rsid w:val="00431752"/>
    <w:rsid w:val="00431815"/>
    <w:rsid w:val="00431ED6"/>
    <w:rsid w:val="004320DB"/>
    <w:rsid w:val="0043212D"/>
    <w:rsid w:val="0043216A"/>
    <w:rsid w:val="00432194"/>
    <w:rsid w:val="0043244A"/>
    <w:rsid w:val="004325C5"/>
    <w:rsid w:val="00432C86"/>
    <w:rsid w:val="00432DA5"/>
    <w:rsid w:val="00432DEF"/>
    <w:rsid w:val="00433123"/>
    <w:rsid w:val="00433413"/>
    <w:rsid w:val="0043363A"/>
    <w:rsid w:val="0043363E"/>
    <w:rsid w:val="0043367C"/>
    <w:rsid w:val="00433708"/>
    <w:rsid w:val="00433A4A"/>
    <w:rsid w:val="00433ACD"/>
    <w:rsid w:val="00433B18"/>
    <w:rsid w:val="00433C04"/>
    <w:rsid w:val="00433FF2"/>
    <w:rsid w:val="00434047"/>
    <w:rsid w:val="004340C3"/>
    <w:rsid w:val="004340E8"/>
    <w:rsid w:val="00434229"/>
    <w:rsid w:val="00434605"/>
    <w:rsid w:val="0043473F"/>
    <w:rsid w:val="00434990"/>
    <w:rsid w:val="00434D24"/>
    <w:rsid w:val="00434DB4"/>
    <w:rsid w:val="00434E28"/>
    <w:rsid w:val="00434FF7"/>
    <w:rsid w:val="004351A1"/>
    <w:rsid w:val="00435243"/>
    <w:rsid w:val="004353B3"/>
    <w:rsid w:val="0043551B"/>
    <w:rsid w:val="004355D3"/>
    <w:rsid w:val="00435B2F"/>
    <w:rsid w:val="00435B67"/>
    <w:rsid w:val="00435E8B"/>
    <w:rsid w:val="00435ECD"/>
    <w:rsid w:val="004360C4"/>
    <w:rsid w:val="004362D1"/>
    <w:rsid w:val="004364BC"/>
    <w:rsid w:val="0043689B"/>
    <w:rsid w:val="00436A59"/>
    <w:rsid w:val="00436B02"/>
    <w:rsid w:val="00436CAA"/>
    <w:rsid w:val="00437257"/>
    <w:rsid w:val="00437262"/>
    <w:rsid w:val="00437612"/>
    <w:rsid w:val="00437CC3"/>
    <w:rsid w:val="00437D43"/>
    <w:rsid w:val="004403C8"/>
    <w:rsid w:val="00440411"/>
    <w:rsid w:val="00440A19"/>
    <w:rsid w:val="00440E46"/>
    <w:rsid w:val="00440F75"/>
    <w:rsid w:val="0044114F"/>
    <w:rsid w:val="00441411"/>
    <w:rsid w:val="0044160C"/>
    <w:rsid w:val="0044165A"/>
    <w:rsid w:val="0044187A"/>
    <w:rsid w:val="004419B9"/>
    <w:rsid w:val="00441A74"/>
    <w:rsid w:val="00441CB0"/>
    <w:rsid w:val="00441DF8"/>
    <w:rsid w:val="00441FFD"/>
    <w:rsid w:val="0044200A"/>
    <w:rsid w:val="004423A7"/>
    <w:rsid w:val="0044260D"/>
    <w:rsid w:val="00442B42"/>
    <w:rsid w:val="00442C86"/>
    <w:rsid w:val="00442E6E"/>
    <w:rsid w:val="00442F9E"/>
    <w:rsid w:val="00442FC7"/>
    <w:rsid w:val="004434F8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449"/>
    <w:rsid w:val="00444506"/>
    <w:rsid w:val="0044453D"/>
    <w:rsid w:val="00444742"/>
    <w:rsid w:val="00444796"/>
    <w:rsid w:val="004447A5"/>
    <w:rsid w:val="00444D2A"/>
    <w:rsid w:val="00444EF5"/>
    <w:rsid w:val="0044506A"/>
    <w:rsid w:val="004450C4"/>
    <w:rsid w:val="004454B5"/>
    <w:rsid w:val="004456D0"/>
    <w:rsid w:val="00445814"/>
    <w:rsid w:val="004458DA"/>
    <w:rsid w:val="0044591C"/>
    <w:rsid w:val="00445AE6"/>
    <w:rsid w:val="00445B9F"/>
    <w:rsid w:val="00445C51"/>
    <w:rsid w:val="00445DAF"/>
    <w:rsid w:val="00445F1D"/>
    <w:rsid w:val="0044600E"/>
    <w:rsid w:val="0044603B"/>
    <w:rsid w:val="00446531"/>
    <w:rsid w:val="0044687B"/>
    <w:rsid w:val="00446AA5"/>
    <w:rsid w:val="00446F83"/>
    <w:rsid w:val="00446FC2"/>
    <w:rsid w:val="00447098"/>
    <w:rsid w:val="00447405"/>
    <w:rsid w:val="0044787F"/>
    <w:rsid w:val="00447890"/>
    <w:rsid w:val="004479C7"/>
    <w:rsid w:val="00447AD7"/>
    <w:rsid w:val="00447D5E"/>
    <w:rsid w:val="0045013D"/>
    <w:rsid w:val="004504EC"/>
    <w:rsid w:val="004505E5"/>
    <w:rsid w:val="00450748"/>
    <w:rsid w:val="004508BA"/>
    <w:rsid w:val="004509B1"/>
    <w:rsid w:val="004509C6"/>
    <w:rsid w:val="00450B70"/>
    <w:rsid w:val="00450D36"/>
    <w:rsid w:val="00451022"/>
    <w:rsid w:val="00451261"/>
    <w:rsid w:val="004512BA"/>
    <w:rsid w:val="0045168A"/>
    <w:rsid w:val="00451891"/>
    <w:rsid w:val="0045193B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7FB"/>
    <w:rsid w:val="004529CC"/>
    <w:rsid w:val="00452A96"/>
    <w:rsid w:val="00452A9E"/>
    <w:rsid w:val="00452B5D"/>
    <w:rsid w:val="00452C2D"/>
    <w:rsid w:val="004530D3"/>
    <w:rsid w:val="0045315F"/>
    <w:rsid w:val="00453316"/>
    <w:rsid w:val="00453572"/>
    <w:rsid w:val="00453780"/>
    <w:rsid w:val="004539F0"/>
    <w:rsid w:val="00453F43"/>
    <w:rsid w:val="004540AB"/>
    <w:rsid w:val="004540E3"/>
    <w:rsid w:val="0045438C"/>
    <w:rsid w:val="004543E4"/>
    <w:rsid w:val="00454AE8"/>
    <w:rsid w:val="00454CE6"/>
    <w:rsid w:val="00454D18"/>
    <w:rsid w:val="00454DBF"/>
    <w:rsid w:val="00454EED"/>
    <w:rsid w:val="00455201"/>
    <w:rsid w:val="004558CE"/>
    <w:rsid w:val="00455FDD"/>
    <w:rsid w:val="004562E2"/>
    <w:rsid w:val="004564B9"/>
    <w:rsid w:val="004565AC"/>
    <w:rsid w:val="00456A46"/>
    <w:rsid w:val="00456AEB"/>
    <w:rsid w:val="00457083"/>
    <w:rsid w:val="00457085"/>
    <w:rsid w:val="00457292"/>
    <w:rsid w:val="00457555"/>
    <w:rsid w:val="0045765D"/>
    <w:rsid w:val="004576F8"/>
    <w:rsid w:val="00457B5E"/>
    <w:rsid w:val="00457C15"/>
    <w:rsid w:val="00457E6D"/>
    <w:rsid w:val="00457F16"/>
    <w:rsid w:val="004602BF"/>
    <w:rsid w:val="004606A2"/>
    <w:rsid w:val="004606E4"/>
    <w:rsid w:val="004607E0"/>
    <w:rsid w:val="00460A59"/>
    <w:rsid w:val="00460A89"/>
    <w:rsid w:val="00461015"/>
    <w:rsid w:val="00461402"/>
    <w:rsid w:val="004614C4"/>
    <w:rsid w:val="00461569"/>
    <w:rsid w:val="004616ED"/>
    <w:rsid w:val="00461A86"/>
    <w:rsid w:val="004620CD"/>
    <w:rsid w:val="00462690"/>
    <w:rsid w:val="00462695"/>
    <w:rsid w:val="00462947"/>
    <w:rsid w:val="00462A69"/>
    <w:rsid w:val="00462B2B"/>
    <w:rsid w:val="00462B76"/>
    <w:rsid w:val="00462E45"/>
    <w:rsid w:val="00462FAA"/>
    <w:rsid w:val="00463004"/>
    <w:rsid w:val="004630B1"/>
    <w:rsid w:val="0046348A"/>
    <w:rsid w:val="004635B4"/>
    <w:rsid w:val="00463626"/>
    <w:rsid w:val="0046368D"/>
    <w:rsid w:val="004636E6"/>
    <w:rsid w:val="004638CB"/>
    <w:rsid w:val="0046390E"/>
    <w:rsid w:val="00463A60"/>
    <w:rsid w:val="00463B69"/>
    <w:rsid w:val="00463C4B"/>
    <w:rsid w:val="00463C75"/>
    <w:rsid w:val="00463E07"/>
    <w:rsid w:val="00463E88"/>
    <w:rsid w:val="00463F84"/>
    <w:rsid w:val="00464495"/>
    <w:rsid w:val="004646C9"/>
    <w:rsid w:val="004646EA"/>
    <w:rsid w:val="00464778"/>
    <w:rsid w:val="004647C9"/>
    <w:rsid w:val="004648CC"/>
    <w:rsid w:val="004648F0"/>
    <w:rsid w:val="00464B01"/>
    <w:rsid w:val="00464FF3"/>
    <w:rsid w:val="004650EF"/>
    <w:rsid w:val="0046540F"/>
    <w:rsid w:val="00465564"/>
    <w:rsid w:val="00465648"/>
    <w:rsid w:val="0046571D"/>
    <w:rsid w:val="004657D4"/>
    <w:rsid w:val="00465A16"/>
    <w:rsid w:val="00465E35"/>
    <w:rsid w:val="004661FB"/>
    <w:rsid w:val="00466205"/>
    <w:rsid w:val="00466472"/>
    <w:rsid w:val="004669DE"/>
    <w:rsid w:val="00466CFA"/>
    <w:rsid w:val="00467400"/>
    <w:rsid w:val="00467484"/>
    <w:rsid w:val="0046749B"/>
    <w:rsid w:val="004674B4"/>
    <w:rsid w:val="004675E2"/>
    <w:rsid w:val="0046762E"/>
    <w:rsid w:val="0046777B"/>
    <w:rsid w:val="00467790"/>
    <w:rsid w:val="00467951"/>
    <w:rsid w:val="00467976"/>
    <w:rsid w:val="00467A3A"/>
    <w:rsid w:val="00467A5C"/>
    <w:rsid w:val="00467E4A"/>
    <w:rsid w:val="00470121"/>
    <w:rsid w:val="004708CE"/>
    <w:rsid w:val="00470B62"/>
    <w:rsid w:val="004710DE"/>
    <w:rsid w:val="004713E2"/>
    <w:rsid w:val="00471458"/>
    <w:rsid w:val="004716B3"/>
    <w:rsid w:val="0047174A"/>
    <w:rsid w:val="00471853"/>
    <w:rsid w:val="00471A35"/>
    <w:rsid w:val="00472345"/>
    <w:rsid w:val="00472504"/>
    <w:rsid w:val="004726EE"/>
    <w:rsid w:val="00472822"/>
    <w:rsid w:val="00472924"/>
    <w:rsid w:val="00472DE7"/>
    <w:rsid w:val="00472E64"/>
    <w:rsid w:val="00472FF5"/>
    <w:rsid w:val="004732EF"/>
    <w:rsid w:val="00473481"/>
    <w:rsid w:val="004734C7"/>
    <w:rsid w:val="0047362D"/>
    <w:rsid w:val="004736C9"/>
    <w:rsid w:val="00473A31"/>
    <w:rsid w:val="00473E32"/>
    <w:rsid w:val="00473EA7"/>
    <w:rsid w:val="004741BD"/>
    <w:rsid w:val="004744A4"/>
    <w:rsid w:val="00474952"/>
    <w:rsid w:val="00474D39"/>
    <w:rsid w:val="00475029"/>
    <w:rsid w:val="0047526F"/>
    <w:rsid w:val="004752BB"/>
    <w:rsid w:val="00475443"/>
    <w:rsid w:val="004754A6"/>
    <w:rsid w:val="00475527"/>
    <w:rsid w:val="004755D8"/>
    <w:rsid w:val="00475A97"/>
    <w:rsid w:val="00475AFD"/>
    <w:rsid w:val="00476131"/>
    <w:rsid w:val="004761C4"/>
    <w:rsid w:val="00476216"/>
    <w:rsid w:val="004762E2"/>
    <w:rsid w:val="004768B2"/>
    <w:rsid w:val="0047691F"/>
    <w:rsid w:val="00476961"/>
    <w:rsid w:val="00476B58"/>
    <w:rsid w:val="00476DA9"/>
    <w:rsid w:val="00476E46"/>
    <w:rsid w:val="00476F5A"/>
    <w:rsid w:val="00477181"/>
    <w:rsid w:val="00477386"/>
    <w:rsid w:val="004778EC"/>
    <w:rsid w:val="00477D62"/>
    <w:rsid w:val="00477E49"/>
    <w:rsid w:val="00477EDB"/>
    <w:rsid w:val="00477FF4"/>
    <w:rsid w:val="004800C0"/>
    <w:rsid w:val="004800DA"/>
    <w:rsid w:val="00480200"/>
    <w:rsid w:val="0048030D"/>
    <w:rsid w:val="00480461"/>
    <w:rsid w:val="004805F7"/>
    <w:rsid w:val="004807CC"/>
    <w:rsid w:val="00480B09"/>
    <w:rsid w:val="00480C7C"/>
    <w:rsid w:val="00480EBE"/>
    <w:rsid w:val="00480EF7"/>
    <w:rsid w:val="004810AA"/>
    <w:rsid w:val="004811F5"/>
    <w:rsid w:val="004816B5"/>
    <w:rsid w:val="00481796"/>
    <w:rsid w:val="004819AD"/>
    <w:rsid w:val="00481AC5"/>
    <w:rsid w:val="00481B75"/>
    <w:rsid w:val="00481BA2"/>
    <w:rsid w:val="00481C5D"/>
    <w:rsid w:val="004824C0"/>
    <w:rsid w:val="00482609"/>
    <w:rsid w:val="00482881"/>
    <w:rsid w:val="00482A8E"/>
    <w:rsid w:val="00482B93"/>
    <w:rsid w:val="00482EDE"/>
    <w:rsid w:val="00482F2E"/>
    <w:rsid w:val="004830E1"/>
    <w:rsid w:val="00483115"/>
    <w:rsid w:val="004831E9"/>
    <w:rsid w:val="0048329C"/>
    <w:rsid w:val="004832BD"/>
    <w:rsid w:val="004833EB"/>
    <w:rsid w:val="004834B3"/>
    <w:rsid w:val="004836DC"/>
    <w:rsid w:val="004838B1"/>
    <w:rsid w:val="00483A59"/>
    <w:rsid w:val="00483AFE"/>
    <w:rsid w:val="00483E5F"/>
    <w:rsid w:val="00484342"/>
    <w:rsid w:val="0048448F"/>
    <w:rsid w:val="00484B83"/>
    <w:rsid w:val="00484C1D"/>
    <w:rsid w:val="00484E90"/>
    <w:rsid w:val="004852BE"/>
    <w:rsid w:val="00485303"/>
    <w:rsid w:val="00485433"/>
    <w:rsid w:val="0048544B"/>
    <w:rsid w:val="00485603"/>
    <w:rsid w:val="0048587D"/>
    <w:rsid w:val="00485E67"/>
    <w:rsid w:val="004865E6"/>
    <w:rsid w:val="00486C2A"/>
    <w:rsid w:val="00486C57"/>
    <w:rsid w:val="00486DBC"/>
    <w:rsid w:val="00486DE9"/>
    <w:rsid w:val="00486DF4"/>
    <w:rsid w:val="00486E41"/>
    <w:rsid w:val="00486E42"/>
    <w:rsid w:val="0048700C"/>
    <w:rsid w:val="0048707F"/>
    <w:rsid w:val="00487128"/>
    <w:rsid w:val="004872BE"/>
    <w:rsid w:val="004872CE"/>
    <w:rsid w:val="004872DC"/>
    <w:rsid w:val="004873BE"/>
    <w:rsid w:val="004873CD"/>
    <w:rsid w:val="0048747E"/>
    <w:rsid w:val="00487520"/>
    <w:rsid w:val="004877E5"/>
    <w:rsid w:val="00487C14"/>
    <w:rsid w:val="00487D1E"/>
    <w:rsid w:val="00487EC8"/>
    <w:rsid w:val="004902DD"/>
    <w:rsid w:val="0049066E"/>
    <w:rsid w:val="0049076D"/>
    <w:rsid w:val="00490D9F"/>
    <w:rsid w:val="00491011"/>
    <w:rsid w:val="0049107C"/>
    <w:rsid w:val="0049117C"/>
    <w:rsid w:val="0049124C"/>
    <w:rsid w:val="004913D2"/>
    <w:rsid w:val="0049150A"/>
    <w:rsid w:val="0049158D"/>
    <w:rsid w:val="00491D51"/>
    <w:rsid w:val="0049227F"/>
    <w:rsid w:val="004925B9"/>
    <w:rsid w:val="00492863"/>
    <w:rsid w:val="00492C44"/>
    <w:rsid w:val="00492CE2"/>
    <w:rsid w:val="0049302D"/>
    <w:rsid w:val="0049313D"/>
    <w:rsid w:val="00493683"/>
    <w:rsid w:val="00493802"/>
    <w:rsid w:val="00493867"/>
    <w:rsid w:val="00493A76"/>
    <w:rsid w:val="00493BC5"/>
    <w:rsid w:val="00493C94"/>
    <w:rsid w:val="00493D46"/>
    <w:rsid w:val="004944CE"/>
    <w:rsid w:val="00494671"/>
    <w:rsid w:val="004948C9"/>
    <w:rsid w:val="00494960"/>
    <w:rsid w:val="00494ADD"/>
    <w:rsid w:val="00494B0F"/>
    <w:rsid w:val="0049520F"/>
    <w:rsid w:val="004952F6"/>
    <w:rsid w:val="004953EA"/>
    <w:rsid w:val="00495815"/>
    <w:rsid w:val="00495AB9"/>
    <w:rsid w:val="00495D7F"/>
    <w:rsid w:val="00495E01"/>
    <w:rsid w:val="00495F75"/>
    <w:rsid w:val="00495F76"/>
    <w:rsid w:val="00495F77"/>
    <w:rsid w:val="00495F9F"/>
    <w:rsid w:val="004966D6"/>
    <w:rsid w:val="00496729"/>
    <w:rsid w:val="004967B6"/>
    <w:rsid w:val="00496A5D"/>
    <w:rsid w:val="00496C3A"/>
    <w:rsid w:val="00496DF0"/>
    <w:rsid w:val="00496E4D"/>
    <w:rsid w:val="00496E5C"/>
    <w:rsid w:val="0049702F"/>
    <w:rsid w:val="004970C3"/>
    <w:rsid w:val="004974EA"/>
    <w:rsid w:val="00497DD5"/>
    <w:rsid w:val="00497F4E"/>
    <w:rsid w:val="004A04F7"/>
    <w:rsid w:val="004A0715"/>
    <w:rsid w:val="004A0741"/>
    <w:rsid w:val="004A08DE"/>
    <w:rsid w:val="004A08EE"/>
    <w:rsid w:val="004A0941"/>
    <w:rsid w:val="004A0A48"/>
    <w:rsid w:val="004A0A9B"/>
    <w:rsid w:val="004A0BBA"/>
    <w:rsid w:val="004A0BE9"/>
    <w:rsid w:val="004A0D74"/>
    <w:rsid w:val="004A1B39"/>
    <w:rsid w:val="004A1ED5"/>
    <w:rsid w:val="004A2142"/>
    <w:rsid w:val="004A21BC"/>
    <w:rsid w:val="004A22D0"/>
    <w:rsid w:val="004A269C"/>
    <w:rsid w:val="004A297A"/>
    <w:rsid w:val="004A2B69"/>
    <w:rsid w:val="004A2BB4"/>
    <w:rsid w:val="004A2CBA"/>
    <w:rsid w:val="004A2D2B"/>
    <w:rsid w:val="004A2D59"/>
    <w:rsid w:val="004A3147"/>
    <w:rsid w:val="004A3202"/>
    <w:rsid w:val="004A3298"/>
    <w:rsid w:val="004A34C7"/>
    <w:rsid w:val="004A36E1"/>
    <w:rsid w:val="004A38AA"/>
    <w:rsid w:val="004A3A58"/>
    <w:rsid w:val="004A3AB5"/>
    <w:rsid w:val="004A3C19"/>
    <w:rsid w:val="004A3E76"/>
    <w:rsid w:val="004A3FD7"/>
    <w:rsid w:val="004A41D5"/>
    <w:rsid w:val="004A4212"/>
    <w:rsid w:val="004A4232"/>
    <w:rsid w:val="004A435B"/>
    <w:rsid w:val="004A485F"/>
    <w:rsid w:val="004A4A97"/>
    <w:rsid w:val="004A4ADB"/>
    <w:rsid w:val="004A4D92"/>
    <w:rsid w:val="004A4E40"/>
    <w:rsid w:val="004A4F28"/>
    <w:rsid w:val="004A54AF"/>
    <w:rsid w:val="004A55A5"/>
    <w:rsid w:val="004A55C4"/>
    <w:rsid w:val="004A5726"/>
    <w:rsid w:val="004A57D0"/>
    <w:rsid w:val="004A59D3"/>
    <w:rsid w:val="004A5D03"/>
    <w:rsid w:val="004A5D31"/>
    <w:rsid w:val="004A5D60"/>
    <w:rsid w:val="004A6308"/>
    <w:rsid w:val="004A67BB"/>
    <w:rsid w:val="004A68DE"/>
    <w:rsid w:val="004A7163"/>
    <w:rsid w:val="004A716B"/>
    <w:rsid w:val="004A7176"/>
    <w:rsid w:val="004A7971"/>
    <w:rsid w:val="004A7AC6"/>
    <w:rsid w:val="004A7B91"/>
    <w:rsid w:val="004A7BEF"/>
    <w:rsid w:val="004A7BFA"/>
    <w:rsid w:val="004A7C61"/>
    <w:rsid w:val="004A7E38"/>
    <w:rsid w:val="004A7EA1"/>
    <w:rsid w:val="004A7F3C"/>
    <w:rsid w:val="004B00B6"/>
    <w:rsid w:val="004B02D0"/>
    <w:rsid w:val="004B02E8"/>
    <w:rsid w:val="004B03CE"/>
    <w:rsid w:val="004B03F5"/>
    <w:rsid w:val="004B05B0"/>
    <w:rsid w:val="004B05FD"/>
    <w:rsid w:val="004B06C4"/>
    <w:rsid w:val="004B08DC"/>
    <w:rsid w:val="004B0A09"/>
    <w:rsid w:val="004B0AAA"/>
    <w:rsid w:val="004B11D7"/>
    <w:rsid w:val="004B159C"/>
    <w:rsid w:val="004B18FE"/>
    <w:rsid w:val="004B19E9"/>
    <w:rsid w:val="004B1AAF"/>
    <w:rsid w:val="004B1CED"/>
    <w:rsid w:val="004B1FAA"/>
    <w:rsid w:val="004B2214"/>
    <w:rsid w:val="004B2232"/>
    <w:rsid w:val="004B2389"/>
    <w:rsid w:val="004B2691"/>
    <w:rsid w:val="004B290F"/>
    <w:rsid w:val="004B2D28"/>
    <w:rsid w:val="004B30E3"/>
    <w:rsid w:val="004B3397"/>
    <w:rsid w:val="004B389C"/>
    <w:rsid w:val="004B38E5"/>
    <w:rsid w:val="004B3B98"/>
    <w:rsid w:val="004B3E38"/>
    <w:rsid w:val="004B3F6E"/>
    <w:rsid w:val="004B3FEB"/>
    <w:rsid w:val="004B402B"/>
    <w:rsid w:val="004B40EF"/>
    <w:rsid w:val="004B41A4"/>
    <w:rsid w:val="004B4318"/>
    <w:rsid w:val="004B43F3"/>
    <w:rsid w:val="004B4655"/>
    <w:rsid w:val="004B479F"/>
    <w:rsid w:val="004B47D7"/>
    <w:rsid w:val="004B4B44"/>
    <w:rsid w:val="004B4CAB"/>
    <w:rsid w:val="004B4EBE"/>
    <w:rsid w:val="004B4F13"/>
    <w:rsid w:val="004B548D"/>
    <w:rsid w:val="004B556A"/>
    <w:rsid w:val="004B567E"/>
    <w:rsid w:val="004B56BD"/>
    <w:rsid w:val="004B56E2"/>
    <w:rsid w:val="004B5856"/>
    <w:rsid w:val="004B59D6"/>
    <w:rsid w:val="004B5CB2"/>
    <w:rsid w:val="004B5D6E"/>
    <w:rsid w:val="004B5E05"/>
    <w:rsid w:val="004B6564"/>
    <w:rsid w:val="004B661E"/>
    <w:rsid w:val="004B66DC"/>
    <w:rsid w:val="004B6BDC"/>
    <w:rsid w:val="004B7178"/>
    <w:rsid w:val="004B7234"/>
    <w:rsid w:val="004B72D6"/>
    <w:rsid w:val="004B7308"/>
    <w:rsid w:val="004B757F"/>
    <w:rsid w:val="004B7ABB"/>
    <w:rsid w:val="004B7E29"/>
    <w:rsid w:val="004C0053"/>
    <w:rsid w:val="004C06F9"/>
    <w:rsid w:val="004C09ED"/>
    <w:rsid w:val="004C112F"/>
    <w:rsid w:val="004C12BD"/>
    <w:rsid w:val="004C13AB"/>
    <w:rsid w:val="004C162A"/>
    <w:rsid w:val="004C18D0"/>
    <w:rsid w:val="004C1A20"/>
    <w:rsid w:val="004C1BFB"/>
    <w:rsid w:val="004C1CB0"/>
    <w:rsid w:val="004C1CED"/>
    <w:rsid w:val="004C1F19"/>
    <w:rsid w:val="004C20C8"/>
    <w:rsid w:val="004C2119"/>
    <w:rsid w:val="004C2178"/>
    <w:rsid w:val="004C217E"/>
    <w:rsid w:val="004C2351"/>
    <w:rsid w:val="004C2CA7"/>
    <w:rsid w:val="004C3053"/>
    <w:rsid w:val="004C3123"/>
    <w:rsid w:val="004C35CE"/>
    <w:rsid w:val="004C3646"/>
    <w:rsid w:val="004C37F4"/>
    <w:rsid w:val="004C3876"/>
    <w:rsid w:val="004C398F"/>
    <w:rsid w:val="004C3A32"/>
    <w:rsid w:val="004C3A63"/>
    <w:rsid w:val="004C3F79"/>
    <w:rsid w:val="004C3FD4"/>
    <w:rsid w:val="004C4015"/>
    <w:rsid w:val="004C4132"/>
    <w:rsid w:val="004C4289"/>
    <w:rsid w:val="004C4312"/>
    <w:rsid w:val="004C44B8"/>
    <w:rsid w:val="004C47D7"/>
    <w:rsid w:val="004C4A3F"/>
    <w:rsid w:val="004C4A90"/>
    <w:rsid w:val="004C4B0A"/>
    <w:rsid w:val="004C4B47"/>
    <w:rsid w:val="004C4F1B"/>
    <w:rsid w:val="004C4FB5"/>
    <w:rsid w:val="004C51CB"/>
    <w:rsid w:val="004C5512"/>
    <w:rsid w:val="004C59D4"/>
    <w:rsid w:val="004C59EC"/>
    <w:rsid w:val="004C5A55"/>
    <w:rsid w:val="004C5BD7"/>
    <w:rsid w:val="004C5D30"/>
    <w:rsid w:val="004C5E81"/>
    <w:rsid w:val="004C61E6"/>
    <w:rsid w:val="004C63C7"/>
    <w:rsid w:val="004C64A5"/>
    <w:rsid w:val="004C69E9"/>
    <w:rsid w:val="004C6C55"/>
    <w:rsid w:val="004C73D8"/>
    <w:rsid w:val="004C757C"/>
    <w:rsid w:val="004C758C"/>
    <w:rsid w:val="004C7998"/>
    <w:rsid w:val="004C7B48"/>
    <w:rsid w:val="004C7D2A"/>
    <w:rsid w:val="004C7D43"/>
    <w:rsid w:val="004C7F50"/>
    <w:rsid w:val="004D00C6"/>
    <w:rsid w:val="004D0173"/>
    <w:rsid w:val="004D04B4"/>
    <w:rsid w:val="004D0AAB"/>
    <w:rsid w:val="004D0D3B"/>
    <w:rsid w:val="004D0ED1"/>
    <w:rsid w:val="004D0F49"/>
    <w:rsid w:val="004D0F76"/>
    <w:rsid w:val="004D0FA4"/>
    <w:rsid w:val="004D0FB1"/>
    <w:rsid w:val="004D124A"/>
    <w:rsid w:val="004D1972"/>
    <w:rsid w:val="004D19A4"/>
    <w:rsid w:val="004D1B95"/>
    <w:rsid w:val="004D1BD2"/>
    <w:rsid w:val="004D1C36"/>
    <w:rsid w:val="004D1E21"/>
    <w:rsid w:val="004D23CA"/>
    <w:rsid w:val="004D23FA"/>
    <w:rsid w:val="004D24B2"/>
    <w:rsid w:val="004D26D6"/>
    <w:rsid w:val="004D2BD4"/>
    <w:rsid w:val="004D2BFB"/>
    <w:rsid w:val="004D2F25"/>
    <w:rsid w:val="004D2F42"/>
    <w:rsid w:val="004D316C"/>
    <w:rsid w:val="004D3182"/>
    <w:rsid w:val="004D31EE"/>
    <w:rsid w:val="004D322D"/>
    <w:rsid w:val="004D33B8"/>
    <w:rsid w:val="004D37C7"/>
    <w:rsid w:val="004D38E4"/>
    <w:rsid w:val="004D38E8"/>
    <w:rsid w:val="004D3988"/>
    <w:rsid w:val="004D3AC9"/>
    <w:rsid w:val="004D3E69"/>
    <w:rsid w:val="004D40C0"/>
    <w:rsid w:val="004D40C1"/>
    <w:rsid w:val="004D452F"/>
    <w:rsid w:val="004D45C0"/>
    <w:rsid w:val="004D4ACB"/>
    <w:rsid w:val="004D4C9F"/>
    <w:rsid w:val="004D4CA5"/>
    <w:rsid w:val="004D503D"/>
    <w:rsid w:val="004D53A3"/>
    <w:rsid w:val="004D55F9"/>
    <w:rsid w:val="004D5F3D"/>
    <w:rsid w:val="004D5FDC"/>
    <w:rsid w:val="004D5FF3"/>
    <w:rsid w:val="004D6091"/>
    <w:rsid w:val="004D64BD"/>
    <w:rsid w:val="004D67B4"/>
    <w:rsid w:val="004D692C"/>
    <w:rsid w:val="004D69A5"/>
    <w:rsid w:val="004D6D2F"/>
    <w:rsid w:val="004D6FD8"/>
    <w:rsid w:val="004D75ED"/>
    <w:rsid w:val="004D763B"/>
    <w:rsid w:val="004D7AFA"/>
    <w:rsid w:val="004D7BC3"/>
    <w:rsid w:val="004E00C6"/>
    <w:rsid w:val="004E021B"/>
    <w:rsid w:val="004E026F"/>
    <w:rsid w:val="004E06B4"/>
    <w:rsid w:val="004E0830"/>
    <w:rsid w:val="004E0ACE"/>
    <w:rsid w:val="004E0C17"/>
    <w:rsid w:val="004E0F56"/>
    <w:rsid w:val="004E16A9"/>
    <w:rsid w:val="004E1D74"/>
    <w:rsid w:val="004E1F46"/>
    <w:rsid w:val="004E1F78"/>
    <w:rsid w:val="004E202B"/>
    <w:rsid w:val="004E2482"/>
    <w:rsid w:val="004E2899"/>
    <w:rsid w:val="004E2A8A"/>
    <w:rsid w:val="004E2ACE"/>
    <w:rsid w:val="004E2D9B"/>
    <w:rsid w:val="004E2E1C"/>
    <w:rsid w:val="004E2F2C"/>
    <w:rsid w:val="004E2F78"/>
    <w:rsid w:val="004E2F9C"/>
    <w:rsid w:val="004E2FF4"/>
    <w:rsid w:val="004E3283"/>
    <w:rsid w:val="004E37E3"/>
    <w:rsid w:val="004E3A8E"/>
    <w:rsid w:val="004E3ADD"/>
    <w:rsid w:val="004E44CA"/>
    <w:rsid w:val="004E45C8"/>
    <w:rsid w:val="004E474F"/>
    <w:rsid w:val="004E51F9"/>
    <w:rsid w:val="004E5805"/>
    <w:rsid w:val="004E5953"/>
    <w:rsid w:val="004E5BE3"/>
    <w:rsid w:val="004E5CF2"/>
    <w:rsid w:val="004E5F85"/>
    <w:rsid w:val="004E5F94"/>
    <w:rsid w:val="004E6471"/>
    <w:rsid w:val="004E66CE"/>
    <w:rsid w:val="004E67BD"/>
    <w:rsid w:val="004E6869"/>
    <w:rsid w:val="004E691F"/>
    <w:rsid w:val="004E6E2A"/>
    <w:rsid w:val="004E6FCF"/>
    <w:rsid w:val="004E737C"/>
    <w:rsid w:val="004E7416"/>
    <w:rsid w:val="004E7995"/>
    <w:rsid w:val="004E7A2C"/>
    <w:rsid w:val="004E7FB4"/>
    <w:rsid w:val="004F009D"/>
    <w:rsid w:val="004F0223"/>
    <w:rsid w:val="004F02D3"/>
    <w:rsid w:val="004F0379"/>
    <w:rsid w:val="004F03C3"/>
    <w:rsid w:val="004F0457"/>
    <w:rsid w:val="004F06CD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AEE"/>
    <w:rsid w:val="004F1EE5"/>
    <w:rsid w:val="004F1EF3"/>
    <w:rsid w:val="004F2326"/>
    <w:rsid w:val="004F2343"/>
    <w:rsid w:val="004F23BD"/>
    <w:rsid w:val="004F2578"/>
    <w:rsid w:val="004F2776"/>
    <w:rsid w:val="004F28CE"/>
    <w:rsid w:val="004F2A3D"/>
    <w:rsid w:val="004F2D1C"/>
    <w:rsid w:val="004F2D88"/>
    <w:rsid w:val="004F2EBB"/>
    <w:rsid w:val="004F32B8"/>
    <w:rsid w:val="004F3409"/>
    <w:rsid w:val="004F362F"/>
    <w:rsid w:val="004F36B3"/>
    <w:rsid w:val="004F373A"/>
    <w:rsid w:val="004F3AD0"/>
    <w:rsid w:val="004F3B41"/>
    <w:rsid w:val="004F3C1C"/>
    <w:rsid w:val="004F3E8D"/>
    <w:rsid w:val="004F412B"/>
    <w:rsid w:val="004F4174"/>
    <w:rsid w:val="004F46DE"/>
    <w:rsid w:val="004F476F"/>
    <w:rsid w:val="004F4BD5"/>
    <w:rsid w:val="004F4DE5"/>
    <w:rsid w:val="004F4FA8"/>
    <w:rsid w:val="004F562A"/>
    <w:rsid w:val="004F575A"/>
    <w:rsid w:val="004F57D8"/>
    <w:rsid w:val="004F5920"/>
    <w:rsid w:val="004F5B3D"/>
    <w:rsid w:val="004F61FC"/>
    <w:rsid w:val="004F62B0"/>
    <w:rsid w:val="004F672F"/>
    <w:rsid w:val="004F6ADE"/>
    <w:rsid w:val="004F6ECE"/>
    <w:rsid w:val="004F7139"/>
    <w:rsid w:val="004F732B"/>
    <w:rsid w:val="004F73BC"/>
    <w:rsid w:val="004F7495"/>
    <w:rsid w:val="004F74EE"/>
    <w:rsid w:val="004F7518"/>
    <w:rsid w:val="004F7917"/>
    <w:rsid w:val="004F7938"/>
    <w:rsid w:val="004F7A16"/>
    <w:rsid w:val="004F7A76"/>
    <w:rsid w:val="004F7B77"/>
    <w:rsid w:val="004F7BA0"/>
    <w:rsid w:val="004F7C3A"/>
    <w:rsid w:val="004F7CD0"/>
    <w:rsid w:val="004F7D9E"/>
    <w:rsid w:val="004F7E41"/>
    <w:rsid w:val="0050018B"/>
    <w:rsid w:val="005002CB"/>
    <w:rsid w:val="00500338"/>
    <w:rsid w:val="005004FD"/>
    <w:rsid w:val="0050064D"/>
    <w:rsid w:val="005006C6"/>
    <w:rsid w:val="005007E9"/>
    <w:rsid w:val="00500D17"/>
    <w:rsid w:val="00500DC3"/>
    <w:rsid w:val="0050115F"/>
    <w:rsid w:val="005015B9"/>
    <w:rsid w:val="00501681"/>
    <w:rsid w:val="00501726"/>
    <w:rsid w:val="00501812"/>
    <w:rsid w:val="00501AE0"/>
    <w:rsid w:val="00501DB2"/>
    <w:rsid w:val="00502033"/>
    <w:rsid w:val="005021FA"/>
    <w:rsid w:val="005022FE"/>
    <w:rsid w:val="00502372"/>
    <w:rsid w:val="005023CE"/>
    <w:rsid w:val="005023DD"/>
    <w:rsid w:val="0050257E"/>
    <w:rsid w:val="005025CD"/>
    <w:rsid w:val="005027B6"/>
    <w:rsid w:val="00502B35"/>
    <w:rsid w:val="00502ECE"/>
    <w:rsid w:val="00503109"/>
    <w:rsid w:val="00503116"/>
    <w:rsid w:val="0050371F"/>
    <w:rsid w:val="005037CB"/>
    <w:rsid w:val="00503814"/>
    <w:rsid w:val="00503AA6"/>
    <w:rsid w:val="00503B23"/>
    <w:rsid w:val="00503CDE"/>
    <w:rsid w:val="00503DBE"/>
    <w:rsid w:val="00503DD6"/>
    <w:rsid w:val="00503E56"/>
    <w:rsid w:val="0050427F"/>
    <w:rsid w:val="005043F7"/>
    <w:rsid w:val="00504983"/>
    <w:rsid w:val="00505091"/>
    <w:rsid w:val="005052CB"/>
    <w:rsid w:val="005054D4"/>
    <w:rsid w:val="00505647"/>
    <w:rsid w:val="00505648"/>
    <w:rsid w:val="0050591D"/>
    <w:rsid w:val="00505A82"/>
    <w:rsid w:val="00505B3E"/>
    <w:rsid w:val="00505C61"/>
    <w:rsid w:val="00505ED4"/>
    <w:rsid w:val="00505F5E"/>
    <w:rsid w:val="005060AC"/>
    <w:rsid w:val="0050664F"/>
    <w:rsid w:val="00506668"/>
    <w:rsid w:val="0050674A"/>
    <w:rsid w:val="0050678C"/>
    <w:rsid w:val="005067C1"/>
    <w:rsid w:val="005068DD"/>
    <w:rsid w:val="00506983"/>
    <w:rsid w:val="00506FAB"/>
    <w:rsid w:val="0050751D"/>
    <w:rsid w:val="0050798F"/>
    <w:rsid w:val="00507CE2"/>
    <w:rsid w:val="00507D1D"/>
    <w:rsid w:val="00507D54"/>
    <w:rsid w:val="00510090"/>
    <w:rsid w:val="00510521"/>
    <w:rsid w:val="0051067D"/>
    <w:rsid w:val="0051098F"/>
    <w:rsid w:val="00510CC8"/>
    <w:rsid w:val="00510DC6"/>
    <w:rsid w:val="00510E3E"/>
    <w:rsid w:val="00510F0A"/>
    <w:rsid w:val="0051100C"/>
    <w:rsid w:val="00511142"/>
    <w:rsid w:val="005111EB"/>
    <w:rsid w:val="00511470"/>
    <w:rsid w:val="00511664"/>
    <w:rsid w:val="00511755"/>
    <w:rsid w:val="005117AE"/>
    <w:rsid w:val="00511941"/>
    <w:rsid w:val="00511C2B"/>
    <w:rsid w:val="00511D7E"/>
    <w:rsid w:val="00511DC9"/>
    <w:rsid w:val="00511EBC"/>
    <w:rsid w:val="00511F02"/>
    <w:rsid w:val="0051208C"/>
    <w:rsid w:val="005120C1"/>
    <w:rsid w:val="00512165"/>
    <w:rsid w:val="00512362"/>
    <w:rsid w:val="0051236E"/>
    <w:rsid w:val="00512680"/>
    <w:rsid w:val="00512EF7"/>
    <w:rsid w:val="00512F09"/>
    <w:rsid w:val="0051300E"/>
    <w:rsid w:val="00513079"/>
    <w:rsid w:val="005132A0"/>
    <w:rsid w:val="00513495"/>
    <w:rsid w:val="00513580"/>
    <w:rsid w:val="005137E7"/>
    <w:rsid w:val="0051386B"/>
    <w:rsid w:val="00513889"/>
    <w:rsid w:val="00513A9F"/>
    <w:rsid w:val="00513E6C"/>
    <w:rsid w:val="00513F39"/>
    <w:rsid w:val="00513FEB"/>
    <w:rsid w:val="00514482"/>
    <w:rsid w:val="00514EB7"/>
    <w:rsid w:val="00514F3B"/>
    <w:rsid w:val="00514F7E"/>
    <w:rsid w:val="005154FD"/>
    <w:rsid w:val="00515671"/>
    <w:rsid w:val="00515781"/>
    <w:rsid w:val="005158B5"/>
    <w:rsid w:val="00515A36"/>
    <w:rsid w:val="00515A8E"/>
    <w:rsid w:val="00515AA0"/>
    <w:rsid w:val="00515C39"/>
    <w:rsid w:val="005160B7"/>
    <w:rsid w:val="005168C5"/>
    <w:rsid w:val="00516BC8"/>
    <w:rsid w:val="00516D1B"/>
    <w:rsid w:val="00516E8D"/>
    <w:rsid w:val="005170B6"/>
    <w:rsid w:val="005171F9"/>
    <w:rsid w:val="005172FB"/>
    <w:rsid w:val="00517332"/>
    <w:rsid w:val="00517656"/>
    <w:rsid w:val="00517810"/>
    <w:rsid w:val="005178D1"/>
    <w:rsid w:val="00517925"/>
    <w:rsid w:val="00517CC4"/>
    <w:rsid w:val="00517D25"/>
    <w:rsid w:val="0052048F"/>
    <w:rsid w:val="005205D9"/>
    <w:rsid w:val="00520816"/>
    <w:rsid w:val="00520874"/>
    <w:rsid w:val="00520C30"/>
    <w:rsid w:val="00520EA9"/>
    <w:rsid w:val="00521083"/>
    <w:rsid w:val="0052111F"/>
    <w:rsid w:val="005211B7"/>
    <w:rsid w:val="005212F5"/>
    <w:rsid w:val="0052134B"/>
    <w:rsid w:val="0052144F"/>
    <w:rsid w:val="005215D9"/>
    <w:rsid w:val="0052160D"/>
    <w:rsid w:val="00521694"/>
    <w:rsid w:val="005216CA"/>
    <w:rsid w:val="005216F6"/>
    <w:rsid w:val="00521C82"/>
    <w:rsid w:val="00521DAE"/>
    <w:rsid w:val="00521DBD"/>
    <w:rsid w:val="00521DF9"/>
    <w:rsid w:val="005220C5"/>
    <w:rsid w:val="005222BA"/>
    <w:rsid w:val="005224A1"/>
    <w:rsid w:val="0052256A"/>
    <w:rsid w:val="005227DB"/>
    <w:rsid w:val="00522D8F"/>
    <w:rsid w:val="00522FB0"/>
    <w:rsid w:val="00523199"/>
    <w:rsid w:val="005231AF"/>
    <w:rsid w:val="00523282"/>
    <w:rsid w:val="0052346E"/>
    <w:rsid w:val="005239FE"/>
    <w:rsid w:val="00523A8E"/>
    <w:rsid w:val="00523D2D"/>
    <w:rsid w:val="00523E22"/>
    <w:rsid w:val="00523EFF"/>
    <w:rsid w:val="00523F00"/>
    <w:rsid w:val="00523F15"/>
    <w:rsid w:val="005241EC"/>
    <w:rsid w:val="0052455B"/>
    <w:rsid w:val="005249B1"/>
    <w:rsid w:val="00524C61"/>
    <w:rsid w:val="00525130"/>
    <w:rsid w:val="0052522D"/>
    <w:rsid w:val="0052535A"/>
    <w:rsid w:val="005255AA"/>
    <w:rsid w:val="00525A0F"/>
    <w:rsid w:val="00525B01"/>
    <w:rsid w:val="00525E45"/>
    <w:rsid w:val="005260D9"/>
    <w:rsid w:val="005260FE"/>
    <w:rsid w:val="0052647E"/>
    <w:rsid w:val="00526521"/>
    <w:rsid w:val="005266BA"/>
    <w:rsid w:val="005266DB"/>
    <w:rsid w:val="0052670E"/>
    <w:rsid w:val="005268D9"/>
    <w:rsid w:val="00526B3D"/>
    <w:rsid w:val="00526CDE"/>
    <w:rsid w:val="00526DD7"/>
    <w:rsid w:val="00526EE7"/>
    <w:rsid w:val="005274B6"/>
    <w:rsid w:val="00527B78"/>
    <w:rsid w:val="00527BE8"/>
    <w:rsid w:val="00527F7E"/>
    <w:rsid w:val="00527F8A"/>
    <w:rsid w:val="00530008"/>
    <w:rsid w:val="005305E3"/>
    <w:rsid w:val="0053082B"/>
    <w:rsid w:val="00530B0F"/>
    <w:rsid w:val="00530C7E"/>
    <w:rsid w:val="00530E37"/>
    <w:rsid w:val="00531072"/>
    <w:rsid w:val="0053121A"/>
    <w:rsid w:val="00531615"/>
    <w:rsid w:val="00531914"/>
    <w:rsid w:val="00531C27"/>
    <w:rsid w:val="00531D0D"/>
    <w:rsid w:val="00531D91"/>
    <w:rsid w:val="005322F7"/>
    <w:rsid w:val="00532331"/>
    <w:rsid w:val="005324CB"/>
    <w:rsid w:val="0053274A"/>
    <w:rsid w:val="005327E3"/>
    <w:rsid w:val="005329AB"/>
    <w:rsid w:val="00532BDA"/>
    <w:rsid w:val="00532DD0"/>
    <w:rsid w:val="00532F8A"/>
    <w:rsid w:val="00533264"/>
    <w:rsid w:val="005334D2"/>
    <w:rsid w:val="005337FE"/>
    <w:rsid w:val="005338DD"/>
    <w:rsid w:val="00533951"/>
    <w:rsid w:val="00533A7D"/>
    <w:rsid w:val="00533A8F"/>
    <w:rsid w:val="00533D73"/>
    <w:rsid w:val="00533DA9"/>
    <w:rsid w:val="00533F0E"/>
    <w:rsid w:val="005341E2"/>
    <w:rsid w:val="00534222"/>
    <w:rsid w:val="00535335"/>
    <w:rsid w:val="00535893"/>
    <w:rsid w:val="00535A18"/>
    <w:rsid w:val="00535A6D"/>
    <w:rsid w:val="00535E40"/>
    <w:rsid w:val="00535F14"/>
    <w:rsid w:val="00535F56"/>
    <w:rsid w:val="005361FF"/>
    <w:rsid w:val="0053633E"/>
    <w:rsid w:val="00536597"/>
    <w:rsid w:val="00536C40"/>
    <w:rsid w:val="00536F8E"/>
    <w:rsid w:val="0053708B"/>
    <w:rsid w:val="00537342"/>
    <w:rsid w:val="00537443"/>
    <w:rsid w:val="0053767E"/>
    <w:rsid w:val="005377C2"/>
    <w:rsid w:val="0053791D"/>
    <w:rsid w:val="00537C21"/>
    <w:rsid w:val="00537CDD"/>
    <w:rsid w:val="00537DBE"/>
    <w:rsid w:val="00540199"/>
    <w:rsid w:val="00540209"/>
    <w:rsid w:val="00540896"/>
    <w:rsid w:val="00540ABE"/>
    <w:rsid w:val="00540AFD"/>
    <w:rsid w:val="00540D6C"/>
    <w:rsid w:val="00540EA7"/>
    <w:rsid w:val="00540F49"/>
    <w:rsid w:val="0054111A"/>
    <w:rsid w:val="00541187"/>
    <w:rsid w:val="0054139F"/>
    <w:rsid w:val="005413C1"/>
    <w:rsid w:val="00541481"/>
    <w:rsid w:val="005414E2"/>
    <w:rsid w:val="0054175F"/>
    <w:rsid w:val="00541A3F"/>
    <w:rsid w:val="00541C93"/>
    <w:rsid w:val="00541CF2"/>
    <w:rsid w:val="00541D68"/>
    <w:rsid w:val="00541F7D"/>
    <w:rsid w:val="0054227F"/>
    <w:rsid w:val="005425BA"/>
    <w:rsid w:val="00542D18"/>
    <w:rsid w:val="00542E43"/>
    <w:rsid w:val="005430D1"/>
    <w:rsid w:val="005432E3"/>
    <w:rsid w:val="00543381"/>
    <w:rsid w:val="0054389E"/>
    <w:rsid w:val="00543CB6"/>
    <w:rsid w:val="005440BA"/>
    <w:rsid w:val="005440CE"/>
    <w:rsid w:val="00544210"/>
    <w:rsid w:val="00544640"/>
    <w:rsid w:val="0054472E"/>
    <w:rsid w:val="00544B7B"/>
    <w:rsid w:val="00544BA2"/>
    <w:rsid w:val="00544D44"/>
    <w:rsid w:val="00545687"/>
    <w:rsid w:val="005458AD"/>
    <w:rsid w:val="00545981"/>
    <w:rsid w:val="00545A2D"/>
    <w:rsid w:val="00545A91"/>
    <w:rsid w:val="00545C9A"/>
    <w:rsid w:val="005469E3"/>
    <w:rsid w:val="00546BFE"/>
    <w:rsid w:val="005472C2"/>
    <w:rsid w:val="00547356"/>
    <w:rsid w:val="005473F0"/>
    <w:rsid w:val="0054762F"/>
    <w:rsid w:val="00547ACA"/>
    <w:rsid w:val="00547B26"/>
    <w:rsid w:val="00547DD8"/>
    <w:rsid w:val="00547E7D"/>
    <w:rsid w:val="005506CF"/>
    <w:rsid w:val="00550CD2"/>
    <w:rsid w:val="00550D85"/>
    <w:rsid w:val="00550F0D"/>
    <w:rsid w:val="005510D0"/>
    <w:rsid w:val="00551108"/>
    <w:rsid w:val="005512E2"/>
    <w:rsid w:val="005513A1"/>
    <w:rsid w:val="0055156D"/>
    <w:rsid w:val="00551998"/>
    <w:rsid w:val="005519A9"/>
    <w:rsid w:val="00551A8B"/>
    <w:rsid w:val="005520F8"/>
    <w:rsid w:val="005521DA"/>
    <w:rsid w:val="00552440"/>
    <w:rsid w:val="0055264C"/>
    <w:rsid w:val="00552925"/>
    <w:rsid w:val="00552981"/>
    <w:rsid w:val="00552BAF"/>
    <w:rsid w:val="00552C25"/>
    <w:rsid w:val="00552C26"/>
    <w:rsid w:val="00552D37"/>
    <w:rsid w:val="00552E37"/>
    <w:rsid w:val="00553098"/>
    <w:rsid w:val="00553137"/>
    <w:rsid w:val="0055329D"/>
    <w:rsid w:val="005536CF"/>
    <w:rsid w:val="005536F0"/>
    <w:rsid w:val="00553705"/>
    <w:rsid w:val="005538A1"/>
    <w:rsid w:val="005539C0"/>
    <w:rsid w:val="00554759"/>
    <w:rsid w:val="005547E1"/>
    <w:rsid w:val="00554A6F"/>
    <w:rsid w:val="00554BC2"/>
    <w:rsid w:val="00554EC2"/>
    <w:rsid w:val="005550F0"/>
    <w:rsid w:val="00555197"/>
    <w:rsid w:val="0055585B"/>
    <w:rsid w:val="00555DBA"/>
    <w:rsid w:val="00555E9B"/>
    <w:rsid w:val="00556206"/>
    <w:rsid w:val="005563AF"/>
    <w:rsid w:val="005564DB"/>
    <w:rsid w:val="005566E5"/>
    <w:rsid w:val="00556A4F"/>
    <w:rsid w:val="00556F2D"/>
    <w:rsid w:val="00557249"/>
    <w:rsid w:val="005572B2"/>
    <w:rsid w:val="00557430"/>
    <w:rsid w:val="005575B2"/>
    <w:rsid w:val="005576DA"/>
    <w:rsid w:val="00557933"/>
    <w:rsid w:val="005579EC"/>
    <w:rsid w:val="00557A7B"/>
    <w:rsid w:val="00557D8D"/>
    <w:rsid w:val="00557E53"/>
    <w:rsid w:val="005601E5"/>
    <w:rsid w:val="00560442"/>
    <w:rsid w:val="00560638"/>
    <w:rsid w:val="00560908"/>
    <w:rsid w:val="00560963"/>
    <w:rsid w:val="00560AD2"/>
    <w:rsid w:val="00560C3A"/>
    <w:rsid w:val="00560C59"/>
    <w:rsid w:val="00560F57"/>
    <w:rsid w:val="00561279"/>
    <w:rsid w:val="005614AB"/>
    <w:rsid w:val="0056166C"/>
    <w:rsid w:val="00561A61"/>
    <w:rsid w:val="00561AC8"/>
    <w:rsid w:val="00561FA3"/>
    <w:rsid w:val="005621E6"/>
    <w:rsid w:val="005621EE"/>
    <w:rsid w:val="00562241"/>
    <w:rsid w:val="005627C1"/>
    <w:rsid w:val="005628AE"/>
    <w:rsid w:val="00562B03"/>
    <w:rsid w:val="00562B12"/>
    <w:rsid w:val="00562C42"/>
    <w:rsid w:val="00562FD5"/>
    <w:rsid w:val="00562FFF"/>
    <w:rsid w:val="005632AB"/>
    <w:rsid w:val="00563592"/>
    <w:rsid w:val="005636AC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515"/>
    <w:rsid w:val="00564831"/>
    <w:rsid w:val="00564A66"/>
    <w:rsid w:val="00564BB0"/>
    <w:rsid w:val="00565025"/>
    <w:rsid w:val="00565319"/>
    <w:rsid w:val="005654BA"/>
    <w:rsid w:val="00565709"/>
    <w:rsid w:val="005657C4"/>
    <w:rsid w:val="005658EB"/>
    <w:rsid w:val="00565AA9"/>
    <w:rsid w:val="00565C25"/>
    <w:rsid w:val="00565C42"/>
    <w:rsid w:val="00566475"/>
    <w:rsid w:val="00566937"/>
    <w:rsid w:val="00566A49"/>
    <w:rsid w:val="00566B47"/>
    <w:rsid w:val="00566D98"/>
    <w:rsid w:val="00566EB4"/>
    <w:rsid w:val="00567020"/>
    <w:rsid w:val="00567131"/>
    <w:rsid w:val="0056734D"/>
    <w:rsid w:val="00567842"/>
    <w:rsid w:val="005678DE"/>
    <w:rsid w:val="00567CB3"/>
    <w:rsid w:val="00567EA5"/>
    <w:rsid w:val="00570197"/>
    <w:rsid w:val="005702E4"/>
    <w:rsid w:val="00570438"/>
    <w:rsid w:val="005706EB"/>
    <w:rsid w:val="005707EA"/>
    <w:rsid w:val="00570A03"/>
    <w:rsid w:val="00570A3E"/>
    <w:rsid w:val="00570B7F"/>
    <w:rsid w:val="00570EFC"/>
    <w:rsid w:val="00570F3F"/>
    <w:rsid w:val="005711C2"/>
    <w:rsid w:val="00571204"/>
    <w:rsid w:val="005715F2"/>
    <w:rsid w:val="0057164E"/>
    <w:rsid w:val="0057175F"/>
    <w:rsid w:val="0057186A"/>
    <w:rsid w:val="00571916"/>
    <w:rsid w:val="00571A4E"/>
    <w:rsid w:val="00571DB4"/>
    <w:rsid w:val="0057205D"/>
    <w:rsid w:val="00572392"/>
    <w:rsid w:val="005723D9"/>
    <w:rsid w:val="005724F1"/>
    <w:rsid w:val="00572502"/>
    <w:rsid w:val="00572952"/>
    <w:rsid w:val="00572C7D"/>
    <w:rsid w:val="00572F98"/>
    <w:rsid w:val="005730F1"/>
    <w:rsid w:val="0057314F"/>
    <w:rsid w:val="00573493"/>
    <w:rsid w:val="0057349B"/>
    <w:rsid w:val="0057376B"/>
    <w:rsid w:val="005740DC"/>
    <w:rsid w:val="00574143"/>
    <w:rsid w:val="0057423B"/>
    <w:rsid w:val="005743E9"/>
    <w:rsid w:val="005744A5"/>
    <w:rsid w:val="00574515"/>
    <w:rsid w:val="005748AB"/>
    <w:rsid w:val="00574BFB"/>
    <w:rsid w:val="00574E2E"/>
    <w:rsid w:val="00574E59"/>
    <w:rsid w:val="0057507D"/>
    <w:rsid w:val="0057527A"/>
    <w:rsid w:val="005753CD"/>
    <w:rsid w:val="00575523"/>
    <w:rsid w:val="00575588"/>
    <w:rsid w:val="005755DD"/>
    <w:rsid w:val="00575615"/>
    <w:rsid w:val="0057574F"/>
    <w:rsid w:val="005759C1"/>
    <w:rsid w:val="00575DEB"/>
    <w:rsid w:val="00575FF5"/>
    <w:rsid w:val="0057635B"/>
    <w:rsid w:val="0057669F"/>
    <w:rsid w:val="005766FB"/>
    <w:rsid w:val="0057674B"/>
    <w:rsid w:val="0057677D"/>
    <w:rsid w:val="005767CE"/>
    <w:rsid w:val="00576877"/>
    <w:rsid w:val="00576F4D"/>
    <w:rsid w:val="00577237"/>
    <w:rsid w:val="005773FF"/>
    <w:rsid w:val="00577556"/>
    <w:rsid w:val="00577563"/>
    <w:rsid w:val="00577744"/>
    <w:rsid w:val="00577823"/>
    <w:rsid w:val="00577A6C"/>
    <w:rsid w:val="00577D0A"/>
    <w:rsid w:val="00577E8F"/>
    <w:rsid w:val="00577F73"/>
    <w:rsid w:val="00577FDA"/>
    <w:rsid w:val="00580145"/>
    <w:rsid w:val="0058033A"/>
    <w:rsid w:val="00580A1E"/>
    <w:rsid w:val="00580D83"/>
    <w:rsid w:val="0058117C"/>
    <w:rsid w:val="0058129D"/>
    <w:rsid w:val="00581664"/>
    <w:rsid w:val="005816D4"/>
    <w:rsid w:val="00581A72"/>
    <w:rsid w:val="00581E1A"/>
    <w:rsid w:val="0058215D"/>
    <w:rsid w:val="0058257E"/>
    <w:rsid w:val="005827A7"/>
    <w:rsid w:val="005828FC"/>
    <w:rsid w:val="00582A60"/>
    <w:rsid w:val="00582C9C"/>
    <w:rsid w:val="00582F20"/>
    <w:rsid w:val="00582FF6"/>
    <w:rsid w:val="0058309D"/>
    <w:rsid w:val="005833A6"/>
    <w:rsid w:val="00583717"/>
    <w:rsid w:val="00583869"/>
    <w:rsid w:val="00583924"/>
    <w:rsid w:val="00583AAB"/>
    <w:rsid w:val="00583ACA"/>
    <w:rsid w:val="00583B09"/>
    <w:rsid w:val="00583D96"/>
    <w:rsid w:val="00583DF8"/>
    <w:rsid w:val="00583F8F"/>
    <w:rsid w:val="00584160"/>
    <w:rsid w:val="00584183"/>
    <w:rsid w:val="0058423A"/>
    <w:rsid w:val="00584662"/>
    <w:rsid w:val="0058467A"/>
    <w:rsid w:val="005847FC"/>
    <w:rsid w:val="005848EC"/>
    <w:rsid w:val="00585095"/>
    <w:rsid w:val="005850A2"/>
    <w:rsid w:val="005850C6"/>
    <w:rsid w:val="0058573F"/>
    <w:rsid w:val="00585A74"/>
    <w:rsid w:val="00585BE6"/>
    <w:rsid w:val="0058617D"/>
    <w:rsid w:val="005865A6"/>
    <w:rsid w:val="005866B0"/>
    <w:rsid w:val="00586718"/>
    <w:rsid w:val="00586AF7"/>
    <w:rsid w:val="00586B42"/>
    <w:rsid w:val="00586BC9"/>
    <w:rsid w:val="0058707D"/>
    <w:rsid w:val="0058730C"/>
    <w:rsid w:val="005873F5"/>
    <w:rsid w:val="00587442"/>
    <w:rsid w:val="005874BF"/>
    <w:rsid w:val="00587C34"/>
    <w:rsid w:val="00587CC0"/>
    <w:rsid w:val="00587D39"/>
    <w:rsid w:val="005901A5"/>
    <w:rsid w:val="005901D2"/>
    <w:rsid w:val="0059035E"/>
    <w:rsid w:val="00590A86"/>
    <w:rsid w:val="00590E28"/>
    <w:rsid w:val="00590E83"/>
    <w:rsid w:val="00590F95"/>
    <w:rsid w:val="00590FFF"/>
    <w:rsid w:val="005912E0"/>
    <w:rsid w:val="005912E1"/>
    <w:rsid w:val="0059161E"/>
    <w:rsid w:val="005919F2"/>
    <w:rsid w:val="00591D44"/>
    <w:rsid w:val="00591EA3"/>
    <w:rsid w:val="0059249F"/>
    <w:rsid w:val="00592585"/>
    <w:rsid w:val="005925C4"/>
    <w:rsid w:val="00592751"/>
    <w:rsid w:val="00592B0F"/>
    <w:rsid w:val="00592D36"/>
    <w:rsid w:val="0059305D"/>
    <w:rsid w:val="00593253"/>
    <w:rsid w:val="00593D68"/>
    <w:rsid w:val="00594333"/>
    <w:rsid w:val="00594651"/>
    <w:rsid w:val="0059465A"/>
    <w:rsid w:val="005947E0"/>
    <w:rsid w:val="00594B97"/>
    <w:rsid w:val="00594D5C"/>
    <w:rsid w:val="00594EC9"/>
    <w:rsid w:val="0059520C"/>
    <w:rsid w:val="00595261"/>
    <w:rsid w:val="0059527C"/>
    <w:rsid w:val="00595449"/>
    <w:rsid w:val="0059575E"/>
    <w:rsid w:val="005957D7"/>
    <w:rsid w:val="005958CB"/>
    <w:rsid w:val="005959F9"/>
    <w:rsid w:val="005960A2"/>
    <w:rsid w:val="005962EC"/>
    <w:rsid w:val="005963CB"/>
    <w:rsid w:val="0059668D"/>
    <w:rsid w:val="0059684D"/>
    <w:rsid w:val="005968CF"/>
    <w:rsid w:val="00596B79"/>
    <w:rsid w:val="00596D45"/>
    <w:rsid w:val="005970D2"/>
    <w:rsid w:val="005970F9"/>
    <w:rsid w:val="0059725D"/>
    <w:rsid w:val="005973D8"/>
    <w:rsid w:val="0059765A"/>
    <w:rsid w:val="00597874"/>
    <w:rsid w:val="00597B09"/>
    <w:rsid w:val="00597D30"/>
    <w:rsid w:val="00597D83"/>
    <w:rsid w:val="00597EAF"/>
    <w:rsid w:val="005A00CC"/>
    <w:rsid w:val="005A0791"/>
    <w:rsid w:val="005A0B5F"/>
    <w:rsid w:val="005A0CFB"/>
    <w:rsid w:val="005A1420"/>
    <w:rsid w:val="005A16C4"/>
    <w:rsid w:val="005A1A08"/>
    <w:rsid w:val="005A1B32"/>
    <w:rsid w:val="005A1BFF"/>
    <w:rsid w:val="005A1CC1"/>
    <w:rsid w:val="005A1F40"/>
    <w:rsid w:val="005A20AD"/>
    <w:rsid w:val="005A2209"/>
    <w:rsid w:val="005A2631"/>
    <w:rsid w:val="005A274E"/>
    <w:rsid w:val="005A285E"/>
    <w:rsid w:val="005A28FC"/>
    <w:rsid w:val="005A2A4F"/>
    <w:rsid w:val="005A2B8F"/>
    <w:rsid w:val="005A2B92"/>
    <w:rsid w:val="005A2CFC"/>
    <w:rsid w:val="005A2FA4"/>
    <w:rsid w:val="005A2FAE"/>
    <w:rsid w:val="005A32C6"/>
    <w:rsid w:val="005A338A"/>
    <w:rsid w:val="005A33F2"/>
    <w:rsid w:val="005A3511"/>
    <w:rsid w:val="005A35B3"/>
    <w:rsid w:val="005A37C8"/>
    <w:rsid w:val="005A3A1D"/>
    <w:rsid w:val="005A3DB5"/>
    <w:rsid w:val="005A3EA0"/>
    <w:rsid w:val="005A3EE6"/>
    <w:rsid w:val="005A407C"/>
    <w:rsid w:val="005A40E4"/>
    <w:rsid w:val="005A4100"/>
    <w:rsid w:val="005A418B"/>
    <w:rsid w:val="005A44B5"/>
    <w:rsid w:val="005A4A56"/>
    <w:rsid w:val="005A4AAD"/>
    <w:rsid w:val="005A4BAB"/>
    <w:rsid w:val="005A507C"/>
    <w:rsid w:val="005A5B6B"/>
    <w:rsid w:val="005A5CC3"/>
    <w:rsid w:val="005A65DF"/>
    <w:rsid w:val="005A682D"/>
    <w:rsid w:val="005A6897"/>
    <w:rsid w:val="005A6EA8"/>
    <w:rsid w:val="005A6F59"/>
    <w:rsid w:val="005A7291"/>
    <w:rsid w:val="005A75A6"/>
    <w:rsid w:val="005A777F"/>
    <w:rsid w:val="005A7866"/>
    <w:rsid w:val="005A7DF2"/>
    <w:rsid w:val="005B038D"/>
    <w:rsid w:val="005B03F7"/>
    <w:rsid w:val="005B0738"/>
    <w:rsid w:val="005B0A4F"/>
    <w:rsid w:val="005B0DDC"/>
    <w:rsid w:val="005B0E72"/>
    <w:rsid w:val="005B0E76"/>
    <w:rsid w:val="005B1386"/>
    <w:rsid w:val="005B1804"/>
    <w:rsid w:val="005B1A3B"/>
    <w:rsid w:val="005B1D58"/>
    <w:rsid w:val="005B1DAD"/>
    <w:rsid w:val="005B1DB3"/>
    <w:rsid w:val="005B1F03"/>
    <w:rsid w:val="005B2024"/>
    <w:rsid w:val="005B2222"/>
    <w:rsid w:val="005B236D"/>
    <w:rsid w:val="005B24C5"/>
    <w:rsid w:val="005B24C8"/>
    <w:rsid w:val="005B251F"/>
    <w:rsid w:val="005B2868"/>
    <w:rsid w:val="005B2B38"/>
    <w:rsid w:val="005B2B71"/>
    <w:rsid w:val="005B2C1B"/>
    <w:rsid w:val="005B3117"/>
    <w:rsid w:val="005B33CF"/>
    <w:rsid w:val="005B3482"/>
    <w:rsid w:val="005B349E"/>
    <w:rsid w:val="005B34C3"/>
    <w:rsid w:val="005B34CC"/>
    <w:rsid w:val="005B353D"/>
    <w:rsid w:val="005B3593"/>
    <w:rsid w:val="005B3E4C"/>
    <w:rsid w:val="005B3F1C"/>
    <w:rsid w:val="005B3FBF"/>
    <w:rsid w:val="005B40EA"/>
    <w:rsid w:val="005B413A"/>
    <w:rsid w:val="005B421C"/>
    <w:rsid w:val="005B4F3F"/>
    <w:rsid w:val="005B58FC"/>
    <w:rsid w:val="005B5B3E"/>
    <w:rsid w:val="005B5E4C"/>
    <w:rsid w:val="005B5E55"/>
    <w:rsid w:val="005B66FF"/>
    <w:rsid w:val="005B6A10"/>
    <w:rsid w:val="005B7099"/>
    <w:rsid w:val="005B71F9"/>
    <w:rsid w:val="005B7451"/>
    <w:rsid w:val="005B768C"/>
    <w:rsid w:val="005B7797"/>
    <w:rsid w:val="005B78DF"/>
    <w:rsid w:val="005B79DC"/>
    <w:rsid w:val="005B7CF1"/>
    <w:rsid w:val="005B7E0A"/>
    <w:rsid w:val="005B7F39"/>
    <w:rsid w:val="005B7FE6"/>
    <w:rsid w:val="005C031F"/>
    <w:rsid w:val="005C072F"/>
    <w:rsid w:val="005C0825"/>
    <w:rsid w:val="005C08D2"/>
    <w:rsid w:val="005C120D"/>
    <w:rsid w:val="005C121D"/>
    <w:rsid w:val="005C12FA"/>
    <w:rsid w:val="005C133E"/>
    <w:rsid w:val="005C137D"/>
    <w:rsid w:val="005C13C0"/>
    <w:rsid w:val="005C142D"/>
    <w:rsid w:val="005C1528"/>
    <w:rsid w:val="005C1552"/>
    <w:rsid w:val="005C1937"/>
    <w:rsid w:val="005C1B6F"/>
    <w:rsid w:val="005C1C6E"/>
    <w:rsid w:val="005C1EB9"/>
    <w:rsid w:val="005C1F51"/>
    <w:rsid w:val="005C20CD"/>
    <w:rsid w:val="005C29F0"/>
    <w:rsid w:val="005C2ED9"/>
    <w:rsid w:val="005C32DD"/>
    <w:rsid w:val="005C3474"/>
    <w:rsid w:val="005C34C0"/>
    <w:rsid w:val="005C38E6"/>
    <w:rsid w:val="005C3A0B"/>
    <w:rsid w:val="005C3A96"/>
    <w:rsid w:val="005C3B86"/>
    <w:rsid w:val="005C3F91"/>
    <w:rsid w:val="005C4124"/>
    <w:rsid w:val="005C424E"/>
    <w:rsid w:val="005C4617"/>
    <w:rsid w:val="005C48A6"/>
    <w:rsid w:val="005C4E6A"/>
    <w:rsid w:val="005C51E2"/>
    <w:rsid w:val="005C53E8"/>
    <w:rsid w:val="005C56A0"/>
    <w:rsid w:val="005C59EA"/>
    <w:rsid w:val="005C59FC"/>
    <w:rsid w:val="005C5B64"/>
    <w:rsid w:val="005C5C6A"/>
    <w:rsid w:val="005C5EE4"/>
    <w:rsid w:val="005C6333"/>
    <w:rsid w:val="005C6358"/>
    <w:rsid w:val="005C67E9"/>
    <w:rsid w:val="005C6AB0"/>
    <w:rsid w:val="005C6CE0"/>
    <w:rsid w:val="005C6EE5"/>
    <w:rsid w:val="005C739D"/>
    <w:rsid w:val="005C73C9"/>
    <w:rsid w:val="005C76B4"/>
    <w:rsid w:val="005C787A"/>
    <w:rsid w:val="005C7A50"/>
    <w:rsid w:val="005C7BB9"/>
    <w:rsid w:val="005C7C56"/>
    <w:rsid w:val="005C7CFC"/>
    <w:rsid w:val="005C7D73"/>
    <w:rsid w:val="005C7E41"/>
    <w:rsid w:val="005C7E9E"/>
    <w:rsid w:val="005C7FFC"/>
    <w:rsid w:val="005D015E"/>
    <w:rsid w:val="005D03A2"/>
    <w:rsid w:val="005D05BB"/>
    <w:rsid w:val="005D0A96"/>
    <w:rsid w:val="005D0BDC"/>
    <w:rsid w:val="005D0CA0"/>
    <w:rsid w:val="005D0E04"/>
    <w:rsid w:val="005D12F2"/>
    <w:rsid w:val="005D1520"/>
    <w:rsid w:val="005D1556"/>
    <w:rsid w:val="005D1572"/>
    <w:rsid w:val="005D1668"/>
    <w:rsid w:val="005D16C1"/>
    <w:rsid w:val="005D1999"/>
    <w:rsid w:val="005D1D5B"/>
    <w:rsid w:val="005D2078"/>
    <w:rsid w:val="005D20F1"/>
    <w:rsid w:val="005D2138"/>
    <w:rsid w:val="005D2503"/>
    <w:rsid w:val="005D25C0"/>
    <w:rsid w:val="005D2B50"/>
    <w:rsid w:val="005D2EE0"/>
    <w:rsid w:val="005D33FF"/>
    <w:rsid w:val="005D343A"/>
    <w:rsid w:val="005D3456"/>
    <w:rsid w:val="005D3728"/>
    <w:rsid w:val="005D37E8"/>
    <w:rsid w:val="005D3A79"/>
    <w:rsid w:val="005D3D4E"/>
    <w:rsid w:val="005D3DAE"/>
    <w:rsid w:val="005D3EB6"/>
    <w:rsid w:val="005D3F21"/>
    <w:rsid w:val="005D3F24"/>
    <w:rsid w:val="005D410D"/>
    <w:rsid w:val="005D41AE"/>
    <w:rsid w:val="005D4247"/>
    <w:rsid w:val="005D43C1"/>
    <w:rsid w:val="005D4482"/>
    <w:rsid w:val="005D473C"/>
    <w:rsid w:val="005D4DE3"/>
    <w:rsid w:val="005D4E66"/>
    <w:rsid w:val="005D516C"/>
    <w:rsid w:val="005D52D5"/>
    <w:rsid w:val="005D5341"/>
    <w:rsid w:val="005D5440"/>
    <w:rsid w:val="005D56F3"/>
    <w:rsid w:val="005D57A4"/>
    <w:rsid w:val="005D596D"/>
    <w:rsid w:val="005D5D1B"/>
    <w:rsid w:val="005D5E42"/>
    <w:rsid w:val="005D5ECC"/>
    <w:rsid w:val="005D6009"/>
    <w:rsid w:val="005D604A"/>
    <w:rsid w:val="005D6414"/>
    <w:rsid w:val="005D6545"/>
    <w:rsid w:val="005D702E"/>
    <w:rsid w:val="005D7223"/>
    <w:rsid w:val="005D7309"/>
    <w:rsid w:val="005D7324"/>
    <w:rsid w:val="005D73FF"/>
    <w:rsid w:val="005D74D4"/>
    <w:rsid w:val="005D7A9F"/>
    <w:rsid w:val="005D7F20"/>
    <w:rsid w:val="005D7FD7"/>
    <w:rsid w:val="005E000B"/>
    <w:rsid w:val="005E0088"/>
    <w:rsid w:val="005E028F"/>
    <w:rsid w:val="005E0294"/>
    <w:rsid w:val="005E05EA"/>
    <w:rsid w:val="005E0E28"/>
    <w:rsid w:val="005E16E7"/>
    <w:rsid w:val="005E18C5"/>
    <w:rsid w:val="005E1DD5"/>
    <w:rsid w:val="005E20C5"/>
    <w:rsid w:val="005E214F"/>
    <w:rsid w:val="005E24F6"/>
    <w:rsid w:val="005E268E"/>
    <w:rsid w:val="005E2905"/>
    <w:rsid w:val="005E2BB9"/>
    <w:rsid w:val="005E2BE1"/>
    <w:rsid w:val="005E2CDE"/>
    <w:rsid w:val="005E2DE1"/>
    <w:rsid w:val="005E2E9C"/>
    <w:rsid w:val="005E2EBE"/>
    <w:rsid w:val="005E3497"/>
    <w:rsid w:val="005E356E"/>
    <w:rsid w:val="005E38C1"/>
    <w:rsid w:val="005E3CB7"/>
    <w:rsid w:val="005E48F1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D4E"/>
    <w:rsid w:val="005E5F50"/>
    <w:rsid w:val="005E691E"/>
    <w:rsid w:val="005E6A9B"/>
    <w:rsid w:val="005E6E0C"/>
    <w:rsid w:val="005E704E"/>
    <w:rsid w:val="005E7294"/>
    <w:rsid w:val="005E756B"/>
    <w:rsid w:val="005E7981"/>
    <w:rsid w:val="005E7B36"/>
    <w:rsid w:val="005E7B46"/>
    <w:rsid w:val="005E7BD1"/>
    <w:rsid w:val="005E7E54"/>
    <w:rsid w:val="005F005F"/>
    <w:rsid w:val="005F01E1"/>
    <w:rsid w:val="005F0848"/>
    <w:rsid w:val="005F0970"/>
    <w:rsid w:val="005F0A5F"/>
    <w:rsid w:val="005F0AA7"/>
    <w:rsid w:val="005F0C50"/>
    <w:rsid w:val="005F0C88"/>
    <w:rsid w:val="005F125B"/>
    <w:rsid w:val="005F1ADE"/>
    <w:rsid w:val="005F1FB2"/>
    <w:rsid w:val="005F202A"/>
    <w:rsid w:val="005F21D2"/>
    <w:rsid w:val="005F227B"/>
    <w:rsid w:val="005F2304"/>
    <w:rsid w:val="005F2363"/>
    <w:rsid w:val="005F296D"/>
    <w:rsid w:val="005F2C37"/>
    <w:rsid w:val="005F3783"/>
    <w:rsid w:val="005F37C3"/>
    <w:rsid w:val="005F38C6"/>
    <w:rsid w:val="005F3DDE"/>
    <w:rsid w:val="005F3F20"/>
    <w:rsid w:val="005F4204"/>
    <w:rsid w:val="005F4224"/>
    <w:rsid w:val="005F45A8"/>
    <w:rsid w:val="005F45AC"/>
    <w:rsid w:val="005F4690"/>
    <w:rsid w:val="005F4725"/>
    <w:rsid w:val="005F4B8A"/>
    <w:rsid w:val="005F4E09"/>
    <w:rsid w:val="005F4FFF"/>
    <w:rsid w:val="005F5065"/>
    <w:rsid w:val="005F561E"/>
    <w:rsid w:val="005F570A"/>
    <w:rsid w:val="005F5906"/>
    <w:rsid w:val="005F5999"/>
    <w:rsid w:val="005F5BE2"/>
    <w:rsid w:val="005F5D47"/>
    <w:rsid w:val="005F5EA1"/>
    <w:rsid w:val="005F60E9"/>
    <w:rsid w:val="005F6770"/>
    <w:rsid w:val="005F6A91"/>
    <w:rsid w:val="005F6AC0"/>
    <w:rsid w:val="005F6CA3"/>
    <w:rsid w:val="005F6DF9"/>
    <w:rsid w:val="005F6FE8"/>
    <w:rsid w:val="005F7360"/>
    <w:rsid w:val="005F74E5"/>
    <w:rsid w:val="005F77CA"/>
    <w:rsid w:val="005F781C"/>
    <w:rsid w:val="005F79EA"/>
    <w:rsid w:val="005F7B7B"/>
    <w:rsid w:val="005F7CE1"/>
    <w:rsid w:val="005F7D04"/>
    <w:rsid w:val="005F7DE6"/>
    <w:rsid w:val="006003C9"/>
    <w:rsid w:val="00600634"/>
    <w:rsid w:val="0060065B"/>
    <w:rsid w:val="006007C0"/>
    <w:rsid w:val="00600AB1"/>
    <w:rsid w:val="00600B38"/>
    <w:rsid w:val="00600EA6"/>
    <w:rsid w:val="006011E7"/>
    <w:rsid w:val="00601287"/>
    <w:rsid w:val="006012E9"/>
    <w:rsid w:val="00601470"/>
    <w:rsid w:val="0060174C"/>
    <w:rsid w:val="00601968"/>
    <w:rsid w:val="00601D2C"/>
    <w:rsid w:val="006023DB"/>
    <w:rsid w:val="006023F5"/>
    <w:rsid w:val="0060257D"/>
    <w:rsid w:val="006027E6"/>
    <w:rsid w:val="00602871"/>
    <w:rsid w:val="00602BD5"/>
    <w:rsid w:val="00602F92"/>
    <w:rsid w:val="0060321D"/>
    <w:rsid w:val="00603389"/>
    <w:rsid w:val="0060346D"/>
    <w:rsid w:val="006035B9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AD8"/>
    <w:rsid w:val="00604B14"/>
    <w:rsid w:val="00605189"/>
    <w:rsid w:val="006054F9"/>
    <w:rsid w:val="006056A1"/>
    <w:rsid w:val="00605D03"/>
    <w:rsid w:val="00605DAA"/>
    <w:rsid w:val="00605E24"/>
    <w:rsid w:val="00605E44"/>
    <w:rsid w:val="00605E59"/>
    <w:rsid w:val="0060628D"/>
    <w:rsid w:val="006063F8"/>
    <w:rsid w:val="0060653A"/>
    <w:rsid w:val="006065E5"/>
    <w:rsid w:val="00606B10"/>
    <w:rsid w:val="00606BF9"/>
    <w:rsid w:val="00606D62"/>
    <w:rsid w:val="00606DD2"/>
    <w:rsid w:val="00606E4B"/>
    <w:rsid w:val="00606F09"/>
    <w:rsid w:val="00607039"/>
    <w:rsid w:val="00607448"/>
    <w:rsid w:val="0060791C"/>
    <w:rsid w:val="00607AA4"/>
    <w:rsid w:val="00607ADB"/>
    <w:rsid w:val="00607B9F"/>
    <w:rsid w:val="00607BB5"/>
    <w:rsid w:val="00607FB4"/>
    <w:rsid w:val="006100CF"/>
    <w:rsid w:val="00610402"/>
    <w:rsid w:val="0061053E"/>
    <w:rsid w:val="00610555"/>
    <w:rsid w:val="0061056B"/>
    <w:rsid w:val="006105CE"/>
    <w:rsid w:val="00610854"/>
    <w:rsid w:val="0061099D"/>
    <w:rsid w:val="006109BF"/>
    <w:rsid w:val="00610B92"/>
    <w:rsid w:val="00610F2A"/>
    <w:rsid w:val="0061120C"/>
    <w:rsid w:val="00611294"/>
    <w:rsid w:val="006112A0"/>
    <w:rsid w:val="00611647"/>
    <w:rsid w:val="0061165D"/>
    <w:rsid w:val="0061176A"/>
    <w:rsid w:val="0061199E"/>
    <w:rsid w:val="006119AF"/>
    <w:rsid w:val="00611C1E"/>
    <w:rsid w:val="00611D6C"/>
    <w:rsid w:val="00611D97"/>
    <w:rsid w:val="00612076"/>
    <w:rsid w:val="00612220"/>
    <w:rsid w:val="0061271F"/>
    <w:rsid w:val="006128B5"/>
    <w:rsid w:val="006129DF"/>
    <w:rsid w:val="00612A66"/>
    <w:rsid w:val="00612AAA"/>
    <w:rsid w:val="00612D9F"/>
    <w:rsid w:val="0061307C"/>
    <w:rsid w:val="0061313F"/>
    <w:rsid w:val="00613394"/>
    <w:rsid w:val="0061350D"/>
    <w:rsid w:val="00613753"/>
    <w:rsid w:val="00613900"/>
    <w:rsid w:val="006139CF"/>
    <w:rsid w:val="00613F72"/>
    <w:rsid w:val="0061434C"/>
    <w:rsid w:val="00614382"/>
    <w:rsid w:val="00614584"/>
    <w:rsid w:val="00614629"/>
    <w:rsid w:val="006146E4"/>
    <w:rsid w:val="00614972"/>
    <w:rsid w:val="006149CA"/>
    <w:rsid w:val="00614B4B"/>
    <w:rsid w:val="00614D9C"/>
    <w:rsid w:val="0061525C"/>
    <w:rsid w:val="0061530C"/>
    <w:rsid w:val="0061548F"/>
    <w:rsid w:val="00615632"/>
    <w:rsid w:val="0061587E"/>
    <w:rsid w:val="00615D87"/>
    <w:rsid w:val="00615FA6"/>
    <w:rsid w:val="00615FCA"/>
    <w:rsid w:val="00615FD8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17EF1"/>
    <w:rsid w:val="00617F43"/>
    <w:rsid w:val="0062005F"/>
    <w:rsid w:val="006200C3"/>
    <w:rsid w:val="006200C5"/>
    <w:rsid w:val="006200DE"/>
    <w:rsid w:val="0062032F"/>
    <w:rsid w:val="00620397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2490"/>
    <w:rsid w:val="0062270A"/>
    <w:rsid w:val="00623062"/>
    <w:rsid w:val="00623DC2"/>
    <w:rsid w:val="00624617"/>
    <w:rsid w:val="00624648"/>
    <w:rsid w:val="00624CAE"/>
    <w:rsid w:val="00624CC7"/>
    <w:rsid w:val="0062500F"/>
    <w:rsid w:val="006250E7"/>
    <w:rsid w:val="006250F0"/>
    <w:rsid w:val="00625D25"/>
    <w:rsid w:val="006260B9"/>
    <w:rsid w:val="00626447"/>
    <w:rsid w:val="006266F1"/>
    <w:rsid w:val="006269D3"/>
    <w:rsid w:val="00626C81"/>
    <w:rsid w:val="00626DCB"/>
    <w:rsid w:val="00626E9E"/>
    <w:rsid w:val="00626EEE"/>
    <w:rsid w:val="00627508"/>
    <w:rsid w:val="006275DC"/>
    <w:rsid w:val="006277DC"/>
    <w:rsid w:val="00627F75"/>
    <w:rsid w:val="00627FE1"/>
    <w:rsid w:val="0063006F"/>
    <w:rsid w:val="006304D7"/>
    <w:rsid w:val="0063099C"/>
    <w:rsid w:val="00630B68"/>
    <w:rsid w:val="00630BC2"/>
    <w:rsid w:val="006312F6"/>
    <w:rsid w:val="0063166D"/>
    <w:rsid w:val="0063169C"/>
    <w:rsid w:val="006317CF"/>
    <w:rsid w:val="00631868"/>
    <w:rsid w:val="006318BB"/>
    <w:rsid w:val="0063190B"/>
    <w:rsid w:val="00631AB7"/>
    <w:rsid w:val="00631B4E"/>
    <w:rsid w:val="00631BBD"/>
    <w:rsid w:val="00631D11"/>
    <w:rsid w:val="00631E37"/>
    <w:rsid w:val="00631F9A"/>
    <w:rsid w:val="00632161"/>
    <w:rsid w:val="00632218"/>
    <w:rsid w:val="006324A9"/>
    <w:rsid w:val="00632525"/>
    <w:rsid w:val="0063259F"/>
    <w:rsid w:val="00632652"/>
    <w:rsid w:val="006329A8"/>
    <w:rsid w:val="00632A06"/>
    <w:rsid w:val="00632AB7"/>
    <w:rsid w:val="00633442"/>
    <w:rsid w:val="006336D2"/>
    <w:rsid w:val="006337BD"/>
    <w:rsid w:val="006338F6"/>
    <w:rsid w:val="00633BE1"/>
    <w:rsid w:val="00633C85"/>
    <w:rsid w:val="00633EE3"/>
    <w:rsid w:val="00634929"/>
    <w:rsid w:val="00634BEC"/>
    <w:rsid w:val="00634D30"/>
    <w:rsid w:val="00634DDD"/>
    <w:rsid w:val="00635194"/>
    <w:rsid w:val="006351B0"/>
    <w:rsid w:val="006351F8"/>
    <w:rsid w:val="0063533A"/>
    <w:rsid w:val="006353CB"/>
    <w:rsid w:val="006357DB"/>
    <w:rsid w:val="0063583B"/>
    <w:rsid w:val="00635AE0"/>
    <w:rsid w:val="00636521"/>
    <w:rsid w:val="006365E8"/>
    <w:rsid w:val="00636B10"/>
    <w:rsid w:val="00636B83"/>
    <w:rsid w:val="00636EE1"/>
    <w:rsid w:val="00636F0C"/>
    <w:rsid w:val="00637265"/>
    <w:rsid w:val="00637839"/>
    <w:rsid w:val="006379CF"/>
    <w:rsid w:val="00637AF8"/>
    <w:rsid w:val="00637B55"/>
    <w:rsid w:val="00637BA2"/>
    <w:rsid w:val="00637D80"/>
    <w:rsid w:val="006401D3"/>
    <w:rsid w:val="00640635"/>
    <w:rsid w:val="006407E4"/>
    <w:rsid w:val="00640941"/>
    <w:rsid w:val="006409BD"/>
    <w:rsid w:val="006409D9"/>
    <w:rsid w:val="00640BCD"/>
    <w:rsid w:val="00640D5B"/>
    <w:rsid w:val="00640D82"/>
    <w:rsid w:val="00640F98"/>
    <w:rsid w:val="006410B7"/>
    <w:rsid w:val="00641511"/>
    <w:rsid w:val="00641530"/>
    <w:rsid w:val="00641EF4"/>
    <w:rsid w:val="00642097"/>
    <w:rsid w:val="006421F3"/>
    <w:rsid w:val="006423B9"/>
    <w:rsid w:val="00642719"/>
    <w:rsid w:val="006427AD"/>
    <w:rsid w:val="00642840"/>
    <w:rsid w:val="006429A4"/>
    <w:rsid w:val="0064316C"/>
    <w:rsid w:val="006437AA"/>
    <w:rsid w:val="00643914"/>
    <w:rsid w:val="0064394D"/>
    <w:rsid w:val="00643950"/>
    <w:rsid w:val="00643E70"/>
    <w:rsid w:val="00643F5D"/>
    <w:rsid w:val="00643FAF"/>
    <w:rsid w:val="0064424F"/>
    <w:rsid w:val="00644389"/>
    <w:rsid w:val="006443DA"/>
    <w:rsid w:val="0064471D"/>
    <w:rsid w:val="006447B3"/>
    <w:rsid w:val="00644927"/>
    <w:rsid w:val="00644B58"/>
    <w:rsid w:val="00644BB1"/>
    <w:rsid w:val="00644CF4"/>
    <w:rsid w:val="0064506E"/>
    <w:rsid w:val="006452A4"/>
    <w:rsid w:val="0064537A"/>
    <w:rsid w:val="00645671"/>
    <w:rsid w:val="00645970"/>
    <w:rsid w:val="00645E97"/>
    <w:rsid w:val="00646241"/>
    <w:rsid w:val="00646536"/>
    <w:rsid w:val="00647091"/>
    <w:rsid w:val="006474E7"/>
    <w:rsid w:val="006474FF"/>
    <w:rsid w:val="006475CD"/>
    <w:rsid w:val="0064797F"/>
    <w:rsid w:val="00647A2C"/>
    <w:rsid w:val="00647AEB"/>
    <w:rsid w:val="00647B78"/>
    <w:rsid w:val="00647D34"/>
    <w:rsid w:val="006501D4"/>
    <w:rsid w:val="006503B1"/>
    <w:rsid w:val="006504BE"/>
    <w:rsid w:val="00650781"/>
    <w:rsid w:val="006507E5"/>
    <w:rsid w:val="00650A75"/>
    <w:rsid w:val="00650BE5"/>
    <w:rsid w:val="00650C1A"/>
    <w:rsid w:val="00650C41"/>
    <w:rsid w:val="00650DEC"/>
    <w:rsid w:val="00651149"/>
    <w:rsid w:val="00651260"/>
    <w:rsid w:val="00651294"/>
    <w:rsid w:val="00651329"/>
    <w:rsid w:val="006514E6"/>
    <w:rsid w:val="00651611"/>
    <w:rsid w:val="00651852"/>
    <w:rsid w:val="006518AD"/>
    <w:rsid w:val="006518E6"/>
    <w:rsid w:val="00651B88"/>
    <w:rsid w:val="00651E2A"/>
    <w:rsid w:val="00652A6F"/>
    <w:rsid w:val="00652ACF"/>
    <w:rsid w:val="00652D20"/>
    <w:rsid w:val="00652DEF"/>
    <w:rsid w:val="00652EAA"/>
    <w:rsid w:val="0065328D"/>
    <w:rsid w:val="006537C0"/>
    <w:rsid w:val="00653A98"/>
    <w:rsid w:val="00653B17"/>
    <w:rsid w:val="00653B5A"/>
    <w:rsid w:val="00653D89"/>
    <w:rsid w:val="00653E17"/>
    <w:rsid w:val="00653E22"/>
    <w:rsid w:val="00653F8F"/>
    <w:rsid w:val="00654050"/>
    <w:rsid w:val="00654182"/>
    <w:rsid w:val="0065449B"/>
    <w:rsid w:val="00654566"/>
    <w:rsid w:val="00654883"/>
    <w:rsid w:val="006548D1"/>
    <w:rsid w:val="00654C16"/>
    <w:rsid w:val="00654C2E"/>
    <w:rsid w:val="00655204"/>
    <w:rsid w:val="006553D5"/>
    <w:rsid w:val="00655D40"/>
    <w:rsid w:val="00655FD2"/>
    <w:rsid w:val="00656004"/>
    <w:rsid w:val="006563E7"/>
    <w:rsid w:val="00656C68"/>
    <w:rsid w:val="00656DBE"/>
    <w:rsid w:val="00657038"/>
    <w:rsid w:val="00657285"/>
    <w:rsid w:val="00657581"/>
    <w:rsid w:val="0065761B"/>
    <w:rsid w:val="00657871"/>
    <w:rsid w:val="00657A1D"/>
    <w:rsid w:val="00657AC5"/>
    <w:rsid w:val="00657BD8"/>
    <w:rsid w:val="00657C07"/>
    <w:rsid w:val="00657D19"/>
    <w:rsid w:val="00657E79"/>
    <w:rsid w:val="00657FAB"/>
    <w:rsid w:val="00660417"/>
    <w:rsid w:val="00660435"/>
    <w:rsid w:val="0066056F"/>
    <w:rsid w:val="00660751"/>
    <w:rsid w:val="00660811"/>
    <w:rsid w:val="006608DD"/>
    <w:rsid w:val="00660ADB"/>
    <w:rsid w:val="00660C16"/>
    <w:rsid w:val="00660C7D"/>
    <w:rsid w:val="00660CBD"/>
    <w:rsid w:val="00660D37"/>
    <w:rsid w:val="00660D85"/>
    <w:rsid w:val="00660F9F"/>
    <w:rsid w:val="0066137D"/>
    <w:rsid w:val="00661583"/>
    <w:rsid w:val="006619B7"/>
    <w:rsid w:val="006621C9"/>
    <w:rsid w:val="00662320"/>
    <w:rsid w:val="00662395"/>
    <w:rsid w:val="006625AF"/>
    <w:rsid w:val="00662850"/>
    <w:rsid w:val="00662A41"/>
    <w:rsid w:val="00662D6D"/>
    <w:rsid w:val="00662E00"/>
    <w:rsid w:val="006630BC"/>
    <w:rsid w:val="0066312E"/>
    <w:rsid w:val="006633CA"/>
    <w:rsid w:val="006635F9"/>
    <w:rsid w:val="0066376D"/>
    <w:rsid w:val="006637F3"/>
    <w:rsid w:val="00663A00"/>
    <w:rsid w:val="00663D9E"/>
    <w:rsid w:val="00663DD2"/>
    <w:rsid w:val="00663FF9"/>
    <w:rsid w:val="006640A3"/>
    <w:rsid w:val="006642F6"/>
    <w:rsid w:val="0066447B"/>
    <w:rsid w:val="006646E8"/>
    <w:rsid w:val="00664828"/>
    <w:rsid w:val="0066483B"/>
    <w:rsid w:val="00664875"/>
    <w:rsid w:val="00664927"/>
    <w:rsid w:val="006649F8"/>
    <w:rsid w:val="00664CBC"/>
    <w:rsid w:val="00664E1B"/>
    <w:rsid w:val="00665070"/>
    <w:rsid w:val="006650C0"/>
    <w:rsid w:val="0066526A"/>
    <w:rsid w:val="0066526C"/>
    <w:rsid w:val="00665280"/>
    <w:rsid w:val="0066551A"/>
    <w:rsid w:val="00665616"/>
    <w:rsid w:val="0066567B"/>
    <w:rsid w:val="00665A99"/>
    <w:rsid w:val="00665B76"/>
    <w:rsid w:val="00665BDD"/>
    <w:rsid w:val="00665EEF"/>
    <w:rsid w:val="0066621E"/>
    <w:rsid w:val="00666703"/>
    <w:rsid w:val="0066687F"/>
    <w:rsid w:val="006669D3"/>
    <w:rsid w:val="006669FC"/>
    <w:rsid w:val="00666BA3"/>
    <w:rsid w:val="00666F2C"/>
    <w:rsid w:val="006671B8"/>
    <w:rsid w:val="0066768D"/>
    <w:rsid w:val="00667A1E"/>
    <w:rsid w:val="00667E55"/>
    <w:rsid w:val="00670123"/>
    <w:rsid w:val="006701E3"/>
    <w:rsid w:val="0067030D"/>
    <w:rsid w:val="00670409"/>
    <w:rsid w:val="00670419"/>
    <w:rsid w:val="006704CE"/>
    <w:rsid w:val="006704F2"/>
    <w:rsid w:val="006705B7"/>
    <w:rsid w:val="006706B2"/>
    <w:rsid w:val="006706CC"/>
    <w:rsid w:val="00670718"/>
    <w:rsid w:val="006708DC"/>
    <w:rsid w:val="00670934"/>
    <w:rsid w:val="00670983"/>
    <w:rsid w:val="006709E0"/>
    <w:rsid w:val="00670B56"/>
    <w:rsid w:val="00670C8F"/>
    <w:rsid w:val="00670E03"/>
    <w:rsid w:val="006710FB"/>
    <w:rsid w:val="0067114C"/>
    <w:rsid w:val="006715D4"/>
    <w:rsid w:val="006718A6"/>
    <w:rsid w:val="00671A8C"/>
    <w:rsid w:val="00671B91"/>
    <w:rsid w:val="00671D07"/>
    <w:rsid w:val="00671F57"/>
    <w:rsid w:val="00672116"/>
    <w:rsid w:val="00672363"/>
    <w:rsid w:val="00672528"/>
    <w:rsid w:val="00672D0D"/>
    <w:rsid w:val="0067305E"/>
    <w:rsid w:val="00673513"/>
    <w:rsid w:val="00673AA7"/>
    <w:rsid w:val="00673C5E"/>
    <w:rsid w:val="00673DB2"/>
    <w:rsid w:val="00673F64"/>
    <w:rsid w:val="0067435B"/>
    <w:rsid w:val="00674BA8"/>
    <w:rsid w:val="00674BE4"/>
    <w:rsid w:val="00674DFE"/>
    <w:rsid w:val="00674EB6"/>
    <w:rsid w:val="00675041"/>
    <w:rsid w:val="00675048"/>
    <w:rsid w:val="006750E2"/>
    <w:rsid w:val="00675255"/>
    <w:rsid w:val="006754CD"/>
    <w:rsid w:val="00675755"/>
    <w:rsid w:val="00675784"/>
    <w:rsid w:val="00675796"/>
    <w:rsid w:val="00675958"/>
    <w:rsid w:val="00675AD4"/>
    <w:rsid w:val="00675FEE"/>
    <w:rsid w:val="00676352"/>
    <w:rsid w:val="006763BB"/>
    <w:rsid w:val="006763E8"/>
    <w:rsid w:val="006764B4"/>
    <w:rsid w:val="0067676F"/>
    <w:rsid w:val="006769B6"/>
    <w:rsid w:val="00676B0C"/>
    <w:rsid w:val="00676D74"/>
    <w:rsid w:val="00677318"/>
    <w:rsid w:val="00677EFE"/>
    <w:rsid w:val="0068049B"/>
    <w:rsid w:val="00680879"/>
    <w:rsid w:val="00680983"/>
    <w:rsid w:val="00680A59"/>
    <w:rsid w:val="00680BD7"/>
    <w:rsid w:val="00680CFF"/>
    <w:rsid w:val="00680EA9"/>
    <w:rsid w:val="0068105F"/>
    <w:rsid w:val="0068119A"/>
    <w:rsid w:val="006811F5"/>
    <w:rsid w:val="006815BC"/>
    <w:rsid w:val="0068178E"/>
    <w:rsid w:val="006819FE"/>
    <w:rsid w:val="00681A42"/>
    <w:rsid w:val="00681EE9"/>
    <w:rsid w:val="0068208C"/>
    <w:rsid w:val="0068221C"/>
    <w:rsid w:val="0068228B"/>
    <w:rsid w:val="006823C8"/>
    <w:rsid w:val="006827D9"/>
    <w:rsid w:val="006833D1"/>
    <w:rsid w:val="0068341A"/>
    <w:rsid w:val="0068354C"/>
    <w:rsid w:val="006836D5"/>
    <w:rsid w:val="00683830"/>
    <w:rsid w:val="00683859"/>
    <w:rsid w:val="00683D61"/>
    <w:rsid w:val="00683D83"/>
    <w:rsid w:val="006841D2"/>
    <w:rsid w:val="006844AD"/>
    <w:rsid w:val="006848CA"/>
    <w:rsid w:val="0068492D"/>
    <w:rsid w:val="006849FD"/>
    <w:rsid w:val="00684A26"/>
    <w:rsid w:val="00684E1F"/>
    <w:rsid w:val="00684E78"/>
    <w:rsid w:val="0068570C"/>
    <w:rsid w:val="006859C9"/>
    <w:rsid w:val="00685BC1"/>
    <w:rsid w:val="00685BFB"/>
    <w:rsid w:val="00685BFC"/>
    <w:rsid w:val="00685C3B"/>
    <w:rsid w:val="00685C49"/>
    <w:rsid w:val="00685CF7"/>
    <w:rsid w:val="00685D52"/>
    <w:rsid w:val="00685E2E"/>
    <w:rsid w:val="00685EBE"/>
    <w:rsid w:val="00686364"/>
    <w:rsid w:val="00686497"/>
    <w:rsid w:val="00686790"/>
    <w:rsid w:val="00686795"/>
    <w:rsid w:val="00687264"/>
    <w:rsid w:val="00687426"/>
    <w:rsid w:val="006874E0"/>
    <w:rsid w:val="006876F9"/>
    <w:rsid w:val="00687ABD"/>
    <w:rsid w:val="00687BDE"/>
    <w:rsid w:val="006900D8"/>
    <w:rsid w:val="00690374"/>
    <w:rsid w:val="0069049F"/>
    <w:rsid w:val="006907B7"/>
    <w:rsid w:val="006907F3"/>
    <w:rsid w:val="00690A5D"/>
    <w:rsid w:val="00690AEC"/>
    <w:rsid w:val="00690C48"/>
    <w:rsid w:val="00690C69"/>
    <w:rsid w:val="00690F54"/>
    <w:rsid w:val="0069106F"/>
    <w:rsid w:val="00691077"/>
    <w:rsid w:val="00691247"/>
    <w:rsid w:val="006913F1"/>
    <w:rsid w:val="0069145B"/>
    <w:rsid w:val="006915BF"/>
    <w:rsid w:val="00691881"/>
    <w:rsid w:val="006919D9"/>
    <w:rsid w:val="00691BFC"/>
    <w:rsid w:val="0069215B"/>
    <w:rsid w:val="00692222"/>
    <w:rsid w:val="006924A8"/>
    <w:rsid w:val="00692630"/>
    <w:rsid w:val="0069274B"/>
    <w:rsid w:val="0069278B"/>
    <w:rsid w:val="00692B2C"/>
    <w:rsid w:val="00692B54"/>
    <w:rsid w:val="00692CF7"/>
    <w:rsid w:val="00692DFA"/>
    <w:rsid w:val="0069309F"/>
    <w:rsid w:val="00693219"/>
    <w:rsid w:val="006932EB"/>
    <w:rsid w:val="006939F2"/>
    <w:rsid w:val="00693BC8"/>
    <w:rsid w:val="00693F4D"/>
    <w:rsid w:val="00694077"/>
    <w:rsid w:val="00694249"/>
    <w:rsid w:val="006947E2"/>
    <w:rsid w:val="00694BA7"/>
    <w:rsid w:val="006951C3"/>
    <w:rsid w:val="006953C4"/>
    <w:rsid w:val="00695EFB"/>
    <w:rsid w:val="00695F5A"/>
    <w:rsid w:val="00695F70"/>
    <w:rsid w:val="00696798"/>
    <w:rsid w:val="00696DEA"/>
    <w:rsid w:val="006970AE"/>
    <w:rsid w:val="006973A0"/>
    <w:rsid w:val="006976D9"/>
    <w:rsid w:val="006978E6"/>
    <w:rsid w:val="006A07DF"/>
    <w:rsid w:val="006A0AC2"/>
    <w:rsid w:val="006A0B8F"/>
    <w:rsid w:val="006A0CD1"/>
    <w:rsid w:val="006A0DAB"/>
    <w:rsid w:val="006A1497"/>
    <w:rsid w:val="006A181A"/>
    <w:rsid w:val="006A1CB3"/>
    <w:rsid w:val="006A1F9B"/>
    <w:rsid w:val="006A2235"/>
    <w:rsid w:val="006A2775"/>
    <w:rsid w:val="006A278E"/>
    <w:rsid w:val="006A30C1"/>
    <w:rsid w:val="006A338A"/>
    <w:rsid w:val="006A3AFC"/>
    <w:rsid w:val="006A3B02"/>
    <w:rsid w:val="006A3B63"/>
    <w:rsid w:val="006A3C93"/>
    <w:rsid w:val="006A3DE0"/>
    <w:rsid w:val="006A3F3E"/>
    <w:rsid w:val="006A4350"/>
    <w:rsid w:val="006A4462"/>
    <w:rsid w:val="006A4A5E"/>
    <w:rsid w:val="006A4BB3"/>
    <w:rsid w:val="006A4C31"/>
    <w:rsid w:val="006A4CB7"/>
    <w:rsid w:val="006A4E20"/>
    <w:rsid w:val="006A51B6"/>
    <w:rsid w:val="006A52D1"/>
    <w:rsid w:val="006A5634"/>
    <w:rsid w:val="006A58E3"/>
    <w:rsid w:val="006A596D"/>
    <w:rsid w:val="006A5C95"/>
    <w:rsid w:val="006A5F42"/>
    <w:rsid w:val="006A61A7"/>
    <w:rsid w:val="006A6474"/>
    <w:rsid w:val="006A6595"/>
    <w:rsid w:val="006A6597"/>
    <w:rsid w:val="006A66AA"/>
    <w:rsid w:val="006A6A76"/>
    <w:rsid w:val="006A6E35"/>
    <w:rsid w:val="006A7065"/>
    <w:rsid w:val="006A70ED"/>
    <w:rsid w:val="006A7601"/>
    <w:rsid w:val="006A7901"/>
    <w:rsid w:val="006A7EA4"/>
    <w:rsid w:val="006B0206"/>
    <w:rsid w:val="006B0243"/>
    <w:rsid w:val="006B086A"/>
    <w:rsid w:val="006B0875"/>
    <w:rsid w:val="006B0920"/>
    <w:rsid w:val="006B0974"/>
    <w:rsid w:val="006B0BBC"/>
    <w:rsid w:val="006B0BEC"/>
    <w:rsid w:val="006B0E57"/>
    <w:rsid w:val="006B0EE7"/>
    <w:rsid w:val="006B0FAC"/>
    <w:rsid w:val="006B101F"/>
    <w:rsid w:val="006B1035"/>
    <w:rsid w:val="006B11BC"/>
    <w:rsid w:val="006B11D6"/>
    <w:rsid w:val="006B18B1"/>
    <w:rsid w:val="006B1A07"/>
    <w:rsid w:val="006B1ABD"/>
    <w:rsid w:val="006B1AE5"/>
    <w:rsid w:val="006B1E2E"/>
    <w:rsid w:val="006B1F4E"/>
    <w:rsid w:val="006B1F54"/>
    <w:rsid w:val="006B1FFF"/>
    <w:rsid w:val="006B2132"/>
    <w:rsid w:val="006B2218"/>
    <w:rsid w:val="006B2406"/>
    <w:rsid w:val="006B247E"/>
    <w:rsid w:val="006B26D1"/>
    <w:rsid w:val="006B2842"/>
    <w:rsid w:val="006B288F"/>
    <w:rsid w:val="006B2AD0"/>
    <w:rsid w:val="006B2B13"/>
    <w:rsid w:val="006B2E50"/>
    <w:rsid w:val="006B2F4F"/>
    <w:rsid w:val="006B3337"/>
    <w:rsid w:val="006B346D"/>
    <w:rsid w:val="006B39DF"/>
    <w:rsid w:val="006B3B90"/>
    <w:rsid w:val="006B3F0B"/>
    <w:rsid w:val="006B4085"/>
    <w:rsid w:val="006B42E7"/>
    <w:rsid w:val="006B43E5"/>
    <w:rsid w:val="006B45F7"/>
    <w:rsid w:val="006B48DD"/>
    <w:rsid w:val="006B49AC"/>
    <w:rsid w:val="006B4B64"/>
    <w:rsid w:val="006B4B79"/>
    <w:rsid w:val="006B4D52"/>
    <w:rsid w:val="006B524E"/>
    <w:rsid w:val="006B5683"/>
    <w:rsid w:val="006B5B7E"/>
    <w:rsid w:val="006B5C94"/>
    <w:rsid w:val="006B5EA2"/>
    <w:rsid w:val="006B5FD2"/>
    <w:rsid w:val="006B663C"/>
    <w:rsid w:val="006B6815"/>
    <w:rsid w:val="006B68B1"/>
    <w:rsid w:val="006B6953"/>
    <w:rsid w:val="006B6971"/>
    <w:rsid w:val="006B6DF4"/>
    <w:rsid w:val="006B6EB3"/>
    <w:rsid w:val="006B6F22"/>
    <w:rsid w:val="006B6FBB"/>
    <w:rsid w:val="006B7187"/>
    <w:rsid w:val="006B7507"/>
    <w:rsid w:val="006B7B69"/>
    <w:rsid w:val="006B7DC9"/>
    <w:rsid w:val="006B7E39"/>
    <w:rsid w:val="006C014E"/>
    <w:rsid w:val="006C0BE1"/>
    <w:rsid w:val="006C0E97"/>
    <w:rsid w:val="006C0F83"/>
    <w:rsid w:val="006C0FF2"/>
    <w:rsid w:val="006C10A9"/>
    <w:rsid w:val="006C1806"/>
    <w:rsid w:val="006C18E1"/>
    <w:rsid w:val="006C1934"/>
    <w:rsid w:val="006C2709"/>
    <w:rsid w:val="006C2918"/>
    <w:rsid w:val="006C2928"/>
    <w:rsid w:val="006C324D"/>
    <w:rsid w:val="006C3250"/>
    <w:rsid w:val="006C3433"/>
    <w:rsid w:val="006C3623"/>
    <w:rsid w:val="006C3C0E"/>
    <w:rsid w:val="006C3E16"/>
    <w:rsid w:val="006C4090"/>
    <w:rsid w:val="006C4216"/>
    <w:rsid w:val="006C42DD"/>
    <w:rsid w:val="006C4B6F"/>
    <w:rsid w:val="006C4C84"/>
    <w:rsid w:val="006C4D09"/>
    <w:rsid w:val="006C4D4E"/>
    <w:rsid w:val="006C4FD7"/>
    <w:rsid w:val="006C50AA"/>
    <w:rsid w:val="006C531E"/>
    <w:rsid w:val="006C5380"/>
    <w:rsid w:val="006C5534"/>
    <w:rsid w:val="006C57F9"/>
    <w:rsid w:val="006C58AC"/>
    <w:rsid w:val="006C5A6C"/>
    <w:rsid w:val="006C5A92"/>
    <w:rsid w:val="006C5BF8"/>
    <w:rsid w:val="006C5F81"/>
    <w:rsid w:val="006C63C6"/>
    <w:rsid w:val="006C689E"/>
    <w:rsid w:val="006C69E1"/>
    <w:rsid w:val="006C6C20"/>
    <w:rsid w:val="006C6C59"/>
    <w:rsid w:val="006C76D4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991"/>
    <w:rsid w:val="006D0D76"/>
    <w:rsid w:val="006D0E11"/>
    <w:rsid w:val="006D0F58"/>
    <w:rsid w:val="006D0FBE"/>
    <w:rsid w:val="006D1345"/>
    <w:rsid w:val="006D1446"/>
    <w:rsid w:val="006D14DD"/>
    <w:rsid w:val="006D1728"/>
    <w:rsid w:val="006D175F"/>
    <w:rsid w:val="006D17E9"/>
    <w:rsid w:val="006D194F"/>
    <w:rsid w:val="006D1B72"/>
    <w:rsid w:val="006D1C84"/>
    <w:rsid w:val="006D1E82"/>
    <w:rsid w:val="006D21C7"/>
    <w:rsid w:val="006D23CE"/>
    <w:rsid w:val="006D28D3"/>
    <w:rsid w:val="006D2EFB"/>
    <w:rsid w:val="006D30AB"/>
    <w:rsid w:val="006D358C"/>
    <w:rsid w:val="006D3E32"/>
    <w:rsid w:val="006D3F2C"/>
    <w:rsid w:val="006D40DE"/>
    <w:rsid w:val="006D4238"/>
    <w:rsid w:val="006D4389"/>
    <w:rsid w:val="006D4456"/>
    <w:rsid w:val="006D44CA"/>
    <w:rsid w:val="006D4557"/>
    <w:rsid w:val="006D46A3"/>
    <w:rsid w:val="006D4824"/>
    <w:rsid w:val="006D485C"/>
    <w:rsid w:val="006D4ADB"/>
    <w:rsid w:val="006D4BA4"/>
    <w:rsid w:val="006D4EC4"/>
    <w:rsid w:val="006D4F1F"/>
    <w:rsid w:val="006D541F"/>
    <w:rsid w:val="006D5504"/>
    <w:rsid w:val="006D558D"/>
    <w:rsid w:val="006D566D"/>
    <w:rsid w:val="006D5780"/>
    <w:rsid w:val="006D5932"/>
    <w:rsid w:val="006D5BBB"/>
    <w:rsid w:val="006D5D7B"/>
    <w:rsid w:val="006D5D9A"/>
    <w:rsid w:val="006D6280"/>
    <w:rsid w:val="006D62DB"/>
    <w:rsid w:val="006D6697"/>
    <w:rsid w:val="006D69AE"/>
    <w:rsid w:val="006D6CC2"/>
    <w:rsid w:val="006D6F7A"/>
    <w:rsid w:val="006D7118"/>
    <w:rsid w:val="006D7262"/>
    <w:rsid w:val="006D7509"/>
    <w:rsid w:val="006D7D73"/>
    <w:rsid w:val="006D7DD3"/>
    <w:rsid w:val="006D7F65"/>
    <w:rsid w:val="006E0187"/>
    <w:rsid w:val="006E01FF"/>
    <w:rsid w:val="006E02F9"/>
    <w:rsid w:val="006E0475"/>
    <w:rsid w:val="006E06AB"/>
    <w:rsid w:val="006E0746"/>
    <w:rsid w:val="006E0A0F"/>
    <w:rsid w:val="006E11C6"/>
    <w:rsid w:val="006E12A2"/>
    <w:rsid w:val="006E14B4"/>
    <w:rsid w:val="006E1507"/>
    <w:rsid w:val="006E1743"/>
    <w:rsid w:val="006E1DB1"/>
    <w:rsid w:val="006E1E99"/>
    <w:rsid w:val="006E2515"/>
    <w:rsid w:val="006E2597"/>
    <w:rsid w:val="006E27E8"/>
    <w:rsid w:val="006E28A3"/>
    <w:rsid w:val="006E2B6E"/>
    <w:rsid w:val="006E2DB0"/>
    <w:rsid w:val="006E32E1"/>
    <w:rsid w:val="006E34CD"/>
    <w:rsid w:val="006E353C"/>
    <w:rsid w:val="006E3564"/>
    <w:rsid w:val="006E358E"/>
    <w:rsid w:val="006E3634"/>
    <w:rsid w:val="006E39C1"/>
    <w:rsid w:val="006E3A0F"/>
    <w:rsid w:val="006E3A7A"/>
    <w:rsid w:val="006E3DC6"/>
    <w:rsid w:val="006E3F1F"/>
    <w:rsid w:val="006E400B"/>
    <w:rsid w:val="006E4142"/>
    <w:rsid w:val="006E42FE"/>
    <w:rsid w:val="006E443E"/>
    <w:rsid w:val="006E47AD"/>
    <w:rsid w:val="006E47BF"/>
    <w:rsid w:val="006E47C2"/>
    <w:rsid w:val="006E497B"/>
    <w:rsid w:val="006E4DE4"/>
    <w:rsid w:val="006E4F99"/>
    <w:rsid w:val="006E4FFF"/>
    <w:rsid w:val="006E5088"/>
    <w:rsid w:val="006E533C"/>
    <w:rsid w:val="006E5366"/>
    <w:rsid w:val="006E5967"/>
    <w:rsid w:val="006E5B1F"/>
    <w:rsid w:val="006E5C43"/>
    <w:rsid w:val="006E5D54"/>
    <w:rsid w:val="006E6248"/>
    <w:rsid w:val="006E6442"/>
    <w:rsid w:val="006E64B8"/>
    <w:rsid w:val="006E6524"/>
    <w:rsid w:val="006E65CB"/>
    <w:rsid w:val="006E68A9"/>
    <w:rsid w:val="006E6B11"/>
    <w:rsid w:val="006E6D62"/>
    <w:rsid w:val="006E6F49"/>
    <w:rsid w:val="006E6FB3"/>
    <w:rsid w:val="006E7098"/>
    <w:rsid w:val="006E7215"/>
    <w:rsid w:val="006E7244"/>
    <w:rsid w:val="006E734A"/>
    <w:rsid w:val="006E734B"/>
    <w:rsid w:val="006E74F5"/>
    <w:rsid w:val="006E7506"/>
    <w:rsid w:val="006E7CBD"/>
    <w:rsid w:val="006E7D87"/>
    <w:rsid w:val="006E7EE6"/>
    <w:rsid w:val="006F0124"/>
    <w:rsid w:val="006F01A9"/>
    <w:rsid w:val="006F02D4"/>
    <w:rsid w:val="006F05D9"/>
    <w:rsid w:val="006F0839"/>
    <w:rsid w:val="006F093F"/>
    <w:rsid w:val="006F099E"/>
    <w:rsid w:val="006F11C5"/>
    <w:rsid w:val="006F1357"/>
    <w:rsid w:val="006F1696"/>
    <w:rsid w:val="006F17BD"/>
    <w:rsid w:val="006F186D"/>
    <w:rsid w:val="006F1944"/>
    <w:rsid w:val="006F194C"/>
    <w:rsid w:val="006F1B24"/>
    <w:rsid w:val="006F1EDA"/>
    <w:rsid w:val="006F252E"/>
    <w:rsid w:val="006F2993"/>
    <w:rsid w:val="006F2BDF"/>
    <w:rsid w:val="006F2C8F"/>
    <w:rsid w:val="006F2CE2"/>
    <w:rsid w:val="006F2D2E"/>
    <w:rsid w:val="006F2E17"/>
    <w:rsid w:val="006F30D2"/>
    <w:rsid w:val="006F3339"/>
    <w:rsid w:val="006F3754"/>
    <w:rsid w:val="006F38E2"/>
    <w:rsid w:val="006F3CD3"/>
    <w:rsid w:val="006F3F2F"/>
    <w:rsid w:val="006F4302"/>
    <w:rsid w:val="006F4900"/>
    <w:rsid w:val="006F494A"/>
    <w:rsid w:val="006F4A37"/>
    <w:rsid w:val="006F4A62"/>
    <w:rsid w:val="006F4C5D"/>
    <w:rsid w:val="006F4C6F"/>
    <w:rsid w:val="006F5192"/>
    <w:rsid w:val="006F51EA"/>
    <w:rsid w:val="006F5366"/>
    <w:rsid w:val="006F53D8"/>
    <w:rsid w:val="006F561A"/>
    <w:rsid w:val="006F5A26"/>
    <w:rsid w:val="006F606E"/>
    <w:rsid w:val="006F6197"/>
    <w:rsid w:val="006F6212"/>
    <w:rsid w:val="006F6438"/>
    <w:rsid w:val="006F66DD"/>
    <w:rsid w:val="006F681F"/>
    <w:rsid w:val="006F69A3"/>
    <w:rsid w:val="006F6B65"/>
    <w:rsid w:val="006F700B"/>
    <w:rsid w:val="006F70B9"/>
    <w:rsid w:val="006F7327"/>
    <w:rsid w:val="006F7921"/>
    <w:rsid w:val="006F795A"/>
    <w:rsid w:val="006F7A42"/>
    <w:rsid w:val="006F7A4A"/>
    <w:rsid w:val="006F7B64"/>
    <w:rsid w:val="006F7F73"/>
    <w:rsid w:val="007000E8"/>
    <w:rsid w:val="00700117"/>
    <w:rsid w:val="007004C2"/>
    <w:rsid w:val="0070051E"/>
    <w:rsid w:val="007006C8"/>
    <w:rsid w:val="007008FB"/>
    <w:rsid w:val="00700A9D"/>
    <w:rsid w:val="00700D25"/>
    <w:rsid w:val="00700FE7"/>
    <w:rsid w:val="00701042"/>
    <w:rsid w:val="007011B2"/>
    <w:rsid w:val="007018D9"/>
    <w:rsid w:val="00701CAE"/>
    <w:rsid w:val="007020C6"/>
    <w:rsid w:val="007020D7"/>
    <w:rsid w:val="0070212B"/>
    <w:rsid w:val="00702145"/>
    <w:rsid w:val="00702193"/>
    <w:rsid w:val="00702788"/>
    <w:rsid w:val="0070296C"/>
    <w:rsid w:val="007029E5"/>
    <w:rsid w:val="00702B34"/>
    <w:rsid w:val="00702BFA"/>
    <w:rsid w:val="00702DBF"/>
    <w:rsid w:val="00702E66"/>
    <w:rsid w:val="00702FAF"/>
    <w:rsid w:val="00703237"/>
    <w:rsid w:val="0070329A"/>
    <w:rsid w:val="007033D6"/>
    <w:rsid w:val="007036E0"/>
    <w:rsid w:val="0070394B"/>
    <w:rsid w:val="00703AAD"/>
    <w:rsid w:val="00703CA2"/>
    <w:rsid w:val="00703E38"/>
    <w:rsid w:val="00703ED5"/>
    <w:rsid w:val="00703FFE"/>
    <w:rsid w:val="007040E8"/>
    <w:rsid w:val="00704579"/>
    <w:rsid w:val="0070458F"/>
    <w:rsid w:val="007045D6"/>
    <w:rsid w:val="00704615"/>
    <w:rsid w:val="0070467F"/>
    <w:rsid w:val="007046D6"/>
    <w:rsid w:val="00704743"/>
    <w:rsid w:val="00704CB2"/>
    <w:rsid w:val="00704E3B"/>
    <w:rsid w:val="00704EDD"/>
    <w:rsid w:val="007050FD"/>
    <w:rsid w:val="00705173"/>
    <w:rsid w:val="00705677"/>
    <w:rsid w:val="00705B78"/>
    <w:rsid w:val="00705BE8"/>
    <w:rsid w:val="00705C37"/>
    <w:rsid w:val="007061D6"/>
    <w:rsid w:val="0070648A"/>
    <w:rsid w:val="007068A4"/>
    <w:rsid w:val="00706CBF"/>
    <w:rsid w:val="00706CF5"/>
    <w:rsid w:val="00706DCE"/>
    <w:rsid w:val="00706F09"/>
    <w:rsid w:val="007071F8"/>
    <w:rsid w:val="007072A6"/>
    <w:rsid w:val="00707837"/>
    <w:rsid w:val="00707FAD"/>
    <w:rsid w:val="00710255"/>
    <w:rsid w:val="00710A81"/>
    <w:rsid w:val="00710C76"/>
    <w:rsid w:val="00710E6E"/>
    <w:rsid w:val="00710FD3"/>
    <w:rsid w:val="00711776"/>
    <w:rsid w:val="007117F0"/>
    <w:rsid w:val="00711813"/>
    <w:rsid w:val="00711B80"/>
    <w:rsid w:val="00711C05"/>
    <w:rsid w:val="00711F9B"/>
    <w:rsid w:val="00711FD9"/>
    <w:rsid w:val="0071220A"/>
    <w:rsid w:val="00712350"/>
    <w:rsid w:val="007124C5"/>
    <w:rsid w:val="0071277C"/>
    <w:rsid w:val="00712907"/>
    <w:rsid w:val="007129EA"/>
    <w:rsid w:val="00712EA9"/>
    <w:rsid w:val="00712F3E"/>
    <w:rsid w:val="00713248"/>
    <w:rsid w:val="00713558"/>
    <w:rsid w:val="00713660"/>
    <w:rsid w:val="00713694"/>
    <w:rsid w:val="0071396F"/>
    <w:rsid w:val="00713A9F"/>
    <w:rsid w:val="00713E80"/>
    <w:rsid w:val="00713F1D"/>
    <w:rsid w:val="00713F48"/>
    <w:rsid w:val="00713F86"/>
    <w:rsid w:val="00714285"/>
    <w:rsid w:val="00714378"/>
    <w:rsid w:val="007143E6"/>
    <w:rsid w:val="0071442A"/>
    <w:rsid w:val="00714585"/>
    <w:rsid w:val="00714855"/>
    <w:rsid w:val="00714A48"/>
    <w:rsid w:val="00714B2F"/>
    <w:rsid w:val="007155A5"/>
    <w:rsid w:val="00715A91"/>
    <w:rsid w:val="007160FD"/>
    <w:rsid w:val="0071648A"/>
    <w:rsid w:val="007164A5"/>
    <w:rsid w:val="00716A45"/>
    <w:rsid w:val="00716F5D"/>
    <w:rsid w:val="00717045"/>
    <w:rsid w:val="007176AF"/>
    <w:rsid w:val="00717E43"/>
    <w:rsid w:val="00717E78"/>
    <w:rsid w:val="00717FCE"/>
    <w:rsid w:val="007201A0"/>
    <w:rsid w:val="007201B1"/>
    <w:rsid w:val="0072026C"/>
    <w:rsid w:val="00720291"/>
    <w:rsid w:val="007209A2"/>
    <w:rsid w:val="007209B8"/>
    <w:rsid w:val="007209E1"/>
    <w:rsid w:val="00720D39"/>
    <w:rsid w:val="00720D6F"/>
    <w:rsid w:val="0072106C"/>
    <w:rsid w:val="007214C0"/>
    <w:rsid w:val="007215D9"/>
    <w:rsid w:val="00721D8C"/>
    <w:rsid w:val="00721E3F"/>
    <w:rsid w:val="0072208F"/>
    <w:rsid w:val="00722428"/>
    <w:rsid w:val="00722584"/>
    <w:rsid w:val="007226B6"/>
    <w:rsid w:val="0072282A"/>
    <w:rsid w:val="0072288C"/>
    <w:rsid w:val="007228F0"/>
    <w:rsid w:val="00722A4B"/>
    <w:rsid w:val="0072357D"/>
    <w:rsid w:val="00723799"/>
    <w:rsid w:val="00723AF2"/>
    <w:rsid w:val="00723BCF"/>
    <w:rsid w:val="00723DB8"/>
    <w:rsid w:val="00724065"/>
    <w:rsid w:val="00724172"/>
    <w:rsid w:val="00724598"/>
    <w:rsid w:val="0072482D"/>
    <w:rsid w:val="00724BF1"/>
    <w:rsid w:val="00724C39"/>
    <w:rsid w:val="00724C58"/>
    <w:rsid w:val="007255D1"/>
    <w:rsid w:val="0072566D"/>
    <w:rsid w:val="00725821"/>
    <w:rsid w:val="00725C0B"/>
    <w:rsid w:val="00725CD7"/>
    <w:rsid w:val="00725CE2"/>
    <w:rsid w:val="00725FD8"/>
    <w:rsid w:val="00726037"/>
    <w:rsid w:val="007260C9"/>
    <w:rsid w:val="00726285"/>
    <w:rsid w:val="00726578"/>
    <w:rsid w:val="007266D4"/>
    <w:rsid w:val="00726931"/>
    <w:rsid w:val="007270B2"/>
    <w:rsid w:val="007273AF"/>
    <w:rsid w:val="007277B3"/>
    <w:rsid w:val="007277BF"/>
    <w:rsid w:val="00727A24"/>
    <w:rsid w:val="00727AF1"/>
    <w:rsid w:val="00727C0D"/>
    <w:rsid w:val="00727C56"/>
    <w:rsid w:val="00727C6D"/>
    <w:rsid w:val="00730085"/>
    <w:rsid w:val="007300B9"/>
    <w:rsid w:val="00730210"/>
    <w:rsid w:val="00730269"/>
    <w:rsid w:val="007302B8"/>
    <w:rsid w:val="007303AB"/>
    <w:rsid w:val="00730547"/>
    <w:rsid w:val="00730682"/>
    <w:rsid w:val="007306E3"/>
    <w:rsid w:val="00730994"/>
    <w:rsid w:val="007309ED"/>
    <w:rsid w:val="00731123"/>
    <w:rsid w:val="007311A3"/>
    <w:rsid w:val="0073123B"/>
    <w:rsid w:val="00731EFD"/>
    <w:rsid w:val="0073200C"/>
    <w:rsid w:val="0073206A"/>
    <w:rsid w:val="00732200"/>
    <w:rsid w:val="007323BC"/>
    <w:rsid w:val="00732488"/>
    <w:rsid w:val="00732670"/>
    <w:rsid w:val="00732E56"/>
    <w:rsid w:val="0073337F"/>
    <w:rsid w:val="00733447"/>
    <w:rsid w:val="007338CE"/>
    <w:rsid w:val="00733C3D"/>
    <w:rsid w:val="0073445E"/>
    <w:rsid w:val="007345CC"/>
    <w:rsid w:val="007347EB"/>
    <w:rsid w:val="00734B0E"/>
    <w:rsid w:val="00734B88"/>
    <w:rsid w:val="00734FE4"/>
    <w:rsid w:val="00735113"/>
    <w:rsid w:val="00735131"/>
    <w:rsid w:val="007351C8"/>
    <w:rsid w:val="00735472"/>
    <w:rsid w:val="007354F0"/>
    <w:rsid w:val="0073553E"/>
    <w:rsid w:val="00735628"/>
    <w:rsid w:val="00735DFC"/>
    <w:rsid w:val="00735E22"/>
    <w:rsid w:val="00735E87"/>
    <w:rsid w:val="00736137"/>
    <w:rsid w:val="0073614A"/>
    <w:rsid w:val="0073637F"/>
    <w:rsid w:val="00736C45"/>
    <w:rsid w:val="00736D2B"/>
    <w:rsid w:val="00736E69"/>
    <w:rsid w:val="00736FDA"/>
    <w:rsid w:val="00736FE1"/>
    <w:rsid w:val="007372F5"/>
    <w:rsid w:val="00737341"/>
    <w:rsid w:val="00737564"/>
    <w:rsid w:val="007376DC"/>
    <w:rsid w:val="00737806"/>
    <w:rsid w:val="00737826"/>
    <w:rsid w:val="00737A4F"/>
    <w:rsid w:val="00737B1F"/>
    <w:rsid w:val="00737D63"/>
    <w:rsid w:val="00737F39"/>
    <w:rsid w:val="00740068"/>
    <w:rsid w:val="007400FB"/>
    <w:rsid w:val="00740495"/>
    <w:rsid w:val="00740FDE"/>
    <w:rsid w:val="00741063"/>
    <w:rsid w:val="0074138C"/>
    <w:rsid w:val="00741739"/>
    <w:rsid w:val="00741757"/>
    <w:rsid w:val="00741788"/>
    <w:rsid w:val="00741EB8"/>
    <w:rsid w:val="00742248"/>
    <w:rsid w:val="007424A1"/>
    <w:rsid w:val="007424D0"/>
    <w:rsid w:val="00742796"/>
    <w:rsid w:val="007427AD"/>
    <w:rsid w:val="0074287C"/>
    <w:rsid w:val="0074298A"/>
    <w:rsid w:val="00742A55"/>
    <w:rsid w:val="00742F9D"/>
    <w:rsid w:val="0074319D"/>
    <w:rsid w:val="007432CF"/>
    <w:rsid w:val="0074340C"/>
    <w:rsid w:val="00743733"/>
    <w:rsid w:val="007438A6"/>
    <w:rsid w:val="007442F4"/>
    <w:rsid w:val="0074455F"/>
    <w:rsid w:val="007448A4"/>
    <w:rsid w:val="0074497D"/>
    <w:rsid w:val="007449CE"/>
    <w:rsid w:val="00744A3D"/>
    <w:rsid w:val="00744A5B"/>
    <w:rsid w:val="00744D4C"/>
    <w:rsid w:val="00744DD8"/>
    <w:rsid w:val="00745010"/>
    <w:rsid w:val="0074558B"/>
    <w:rsid w:val="0074566A"/>
    <w:rsid w:val="007458F7"/>
    <w:rsid w:val="00745E76"/>
    <w:rsid w:val="00745F56"/>
    <w:rsid w:val="00746039"/>
    <w:rsid w:val="007463E7"/>
    <w:rsid w:val="00746504"/>
    <w:rsid w:val="0074682B"/>
    <w:rsid w:val="00746860"/>
    <w:rsid w:val="00746D14"/>
    <w:rsid w:val="00746F8F"/>
    <w:rsid w:val="007473CA"/>
    <w:rsid w:val="0074765B"/>
    <w:rsid w:val="0074785F"/>
    <w:rsid w:val="00747D2C"/>
    <w:rsid w:val="00747E6F"/>
    <w:rsid w:val="007502B6"/>
    <w:rsid w:val="00750302"/>
    <w:rsid w:val="007503A7"/>
    <w:rsid w:val="007505F7"/>
    <w:rsid w:val="00750773"/>
    <w:rsid w:val="00750945"/>
    <w:rsid w:val="00750A04"/>
    <w:rsid w:val="00750F6A"/>
    <w:rsid w:val="007510FA"/>
    <w:rsid w:val="00751421"/>
    <w:rsid w:val="007515C4"/>
    <w:rsid w:val="00751925"/>
    <w:rsid w:val="007519D3"/>
    <w:rsid w:val="00751FAF"/>
    <w:rsid w:val="007525C4"/>
    <w:rsid w:val="00752959"/>
    <w:rsid w:val="007529C5"/>
    <w:rsid w:val="00752A25"/>
    <w:rsid w:val="00752A6E"/>
    <w:rsid w:val="00752AE1"/>
    <w:rsid w:val="00752D8F"/>
    <w:rsid w:val="00752FDE"/>
    <w:rsid w:val="007530E1"/>
    <w:rsid w:val="00753357"/>
    <w:rsid w:val="00753358"/>
    <w:rsid w:val="007537AE"/>
    <w:rsid w:val="00753813"/>
    <w:rsid w:val="00753916"/>
    <w:rsid w:val="00753C96"/>
    <w:rsid w:val="00753F3F"/>
    <w:rsid w:val="00753F56"/>
    <w:rsid w:val="00753FAD"/>
    <w:rsid w:val="00754125"/>
    <w:rsid w:val="007541A5"/>
    <w:rsid w:val="00754454"/>
    <w:rsid w:val="0075473B"/>
    <w:rsid w:val="007549D7"/>
    <w:rsid w:val="00754A0D"/>
    <w:rsid w:val="00754D33"/>
    <w:rsid w:val="0075522C"/>
    <w:rsid w:val="007552DD"/>
    <w:rsid w:val="0075535D"/>
    <w:rsid w:val="00755403"/>
    <w:rsid w:val="0075551F"/>
    <w:rsid w:val="007555B3"/>
    <w:rsid w:val="00755A2D"/>
    <w:rsid w:val="00755D17"/>
    <w:rsid w:val="0075601C"/>
    <w:rsid w:val="007562CA"/>
    <w:rsid w:val="00756358"/>
    <w:rsid w:val="00756740"/>
    <w:rsid w:val="0075690E"/>
    <w:rsid w:val="00756953"/>
    <w:rsid w:val="00756AB0"/>
    <w:rsid w:val="00756DBB"/>
    <w:rsid w:val="00756E5E"/>
    <w:rsid w:val="00756F17"/>
    <w:rsid w:val="007570B8"/>
    <w:rsid w:val="007572FC"/>
    <w:rsid w:val="0075795B"/>
    <w:rsid w:val="00757C5E"/>
    <w:rsid w:val="007600E9"/>
    <w:rsid w:val="007602BD"/>
    <w:rsid w:val="00760415"/>
    <w:rsid w:val="00760615"/>
    <w:rsid w:val="00760789"/>
    <w:rsid w:val="0076098D"/>
    <w:rsid w:val="00761043"/>
    <w:rsid w:val="0076109A"/>
    <w:rsid w:val="007610BC"/>
    <w:rsid w:val="0076117A"/>
    <w:rsid w:val="0076131A"/>
    <w:rsid w:val="00761547"/>
    <w:rsid w:val="0076155D"/>
    <w:rsid w:val="0076157C"/>
    <w:rsid w:val="00761708"/>
    <w:rsid w:val="00761710"/>
    <w:rsid w:val="007618D0"/>
    <w:rsid w:val="00761B37"/>
    <w:rsid w:val="00761CDC"/>
    <w:rsid w:val="00762039"/>
    <w:rsid w:val="007621BF"/>
    <w:rsid w:val="007621FE"/>
    <w:rsid w:val="007628E1"/>
    <w:rsid w:val="00762F60"/>
    <w:rsid w:val="00762F92"/>
    <w:rsid w:val="00763003"/>
    <w:rsid w:val="007631C4"/>
    <w:rsid w:val="0076334D"/>
    <w:rsid w:val="007634F5"/>
    <w:rsid w:val="00763692"/>
    <w:rsid w:val="007637DD"/>
    <w:rsid w:val="0076394D"/>
    <w:rsid w:val="00763BEF"/>
    <w:rsid w:val="00763E15"/>
    <w:rsid w:val="00763E4E"/>
    <w:rsid w:val="00763EB9"/>
    <w:rsid w:val="00764304"/>
    <w:rsid w:val="00764BC2"/>
    <w:rsid w:val="00764CCB"/>
    <w:rsid w:val="00764E04"/>
    <w:rsid w:val="00764E43"/>
    <w:rsid w:val="00764FDF"/>
    <w:rsid w:val="007650DB"/>
    <w:rsid w:val="00765399"/>
    <w:rsid w:val="007653F0"/>
    <w:rsid w:val="00765430"/>
    <w:rsid w:val="00765503"/>
    <w:rsid w:val="007655CB"/>
    <w:rsid w:val="00765668"/>
    <w:rsid w:val="007656F5"/>
    <w:rsid w:val="007659D8"/>
    <w:rsid w:val="00765B08"/>
    <w:rsid w:val="00765B8C"/>
    <w:rsid w:val="00765C19"/>
    <w:rsid w:val="00765E9E"/>
    <w:rsid w:val="0076627A"/>
    <w:rsid w:val="007662AC"/>
    <w:rsid w:val="00766524"/>
    <w:rsid w:val="007666ED"/>
    <w:rsid w:val="00766772"/>
    <w:rsid w:val="00766C91"/>
    <w:rsid w:val="00766E29"/>
    <w:rsid w:val="007676BC"/>
    <w:rsid w:val="00767866"/>
    <w:rsid w:val="007678DD"/>
    <w:rsid w:val="00767A24"/>
    <w:rsid w:val="00767A8F"/>
    <w:rsid w:val="00767B8F"/>
    <w:rsid w:val="00767BAE"/>
    <w:rsid w:val="00767E64"/>
    <w:rsid w:val="007700A8"/>
    <w:rsid w:val="00770210"/>
    <w:rsid w:val="0077023A"/>
    <w:rsid w:val="00770249"/>
    <w:rsid w:val="0077045F"/>
    <w:rsid w:val="0077046C"/>
    <w:rsid w:val="0077053F"/>
    <w:rsid w:val="00770783"/>
    <w:rsid w:val="00770B24"/>
    <w:rsid w:val="00770C7D"/>
    <w:rsid w:val="00770E58"/>
    <w:rsid w:val="0077104F"/>
    <w:rsid w:val="007710AD"/>
    <w:rsid w:val="00771334"/>
    <w:rsid w:val="00771657"/>
    <w:rsid w:val="007718B5"/>
    <w:rsid w:val="00771965"/>
    <w:rsid w:val="00771B3A"/>
    <w:rsid w:val="00771BC5"/>
    <w:rsid w:val="00771C40"/>
    <w:rsid w:val="00771ED2"/>
    <w:rsid w:val="00772549"/>
    <w:rsid w:val="007725D3"/>
    <w:rsid w:val="00772660"/>
    <w:rsid w:val="0077276C"/>
    <w:rsid w:val="00772D43"/>
    <w:rsid w:val="00772EEE"/>
    <w:rsid w:val="0077328D"/>
    <w:rsid w:val="007733F1"/>
    <w:rsid w:val="0077360F"/>
    <w:rsid w:val="00773AB1"/>
    <w:rsid w:val="00773B3E"/>
    <w:rsid w:val="00773BC5"/>
    <w:rsid w:val="00773DBD"/>
    <w:rsid w:val="00773E69"/>
    <w:rsid w:val="0077407E"/>
    <w:rsid w:val="007742B7"/>
    <w:rsid w:val="00774411"/>
    <w:rsid w:val="007749C8"/>
    <w:rsid w:val="00774B55"/>
    <w:rsid w:val="00774BE5"/>
    <w:rsid w:val="00774C2E"/>
    <w:rsid w:val="00774F03"/>
    <w:rsid w:val="00775239"/>
    <w:rsid w:val="007753D9"/>
    <w:rsid w:val="00775812"/>
    <w:rsid w:val="00775C87"/>
    <w:rsid w:val="00775FA4"/>
    <w:rsid w:val="00776235"/>
    <w:rsid w:val="0077677C"/>
    <w:rsid w:val="007767AE"/>
    <w:rsid w:val="00776A03"/>
    <w:rsid w:val="00776BD0"/>
    <w:rsid w:val="00776C2C"/>
    <w:rsid w:val="00776EFE"/>
    <w:rsid w:val="00777300"/>
    <w:rsid w:val="00777533"/>
    <w:rsid w:val="00777626"/>
    <w:rsid w:val="00777B00"/>
    <w:rsid w:val="00777F21"/>
    <w:rsid w:val="00780557"/>
    <w:rsid w:val="00780731"/>
    <w:rsid w:val="00780934"/>
    <w:rsid w:val="00780BAB"/>
    <w:rsid w:val="00780C9F"/>
    <w:rsid w:val="00780DA7"/>
    <w:rsid w:val="00780DAB"/>
    <w:rsid w:val="00780DB8"/>
    <w:rsid w:val="00780FCA"/>
    <w:rsid w:val="00780FD3"/>
    <w:rsid w:val="007811C7"/>
    <w:rsid w:val="00781911"/>
    <w:rsid w:val="007819BB"/>
    <w:rsid w:val="00781B2D"/>
    <w:rsid w:val="00781E78"/>
    <w:rsid w:val="00782127"/>
    <w:rsid w:val="0078232A"/>
    <w:rsid w:val="007828C8"/>
    <w:rsid w:val="007829B2"/>
    <w:rsid w:val="00782B22"/>
    <w:rsid w:val="00782B9F"/>
    <w:rsid w:val="00782CA5"/>
    <w:rsid w:val="00782D91"/>
    <w:rsid w:val="00782DB9"/>
    <w:rsid w:val="00782DEF"/>
    <w:rsid w:val="00782ED2"/>
    <w:rsid w:val="007831CD"/>
    <w:rsid w:val="0078321B"/>
    <w:rsid w:val="00783240"/>
    <w:rsid w:val="0078385B"/>
    <w:rsid w:val="00783896"/>
    <w:rsid w:val="00783A8D"/>
    <w:rsid w:val="00783B31"/>
    <w:rsid w:val="00783C9C"/>
    <w:rsid w:val="00784151"/>
    <w:rsid w:val="0078484D"/>
    <w:rsid w:val="007848B9"/>
    <w:rsid w:val="00784DA2"/>
    <w:rsid w:val="00784E1E"/>
    <w:rsid w:val="00784F00"/>
    <w:rsid w:val="007853B6"/>
    <w:rsid w:val="007854AD"/>
    <w:rsid w:val="00785846"/>
    <w:rsid w:val="0078593D"/>
    <w:rsid w:val="00785CBB"/>
    <w:rsid w:val="00785DB7"/>
    <w:rsid w:val="00785EC8"/>
    <w:rsid w:val="00785F05"/>
    <w:rsid w:val="007862FF"/>
    <w:rsid w:val="00786358"/>
    <w:rsid w:val="007863B6"/>
    <w:rsid w:val="00786418"/>
    <w:rsid w:val="0078659E"/>
    <w:rsid w:val="007866FF"/>
    <w:rsid w:val="007867E7"/>
    <w:rsid w:val="007868D0"/>
    <w:rsid w:val="00786902"/>
    <w:rsid w:val="00786B9B"/>
    <w:rsid w:val="00786BAD"/>
    <w:rsid w:val="0078721D"/>
    <w:rsid w:val="0078782E"/>
    <w:rsid w:val="0078792F"/>
    <w:rsid w:val="00787964"/>
    <w:rsid w:val="00787A2B"/>
    <w:rsid w:val="00787BFB"/>
    <w:rsid w:val="00787E5A"/>
    <w:rsid w:val="00790B23"/>
    <w:rsid w:val="00790FF9"/>
    <w:rsid w:val="00791402"/>
    <w:rsid w:val="00791570"/>
    <w:rsid w:val="00791581"/>
    <w:rsid w:val="00791927"/>
    <w:rsid w:val="007919DF"/>
    <w:rsid w:val="00791AA9"/>
    <w:rsid w:val="00791AF1"/>
    <w:rsid w:val="00791B6B"/>
    <w:rsid w:val="00791B70"/>
    <w:rsid w:val="007929E5"/>
    <w:rsid w:val="00792BE1"/>
    <w:rsid w:val="00792C38"/>
    <w:rsid w:val="00792D16"/>
    <w:rsid w:val="00792F2B"/>
    <w:rsid w:val="00793428"/>
    <w:rsid w:val="007934B5"/>
    <w:rsid w:val="0079356F"/>
    <w:rsid w:val="007935A0"/>
    <w:rsid w:val="007935C0"/>
    <w:rsid w:val="0079370F"/>
    <w:rsid w:val="00793CB2"/>
    <w:rsid w:val="00793D88"/>
    <w:rsid w:val="00793EE7"/>
    <w:rsid w:val="00793EFA"/>
    <w:rsid w:val="00793F2A"/>
    <w:rsid w:val="0079406D"/>
    <w:rsid w:val="007940C6"/>
    <w:rsid w:val="00794135"/>
    <w:rsid w:val="00794186"/>
    <w:rsid w:val="00794266"/>
    <w:rsid w:val="00794518"/>
    <w:rsid w:val="00794675"/>
    <w:rsid w:val="00794683"/>
    <w:rsid w:val="007948BB"/>
    <w:rsid w:val="00794C2D"/>
    <w:rsid w:val="00794D7C"/>
    <w:rsid w:val="00794E39"/>
    <w:rsid w:val="00794E72"/>
    <w:rsid w:val="00794FEB"/>
    <w:rsid w:val="007953DF"/>
    <w:rsid w:val="00795667"/>
    <w:rsid w:val="00795698"/>
    <w:rsid w:val="0079569F"/>
    <w:rsid w:val="007956B0"/>
    <w:rsid w:val="00795895"/>
    <w:rsid w:val="00795AEF"/>
    <w:rsid w:val="00795CC5"/>
    <w:rsid w:val="00795ED9"/>
    <w:rsid w:val="00795F34"/>
    <w:rsid w:val="00795FB7"/>
    <w:rsid w:val="00796015"/>
    <w:rsid w:val="00796428"/>
    <w:rsid w:val="007968B9"/>
    <w:rsid w:val="00796904"/>
    <w:rsid w:val="00796C56"/>
    <w:rsid w:val="00797109"/>
    <w:rsid w:val="00797336"/>
    <w:rsid w:val="0079744A"/>
    <w:rsid w:val="0079761B"/>
    <w:rsid w:val="00797AAF"/>
    <w:rsid w:val="00797D9C"/>
    <w:rsid w:val="00797DF8"/>
    <w:rsid w:val="00797E55"/>
    <w:rsid w:val="00797E5E"/>
    <w:rsid w:val="007A0164"/>
    <w:rsid w:val="007A0217"/>
    <w:rsid w:val="007A05A5"/>
    <w:rsid w:val="007A08F5"/>
    <w:rsid w:val="007A0BC7"/>
    <w:rsid w:val="007A0DA6"/>
    <w:rsid w:val="007A0E49"/>
    <w:rsid w:val="007A0E99"/>
    <w:rsid w:val="007A0F0D"/>
    <w:rsid w:val="007A12F8"/>
    <w:rsid w:val="007A176E"/>
    <w:rsid w:val="007A1AFA"/>
    <w:rsid w:val="007A1D40"/>
    <w:rsid w:val="007A1D5D"/>
    <w:rsid w:val="007A22A0"/>
    <w:rsid w:val="007A2379"/>
    <w:rsid w:val="007A2388"/>
    <w:rsid w:val="007A2693"/>
    <w:rsid w:val="007A27E6"/>
    <w:rsid w:val="007A2E6B"/>
    <w:rsid w:val="007A30D0"/>
    <w:rsid w:val="007A3840"/>
    <w:rsid w:val="007A3C42"/>
    <w:rsid w:val="007A3CD8"/>
    <w:rsid w:val="007A3DD9"/>
    <w:rsid w:val="007A417C"/>
    <w:rsid w:val="007A436C"/>
    <w:rsid w:val="007A45D5"/>
    <w:rsid w:val="007A479C"/>
    <w:rsid w:val="007A4B30"/>
    <w:rsid w:val="007A4BAE"/>
    <w:rsid w:val="007A4D2E"/>
    <w:rsid w:val="007A4D36"/>
    <w:rsid w:val="007A4D67"/>
    <w:rsid w:val="007A4D71"/>
    <w:rsid w:val="007A4E6F"/>
    <w:rsid w:val="007A4E76"/>
    <w:rsid w:val="007A50F5"/>
    <w:rsid w:val="007A54B3"/>
    <w:rsid w:val="007A558B"/>
    <w:rsid w:val="007A5793"/>
    <w:rsid w:val="007A5AE6"/>
    <w:rsid w:val="007A5B2D"/>
    <w:rsid w:val="007A5B79"/>
    <w:rsid w:val="007A5D64"/>
    <w:rsid w:val="007A60E1"/>
    <w:rsid w:val="007A61F8"/>
    <w:rsid w:val="007A6315"/>
    <w:rsid w:val="007A64E9"/>
    <w:rsid w:val="007A6553"/>
    <w:rsid w:val="007A6800"/>
    <w:rsid w:val="007A6985"/>
    <w:rsid w:val="007A78B2"/>
    <w:rsid w:val="007A7AAB"/>
    <w:rsid w:val="007A7D09"/>
    <w:rsid w:val="007A7D2F"/>
    <w:rsid w:val="007A7ED9"/>
    <w:rsid w:val="007B0126"/>
    <w:rsid w:val="007B056B"/>
    <w:rsid w:val="007B058E"/>
    <w:rsid w:val="007B05D0"/>
    <w:rsid w:val="007B09A8"/>
    <w:rsid w:val="007B0AF2"/>
    <w:rsid w:val="007B0CA3"/>
    <w:rsid w:val="007B0E3D"/>
    <w:rsid w:val="007B106C"/>
    <w:rsid w:val="007B18E2"/>
    <w:rsid w:val="007B193B"/>
    <w:rsid w:val="007B1A71"/>
    <w:rsid w:val="007B1BFA"/>
    <w:rsid w:val="007B1C56"/>
    <w:rsid w:val="007B1DAD"/>
    <w:rsid w:val="007B1EB6"/>
    <w:rsid w:val="007B2074"/>
    <w:rsid w:val="007B24A8"/>
    <w:rsid w:val="007B2504"/>
    <w:rsid w:val="007B27D2"/>
    <w:rsid w:val="007B2CA2"/>
    <w:rsid w:val="007B3114"/>
    <w:rsid w:val="007B313D"/>
    <w:rsid w:val="007B320E"/>
    <w:rsid w:val="007B3558"/>
    <w:rsid w:val="007B3648"/>
    <w:rsid w:val="007B37E6"/>
    <w:rsid w:val="007B3BA5"/>
    <w:rsid w:val="007B3DAE"/>
    <w:rsid w:val="007B3E14"/>
    <w:rsid w:val="007B3E25"/>
    <w:rsid w:val="007B3ED8"/>
    <w:rsid w:val="007B3F47"/>
    <w:rsid w:val="007B3FC3"/>
    <w:rsid w:val="007B427A"/>
    <w:rsid w:val="007B4356"/>
    <w:rsid w:val="007B48E4"/>
    <w:rsid w:val="007B4D58"/>
    <w:rsid w:val="007B4DA3"/>
    <w:rsid w:val="007B4E02"/>
    <w:rsid w:val="007B4FF7"/>
    <w:rsid w:val="007B5294"/>
    <w:rsid w:val="007B5571"/>
    <w:rsid w:val="007B58A8"/>
    <w:rsid w:val="007B5ABF"/>
    <w:rsid w:val="007B5B4D"/>
    <w:rsid w:val="007B5D80"/>
    <w:rsid w:val="007B5EE3"/>
    <w:rsid w:val="007B6187"/>
    <w:rsid w:val="007B61F9"/>
    <w:rsid w:val="007B6277"/>
    <w:rsid w:val="007B6393"/>
    <w:rsid w:val="007B63B1"/>
    <w:rsid w:val="007B641A"/>
    <w:rsid w:val="007B649E"/>
    <w:rsid w:val="007B6601"/>
    <w:rsid w:val="007B672A"/>
    <w:rsid w:val="007B6B20"/>
    <w:rsid w:val="007B6ED8"/>
    <w:rsid w:val="007B719B"/>
    <w:rsid w:val="007B728C"/>
    <w:rsid w:val="007B7351"/>
    <w:rsid w:val="007B7443"/>
    <w:rsid w:val="007B7977"/>
    <w:rsid w:val="007B7B29"/>
    <w:rsid w:val="007C016A"/>
    <w:rsid w:val="007C0402"/>
    <w:rsid w:val="007C060C"/>
    <w:rsid w:val="007C089B"/>
    <w:rsid w:val="007C0A7E"/>
    <w:rsid w:val="007C0AD3"/>
    <w:rsid w:val="007C0C2C"/>
    <w:rsid w:val="007C0C2F"/>
    <w:rsid w:val="007C0E58"/>
    <w:rsid w:val="007C18E2"/>
    <w:rsid w:val="007C1A9A"/>
    <w:rsid w:val="007C1BED"/>
    <w:rsid w:val="007C1E5A"/>
    <w:rsid w:val="007C208C"/>
    <w:rsid w:val="007C2387"/>
    <w:rsid w:val="007C2485"/>
    <w:rsid w:val="007C249E"/>
    <w:rsid w:val="007C2527"/>
    <w:rsid w:val="007C2576"/>
    <w:rsid w:val="007C26E5"/>
    <w:rsid w:val="007C27B7"/>
    <w:rsid w:val="007C2E55"/>
    <w:rsid w:val="007C2E69"/>
    <w:rsid w:val="007C33EC"/>
    <w:rsid w:val="007C3CF6"/>
    <w:rsid w:val="007C3D53"/>
    <w:rsid w:val="007C4676"/>
    <w:rsid w:val="007C485C"/>
    <w:rsid w:val="007C48B3"/>
    <w:rsid w:val="007C4D9E"/>
    <w:rsid w:val="007C4E59"/>
    <w:rsid w:val="007C4F09"/>
    <w:rsid w:val="007C5063"/>
    <w:rsid w:val="007C516D"/>
    <w:rsid w:val="007C5182"/>
    <w:rsid w:val="007C52E4"/>
    <w:rsid w:val="007C536F"/>
    <w:rsid w:val="007C569E"/>
    <w:rsid w:val="007C5917"/>
    <w:rsid w:val="007C5D07"/>
    <w:rsid w:val="007C60A8"/>
    <w:rsid w:val="007C61C7"/>
    <w:rsid w:val="007C6231"/>
    <w:rsid w:val="007C623C"/>
    <w:rsid w:val="007C6526"/>
    <w:rsid w:val="007C6570"/>
    <w:rsid w:val="007C66E1"/>
    <w:rsid w:val="007C6A0F"/>
    <w:rsid w:val="007C70D8"/>
    <w:rsid w:val="007C7469"/>
    <w:rsid w:val="007C7965"/>
    <w:rsid w:val="007C7A0B"/>
    <w:rsid w:val="007C7AAF"/>
    <w:rsid w:val="007C7DAE"/>
    <w:rsid w:val="007C7DCC"/>
    <w:rsid w:val="007C7EC7"/>
    <w:rsid w:val="007C7F5F"/>
    <w:rsid w:val="007D020D"/>
    <w:rsid w:val="007D021D"/>
    <w:rsid w:val="007D03FA"/>
    <w:rsid w:val="007D0680"/>
    <w:rsid w:val="007D0747"/>
    <w:rsid w:val="007D07D7"/>
    <w:rsid w:val="007D08BB"/>
    <w:rsid w:val="007D09FC"/>
    <w:rsid w:val="007D0A78"/>
    <w:rsid w:val="007D0CA9"/>
    <w:rsid w:val="007D0DDE"/>
    <w:rsid w:val="007D0FC9"/>
    <w:rsid w:val="007D0FEC"/>
    <w:rsid w:val="007D16AF"/>
    <w:rsid w:val="007D2027"/>
    <w:rsid w:val="007D228B"/>
    <w:rsid w:val="007D2430"/>
    <w:rsid w:val="007D247D"/>
    <w:rsid w:val="007D26CD"/>
    <w:rsid w:val="007D287D"/>
    <w:rsid w:val="007D2962"/>
    <w:rsid w:val="007D2C37"/>
    <w:rsid w:val="007D2DE7"/>
    <w:rsid w:val="007D31DB"/>
    <w:rsid w:val="007D33B6"/>
    <w:rsid w:val="007D3799"/>
    <w:rsid w:val="007D3C55"/>
    <w:rsid w:val="007D4145"/>
    <w:rsid w:val="007D4208"/>
    <w:rsid w:val="007D42A9"/>
    <w:rsid w:val="007D431F"/>
    <w:rsid w:val="007D44D9"/>
    <w:rsid w:val="007D452D"/>
    <w:rsid w:val="007D4615"/>
    <w:rsid w:val="007D47A8"/>
    <w:rsid w:val="007D4FBD"/>
    <w:rsid w:val="007D4FD6"/>
    <w:rsid w:val="007D5189"/>
    <w:rsid w:val="007D528B"/>
    <w:rsid w:val="007D55AF"/>
    <w:rsid w:val="007D55EF"/>
    <w:rsid w:val="007D582E"/>
    <w:rsid w:val="007D5CA6"/>
    <w:rsid w:val="007D5F72"/>
    <w:rsid w:val="007D601B"/>
    <w:rsid w:val="007D650B"/>
    <w:rsid w:val="007D6561"/>
    <w:rsid w:val="007D66E2"/>
    <w:rsid w:val="007D681B"/>
    <w:rsid w:val="007D68AC"/>
    <w:rsid w:val="007D68C0"/>
    <w:rsid w:val="007D6B6D"/>
    <w:rsid w:val="007D6E64"/>
    <w:rsid w:val="007D708B"/>
    <w:rsid w:val="007D70D8"/>
    <w:rsid w:val="007D7217"/>
    <w:rsid w:val="007D724F"/>
    <w:rsid w:val="007D72D9"/>
    <w:rsid w:val="007D76E3"/>
    <w:rsid w:val="007D7800"/>
    <w:rsid w:val="007D78BC"/>
    <w:rsid w:val="007D7CBE"/>
    <w:rsid w:val="007D7F18"/>
    <w:rsid w:val="007D7F2A"/>
    <w:rsid w:val="007E002B"/>
    <w:rsid w:val="007E0335"/>
    <w:rsid w:val="007E03D3"/>
    <w:rsid w:val="007E0419"/>
    <w:rsid w:val="007E04CD"/>
    <w:rsid w:val="007E05E8"/>
    <w:rsid w:val="007E08C0"/>
    <w:rsid w:val="007E0C1F"/>
    <w:rsid w:val="007E0D87"/>
    <w:rsid w:val="007E0F32"/>
    <w:rsid w:val="007E10D6"/>
    <w:rsid w:val="007E118A"/>
    <w:rsid w:val="007E11E3"/>
    <w:rsid w:val="007E12A4"/>
    <w:rsid w:val="007E13FF"/>
    <w:rsid w:val="007E141D"/>
    <w:rsid w:val="007E1667"/>
    <w:rsid w:val="007E178D"/>
    <w:rsid w:val="007E18FF"/>
    <w:rsid w:val="007E1D7D"/>
    <w:rsid w:val="007E1F50"/>
    <w:rsid w:val="007E1F91"/>
    <w:rsid w:val="007E2038"/>
    <w:rsid w:val="007E2343"/>
    <w:rsid w:val="007E2517"/>
    <w:rsid w:val="007E27A8"/>
    <w:rsid w:val="007E2932"/>
    <w:rsid w:val="007E306E"/>
    <w:rsid w:val="007E312D"/>
    <w:rsid w:val="007E319D"/>
    <w:rsid w:val="007E3408"/>
    <w:rsid w:val="007E34DD"/>
    <w:rsid w:val="007E382F"/>
    <w:rsid w:val="007E3AAE"/>
    <w:rsid w:val="007E3AC3"/>
    <w:rsid w:val="007E3EBA"/>
    <w:rsid w:val="007E3FCE"/>
    <w:rsid w:val="007E43F5"/>
    <w:rsid w:val="007E4462"/>
    <w:rsid w:val="007E471D"/>
    <w:rsid w:val="007E48B3"/>
    <w:rsid w:val="007E4E3E"/>
    <w:rsid w:val="007E52EE"/>
    <w:rsid w:val="007E5357"/>
    <w:rsid w:val="007E53EB"/>
    <w:rsid w:val="007E56E6"/>
    <w:rsid w:val="007E57A2"/>
    <w:rsid w:val="007E5C56"/>
    <w:rsid w:val="007E5C82"/>
    <w:rsid w:val="007E60FF"/>
    <w:rsid w:val="007E622D"/>
    <w:rsid w:val="007E64FC"/>
    <w:rsid w:val="007E66E6"/>
    <w:rsid w:val="007E682B"/>
    <w:rsid w:val="007E696C"/>
    <w:rsid w:val="007E69D9"/>
    <w:rsid w:val="007E69DD"/>
    <w:rsid w:val="007E6CAD"/>
    <w:rsid w:val="007E70B5"/>
    <w:rsid w:val="007E70E9"/>
    <w:rsid w:val="007E72F5"/>
    <w:rsid w:val="007E7398"/>
    <w:rsid w:val="007E75DC"/>
    <w:rsid w:val="007E78C1"/>
    <w:rsid w:val="007E7995"/>
    <w:rsid w:val="007E7C74"/>
    <w:rsid w:val="007E7D72"/>
    <w:rsid w:val="007E7FAE"/>
    <w:rsid w:val="007F000F"/>
    <w:rsid w:val="007F0068"/>
    <w:rsid w:val="007F02F7"/>
    <w:rsid w:val="007F0360"/>
    <w:rsid w:val="007F06E3"/>
    <w:rsid w:val="007F0871"/>
    <w:rsid w:val="007F0924"/>
    <w:rsid w:val="007F0D10"/>
    <w:rsid w:val="007F0E53"/>
    <w:rsid w:val="007F1139"/>
    <w:rsid w:val="007F12D2"/>
    <w:rsid w:val="007F1442"/>
    <w:rsid w:val="007F17F4"/>
    <w:rsid w:val="007F1CC3"/>
    <w:rsid w:val="007F1EB2"/>
    <w:rsid w:val="007F1EC6"/>
    <w:rsid w:val="007F2757"/>
    <w:rsid w:val="007F2761"/>
    <w:rsid w:val="007F283A"/>
    <w:rsid w:val="007F297B"/>
    <w:rsid w:val="007F2F02"/>
    <w:rsid w:val="007F33FD"/>
    <w:rsid w:val="007F3402"/>
    <w:rsid w:val="007F3DE3"/>
    <w:rsid w:val="007F3E6E"/>
    <w:rsid w:val="007F4093"/>
    <w:rsid w:val="007F4924"/>
    <w:rsid w:val="007F4B4D"/>
    <w:rsid w:val="007F4D8F"/>
    <w:rsid w:val="007F4DF9"/>
    <w:rsid w:val="007F5069"/>
    <w:rsid w:val="007F5748"/>
    <w:rsid w:val="007F580A"/>
    <w:rsid w:val="007F58C4"/>
    <w:rsid w:val="007F5C22"/>
    <w:rsid w:val="007F6095"/>
    <w:rsid w:val="007F617F"/>
    <w:rsid w:val="007F6215"/>
    <w:rsid w:val="007F6774"/>
    <w:rsid w:val="007F6791"/>
    <w:rsid w:val="007F69F4"/>
    <w:rsid w:val="007F6AC8"/>
    <w:rsid w:val="007F6B2D"/>
    <w:rsid w:val="007F72D0"/>
    <w:rsid w:val="007F73A7"/>
    <w:rsid w:val="007F74C0"/>
    <w:rsid w:val="007F7827"/>
    <w:rsid w:val="007F7A50"/>
    <w:rsid w:val="007F7BF8"/>
    <w:rsid w:val="007F7EE0"/>
    <w:rsid w:val="007F7EFB"/>
    <w:rsid w:val="007F7F4C"/>
    <w:rsid w:val="007F7F86"/>
    <w:rsid w:val="0080028E"/>
    <w:rsid w:val="008002F2"/>
    <w:rsid w:val="0080040C"/>
    <w:rsid w:val="0080052E"/>
    <w:rsid w:val="008006F8"/>
    <w:rsid w:val="00800764"/>
    <w:rsid w:val="00800B9B"/>
    <w:rsid w:val="00800D2E"/>
    <w:rsid w:val="00801246"/>
    <w:rsid w:val="00801312"/>
    <w:rsid w:val="0080137A"/>
    <w:rsid w:val="00801525"/>
    <w:rsid w:val="00801547"/>
    <w:rsid w:val="0080173F"/>
    <w:rsid w:val="0080174E"/>
    <w:rsid w:val="008017AA"/>
    <w:rsid w:val="008017FC"/>
    <w:rsid w:val="00801CC3"/>
    <w:rsid w:val="0080220E"/>
    <w:rsid w:val="008022AE"/>
    <w:rsid w:val="0080248D"/>
    <w:rsid w:val="008024BD"/>
    <w:rsid w:val="0080250C"/>
    <w:rsid w:val="00802699"/>
    <w:rsid w:val="0080272A"/>
    <w:rsid w:val="00802B87"/>
    <w:rsid w:val="00802F9F"/>
    <w:rsid w:val="008031A5"/>
    <w:rsid w:val="00803500"/>
    <w:rsid w:val="008037AD"/>
    <w:rsid w:val="008038D6"/>
    <w:rsid w:val="0080397A"/>
    <w:rsid w:val="00803F47"/>
    <w:rsid w:val="00804020"/>
    <w:rsid w:val="0080402D"/>
    <w:rsid w:val="008048A3"/>
    <w:rsid w:val="00804C73"/>
    <w:rsid w:val="00804E04"/>
    <w:rsid w:val="008052E9"/>
    <w:rsid w:val="008054F0"/>
    <w:rsid w:val="00805500"/>
    <w:rsid w:val="00805768"/>
    <w:rsid w:val="00805988"/>
    <w:rsid w:val="00805DA4"/>
    <w:rsid w:val="00805E99"/>
    <w:rsid w:val="00806236"/>
    <w:rsid w:val="008062F8"/>
    <w:rsid w:val="00806358"/>
    <w:rsid w:val="0080642F"/>
    <w:rsid w:val="008066A0"/>
    <w:rsid w:val="00806869"/>
    <w:rsid w:val="008068C7"/>
    <w:rsid w:val="008068FA"/>
    <w:rsid w:val="00806A9C"/>
    <w:rsid w:val="00806BD7"/>
    <w:rsid w:val="00806C9E"/>
    <w:rsid w:val="00806F71"/>
    <w:rsid w:val="00806FA1"/>
    <w:rsid w:val="00807625"/>
    <w:rsid w:val="00807797"/>
    <w:rsid w:val="0080780D"/>
    <w:rsid w:val="00807A5E"/>
    <w:rsid w:val="00807C4A"/>
    <w:rsid w:val="00807FE7"/>
    <w:rsid w:val="00807FF0"/>
    <w:rsid w:val="0081007B"/>
    <w:rsid w:val="008102F8"/>
    <w:rsid w:val="00810483"/>
    <w:rsid w:val="008106FA"/>
    <w:rsid w:val="008108DB"/>
    <w:rsid w:val="00810ACE"/>
    <w:rsid w:val="00810C4E"/>
    <w:rsid w:val="00810C57"/>
    <w:rsid w:val="00810CC0"/>
    <w:rsid w:val="00810CCD"/>
    <w:rsid w:val="00810ECE"/>
    <w:rsid w:val="0081100E"/>
    <w:rsid w:val="00811015"/>
    <w:rsid w:val="008110EE"/>
    <w:rsid w:val="008112A9"/>
    <w:rsid w:val="0081140C"/>
    <w:rsid w:val="008115CE"/>
    <w:rsid w:val="00811601"/>
    <w:rsid w:val="00811712"/>
    <w:rsid w:val="00811981"/>
    <w:rsid w:val="00811D38"/>
    <w:rsid w:val="0081222F"/>
    <w:rsid w:val="00812581"/>
    <w:rsid w:val="008125D8"/>
    <w:rsid w:val="00812887"/>
    <w:rsid w:val="008129EF"/>
    <w:rsid w:val="00812C15"/>
    <w:rsid w:val="00813091"/>
    <w:rsid w:val="008137D4"/>
    <w:rsid w:val="00813CE9"/>
    <w:rsid w:val="00813D8C"/>
    <w:rsid w:val="00813DE0"/>
    <w:rsid w:val="008141D0"/>
    <w:rsid w:val="008146DA"/>
    <w:rsid w:val="008147E7"/>
    <w:rsid w:val="008148CA"/>
    <w:rsid w:val="008148D2"/>
    <w:rsid w:val="00814F15"/>
    <w:rsid w:val="008150DA"/>
    <w:rsid w:val="008155D5"/>
    <w:rsid w:val="00815849"/>
    <w:rsid w:val="00815FFD"/>
    <w:rsid w:val="008161D1"/>
    <w:rsid w:val="00816270"/>
    <w:rsid w:val="008164B2"/>
    <w:rsid w:val="00816994"/>
    <w:rsid w:val="00816CB2"/>
    <w:rsid w:val="0081717E"/>
    <w:rsid w:val="008172A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045"/>
    <w:rsid w:val="0082118A"/>
    <w:rsid w:val="008211EE"/>
    <w:rsid w:val="00821429"/>
    <w:rsid w:val="008216DC"/>
    <w:rsid w:val="00821816"/>
    <w:rsid w:val="0082191C"/>
    <w:rsid w:val="00821941"/>
    <w:rsid w:val="00821D96"/>
    <w:rsid w:val="0082231F"/>
    <w:rsid w:val="00822421"/>
    <w:rsid w:val="0082249D"/>
    <w:rsid w:val="008225AD"/>
    <w:rsid w:val="00822705"/>
    <w:rsid w:val="008227DE"/>
    <w:rsid w:val="00822865"/>
    <w:rsid w:val="008229BA"/>
    <w:rsid w:val="00822A39"/>
    <w:rsid w:val="00822A7D"/>
    <w:rsid w:val="00822BAA"/>
    <w:rsid w:val="00822D3E"/>
    <w:rsid w:val="00822D94"/>
    <w:rsid w:val="00822E3F"/>
    <w:rsid w:val="008230B0"/>
    <w:rsid w:val="00823223"/>
    <w:rsid w:val="0082327E"/>
    <w:rsid w:val="008235DA"/>
    <w:rsid w:val="00823843"/>
    <w:rsid w:val="0082393E"/>
    <w:rsid w:val="008239A2"/>
    <w:rsid w:val="00823A59"/>
    <w:rsid w:val="00823E3C"/>
    <w:rsid w:val="00823F44"/>
    <w:rsid w:val="00824169"/>
    <w:rsid w:val="00824202"/>
    <w:rsid w:val="00824242"/>
    <w:rsid w:val="008248EB"/>
    <w:rsid w:val="00824DBE"/>
    <w:rsid w:val="008253BB"/>
    <w:rsid w:val="008253C9"/>
    <w:rsid w:val="00825692"/>
    <w:rsid w:val="008257BE"/>
    <w:rsid w:val="008259E4"/>
    <w:rsid w:val="00825BFC"/>
    <w:rsid w:val="00825EB4"/>
    <w:rsid w:val="008262B9"/>
    <w:rsid w:val="008262C6"/>
    <w:rsid w:val="008262D5"/>
    <w:rsid w:val="00826544"/>
    <w:rsid w:val="00826757"/>
    <w:rsid w:val="008268E0"/>
    <w:rsid w:val="008269A2"/>
    <w:rsid w:val="00826A61"/>
    <w:rsid w:val="00826B0D"/>
    <w:rsid w:val="00826CFE"/>
    <w:rsid w:val="0082725E"/>
    <w:rsid w:val="008273BB"/>
    <w:rsid w:val="00827666"/>
    <w:rsid w:val="00827809"/>
    <w:rsid w:val="00827906"/>
    <w:rsid w:val="00827BA2"/>
    <w:rsid w:val="00827E33"/>
    <w:rsid w:val="0083009B"/>
    <w:rsid w:val="008303B8"/>
    <w:rsid w:val="0083046E"/>
    <w:rsid w:val="00830566"/>
    <w:rsid w:val="0083065A"/>
    <w:rsid w:val="008306FD"/>
    <w:rsid w:val="00830B07"/>
    <w:rsid w:val="00830ECB"/>
    <w:rsid w:val="00830F5A"/>
    <w:rsid w:val="00830F8E"/>
    <w:rsid w:val="00831142"/>
    <w:rsid w:val="008311FE"/>
    <w:rsid w:val="0083186E"/>
    <w:rsid w:val="008318B1"/>
    <w:rsid w:val="00831A78"/>
    <w:rsid w:val="00831B1B"/>
    <w:rsid w:val="00831B69"/>
    <w:rsid w:val="00831C63"/>
    <w:rsid w:val="0083228A"/>
    <w:rsid w:val="00832331"/>
    <w:rsid w:val="00832480"/>
    <w:rsid w:val="008327DC"/>
    <w:rsid w:val="00832A22"/>
    <w:rsid w:val="00832A9A"/>
    <w:rsid w:val="008337D9"/>
    <w:rsid w:val="00833810"/>
    <w:rsid w:val="0083396A"/>
    <w:rsid w:val="00833ADC"/>
    <w:rsid w:val="00834263"/>
    <w:rsid w:val="00834357"/>
    <w:rsid w:val="008345B9"/>
    <w:rsid w:val="008346CB"/>
    <w:rsid w:val="00834AA6"/>
    <w:rsid w:val="00834AB7"/>
    <w:rsid w:val="00834DAD"/>
    <w:rsid w:val="008351C4"/>
    <w:rsid w:val="008352BE"/>
    <w:rsid w:val="00835353"/>
    <w:rsid w:val="008353F7"/>
    <w:rsid w:val="008358AE"/>
    <w:rsid w:val="00835952"/>
    <w:rsid w:val="00835C50"/>
    <w:rsid w:val="00835F12"/>
    <w:rsid w:val="00835FAE"/>
    <w:rsid w:val="00836232"/>
    <w:rsid w:val="00836788"/>
    <w:rsid w:val="00836985"/>
    <w:rsid w:val="00836A0F"/>
    <w:rsid w:val="00836CC2"/>
    <w:rsid w:val="00837155"/>
    <w:rsid w:val="008371E6"/>
    <w:rsid w:val="00837670"/>
    <w:rsid w:val="0083786C"/>
    <w:rsid w:val="008378DE"/>
    <w:rsid w:val="0083791F"/>
    <w:rsid w:val="008379B4"/>
    <w:rsid w:val="00837C4E"/>
    <w:rsid w:val="00837CE8"/>
    <w:rsid w:val="00837DC6"/>
    <w:rsid w:val="00837E52"/>
    <w:rsid w:val="00837F7A"/>
    <w:rsid w:val="008401D2"/>
    <w:rsid w:val="0084027C"/>
    <w:rsid w:val="008402B3"/>
    <w:rsid w:val="00840910"/>
    <w:rsid w:val="00841759"/>
    <w:rsid w:val="00841B42"/>
    <w:rsid w:val="00841E90"/>
    <w:rsid w:val="00841EB5"/>
    <w:rsid w:val="00841FCA"/>
    <w:rsid w:val="008422E0"/>
    <w:rsid w:val="00842361"/>
    <w:rsid w:val="008430A5"/>
    <w:rsid w:val="00843299"/>
    <w:rsid w:val="00843316"/>
    <w:rsid w:val="00843363"/>
    <w:rsid w:val="00843404"/>
    <w:rsid w:val="0084357A"/>
    <w:rsid w:val="00843A91"/>
    <w:rsid w:val="00843B5E"/>
    <w:rsid w:val="00843E76"/>
    <w:rsid w:val="00843F80"/>
    <w:rsid w:val="00844051"/>
    <w:rsid w:val="0084408E"/>
    <w:rsid w:val="00844316"/>
    <w:rsid w:val="00844553"/>
    <w:rsid w:val="00844605"/>
    <w:rsid w:val="008446C1"/>
    <w:rsid w:val="00844BDE"/>
    <w:rsid w:val="00844C9D"/>
    <w:rsid w:val="00844CB0"/>
    <w:rsid w:val="00844EB7"/>
    <w:rsid w:val="00844F8A"/>
    <w:rsid w:val="00845378"/>
    <w:rsid w:val="008455F2"/>
    <w:rsid w:val="0084566A"/>
    <w:rsid w:val="008456DC"/>
    <w:rsid w:val="00845AD7"/>
    <w:rsid w:val="00845ADC"/>
    <w:rsid w:val="00845D06"/>
    <w:rsid w:val="00845E80"/>
    <w:rsid w:val="0084600F"/>
    <w:rsid w:val="0084601E"/>
    <w:rsid w:val="008460F0"/>
    <w:rsid w:val="0084626B"/>
    <w:rsid w:val="008462EE"/>
    <w:rsid w:val="00846C09"/>
    <w:rsid w:val="00846DC2"/>
    <w:rsid w:val="00846E49"/>
    <w:rsid w:val="00846ECD"/>
    <w:rsid w:val="00846ED7"/>
    <w:rsid w:val="0084729F"/>
    <w:rsid w:val="00847A7A"/>
    <w:rsid w:val="00847A9F"/>
    <w:rsid w:val="00847AD9"/>
    <w:rsid w:val="00847D3D"/>
    <w:rsid w:val="00847D4F"/>
    <w:rsid w:val="00847DDE"/>
    <w:rsid w:val="00847E6F"/>
    <w:rsid w:val="0085021D"/>
    <w:rsid w:val="00850220"/>
    <w:rsid w:val="00850222"/>
    <w:rsid w:val="00850372"/>
    <w:rsid w:val="00850D33"/>
    <w:rsid w:val="00850F8E"/>
    <w:rsid w:val="0085120C"/>
    <w:rsid w:val="008512A0"/>
    <w:rsid w:val="00851569"/>
    <w:rsid w:val="00851CA7"/>
    <w:rsid w:val="00851CCF"/>
    <w:rsid w:val="00851D44"/>
    <w:rsid w:val="00851D5A"/>
    <w:rsid w:val="00851F3A"/>
    <w:rsid w:val="00851FBF"/>
    <w:rsid w:val="008520CB"/>
    <w:rsid w:val="00852205"/>
    <w:rsid w:val="00852615"/>
    <w:rsid w:val="008526DE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3DC1"/>
    <w:rsid w:val="00853F33"/>
    <w:rsid w:val="008540F6"/>
    <w:rsid w:val="008541DC"/>
    <w:rsid w:val="008549BB"/>
    <w:rsid w:val="00854C10"/>
    <w:rsid w:val="00854CD5"/>
    <w:rsid w:val="00854D62"/>
    <w:rsid w:val="0085503B"/>
    <w:rsid w:val="00855997"/>
    <w:rsid w:val="00855C1E"/>
    <w:rsid w:val="00855DE0"/>
    <w:rsid w:val="00856073"/>
    <w:rsid w:val="008561D0"/>
    <w:rsid w:val="0085635C"/>
    <w:rsid w:val="00856522"/>
    <w:rsid w:val="008567EC"/>
    <w:rsid w:val="00856824"/>
    <w:rsid w:val="0085687B"/>
    <w:rsid w:val="00856931"/>
    <w:rsid w:val="008569C6"/>
    <w:rsid w:val="00856E5F"/>
    <w:rsid w:val="00856FE0"/>
    <w:rsid w:val="0085729B"/>
    <w:rsid w:val="0085744B"/>
    <w:rsid w:val="008575E9"/>
    <w:rsid w:val="008576AE"/>
    <w:rsid w:val="0085796E"/>
    <w:rsid w:val="008579DA"/>
    <w:rsid w:val="00857B74"/>
    <w:rsid w:val="00860025"/>
    <w:rsid w:val="00860173"/>
    <w:rsid w:val="0086052D"/>
    <w:rsid w:val="008605A3"/>
    <w:rsid w:val="008605F7"/>
    <w:rsid w:val="0086068C"/>
    <w:rsid w:val="0086071E"/>
    <w:rsid w:val="00860A55"/>
    <w:rsid w:val="00860DCA"/>
    <w:rsid w:val="00860E3B"/>
    <w:rsid w:val="00861150"/>
    <w:rsid w:val="0086127C"/>
    <w:rsid w:val="008617C0"/>
    <w:rsid w:val="008618A5"/>
    <w:rsid w:val="00861956"/>
    <w:rsid w:val="00861B20"/>
    <w:rsid w:val="00861E80"/>
    <w:rsid w:val="00861E8E"/>
    <w:rsid w:val="00861F51"/>
    <w:rsid w:val="0086221E"/>
    <w:rsid w:val="00862311"/>
    <w:rsid w:val="00862494"/>
    <w:rsid w:val="0086261E"/>
    <w:rsid w:val="00862639"/>
    <w:rsid w:val="008626EF"/>
    <w:rsid w:val="0086288F"/>
    <w:rsid w:val="008628C6"/>
    <w:rsid w:val="00862AD0"/>
    <w:rsid w:val="00862E33"/>
    <w:rsid w:val="008630B1"/>
    <w:rsid w:val="008631C5"/>
    <w:rsid w:val="00863334"/>
    <w:rsid w:val="00863358"/>
    <w:rsid w:val="008633B1"/>
    <w:rsid w:val="0086366D"/>
    <w:rsid w:val="00863849"/>
    <w:rsid w:val="0086387C"/>
    <w:rsid w:val="008638AB"/>
    <w:rsid w:val="00863BE0"/>
    <w:rsid w:val="008640BC"/>
    <w:rsid w:val="00864162"/>
    <w:rsid w:val="00864316"/>
    <w:rsid w:val="00864411"/>
    <w:rsid w:val="008645D9"/>
    <w:rsid w:val="008646DF"/>
    <w:rsid w:val="0086497E"/>
    <w:rsid w:val="00864A3B"/>
    <w:rsid w:val="00864B02"/>
    <w:rsid w:val="00864B5C"/>
    <w:rsid w:val="00864CC5"/>
    <w:rsid w:val="00864F04"/>
    <w:rsid w:val="00864F6E"/>
    <w:rsid w:val="00864FD3"/>
    <w:rsid w:val="00865104"/>
    <w:rsid w:val="008651C6"/>
    <w:rsid w:val="00865505"/>
    <w:rsid w:val="00865549"/>
    <w:rsid w:val="00865603"/>
    <w:rsid w:val="00865719"/>
    <w:rsid w:val="00865720"/>
    <w:rsid w:val="008659F9"/>
    <w:rsid w:val="00865B66"/>
    <w:rsid w:val="00865D59"/>
    <w:rsid w:val="00865EBE"/>
    <w:rsid w:val="0086629F"/>
    <w:rsid w:val="0086645C"/>
    <w:rsid w:val="00866628"/>
    <w:rsid w:val="008666BD"/>
    <w:rsid w:val="00866813"/>
    <w:rsid w:val="00866B11"/>
    <w:rsid w:val="00866D4C"/>
    <w:rsid w:val="008670D8"/>
    <w:rsid w:val="008671C9"/>
    <w:rsid w:val="0086721E"/>
    <w:rsid w:val="00867458"/>
    <w:rsid w:val="00867C02"/>
    <w:rsid w:val="0087059C"/>
    <w:rsid w:val="008708C0"/>
    <w:rsid w:val="0087090D"/>
    <w:rsid w:val="00870BD7"/>
    <w:rsid w:val="00870BF4"/>
    <w:rsid w:val="00871005"/>
    <w:rsid w:val="00871228"/>
    <w:rsid w:val="00871309"/>
    <w:rsid w:val="00871369"/>
    <w:rsid w:val="008715F0"/>
    <w:rsid w:val="008716CC"/>
    <w:rsid w:val="00871B40"/>
    <w:rsid w:val="00871BDE"/>
    <w:rsid w:val="00871C25"/>
    <w:rsid w:val="00871FC5"/>
    <w:rsid w:val="00872330"/>
    <w:rsid w:val="00872772"/>
    <w:rsid w:val="00872B6E"/>
    <w:rsid w:val="00872E0E"/>
    <w:rsid w:val="00872ECA"/>
    <w:rsid w:val="00872F2F"/>
    <w:rsid w:val="00872FD1"/>
    <w:rsid w:val="0087347B"/>
    <w:rsid w:val="008734F9"/>
    <w:rsid w:val="00873763"/>
    <w:rsid w:val="00873967"/>
    <w:rsid w:val="00873A46"/>
    <w:rsid w:val="00873B03"/>
    <w:rsid w:val="008740FF"/>
    <w:rsid w:val="00874170"/>
    <w:rsid w:val="0087433E"/>
    <w:rsid w:val="008744B5"/>
    <w:rsid w:val="0087466F"/>
    <w:rsid w:val="00874AB8"/>
    <w:rsid w:val="00874B52"/>
    <w:rsid w:val="00874CED"/>
    <w:rsid w:val="00874E4A"/>
    <w:rsid w:val="008750CB"/>
    <w:rsid w:val="0087543D"/>
    <w:rsid w:val="0087574D"/>
    <w:rsid w:val="008757C5"/>
    <w:rsid w:val="008758A2"/>
    <w:rsid w:val="00875946"/>
    <w:rsid w:val="00875A66"/>
    <w:rsid w:val="00875BC9"/>
    <w:rsid w:val="00875E09"/>
    <w:rsid w:val="00875E6B"/>
    <w:rsid w:val="008763D1"/>
    <w:rsid w:val="008764AE"/>
    <w:rsid w:val="00876740"/>
    <w:rsid w:val="00876860"/>
    <w:rsid w:val="00876A74"/>
    <w:rsid w:val="00876D48"/>
    <w:rsid w:val="00876D74"/>
    <w:rsid w:val="00876FDA"/>
    <w:rsid w:val="0087701D"/>
    <w:rsid w:val="008774CE"/>
    <w:rsid w:val="008776A7"/>
    <w:rsid w:val="008777D8"/>
    <w:rsid w:val="00877884"/>
    <w:rsid w:val="008778C1"/>
    <w:rsid w:val="00877ACB"/>
    <w:rsid w:val="00877DFD"/>
    <w:rsid w:val="008800FD"/>
    <w:rsid w:val="00880251"/>
    <w:rsid w:val="008803F0"/>
    <w:rsid w:val="00880557"/>
    <w:rsid w:val="00880642"/>
    <w:rsid w:val="00880653"/>
    <w:rsid w:val="00880974"/>
    <w:rsid w:val="00880B91"/>
    <w:rsid w:val="00880C90"/>
    <w:rsid w:val="00880E51"/>
    <w:rsid w:val="00880E84"/>
    <w:rsid w:val="0088100E"/>
    <w:rsid w:val="00881063"/>
    <w:rsid w:val="00881300"/>
    <w:rsid w:val="0088173A"/>
    <w:rsid w:val="0088183D"/>
    <w:rsid w:val="008819F3"/>
    <w:rsid w:val="00881AD1"/>
    <w:rsid w:val="00881B0E"/>
    <w:rsid w:val="00881C5C"/>
    <w:rsid w:val="00881CBE"/>
    <w:rsid w:val="00881CCD"/>
    <w:rsid w:val="00881D6B"/>
    <w:rsid w:val="00881E27"/>
    <w:rsid w:val="00881E38"/>
    <w:rsid w:val="00882755"/>
    <w:rsid w:val="0088277B"/>
    <w:rsid w:val="008832EE"/>
    <w:rsid w:val="00883391"/>
    <w:rsid w:val="008833B8"/>
    <w:rsid w:val="008833DA"/>
    <w:rsid w:val="00883468"/>
    <w:rsid w:val="00883727"/>
    <w:rsid w:val="008839ED"/>
    <w:rsid w:val="00883A31"/>
    <w:rsid w:val="00883C23"/>
    <w:rsid w:val="00883CE2"/>
    <w:rsid w:val="00884202"/>
    <w:rsid w:val="00884ED0"/>
    <w:rsid w:val="0088505D"/>
    <w:rsid w:val="00885186"/>
    <w:rsid w:val="008853E7"/>
    <w:rsid w:val="0088546E"/>
    <w:rsid w:val="00885836"/>
    <w:rsid w:val="00885947"/>
    <w:rsid w:val="00885C6B"/>
    <w:rsid w:val="00885E45"/>
    <w:rsid w:val="00885E65"/>
    <w:rsid w:val="0088626F"/>
    <w:rsid w:val="008866AC"/>
    <w:rsid w:val="00886B2F"/>
    <w:rsid w:val="00886C98"/>
    <w:rsid w:val="00886E50"/>
    <w:rsid w:val="00886E76"/>
    <w:rsid w:val="008875A3"/>
    <w:rsid w:val="008877F9"/>
    <w:rsid w:val="00887856"/>
    <w:rsid w:val="00887F38"/>
    <w:rsid w:val="00887FFA"/>
    <w:rsid w:val="008902DE"/>
    <w:rsid w:val="008907BF"/>
    <w:rsid w:val="00890B1D"/>
    <w:rsid w:val="00890C73"/>
    <w:rsid w:val="00890DD9"/>
    <w:rsid w:val="00890EAA"/>
    <w:rsid w:val="00890F2A"/>
    <w:rsid w:val="00890F30"/>
    <w:rsid w:val="00890FE3"/>
    <w:rsid w:val="00891355"/>
    <w:rsid w:val="00891385"/>
    <w:rsid w:val="0089168C"/>
    <w:rsid w:val="0089177B"/>
    <w:rsid w:val="00891A61"/>
    <w:rsid w:val="00891AE2"/>
    <w:rsid w:val="00891FCB"/>
    <w:rsid w:val="0089206F"/>
    <w:rsid w:val="00892086"/>
    <w:rsid w:val="00892174"/>
    <w:rsid w:val="0089259E"/>
    <w:rsid w:val="008925DF"/>
    <w:rsid w:val="00892872"/>
    <w:rsid w:val="00892BD6"/>
    <w:rsid w:val="00892CB3"/>
    <w:rsid w:val="00892F0D"/>
    <w:rsid w:val="00892F97"/>
    <w:rsid w:val="0089303D"/>
    <w:rsid w:val="008931BF"/>
    <w:rsid w:val="00893483"/>
    <w:rsid w:val="00893562"/>
    <w:rsid w:val="008935A7"/>
    <w:rsid w:val="0089384C"/>
    <w:rsid w:val="00893ADA"/>
    <w:rsid w:val="00893B16"/>
    <w:rsid w:val="00893BC7"/>
    <w:rsid w:val="00893CEF"/>
    <w:rsid w:val="00894021"/>
    <w:rsid w:val="00894075"/>
    <w:rsid w:val="00894220"/>
    <w:rsid w:val="008942B4"/>
    <w:rsid w:val="00894BF1"/>
    <w:rsid w:val="00894C62"/>
    <w:rsid w:val="00894EC0"/>
    <w:rsid w:val="0089516B"/>
    <w:rsid w:val="008951F5"/>
    <w:rsid w:val="0089535B"/>
    <w:rsid w:val="008953A0"/>
    <w:rsid w:val="00895487"/>
    <w:rsid w:val="00895758"/>
    <w:rsid w:val="00895A52"/>
    <w:rsid w:val="00895ABD"/>
    <w:rsid w:val="00896102"/>
    <w:rsid w:val="00896107"/>
    <w:rsid w:val="0089634F"/>
    <w:rsid w:val="0089668F"/>
    <w:rsid w:val="0089674A"/>
    <w:rsid w:val="00896946"/>
    <w:rsid w:val="00896B77"/>
    <w:rsid w:val="00896E82"/>
    <w:rsid w:val="00897022"/>
    <w:rsid w:val="008972D7"/>
    <w:rsid w:val="00897666"/>
    <w:rsid w:val="00897B45"/>
    <w:rsid w:val="00897C4F"/>
    <w:rsid w:val="00897F30"/>
    <w:rsid w:val="008A008A"/>
    <w:rsid w:val="008A0129"/>
    <w:rsid w:val="008A0191"/>
    <w:rsid w:val="008A0288"/>
    <w:rsid w:val="008A05BD"/>
    <w:rsid w:val="008A061A"/>
    <w:rsid w:val="008A0784"/>
    <w:rsid w:val="008A079F"/>
    <w:rsid w:val="008A0927"/>
    <w:rsid w:val="008A0ACB"/>
    <w:rsid w:val="008A0EC4"/>
    <w:rsid w:val="008A12FB"/>
    <w:rsid w:val="008A13EF"/>
    <w:rsid w:val="008A16AE"/>
    <w:rsid w:val="008A1B46"/>
    <w:rsid w:val="008A1E0F"/>
    <w:rsid w:val="008A1EA8"/>
    <w:rsid w:val="008A1FBE"/>
    <w:rsid w:val="008A20D5"/>
    <w:rsid w:val="008A220C"/>
    <w:rsid w:val="008A22D6"/>
    <w:rsid w:val="008A25B6"/>
    <w:rsid w:val="008A2912"/>
    <w:rsid w:val="008A29D0"/>
    <w:rsid w:val="008A2E82"/>
    <w:rsid w:val="008A30F7"/>
    <w:rsid w:val="008A32AC"/>
    <w:rsid w:val="008A369A"/>
    <w:rsid w:val="008A3788"/>
    <w:rsid w:val="008A3822"/>
    <w:rsid w:val="008A3CB8"/>
    <w:rsid w:val="008A41CB"/>
    <w:rsid w:val="008A424D"/>
    <w:rsid w:val="008A4396"/>
    <w:rsid w:val="008A4A93"/>
    <w:rsid w:val="008A505C"/>
    <w:rsid w:val="008A523D"/>
    <w:rsid w:val="008A586C"/>
    <w:rsid w:val="008A58F2"/>
    <w:rsid w:val="008A599E"/>
    <w:rsid w:val="008A59CA"/>
    <w:rsid w:val="008A59E3"/>
    <w:rsid w:val="008A59F5"/>
    <w:rsid w:val="008A6293"/>
    <w:rsid w:val="008A63F1"/>
    <w:rsid w:val="008A65E8"/>
    <w:rsid w:val="008A6EB8"/>
    <w:rsid w:val="008A6FBB"/>
    <w:rsid w:val="008A719D"/>
    <w:rsid w:val="008A746A"/>
    <w:rsid w:val="008A7670"/>
    <w:rsid w:val="008A76B0"/>
    <w:rsid w:val="008A76D7"/>
    <w:rsid w:val="008A7A85"/>
    <w:rsid w:val="008A7CB2"/>
    <w:rsid w:val="008A7CD4"/>
    <w:rsid w:val="008A7D19"/>
    <w:rsid w:val="008B00E6"/>
    <w:rsid w:val="008B04A6"/>
    <w:rsid w:val="008B0710"/>
    <w:rsid w:val="008B0920"/>
    <w:rsid w:val="008B0D38"/>
    <w:rsid w:val="008B0D4F"/>
    <w:rsid w:val="008B12CE"/>
    <w:rsid w:val="008B12F0"/>
    <w:rsid w:val="008B132E"/>
    <w:rsid w:val="008B142A"/>
    <w:rsid w:val="008B1A00"/>
    <w:rsid w:val="008B1A96"/>
    <w:rsid w:val="008B1B6F"/>
    <w:rsid w:val="008B1C98"/>
    <w:rsid w:val="008B1F43"/>
    <w:rsid w:val="008B2317"/>
    <w:rsid w:val="008B2896"/>
    <w:rsid w:val="008B28D1"/>
    <w:rsid w:val="008B291B"/>
    <w:rsid w:val="008B2A67"/>
    <w:rsid w:val="008B3321"/>
    <w:rsid w:val="008B3351"/>
    <w:rsid w:val="008B344F"/>
    <w:rsid w:val="008B3D38"/>
    <w:rsid w:val="008B3D3D"/>
    <w:rsid w:val="008B3F67"/>
    <w:rsid w:val="008B454F"/>
    <w:rsid w:val="008B4554"/>
    <w:rsid w:val="008B4748"/>
    <w:rsid w:val="008B491E"/>
    <w:rsid w:val="008B4B12"/>
    <w:rsid w:val="008B4F96"/>
    <w:rsid w:val="008B5220"/>
    <w:rsid w:val="008B5491"/>
    <w:rsid w:val="008B5558"/>
    <w:rsid w:val="008B55F3"/>
    <w:rsid w:val="008B5691"/>
    <w:rsid w:val="008B5962"/>
    <w:rsid w:val="008B59C9"/>
    <w:rsid w:val="008B5AA9"/>
    <w:rsid w:val="008B5B4A"/>
    <w:rsid w:val="008B5BE7"/>
    <w:rsid w:val="008B5E17"/>
    <w:rsid w:val="008B6066"/>
    <w:rsid w:val="008B6160"/>
    <w:rsid w:val="008B62D5"/>
    <w:rsid w:val="008B64EE"/>
    <w:rsid w:val="008B65F0"/>
    <w:rsid w:val="008B6638"/>
    <w:rsid w:val="008B6800"/>
    <w:rsid w:val="008B6862"/>
    <w:rsid w:val="008B6AF0"/>
    <w:rsid w:val="008B6B78"/>
    <w:rsid w:val="008B6C8E"/>
    <w:rsid w:val="008B6D8C"/>
    <w:rsid w:val="008B71FB"/>
    <w:rsid w:val="008B725D"/>
    <w:rsid w:val="008B7406"/>
    <w:rsid w:val="008B7AC4"/>
    <w:rsid w:val="008B7E70"/>
    <w:rsid w:val="008B7FF1"/>
    <w:rsid w:val="008C0266"/>
    <w:rsid w:val="008C03D2"/>
    <w:rsid w:val="008C05D6"/>
    <w:rsid w:val="008C06DC"/>
    <w:rsid w:val="008C0B5A"/>
    <w:rsid w:val="008C0C4C"/>
    <w:rsid w:val="008C0E92"/>
    <w:rsid w:val="008C13A1"/>
    <w:rsid w:val="008C1596"/>
    <w:rsid w:val="008C192D"/>
    <w:rsid w:val="008C1FA1"/>
    <w:rsid w:val="008C22C0"/>
    <w:rsid w:val="008C24A8"/>
    <w:rsid w:val="008C25C0"/>
    <w:rsid w:val="008C29FD"/>
    <w:rsid w:val="008C2D81"/>
    <w:rsid w:val="008C2F05"/>
    <w:rsid w:val="008C3155"/>
    <w:rsid w:val="008C336A"/>
    <w:rsid w:val="008C35AB"/>
    <w:rsid w:val="008C3624"/>
    <w:rsid w:val="008C370D"/>
    <w:rsid w:val="008C3BB8"/>
    <w:rsid w:val="008C3F06"/>
    <w:rsid w:val="008C44A8"/>
    <w:rsid w:val="008C44E1"/>
    <w:rsid w:val="008C46D8"/>
    <w:rsid w:val="008C4988"/>
    <w:rsid w:val="008C4B28"/>
    <w:rsid w:val="008C4B96"/>
    <w:rsid w:val="008C4BDD"/>
    <w:rsid w:val="008C5238"/>
    <w:rsid w:val="008C5291"/>
    <w:rsid w:val="008C52A8"/>
    <w:rsid w:val="008C53A2"/>
    <w:rsid w:val="008C552B"/>
    <w:rsid w:val="008C5537"/>
    <w:rsid w:val="008C5596"/>
    <w:rsid w:val="008C583B"/>
    <w:rsid w:val="008C5B25"/>
    <w:rsid w:val="008C5B32"/>
    <w:rsid w:val="008C5BC0"/>
    <w:rsid w:val="008C61EC"/>
    <w:rsid w:val="008C639F"/>
    <w:rsid w:val="008C6445"/>
    <w:rsid w:val="008C6F62"/>
    <w:rsid w:val="008C725C"/>
    <w:rsid w:val="008C7590"/>
    <w:rsid w:val="008C7743"/>
    <w:rsid w:val="008D0021"/>
    <w:rsid w:val="008D0557"/>
    <w:rsid w:val="008D08B4"/>
    <w:rsid w:val="008D0D73"/>
    <w:rsid w:val="008D0E52"/>
    <w:rsid w:val="008D0F74"/>
    <w:rsid w:val="008D10A5"/>
    <w:rsid w:val="008D10E3"/>
    <w:rsid w:val="008D132F"/>
    <w:rsid w:val="008D14C2"/>
    <w:rsid w:val="008D1595"/>
    <w:rsid w:val="008D15C2"/>
    <w:rsid w:val="008D179C"/>
    <w:rsid w:val="008D1923"/>
    <w:rsid w:val="008D1A21"/>
    <w:rsid w:val="008D1BD0"/>
    <w:rsid w:val="008D1C1C"/>
    <w:rsid w:val="008D1D64"/>
    <w:rsid w:val="008D1D8A"/>
    <w:rsid w:val="008D223D"/>
    <w:rsid w:val="008D25D3"/>
    <w:rsid w:val="008D2732"/>
    <w:rsid w:val="008D2949"/>
    <w:rsid w:val="008D2959"/>
    <w:rsid w:val="008D2993"/>
    <w:rsid w:val="008D2ACE"/>
    <w:rsid w:val="008D2B09"/>
    <w:rsid w:val="008D2CFB"/>
    <w:rsid w:val="008D2E1C"/>
    <w:rsid w:val="008D2E9B"/>
    <w:rsid w:val="008D32AB"/>
    <w:rsid w:val="008D33CF"/>
    <w:rsid w:val="008D353D"/>
    <w:rsid w:val="008D3C31"/>
    <w:rsid w:val="008D3CCC"/>
    <w:rsid w:val="008D3D19"/>
    <w:rsid w:val="008D3F0B"/>
    <w:rsid w:val="008D43B6"/>
    <w:rsid w:val="008D4415"/>
    <w:rsid w:val="008D44F4"/>
    <w:rsid w:val="008D459A"/>
    <w:rsid w:val="008D45CA"/>
    <w:rsid w:val="008D45F4"/>
    <w:rsid w:val="008D481C"/>
    <w:rsid w:val="008D4BD5"/>
    <w:rsid w:val="008D5012"/>
    <w:rsid w:val="008D53F8"/>
    <w:rsid w:val="008D6410"/>
    <w:rsid w:val="008D651E"/>
    <w:rsid w:val="008D6709"/>
    <w:rsid w:val="008D67A1"/>
    <w:rsid w:val="008D687F"/>
    <w:rsid w:val="008D6C2E"/>
    <w:rsid w:val="008D6C6D"/>
    <w:rsid w:val="008D6CC0"/>
    <w:rsid w:val="008D6D34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0C9F"/>
    <w:rsid w:val="008E1467"/>
    <w:rsid w:val="008E14DF"/>
    <w:rsid w:val="008E1AC5"/>
    <w:rsid w:val="008E1E50"/>
    <w:rsid w:val="008E1FB3"/>
    <w:rsid w:val="008E20E3"/>
    <w:rsid w:val="008E213C"/>
    <w:rsid w:val="008E234F"/>
    <w:rsid w:val="008E249B"/>
    <w:rsid w:val="008E2E2A"/>
    <w:rsid w:val="008E3148"/>
    <w:rsid w:val="008E31CB"/>
    <w:rsid w:val="008E3A45"/>
    <w:rsid w:val="008E3BC0"/>
    <w:rsid w:val="008E3C0D"/>
    <w:rsid w:val="008E3DF1"/>
    <w:rsid w:val="008E3F35"/>
    <w:rsid w:val="008E4087"/>
    <w:rsid w:val="008E4216"/>
    <w:rsid w:val="008E456A"/>
    <w:rsid w:val="008E46CF"/>
    <w:rsid w:val="008E4799"/>
    <w:rsid w:val="008E48D2"/>
    <w:rsid w:val="008E4AFF"/>
    <w:rsid w:val="008E4D80"/>
    <w:rsid w:val="008E50B5"/>
    <w:rsid w:val="008E51B0"/>
    <w:rsid w:val="008E51B6"/>
    <w:rsid w:val="008E5534"/>
    <w:rsid w:val="008E569D"/>
    <w:rsid w:val="008E5754"/>
    <w:rsid w:val="008E5870"/>
    <w:rsid w:val="008E59F5"/>
    <w:rsid w:val="008E619A"/>
    <w:rsid w:val="008E6243"/>
    <w:rsid w:val="008E64FF"/>
    <w:rsid w:val="008E6AD2"/>
    <w:rsid w:val="008E6F6D"/>
    <w:rsid w:val="008E6F78"/>
    <w:rsid w:val="008E716A"/>
    <w:rsid w:val="008E740B"/>
    <w:rsid w:val="008E79AF"/>
    <w:rsid w:val="008E7B03"/>
    <w:rsid w:val="008E7F26"/>
    <w:rsid w:val="008F01C7"/>
    <w:rsid w:val="008F0261"/>
    <w:rsid w:val="008F037E"/>
    <w:rsid w:val="008F0401"/>
    <w:rsid w:val="008F0678"/>
    <w:rsid w:val="008F06A4"/>
    <w:rsid w:val="008F0B7F"/>
    <w:rsid w:val="008F0D27"/>
    <w:rsid w:val="008F0E10"/>
    <w:rsid w:val="008F10FA"/>
    <w:rsid w:val="008F11B6"/>
    <w:rsid w:val="008F11F7"/>
    <w:rsid w:val="008F1266"/>
    <w:rsid w:val="008F12A5"/>
    <w:rsid w:val="008F12F3"/>
    <w:rsid w:val="008F133A"/>
    <w:rsid w:val="008F17F7"/>
    <w:rsid w:val="008F1A2B"/>
    <w:rsid w:val="008F21D8"/>
    <w:rsid w:val="008F22F0"/>
    <w:rsid w:val="008F2875"/>
    <w:rsid w:val="008F2C42"/>
    <w:rsid w:val="008F2E7D"/>
    <w:rsid w:val="008F2FEF"/>
    <w:rsid w:val="008F342C"/>
    <w:rsid w:val="008F38B4"/>
    <w:rsid w:val="008F3ADF"/>
    <w:rsid w:val="008F3AF0"/>
    <w:rsid w:val="008F3DE0"/>
    <w:rsid w:val="008F3E0B"/>
    <w:rsid w:val="008F40C2"/>
    <w:rsid w:val="008F41CB"/>
    <w:rsid w:val="008F424F"/>
    <w:rsid w:val="008F4288"/>
    <w:rsid w:val="008F440E"/>
    <w:rsid w:val="008F4AEC"/>
    <w:rsid w:val="008F4E2B"/>
    <w:rsid w:val="008F4F05"/>
    <w:rsid w:val="008F53CC"/>
    <w:rsid w:val="008F541C"/>
    <w:rsid w:val="008F5426"/>
    <w:rsid w:val="008F550D"/>
    <w:rsid w:val="008F5A40"/>
    <w:rsid w:val="008F5B57"/>
    <w:rsid w:val="008F5D3C"/>
    <w:rsid w:val="008F5DAA"/>
    <w:rsid w:val="008F6033"/>
    <w:rsid w:val="008F621C"/>
    <w:rsid w:val="008F6232"/>
    <w:rsid w:val="008F6727"/>
    <w:rsid w:val="008F68C9"/>
    <w:rsid w:val="008F690A"/>
    <w:rsid w:val="008F6B7D"/>
    <w:rsid w:val="008F6CDB"/>
    <w:rsid w:val="008F7294"/>
    <w:rsid w:val="008F7579"/>
    <w:rsid w:val="008F75FF"/>
    <w:rsid w:val="008F7702"/>
    <w:rsid w:val="008F7CC5"/>
    <w:rsid w:val="00900134"/>
    <w:rsid w:val="0090024A"/>
    <w:rsid w:val="009004AE"/>
    <w:rsid w:val="009005A4"/>
    <w:rsid w:val="00900873"/>
    <w:rsid w:val="0090087E"/>
    <w:rsid w:val="00900895"/>
    <w:rsid w:val="00900928"/>
    <w:rsid w:val="00900B01"/>
    <w:rsid w:val="00900B45"/>
    <w:rsid w:val="00900DF2"/>
    <w:rsid w:val="00901170"/>
    <w:rsid w:val="0090138E"/>
    <w:rsid w:val="009013AA"/>
    <w:rsid w:val="009015F3"/>
    <w:rsid w:val="009017E3"/>
    <w:rsid w:val="00901BB8"/>
    <w:rsid w:val="00901D49"/>
    <w:rsid w:val="00901D64"/>
    <w:rsid w:val="00902040"/>
    <w:rsid w:val="00902303"/>
    <w:rsid w:val="00902306"/>
    <w:rsid w:val="0090266D"/>
    <w:rsid w:val="00902959"/>
    <w:rsid w:val="009029C8"/>
    <w:rsid w:val="00902F11"/>
    <w:rsid w:val="00902FAF"/>
    <w:rsid w:val="0090316C"/>
    <w:rsid w:val="00903234"/>
    <w:rsid w:val="00903264"/>
    <w:rsid w:val="00903DB2"/>
    <w:rsid w:val="00903E38"/>
    <w:rsid w:val="00903E57"/>
    <w:rsid w:val="00903EB0"/>
    <w:rsid w:val="0090403B"/>
    <w:rsid w:val="009041F1"/>
    <w:rsid w:val="0090427C"/>
    <w:rsid w:val="00904354"/>
    <w:rsid w:val="0090436B"/>
    <w:rsid w:val="009044B3"/>
    <w:rsid w:val="00904751"/>
    <w:rsid w:val="00904A8B"/>
    <w:rsid w:val="00904E0E"/>
    <w:rsid w:val="00904E4C"/>
    <w:rsid w:val="00904E51"/>
    <w:rsid w:val="00905205"/>
    <w:rsid w:val="0090520E"/>
    <w:rsid w:val="009058B8"/>
    <w:rsid w:val="009058DC"/>
    <w:rsid w:val="00905A80"/>
    <w:rsid w:val="00905BB5"/>
    <w:rsid w:val="00905F3F"/>
    <w:rsid w:val="00905F66"/>
    <w:rsid w:val="00906165"/>
    <w:rsid w:val="00906318"/>
    <w:rsid w:val="009063F8"/>
    <w:rsid w:val="009064E1"/>
    <w:rsid w:val="00906A2F"/>
    <w:rsid w:val="00906BCC"/>
    <w:rsid w:val="00906C53"/>
    <w:rsid w:val="009071EE"/>
    <w:rsid w:val="00907254"/>
    <w:rsid w:val="00907278"/>
    <w:rsid w:val="009072B2"/>
    <w:rsid w:val="009077ED"/>
    <w:rsid w:val="0090786C"/>
    <w:rsid w:val="009079C5"/>
    <w:rsid w:val="00907AC8"/>
    <w:rsid w:val="00907BDB"/>
    <w:rsid w:val="00910517"/>
    <w:rsid w:val="009107AD"/>
    <w:rsid w:val="009109E9"/>
    <w:rsid w:val="00910A2E"/>
    <w:rsid w:val="00910AA2"/>
    <w:rsid w:val="00910B6E"/>
    <w:rsid w:val="00910C91"/>
    <w:rsid w:val="00911277"/>
    <w:rsid w:val="009112B6"/>
    <w:rsid w:val="00911372"/>
    <w:rsid w:val="009115FA"/>
    <w:rsid w:val="00911612"/>
    <w:rsid w:val="00911732"/>
    <w:rsid w:val="00911871"/>
    <w:rsid w:val="00911B39"/>
    <w:rsid w:val="00911B46"/>
    <w:rsid w:val="00911C01"/>
    <w:rsid w:val="00911D80"/>
    <w:rsid w:val="00912110"/>
    <w:rsid w:val="00912130"/>
    <w:rsid w:val="00912199"/>
    <w:rsid w:val="009121AB"/>
    <w:rsid w:val="009122B9"/>
    <w:rsid w:val="00912325"/>
    <w:rsid w:val="009125BA"/>
    <w:rsid w:val="0091266D"/>
    <w:rsid w:val="00912700"/>
    <w:rsid w:val="0091281A"/>
    <w:rsid w:val="009128B5"/>
    <w:rsid w:val="00912CB3"/>
    <w:rsid w:val="00912F35"/>
    <w:rsid w:val="00913074"/>
    <w:rsid w:val="009132F6"/>
    <w:rsid w:val="0091334A"/>
    <w:rsid w:val="0091345D"/>
    <w:rsid w:val="00913852"/>
    <w:rsid w:val="009139D4"/>
    <w:rsid w:val="00913BD7"/>
    <w:rsid w:val="00913D1C"/>
    <w:rsid w:val="00913D57"/>
    <w:rsid w:val="00913DDE"/>
    <w:rsid w:val="009142B4"/>
    <w:rsid w:val="00914761"/>
    <w:rsid w:val="00914803"/>
    <w:rsid w:val="00914821"/>
    <w:rsid w:val="009148E6"/>
    <w:rsid w:val="0091496D"/>
    <w:rsid w:val="00914AF5"/>
    <w:rsid w:val="00914CE5"/>
    <w:rsid w:val="00914D34"/>
    <w:rsid w:val="00915261"/>
    <w:rsid w:val="009153D8"/>
    <w:rsid w:val="00915456"/>
    <w:rsid w:val="00915504"/>
    <w:rsid w:val="009157F6"/>
    <w:rsid w:val="00915A28"/>
    <w:rsid w:val="00915D9D"/>
    <w:rsid w:val="009160A6"/>
    <w:rsid w:val="0091630A"/>
    <w:rsid w:val="00916324"/>
    <w:rsid w:val="00916409"/>
    <w:rsid w:val="0091657A"/>
    <w:rsid w:val="009167EC"/>
    <w:rsid w:val="0091690A"/>
    <w:rsid w:val="00916A98"/>
    <w:rsid w:val="00916AB2"/>
    <w:rsid w:val="00916BE0"/>
    <w:rsid w:val="00916DB5"/>
    <w:rsid w:val="00916F93"/>
    <w:rsid w:val="009171B2"/>
    <w:rsid w:val="00917284"/>
    <w:rsid w:val="009172EE"/>
    <w:rsid w:val="0091751A"/>
    <w:rsid w:val="00917523"/>
    <w:rsid w:val="00917C54"/>
    <w:rsid w:val="00917CC9"/>
    <w:rsid w:val="0092031E"/>
    <w:rsid w:val="0092040F"/>
    <w:rsid w:val="009204CF"/>
    <w:rsid w:val="00920557"/>
    <w:rsid w:val="009208A4"/>
    <w:rsid w:val="00920988"/>
    <w:rsid w:val="00920A89"/>
    <w:rsid w:val="00920B4E"/>
    <w:rsid w:val="00920C13"/>
    <w:rsid w:val="00921335"/>
    <w:rsid w:val="0092193C"/>
    <w:rsid w:val="00921AE0"/>
    <w:rsid w:val="009220ED"/>
    <w:rsid w:val="00922289"/>
    <w:rsid w:val="009224E8"/>
    <w:rsid w:val="00922652"/>
    <w:rsid w:val="0092320A"/>
    <w:rsid w:val="00923572"/>
    <w:rsid w:val="00923927"/>
    <w:rsid w:val="00923B05"/>
    <w:rsid w:val="00923F65"/>
    <w:rsid w:val="0092409D"/>
    <w:rsid w:val="00924338"/>
    <w:rsid w:val="00924404"/>
    <w:rsid w:val="009244A4"/>
    <w:rsid w:val="00924C8D"/>
    <w:rsid w:val="00924E5D"/>
    <w:rsid w:val="009251F9"/>
    <w:rsid w:val="0092553B"/>
    <w:rsid w:val="00925656"/>
    <w:rsid w:val="0092575B"/>
    <w:rsid w:val="009257C8"/>
    <w:rsid w:val="009259F0"/>
    <w:rsid w:val="00925A8F"/>
    <w:rsid w:val="00925A98"/>
    <w:rsid w:val="00925D7F"/>
    <w:rsid w:val="009262AD"/>
    <w:rsid w:val="00926526"/>
    <w:rsid w:val="0092655E"/>
    <w:rsid w:val="00926950"/>
    <w:rsid w:val="00926B2A"/>
    <w:rsid w:val="00926B8A"/>
    <w:rsid w:val="00926FC4"/>
    <w:rsid w:val="00926FCA"/>
    <w:rsid w:val="009274E9"/>
    <w:rsid w:val="00927674"/>
    <w:rsid w:val="009276AD"/>
    <w:rsid w:val="0092786D"/>
    <w:rsid w:val="00927AA3"/>
    <w:rsid w:val="00927B46"/>
    <w:rsid w:val="00927C98"/>
    <w:rsid w:val="00927E22"/>
    <w:rsid w:val="00927EC5"/>
    <w:rsid w:val="009301BD"/>
    <w:rsid w:val="0093029B"/>
    <w:rsid w:val="00930BC2"/>
    <w:rsid w:val="00930CAB"/>
    <w:rsid w:val="00930EF4"/>
    <w:rsid w:val="00931045"/>
    <w:rsid w:val="009312B1"/>
    <w:rsid w:val="0093153A"/>
    <w:rsid w:val="009316AF"/>
    <w:rsid w:val="00931A7F"/>
    <w:rsid w:val="00931D8A"/>
    <w:rsid w:val="00931FD6"/>
    <w:rsid w:val="00931FEF"/>
    <w:rsid w:val="009321F3"/>
    <w:rsid w:val="00932229"/>
    <w:rsid w:val="00932265"/>
    <w:rsid w:val="00932356"/>
    <w:rsid w:val="0093235C"/>
    <w:rsid w:val="009324A4"/>
    <w:rsid w:val="0093256B"/>
    <w:rsid w:val="00932A79"/>
    <w:rsid w:val="00932B0D"/>
    <w:rsid w:val="00932B57"/>
    <w:rsid w:val="00932BD7"/>
    <w:rsid w:val="00933375"/>
    <w:rsid w:val="009335D2"/>
    <w:rsid w:val="00933A61"/>
    <w:rsid w:val="00934040"/>
    <w:rsid w:val="009346AE"/>
    <w:rsid w:val="0093509D"/>
    <w:rsid w:val="00935199"/>
    <w:rsid w:val="009351C1"/>
    <w:rsid w:val="009354B4"/>
    <w:rsid w:val="009357F0"/>
    <w:rsid w:val="00935906"/>
    <w:rsid w:val="00935B04"/>
    <w:rsid w:val="00935F6C"/>
    <w:rsid w:val="00935FBD"/>
    <w:rsid w:val="009361AD"/>
    <w:rsid w:val="0093655C"/>
    <w:rsid w:val="00936674"/>
    <w:rsid w:val="009367D8"/>
    <w:rsid w:val="00936992"/>
    <w:rsid w:val="00936F92"/>
    <w:rsid w:val="009371BF"/>
    <w:rsid w:val="0093743A"/>
    <w:rsid w:val="00937676"/>
    <w:rsid w:val="00937711"/>
    <w:rsid w:val="00937ACD"/>
    <w:rsid w:val="00937C1B"/>
    <w:rsid w:val="00937C44"/>
    <w:rsid w:val="00937F23"/>
    <w:rsid w:val="0094000A"/>
    <w:rsid w:val="00940094"/>
    <w:rsid w:val="00940138"/>
    <w:rsid w:val="0094021E"/>
    <w:rsid w:val="009403F5"/>
    <w:rsid w:val="009404A3"/>
    <w:rsid w:val="009406B4"/>
    <w:rsid w:val="009408F2"/>
    <w:rsid w:val="00940B88"/>
    <w:rsid w:val="00940BE3"/>
    <w:rsid w:val="00940BEA"/>
    <w:rsid w:val="00940D87"/>
    <w:rsid w:val="00940DAA"/>
    <w:rsid w:val="00940ECE"/>
    <w:rsid w:val="00940EFE"/>
    <w:rsid w:val="00940F72"/>
    <w:rsid w:val="00940FD4"/>
    <w:rsid w:val="00941069"/>
    <w:rsid w:val="0094117A"/>
    <w:rsid w:val="00941235"/>
    <w:rsid w:val="00941287"/>
    <w:rsid w:val="00941701"/>
    <w:rsid w:val="00941707"/>
    <w:rsid w:val="009417EB"/>
    <w:rsid w:val="00941AE6"/>
    <w:rsid w:val="00941CAD"/>
    <w:rsid w:val="00941D1C"/>
    <w:rsid w:val="0094212E"/>
    <w:rsid w:val="00942436"/>
    <w:rsid w:val="009424E1"/>
    <w:rsid w:val="00942592"/>
    <w:rsid w:val="00942884"/>
    <w:rsid w:val="00942B34"/>
    <w:rsid w:val="00942C72"/>
    <w:rsid w:val="009432AA"/>
    <w:rsid w:val="0094330A"/>
    <w:rsid w:val="00943414"/>
    <w:rsid w:val="00943627"/>
    <w:rsid w:val="00943876"/>
    <w:rsid w:val="00943B0B"/>
    <w:rsid w:val="00943B1A"/>
    <w:rsid w:val="009446A3"/>
    <w:rsid w:val="00944741"/>
    <w:rsid w:val="00944912"/>
    <w:rsid w:val="009449DA"/>
    <w:rsid w:val="00944D2C"/>
    <w:rsid w:val="00944DF4"/>
    <w:rsid w:val="00944E6B"/>
    <w:rsid w:val="00944FDA"/>
    <w:rsid w:val="00945062"/>
    <w:rsid w:val="00945084"/>
    <w:rsid w:val="00945185"/>
    <w:rsid w:val="00945324"/>
    <w:rsid w:val="009454A4"/>
    <w:rsid w:val="009458B8"/>
    <w:rsid w:val="009459A5"/>
    <w:rsid w:val="00945B50"/>
    <w:rsid w:val="00945CCE"/>
    <w:rsid w:val="00945DC3"/>
    <w:rsid w:val="00945E00"/>
    <w:rsid w:val="00945E9B"/>
    <w:rsid w:val="00946537"/>
    <w:rsid w:val="00946652"/>
    <w:rsid w:val="00946791"/>
    <w:rsid w:val="009467B9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06A5"/>
    <w:rsid w:val="0095090A"/>
    <w:rsid w:val="009509ED"/>
    <w:rsid w:val="009510F4"/>
    <w:rsid w:val="00951182"/>
    <w:rsid w:val="0095133F"/>
    <w:rsid w:val="00951825"/>
    <w:rsid w:val="009518B7"/>
    <w:rsid w:val="00951AE5"/>
    <w:rsid w:val="00952102"/>
    <w:rsid w:val="009524F2"/>
    <w:rsid w:val="00952D02"/>
    <w:rsid w:val="00952DC3"/>
    <w:rsid w:val="00952EAE"/>
    <w:rsid w:val="00953020"/>
    <w:rsid w:val="0095304A"/>
    <w:rsid w:val="009530A7"/>
    <w:rsid w:val="009531E5"/>
    <w:rsid w:val="0095324F"/>
    <w:rsid w:val="009532FE"/>
    <w:rsid w:val="009534AD"/>
    <w:rsid w:val="0095368D"/>
    <w:rsid w:val="009536D0"/>
    <w:rsid w:val="00953754"/>
    <w:rsid w:val="009537AD"/>
    <w:rsid w:val="0095392E"/>
    <w:rsid w:val="00953D6F"/>
    <w:rsid w:val="00953F93"/>
    <w:rsid w:val="009543DD"/>
    <w:rsid w:val="00954481"/>
    <w:rsid w:val="0095483B"/>
    <w:rsid w:val="00954879"/>
    <w:rsid w:val="009548ED"/>
    <w:rsid w:val="0095492E"/>
    <w:rsid w:val="00954CB4"/>
    <w:rsid w:val="00954CC1"/>
    <w:rsid w:val="00954D16"/>
    <w:rsid w:val="00954E5F"/>
    <w:rsid w:val="00955057"/>
    <w:rsid w:val="009551F2"/>
    <w:rsid w:val="009552BB"/>
    <w:rsid w:val="0095538D"/>
    <w:rsid w:val="00955582"/>
    <w:rsid w:val="00955630"/>
    <w:rsid w:val="009556C1"/>
    <w:rsid w:val="0095571A"/>
    <w:rsid w:val="0095581F"/>
    <w:rsid w:val="0095590B"/>
    <w:rsid w:val="0095592A"/>
    <w:rsid w:val="009559BF"/>
    <w:rsid w:val="0095616A"/>
    <w:rsid w:val="00956202"/>
    <w:rsid w:val="0095642F"/>
    <w:rsid w:val="00956618"/>
    <w:rsid w:val="00956A4F"/>
    <w:rsid w:val="00956C0A"/>
    <w:rsid w:val="00956E12"/>
    <w:rsid w:val="0095701B"/>
    <w:rsid w:val="0095748F"/>
    <w:rsid w:val="009574F2"/>
    <w:rsid w:val="00957751"/>
    <w:rsid w:val="00957849"/>
    <w:rsid w:val="00957980"/>
    <w:rsid w:val="00957E07"/>
    <w:rsid w:val="00957FF9"/>
    <w:rsid w:val="00960224"/>
    <w:rsid w:val="0096023A"/>
    <w:rsid w:val="0096086D"/>
    <w:rsid w:val="00961066"/>
    <w:rsid w:val="0096109B"/>
    <w:rsid w:val="00961127"/>
    <w:rsid w:val="00961221"/>
    <w:rsid w:val="009612AF"/>
    <w:rsid w:val="009612ED"/>
    <w:rsid w:val="00961465"/>
    <w:rsid w:val="00961523"/>
    <w:rsid w:val="009616AE"/>
    <w:rsid w:val="009619AF"/>
    <w:rsid w:val="0096242C"/>
    <w:rsid w:val="009627FE"/>
    <w:rsid w:val="00962D8B"/>
    <w:rsid w:val="00962FCB"/>
    <w:rsid w:val="00963039"/>
    <w:rsid w:val="009632B5"/>
    <w:rsid w:val="00963301"/>
    <w:rsid w:val="0096332C"/>
    <w:rsid w:val="009633CB"/>
    <w:rsid w:val="00963732"/>
    <w:rsid w:val="00963B8A"/>
    <w:rsid w:val="00963D44"/>
    <w:rsid w:val="00963D4B"/>
    <w:rsid w:val="009644F5"/>
    <w:rsid w:val="00964509"/>
    <w:rsid w:val="00965061"/>
    <w:rsid w:val="009650CC"/>
    <w:rsid w:val="00965795"/>
    <w:rsid w:val="009657C0"/>
    <w:rsid w:val="00965BEA"/>
    <w:rsid w:val="00965D09"/>
    <w:rsid w:val="00965F37"/>
    <w:rsid w:val="00966103"/>
    <w:rsid w:val="009664AB"/>
    <w:rsid w:val="00966521"/>
    <w:rsid w:val="009665BF"/>
    <w:rsid w:val="009665D1"/>
    <w:rsid w:val="00966621"/>
    <w:rsid w:val="009667DB"/>
    <w:rsid w:val="00966933"/>
    <w:rsid w:val="00966B5F"/>
    <w:rsid w:val="00966CF8"/>
    <w:rsid w:val="00966D55"/>
    <w:rsid w:val="0096718B"/>
    <w:rsid w:val="009671B2"/>
    <w:rsid w:val="009671DC"/>
    <w:rsid w:val="009675C9"/>
    <w:rsid w:val="00967606"/>
    <w:rsid w:val="00967A0D"/>
    <w:rsid w:val="00967AB6"/>
    <w:rsid w:val="00967CA6"/>
    <w:rsid w:val="00967FB1"/>
    <w:rsid w:val="00970302"/>
    <w:rsid w:val="009704BA"/>
    <w:rsid w:val="009704C3"/>
    <w:rsid w:val="00970519"/>
    <w:rsid w:val="0097070E"/>
    <w:rsid w:val="00970890"/>
    <w:rsid w:val="00970BD3"/>
    <w:rsid w:val="00970E39"/>
    <w:rsid w:val="009712E9"/>
    <w:rsid w:val="0097151A"/>
    <w:rsid w:val="009717F4"/>
    <w:rsid w:val="00971A5B"/>
    <w:rsid w:val="00971C52"/>
    <w:rsid w:val="009720C6"/>
    <w:rsid w:val="009722D8"/>
    <w:rsid w:val="00972420"/>
    <w:rsid w:val="00972814"/>
    <w:rsid w:val="00972DA5"/>
    <w:rsid w:val="00972F99"/>
    <w:rsid w:val="0097314F"/>
    <w:rsid w:val="00973209"/>
    <w:rsid w:val="00973220"/>
    <w:rsid w:val="00973AD1"/>
    <w:rsid w:val="009741F5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184"/>
    <w:rsid w:val="0097746B"/>
    <w:rsid w:val="009776F4"/>
    <w:rsid w:val="009779D2"/>
    <w:rsid w:val="00977F9D"/>
    <w:rsid w:val="009800D0"/>
    <w:rsid w:val="00980238"/>
    <w:rsid w:val="00980292"/>
    <w:rsid w:val="009805D4"/>
    <w:rsid w:val="00980887"/>
    <w:rsid w:val="00980958"/>
    <w:rsid w:val="0098118D"/>
    <w:rsid w:val="009811E6"/>
    <w:rsid w:val="00981680"/>
    <w:rsid w:val="0098171B"/>
    <w:rsid w:val="00981820"/>
    <w:rsid w:val="0098192B"/>
    <w:rsid w:val="00981C2A"/>
    <w:rsid w:val="0098204A"/>
    <w:rsid w:val="00982498"/>
    <w:rsid w:val="009825CD"/>
    <w:rsid w:val="009826B9"/>
    <w:rsid w:val="009827B0"/>
    <w:rsid w:val="00982A77"/>
    <w:rsid w:val="00982D69"/>
    <w:rsid w:val="00982E8B"/>
    <w:rsid w:val="009830C3"/>
    <w:rsid w:val="009831C0"/>
    <w:rsid w:val="00983736"/>
    <w:rsid w:val="00983EA8"/>
    <w:rsid w:val="0098407B"/>
    <w:rsid w:val="009846F9"/>
    <w:rsid w:val="0098487E"/>
    <w:rsid w:val="009848B6"/>
    <w:rsid w:val="00984A56"/>
    <w:rsid w:val="00985345"/>
    <w:rsid w:val="00985B3C"/>
    <w:rsid w:val="00986618"/>
    <w:rsid w:val="00986C51"/>
    <w:rsid w:val="00986D7D"/>
    <w:rsid w:val="00986E4C"/>
    <w:rsid w:val="00986EF8"/>
    <w:rsid w:val="0098709A"/>
    <w:rsid w:val="00987123"/>
    <w:rsid w:val="009871EB"/>
    <w:rsid w:val="009872A2"/>
    <w:rsid w:val="00987986"/>
    <w:rsid w:val="00987A26"/>
    <w:rsid w:val="00987AC7"/>
    <w:rsid w:val="00987D1F"/>
    <w:rsid w:val="00987DF8"/>
    <w:rsid w:val="00987ECE"/>
    <w:rsid w:val="0099018C"/>
    <w:rsid w:val="0099037E"/>
    <w:rsid w:val="009903D4"/>
    <w:rsid w:val="00990404"/>
    <w:rsid w:val="00990803"/>
    <w:rsid w:val="00990879"/>
    <w:rsid w:val="009908F4"/>
    <w:rsid w:val="0099099D"/>
    <w:rsid w:val="00990D7D"/>
    <w:rsid w:val="00990D8C"/>
    <w:rsid w:val="00990F60"/>
    <w:rsid w:val="00991197"/>
    <w:rsid w:val="0099125C"/>
    <w:rsid w:val="00991468"/>
    <w:rsid w:val="00991532"/>
    <w:rsid w:val="009917BA"/>
    <w:rsid w:val="00991A47"/>
    <w:rsid w:val="00991C70"/>
    <w:rsid w:val="00991D53"/>
    <w:rsid w:val="00991F8C"/>
    <w:rsid w:val="0099207F"/>
    <w:rsid w:val="009921E3"/>
    <w:rsid w:val="009924A1"/>
    <w:rsid w:val="00992597"/>
    <w:rsid w:val="00992898"/>
    <w:rsid w:val="00992906"/>
    <w:rsid w:val="00992941"/>
    <w:rsid w:val="009929F7"/>
    <w:rsid w:val="00992C4B"/>
    <w:rsid w:val="00992F12"/>
    <w:rsid w:val="00993078"/>
    <w:rsid w:val="00993563"/>
    <w:rsid w:val="0099359F"/>
    <w:rsid w:val="0099389C"/>
    <w:rsid w:val="00993ACA"/>
    <w:rsid w:val="00993CA4"/>
    <w:rsid w:val="00993DB9"/>
    <w:rsid w:val="00993E3F"/>
    <w:rsid w:val="00993F32"/>
    <w:rsid w:val="009942A1"/>
    <w:rsid w:val="00994564"/>
    <w:rsid w:val="00994EE1"/>
    <w:rsid w:val="009950FE"/>
    <w:rsid w:val="00995355"/>
    <w:rsid w:val="009954B2"/>
    <w:rsid w:val="009957CD"/>
    <w:rsid w:val="00995A7F"/>
    <w:rsid w:val="00995BBF"/>
    <w:rsid w:val="00995BF6"/>
    <w:rsid w:val="00995F91"/>
    <w:rsid w:val="00995FBC"/>
    <w:rsid w:val="009960CF"/>
    <w:rsid w:val="009960E7"/>
    <w:rsid w:val="009960F8"/>
    <w:rsid w:val="0099627D"/>
    <w:rsid w:val="00996772"/>
    <w:rsid w:val="009967E0"/>
    <w:rsid w:val="00996843"/>
    <w:rsid w:val="00996898"/>
    <w:rsid w:val="00996AD6"/>
    <w:rsid w:val="00996C0F"/>
    <w:rsid w:val="00996DE2"/>
    <w:rsid w:val="009972EC"/>
    <w:rsid w:val="009974D2"/>
    <w:rsid w:val="00997838"/>
    <w:rsid w:val="00997A2C"/>
    <w:rsid w:val="00997EC9"/>
    <w:rsid w:val="00997F5B"/>
    <w:rsid w:val="009A01D6"/>
    <w:rsid w:val="009A02AF"/>
    <w:rsid w:val="009A04ED"/>
    <w:rsid w:val="009A06D9"/>
    <w:rsid w:val="009A091C"/>
    <w:rsid w:val="009A0AE7"/>
    <w:rsid w:val="009A0B29"/>
    <w:rsid w:val="009A0C56"/>
    <w:rsid w:val="009A0C74"/>
    <w:rsid w:val="009A0D58"/>
    <w:rsid w:val="009A0EA9"/>
    <w:rsid w:val="009A0FBD"/>
    <w:rsid w:val="009A0FD1"/>
    <w:rsid w:val="009A1276"/>
    <w:rsid w:val="009A1303"/>
    <w:rsid w:val="009A13CA"/>
    <w:rsid w:val="009A16F8"/>
    <w:rsid w:val="009A1AA9"/>
    <w:rsid w:val="009A1EC0"/>
    <w:rsid w:val="009A227C"/>
    <w:rsid w:val="009A23CC"/>
    <w:rsid w:val="009A2566"/>
    <w:rsid w:val="009A27CA"/>
    <w:rsid w:val="009A2A47"/>
    <w:rsid w:val="009A2A5E"/>
    <w:rsid w:val="009A2B1F"/>
    <w:rsid w:val="009A2CB5"/>
    <w:rsid w:val="009A3123"/>
    <w:rsid w:val="009A320C"/>
    <w:rsid w:val="009A326B"/>
    <w:rsid w:val="009A350F"/>
    <w:rsid w:val="009A3589"/>
    <w:rsid w:val="009A3A4B"/>
    <w:rsid w:val="009A4087"/>
    <w:rsid w:val="009A4105"/>
    <w:rsid w:val="009A4417"/>
    <w:rsid w:val="009A46FA"/>
    <w:rsid w:val="009A4B38"/>
    <w:rsid w:val="009A4B73"/>
    <w:rsid w:val="009A4CB6"/>
    <w:rsid w:val="009A4EFA"/>
    <w:rsid w:val="009A51EB"/>
    <w:rsid w:val="009A52BD"/>
    <w:rsid w:val="009A56BF"/>
    <w:rsid w:val="009A58DD"/>
    <w:rsid w:val="009A58E9"/>
    <w:rsid w:val="009A5A50"/>
    <w:rsid w:val="009A5BB9"/>
    <w:rsid w:val="009A5C2F"/>
    <w:rsid w:val="009A5C76"/>
    <w:rsid w:val="009A5EA1"/>
    <w:rsid w:val="009A624B"/>
    <w:rsid w:val="009A6663"/>
    <w:rsid w:val="009A66F1"/>
    <w:rsid w:val="009A67FE"/>
    <w:rsid w:val="009A6994"/>
    <w:rsid w:val="009A6AAF"/>
    <w:rsid w:val="009A6AC3"/>
    <w:rsid w:val="009A6C46"/>
    <w:rsid w:val="009A6E30"/>
    <w:rsid w:val="009A775F"/>
    <w:rsid w:val="009A78F9"/>
    <w:rsid w:val="009A7C85"/>
    <w:rsid w:val="009A7D72"/>
    <w:rsid w:val="009A7F1C"/>
    <w:rsid w:val="009A7F52"/>
    <w:rsid w:val="009B015F"/>
    <w:rsid w:val="009B041B"/>
    <w:rsid w:val="009B0540"/>
    <w:rsid w:val="009B0628"/>
    <w:rsid w:val="009B0930"/>
    <w:rsid w:val="009B098B"/>
    <w:rsid w:val="009B0FC2"/>
    <w:rsid w:val="009B0FEF"/>
    <w:rsid w:val="009B16CE"/>
    <w:rsid w:val="009B1A7B"/>
    <w:rsid w:val="009B1B0E"/>
    <w:rsid w:val="009B1BFA"/>
    <w:rsid w:val="009B1CDB"/>
    <w:rsid w:val="009B1F3B"/>
    <w:rsid w:val="009B200B"/>
    <w:rsid w:val="009B2015"/>
    <w:rsid w:val="009B214C"/>
    <w:rsid w:val="009B2879"/>
    <w:rsid w:val="009B2B38"/>
    <w:rsid w:val="009B2CFF"/>
    <w:rsid w:val="009B3030"/>
    <w:rsid w:val="009B3031"/>
    <w:rsid w:val="009B33A1"/>
    <w:rsid w:val="009B34CD"/>
    <w:rsid w:val="009B3789"/>
    <w:rsid w:val="009B3837"/>
    <w:rsid w:val="009B3971"/>
    <w:rsid w:val="009B39B7"/>
    <w:rsid w:val="009B39CD"/>
    <w:rsid w:val="009B4094"/>
    <w:rsid w:val="009B4318"/>
    <w:rsid w:val="009B4538"/>
    <w:rsid w:val="009B45A9"/>
    <w:rsid w:val="009B4975"/>
    <w:rsid w:val="009B4C15"/>
    <w:rsid w:val="009B4D9A"/>
    <w:rsid w:val="009B4F70"/>
    <w:rsid w:val="009B5056"/>
    <w:rsid w:val="009B524D"/>
    <w:rsid w:val="009B5329"/>
    <w:rsid w:val="009B544A"/>
    <w:rsid w:val="009B5684"/>
    <w:rsid w:val="009B5756"/>
    <w:rsid w:val="009B58F3"/>
    <w:rsid w:val="009B5C42"/>
    <w:rsid w:val="009B5FC7"/>
    <w:rsid w:val="009B67F2"/>
    <w:rsid w:val="009B6837"/>
    <w:rsid w:val="009B683A"/>
    <w:rsid w:val="009B6A60"/>
    <w:rsid w:val="009B6CB8"/>
    <w:rsid w:val="009B6FF9"/>
    <w:rsid w:val="009B7233"/>
    <w:rsid w:val="009B75CB"/>
    <w:rsid w:val="009B77CC"/>
    <w:rsid w:val="009B77D2"/>
    <w:rsid w:val="009B7BF7"/>
    <w:rsid w:val="009C0468"/>
    <w:rsid w:val="009C0B0C"/>
    <w:rsid w:val="009C0B9E"/>
    <w:rsid w:val="009C0E04"/>
    <w:rsid w:val="009C128B"/>
    <w:rsid w:val="009C1357"/>
    <w:rsid w:val="009C16A7"/>
    <w:rsid w:val="009C1703"/>
    <w:rsid w:val="009C1CF6"/>
    <w:rsid w:val="009C211E"/>
    <w:rsid w:val="009C2247"/>
    <w:rsid w:val="009C237F"/>
    <w:rsid w:val="009C25AF"/>
    <w:rsid w:val="009C25D2"/>
    <w:rsid w:val="009C2712"/>
    <w:rsid w:val="009C27D8"/>
    <w:rsid w:val="009C2B19"/>
    <w:rsid w:val="009C2C3B"/>
    <w:rsid w:val="009C2C41"/>
    <w:rsid w:val="009C2C61"/>
    <w:rsid w:val="009C31CF"/>
    <w:rsid w:val="009C32B4"/>
    <w:rsid w:val="009C343E"/>
    <w:rsid w:val="009C3516"/>
    <w:rsid w:val="009C358B"/>
    <w:rsid w:val="009C3624"/>
    <w:rsid w:val="009C3755"/>
    <w:rsid w:val="009C3C5E"/>
    <w:rsid w:val="009C3D7C"/>
    <w:rsid w:val="009C3DA6"/>
    <w:rsid w:val="009C3E14"/>
    <w:rsid w:val="009C3E35"/>
    <w:rsid w:val="009C405B"/>
    <w:rsid w:val="009C41A8"/>
    <w:rsid w:val="009C42EA"/>
    <w:rsid w:val="009C42F9"/>
    <w:rsid w:val="009C45DD"/>
    <w:rsid w:val="009C47ED"/>
    <w:rsid w:val="009C49D7"/>
    <w:rsid w:val="009C4AC7"/>
    <w:rsid w:val="009C4C03"/>
    <w:rsid w:val="009C4D4E"/>
    <w:rsid w:val="009C5033"/>
    <w:rsid w:val="009C5351"/>
    <w:rsid w:val="009C5363"/>
    <w:rsid w:val="009C55C3"/>
    <w:rsid w:val="009C5624"/>
    <w:rsid w:val="009C5855"/>
    <w:rsid w:val="009C5A7C"/>
    <w:rsid w:val="009C5A88"/>
    <w:rsid w:val="009C5E1F"/>
    <w:rsid w:val="009C5EA0"/>
    <w:rsid w:val="009C6064"/>
    <w:rsid w:val="009C6169"/>
    <w:rsid w:val="009C65D8"/>
    <w:rsid w:val="009C67CD"/>
    <w:rsid w:val="009C686B"/>
    <w:rsid w:val="009C6D4C"/>
    <w:rsid w:val="009C7129"/>
    <w:rsid w:val="009C7147"/>
    <w:rsid w:val="009C731B"/>
    <w:rsid w:val="009C733F"/>
    <w:rsid w:val="009C7549"/>
    <w:rsid w:val="009C7786"/>
    <w:rsid w:val="009C7C27"/>
    <w:rsid w:val="009C7DD9"/>
    <w:rsid w:val="009D0062"/>
    <w:rsid w:val="009D008C"/>
    <w:rsid w:val="009D00F4"/>
    <w:rsid w:val="009D08D4"/>
    <w:rsid w:val="009D0A19"/>
    <w:rsid w:val="009D0B62"/>
    <w:rsid w:val="009D0FE6"/>
    <w:rsid w:val="009D10D7"/>
    <w:rsid w:val="009D14D2"/>
    <w:rsid w:val="009D16BE"/>
    <w:rsid w:val="009D1781"/>
    <w:rsid w:val="009D1B23"/>
    <w:rsid w:val="009D1F29"/>
    <w:rsid w:val="009D1F81"/>
    <w:rsid w:val="009D23CB"/>
    <w:rsid w:val="009D26B5"/>
    <w:rsid w:val="009D2796"/>
    <w:rsid w:val="009D2BA2"/>
    <w:rsid w:val="009D2BFF"/>
    <w:rsid w:val="009D2D1B"/>
    <w:rsid w:val="009D2D5E"/>
    <w:rsid w:val="009D2F22"/>
    <w:rsid w:val="009D30D5"/>
    <w:rsid w:val="009D3420"/>
    <w:rsid w:val="009D381B"/>
    <w:rsid w:val="009D3A1F"/>
    <w:rsid w:val="009D3A64"/>
    <w:rsid w:val="009D3A88"/>
    <w:rsid w:val="009D3B50"/>
    <w:rsid w:val="009D3BE8"/>
    <w:rsid w:val="009D3F6B"/>
    <w:rsid w:val="009D3F8D"/>
    <w:rsid w:val="009D403F"/>
    <w:rsid w:val="009D405B"/>
    <w:rsid w:val="009D4494"/>
    <w:rsid w:val="009D44F8"/>
    <w:rsid w:val="009D4658"/>
    <w:rsid w:val="009D479B"/>
    <w:rsid w:val="009D4852"/>
    <w:rsid w:val="009D48E4"/>
    <w:rsid w:val="009D4907"/>
    <w:rsid w:val="009D49F5"/>
    <w:rsid w:val="009D4B44"/>
    <w:rsid w:val="009D4B82"/>
    <w:rsid w:val="009D4BCE"/>
    <w:rsid w:val="009D4E4F"/>
    <w:rsid w:val="009D4ED3"/>
    <w:rsid w:val="009D5173"/>
    <w:rsid w:val="009D5346"/>
    <w:rsid w:val="009D5367"/>
    <w:rsid w:val="009D54DA"/>
    <w:rsid w:val="009D56CD"/>
    <w:rsid w:val="009D5738"/>
    <w:rsid w:val="009D57DF"/>
    <w:rsid w:val="009D57E9"/>
    <w:rsid w:val="009D58BE"/>
    <w:rsid w:val="009D58E5"/>
    <w:rsid w:val="009D5A33"/>
    <w:rsid w:val="009D5A6B"/>
    <w:rsid w:val="009D5BFF"/>
    <w:rsid w:val="009D5F35"/>
    <w:rsid w:val="009D5FA0"/>
    <w:rsid w:val="009D61A7"/>
    <w:rsid w:val="009D6796"/>
    <w:rsid w:val="009D67DF"/>
    <w:rsid w:val="009D6AE1"/>
    <w:rsid w:val="009D6B02"/>
    <w:rsid w:val="009D6BD3"/>
    <w:rsid w:val="009D6F2F"/>
    <w:rsid w:val="009D6FC6"/>
    <w:rsid w:val="009D7378"/>
    <w:rsid w:val="009D73F8"/>
    <w:rsid w:val="009D762D"/>
    <w:rsid w:val="009D7704"/>
    <w:rsid w:val="009D7889"/>
    <w:rsid w:val="009D78EC"/>
    <w:rsid w:val="009D78EF"/>
    <w:rsid w:val="009D7C50"/>
    <w:rsid w:val="009D7C8A"/>
    <w:rsid w:val="009D7F4B"/>
    <w:rsid w:val="009E001F"/>
    <w:rsid w:val="009E0121"/>
    <w:rsid w:val="009E0123"/>
    <w:rsid w:val="009E0146"/>
    <w:rsid w:val="009E08D4"/>
    <w:rsid w:val="009E0911"/>
    <w:rsid w:val="009E09C5"/>
    <w:rsid w:val="009E0D2D"/>
    <w:rsid w:val="009E104D"/>
    <w:rsid w:val="009E1117"/>
    <w:rsid w:val="009E1212"/>
    <w:rsid w:val="009E129F"/>
    <w:rsid w:val="009E1333"/>
    <w:rsid w:val="009E1680"/>
    <w:rsid w:val="009E18F4"/>
    <w:rsid w:val="009E19E8"/>
    <w:rsid w:val="009E1B4A"/>
    <w:rsid w:val="009E1C81"/>
    <w:rsid w:val="009E1E72"/>
    <w:rsid w:val="009E22F4"/>
    <w:rsid w:val="009E233C"/>
    <w:rsid w:val="009E2510"/>
    <w:rsid w:val="009E26C8"/>
    <w:rsid w:val="009E277D"/>
    <w:rsid w:val="009E2B73"/>
    <w:rsid w:val="009E2B74"/>
    <w:rsid w:val="009E2F51"/>
    <w:rsid w:val="009E2FAC"/>
    <w:rsid w:val="009E30FF"/>
    <w:rsid w:val="009E333D"/>
    <w:rsid w:val="009E343E"/>
    <w:rsid w:val="009E36BC"/>
    <w:rsid w:val="009E372D"/>
    <w:rsid w:val="009E37C2"/>
    <w:rsid w:val="009E381B"/>
    <w:rsid w:val="009E3BB8"/>
    <w:rsid w:val="009E3BCD"/>
    <w:rsid w:val="009E3E88"/>
    <w:rsid w:val="009E3EFA"/>
    <w:rsid w:val="009E4143"/>
    <w:rsid w:val="009E434D"/>
    <w:rsid w:val="009E4467"/>
    <w:rsid w:val="009E449B"/>
    <w:rsid w:val="009E44F1"/>
    <w:rsid w:val="009E4533"/>
    <w:rsid w:val="009E4925"/>
    <w:rsid w:val="009E4BCB"/>
    <w:rsid w:val="009E4C7C"/>
    <w:rsid w:val="009E4F1F"/>
    <w:rsid w:val="009E50F0"/>
    <w:rsid w:val="009E56CE"/>
    <w:rsid w:val="009E59DC"/>
    <w:rsid w:val="009E5A0E"/>
    <w:rsid w:val="009E61FA"/>
    <w:rsid w:val="009E63E1"/>
    <w:rsid w:val="009E6442"/>
    <w:rsid w:val="009E6448"/>
    <w:rsid w:val="009E6482"/>
    <w:rsid w:val="009E6484"/>
    <w:rsid w:val="009E6735"/>
    <w:rsid w:val="009E6B42"/>
    <w:rsid w:val="009E6B4A"/>
    <w:rsid w:val="009E6C64"/>
    <w:rsid w:val="009E6D24"/>
    <w:rsid w:val="009E6D32"/>
    <w:rsid w:val="009E737B"/>
    <w:rsid w:val="009E765E"/>
    <w:rsid w:val="009E7F01"/>
    <w:rsid w:val="009F0150"/>
    <w:rsid w:val="009F019D"/>
    <w:rsid w:val="009F0266"/>
    <w:rsid w:val="009F0307"/>
    <w:rsid w:val="009F054F"/>
    <w:rsid w:val="009F0AF4"/>
    <w:rsid w:val="009F0C81"/>
    <w:rsid w:val="009F0E93"/>
    <w:rsid w:val="009F1072"/>
    <w:rsid w:val="009F1082"/>
    <w:rsid w:val="009F1366"/>
    <w:rsid w:val="009F18D6"/>
    <w:rsid w:val="009F1A49"/>
    <w:rsid w:val="009F1AF8"/>
    <w:rsid w:val="009F1F32"/>
    <w:rsid w:val="009F20B1"/>
    <w:rsid w:val="009F22AA"/>
    <w:rsid w:val="009F2356"/>
    <w:rsid w:val="009F24AD"/>
    <w:rsid w:val="009F2668"/>
    <w:rsid w:val="009F29B1"/>
    <w:rsid w:val="009F2A0F"/>
    <w:rsid w:val="009F33B5"/>
    <w:rsid w:val="009F3406"/>
    <w:rsid w:val="009F3417"/>
    <w:rsid w:val="009F344A"/>
    <w:rsid w:val="009F3761"/>
    <w:rsid w:val="009F3A47"/>
    <w:rsid w:val="009F3ACF"/>
    <w:rsid w:val="009F3BF6"/>
    <w:rsid w:val="009F3C48"/>
    <w:rsid w:val="009F3DD2"/>
    <w:rsid w:val="009F3F55"/>
    <w:rsid w:val="009F4095"/>
    <w:rsid w:val="009F419A"/>
    <w:rsid w:val="009F4B72"/>
    <w:rsid w:val="009F4CC1"/>
    <w:rsid w:val="009F4D38"/>
    <w:rsid w:val="009F4D91"/>
    <w:rsid w:val="009F5578"/>
    <w:rsid w:val="009F5704"/>
    <w:rsid w:val="009F57C2"/>
    <w:rsid w:val="009F58FF"/>
    <w:rsid w:val="009F5E3F"/>
    <w:rsid w:val="009F60C7"/>
    <w:rsid w:val="009F6294"/>
    <w:rsid w:val="009F64C5"/>
    <w:rsid w:val="009F64CD"/>
    <w:rsid w:val="009F6520"/>
    <w:rsid w:val="009F65E0"/>
    <w:rsid w:val="009F6C6F"/>
    <w:rsid w:val="009F70BF"/>
    <w:rsid w:val="009F7122"/>
    <w:rsid w:val="009F71BF"/>
    <w:rsid w:val="009F7223"/>
    <w:rsid w:val="009F735B"/>
    <w:rsid w:val="009F73CC"/>
    <w:rsid w:val="009F7470"/>
    <w:rsid w:val="009F751D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50A"/>
    <w:rsid w:val="00A00623"/>
    <w:rsid w:val="00A009D4"/>
    <w:rsid w:val="00A00AD8"/>
    <w:rsid w:val="00A00CDB"/>
    <w:rsid w:val="00A00CF4"/>
    <w:rsid w:val="00A00E52"/>
    <w:rsid w:val="00A0103D"/>
    <w:rsid w:val="00A0134F"/>
    <w:rsid w:val="00A01A17"/>
    <w:rsid w:val="00A01A79"/>
    <w:rsid w:val="00A01BD8"/>
    <w:rsid w:val="00A01C94"/>
    <w:rsid w:val="00A01CBB"/>
    <w:rsid w:val="00A01D03"/>
    <w:rsid w:val="00A01E5C"/>
    <w:rsid w:val="00A01E74"/>
    <w:rsid w:val="00A02292"/>
    <w:rsid w:val="00A025AF"/>
    <w:rsid w:val="00A02698"/>
    <w:rsid w:val="00A026E1"/>
    <w:rsid w:val="00A027AB"/>
    <w:rsid w:val="00A02892"/>
    <w:rsid w:val="00A028D7"/>
    <w:rsid w:val="00A029AE"/>
    <w:rsid w:val="00A02A1D"/>
    <w:rsid w:val="00A02B17"/>
    <w:rsid w:val="00A02D3C"/>
    <w:rsid w:val="00A03020"/>
    <w:rsid w:val="00A0319C"/>
    <w:rsid w:val="00A032C5"/>
    <w:rsid w:val="00A03514"/>
    <w:rsid w:val="00A0365C"/>
    <w:rsid w:val="00A0369D"/>
    <w:rsid w:val="00A03971"/>
    <w:rsid w:val="00A0399C"/>
    <w:rsid w:val="00A03C08"/>
    <w:rsid w:val="00A03DA1"/>
    <w:rsid w:val="00A03DA7"/>
    <w:rsid w:val="00A03F38"/>
    <w:rsid w:val="00A03FB4"/>
    <w:rsid w:val="00A040CB"/>
    <w:rsid w:val="00A04298"/>
    <w:rsid w:val="00A04C44"/>
    <w:rsid w:val="00A04DCD"/>
    <w:rsid w:val="00A04E27"/>
    <w:rsid w:val="00A04EE5"/>
    <w:rsid w:val="00A0517B"/>
    <w:rsid w:val="00A052AA"/>
    <w:rsid w:val="00A054C5"/>
    <w:rsid w:val="00A055B5"/>
    <w:rsid w:val="00A0580C"/>
    <w:rsid w:val="00A05AE7"/>
    <w:rsid w:val="00A05BB7"/>
    <w:rsid w:val="00A05CCE"/>
    <w:rsid w:val="00A05EE2"/>
    <w:rsid w:val="00A069AA"/>
    <w:rsid w:val="00A06BA9"/>
    <w:rsid w:val="00A06C63"/>
    <w:rsid w:val="00A06DE0"/>
    <w:rsid w:val="00A07637"/>
    <w:rsid w:val="00A07654"/>
    <w:rsid w:val="00A076C3"/>
    <w:rsid w:val="00A07722"/>
    <w:rsid w:val="00A10427"/>
    <w:rsid w:val="00A10786"/>
    <w:rsid w:val="00A107BC"/>
    <w:rsid w:val="00A1091E"/>
    <w:rsid w:val="00A1094B"/>
    <w:rsid w:val="00A10A75"/>
    <w:rsid w:val="00A10D0D"/>
    <w:rsid w:val="00A10DD6"/>
    <w:rsid w:val="00A11092"/>
    <w:rsid w:val="00A1129D"/>
    <w:rsid w:val="00A11472"/>
    <w:rsid w:val="00A114CE"/>
    <w:rsid w:val="00A115D1"/>
    <w:rsid w:val="00A11641"/>
    <w:rsid w:val="00A11B40"/>
    <w:rsid w:val="00A11F02"/>
    <w:rsid w:val="00A11FF9"/>
    <w:rsid w:val="00A122EA"/>
    <w:rsid w:val="00A12324"/>
    <w:rsid w:val="00A1243A"/>
    <w:rsid w:val="00A125EB"/>
    <w:rsid w:val="00A12865"/>
    <w:rsid w:val="00A128F5"/>
    <w:rsid w:val="00A1290D"/>
    <w:rsid w:val="00A12C93"/>
    <w:rsid w:val="00A12F46"/>
    <w:rsid w:val="00A1310F"/>
    <w:rsid w:val="00A13499"/>
    <w:rsid w:val="00A13580"/>
    <w:rsid w:val="00A13A25"/>
    <w:rsid w:val="00A13BF4"/>
    <w:rsid w:val="00A13D2A"/>
    <w:rsid w:val="00A1408E"/>
    <w:rsid w:val="00A1432D"/>
    <w:rsid w:val="00A1498C"/>
    <w:rsid w:val="00A14A72"/>
    <w:rsid w:val="00A14E04"/>
    <w:rsid w:val="00A1502B"/>
    <w:rsid w:val="00A155B0"/>
    <w:rsid w:val="00A15676"/>
    <w:rsid w:val="00A15A4A"/>
    <w:rsid w:val="00A15E00"/>
    <w:rsid w:val="00A16379"/>
    <w:rsid w:val="00A163B0"/>
    <w:rsid w:val="00A164A7"/>
    <w:rsid w:val="00A16508"/>
    <w:rsid w:val="00A16C52"/>
    <w:rsid w:val="00A171D3"/>
    <w:rsid w:val="00A1737A"/>
    <w:rsid w:val="00A17456"/>
    <w:rsid w:val="00A176CC"/>
    <w:rsid w:val="00A176F2"/>
    <w:rsid w:val="00A1776E"/>
    <w:rsid w:val="00A177D4"/>
    <w:rsid w:val="00A1782C"/>
    <w:rsid w:val="00A17AB2"/>
    <w:rsid w:val="00A17B53"/>
    <w:rsid w:val="00A2060E"/>
    <w:rsid w:val="00A20A86"/>
    <w:rsid w:val="00A20F0B"/>
    <w:rsid w:val="00A212D7"/>
    <w:rsid w:val="00A215B6"/>
    <w:rsid w:val="00A217DF"/>
    <w:rsid w:val="00A21AD7"/>
    <w:rsid w:val="00A21B3C"/>
    <w:rsid w:val="00A21CEB"/>
    <w:rsid w:val="00A21CEC"/>
    <w:rsid w:val="00A21D9B"/>
    <w:rsid w:val="00A22036"/>
    <w:rsid w:val="00A22352"/>
    <w:rsid w:val="00A22363"/>
    <w:rsid w:val="00A22756"/>
    <w:rsid w:val="00A22AAE"/>
    <w:rsid w:val="00A22BC5"/>
    <w:rsid w:val="00A22DCB"/>
    <w:rsid w:val="00A22ECC"/>
    <w:rsid w:val="00A2304E"/>
    <w:rsid w:val="00A2316A"/>
    <w:rsid w:val="00A23664"/>
    <w:rsid w:val="00A23709"/>
    <w:rsid w:val="00A2375A"/>
    <w:rsid w:val="00A23779"/>
    <w:rsid w:val="00A2377F"/>
    <w:rsid w:val="00A2389A"/>
    <w:rsid w:val="00A23B24"/>
    <w:rsid w:val="00A23B57"/>
    <w:rsid w:val="00A23BA8"/>
    <w:rsid w:val="00A23CF4"/>
    <w:rsid w:val="00A23D45"/>
    <w:rsid w:val="00A24518"/>
    <w:rsid w:val="00A24968"/>
    <w:rsid w:val="00A2499F"/>
    <w:rsid w:val="00A24A10"/>
    <w:rsid w:val="00A24A4F"/>
    <w:rsid w:val="00A24BD6"/>
    <w:rsid w:val="00A24C24"/>
    <w:rsid w:val="00A24CF9"/>
    <w:rsid w:val="00A24D9E"/>
    <w:rsid w:val="00A24FA2"/>
    <w:rsid w:val="00A250C6"/>
    <w:rsid w:val="00A25157"/>
    <w:rsid w:val="00A25178"/>
    <w:rsid w:val="00A25A86"/>
    <w:rsid w:val="00A25BDC"/>
    <w:rsid w:val="00A25F39"/>
    <w:rsid w:val="00A25F5C"/>
    <w:rsid w:val="00A2623D"/>
    <w:rsid w:val="00A26296"/>
    <w:rsid w:val="00A262B0"/>
    <w:rsid w:val="00A26453"/>
    <w:rsid w:val="00A26A42"/>
    <w:rsid w:val="00A26A53"/>
    <w:rsid w:val="00A26AB9"/>
    <w:rsid w:val="00A26C83"/>
    <w:rsid w:val="00A26CDC"/>
    <w:rsid w:val="00A27091"/>
    <w:rsid w:val="00A27234"/>
    <w:rsid w:val="00A273E7"/>
    <w:rsid w:val="00A27D22"/>
    <w:rsid w:val="00A300CF"/>
    <w:rsid w:val="00A301C4"/>
    <w:rsid w:val="00A301CB"/>
    <w:rsid w:val="00A3020E"/>
    <w:rsid w:val="00A3042E"/>
    <w:rsid w:val="00A30532"/>
    <w:rsid w:val="00A30566"/>
    <w:rsid w:val="00A305A4"/>
    <w:rsid w:val="00A305B8"/>
    <w:rsid w:val="00A30C4C"/>
    <w:rsid w:val="00A30D01"/>
    <w:rsid w:val="00A30DEF"/>
    <w:rsid w:val="00A30ED6"/>
    <w:rsid w:val="00A30F1A"/>
    <w:rsid w:val="00A30F91"/>
    <w:rsid w:val="00A3125F"/>
    <w:rsid w:val="00A31358"/>
    <w:rsid w:val="00A31532"/>
    <w:rsid w:val="00A31724"/>
    <w:rsid w:val="00A3187F"/>
    <w:rsid w:val="00A3192A"/>
    <w:rsid w:val="00A31DFC"/>
    <w:rsid w:val="00A325C5"/>
    <w:rsid w:val="00A327CF"/>
    <w:rsid w:val="00A32AA9"/>
    <w:rsid w:val="00A32BEB"/>
    <w:rsid w:val="00A32CC9"/>
    <w:rsid w:val="00A32DB2"/>
    <w:rsid w:val="00A32DBB"/>
    <w:rsid w:val="00A33090"/>
    <w:rsid w:val="00A331CF"/>
    <w:rsid w:val="00A331EB"/>
    <w:rsid w:val="00A33910"/>
    <w:rsid w:val="00A3429C"/>
    <w:rsid w:val="00A344F5"/>
    <w:rsid w:val="00A34506"/>
    <w:rsid w:val="00A34509"/>
    <w:rsid w:val="00A34689"/>
    <w:rsid w:val="00A346D9"/>
    <w:rsid w:val="00A34782"/>
    <w:rsid w:val="00A347B3"/>
    <w:rsid w:val="00A348A6"/>
    <w:rsid w:val="00A34BED"/>
    <w:rsid w:val="00A35035"/>
    <w:rsid w:val="00A35500"/>
    <w:rsid w:val="00A35568"/>
    <w:rsid w:val="00A3584D"/>
    <w:rsid w:val="00A359FA"/>
    <w:rsid w:val="00A35A0E"/>
    <w:rsid w:val="00A35A2A"/>
    <w:rsid w:val="00A35B69"/>
    <w:rsid w:val="00A35CF2"/>
    <w:rsid w:val="00A35EEA"/>
    <w:rsid w:val="00A35F76"/>
    <w:rsid w:val="00A36643"/>
    <w:rsid w:val="00A3667E"/>
    <w:rsid w:val="00A3691B"/>
    <w:rsid w:val="00A36A12"/>
    <w:rsid w:val="00A36A30"/>
    <w:rsid w:val="00A36A77"/>
    <w:rsid w:val="00A36B18"/>
    <w:rsid w:val="00A36CF5"/>
    <w:rsid w:val="00A36FC2"/>
    <w:rsid w:val="00A37B5D"/>
    <w:rsid w:val="00A37BA7"/>
    <w:rsid w:val="00A37FA0"/>
    <w:rsid w:val="00A40109"/>
    <w:rsid w:val="00A401B6"/>
    <w:rsid w:val="00A40432"/>
    <w:rsid w:val="00A4044D"/>
    <w:rsid w:val="00A40457"/>
    <w:rsid w:val="00A40532"/>
    <w:rsid w:val="00A40963"/>
    <w:rsid w:val="00A40A71"/>
    <w:rsid w:val="00A40D7A"/>
    <w:rsid w:val="00A40F18"/>
    <w:rsid w:val="00A410FA"/>
    <w:rsid w:val="00A4110B"/>
    <w:rsid w:val="00A411A4"/>
    <w:rsid w:val="00A41326"/>
    <w:rsid w:val="00A4139F"/>
    <w:rsid w:val="00A4145E"/>
    <w:rsid w:val="00A414E7"/>
    <w:rsid w:val="00A41509"/>
    <w:rsid w:val="00A4156E"/>
    <w:rsid w:val="00A4162C"/>
    <w:rsid w:val="00A41FCF"/>
    <w:rsid w:val="00A42083"/>
    <w:rsid w:val="00A4211C"/>
    <w:rsid w:val="00A42442"/>
    <w:rsid w:val="00A4244C"/>
    <w:rsid w:val="00A42548"/>
    <w:rsid w:val="00A42561"/>
    <w:rsid w:val="00A42631"/>
    <w:rsid w:val="00A42757"/>
    <w:rsid w:val="00A4278D"/>
    <w:rsid w:val="00A42989"/>
    <w:rsid w:val="00A42BB1"/>
    <w:rsid w:val="00A42E00"/>
    <w:rsid w:val="00A4313D"/>
    <w:rsid w:val="00A43759"/>
    <w:rsid w:val="00A43BA6"/>
    <w:rsid w:val="00A43C27"/>
    <w:rsid w:val="00A43C3F"/>
    <w:rsid w:val="00A43C88"/>
    <w:rsid w:val="00A43CE1"/>
    <w:rsid w:val="00A43E4D"/>
    <w:rsid w:val="00A441EF"/>
    <w:rsid w:val="00A44532"/>
    <w:rsid w:val="00A44601"/>
    <w:rsid w:val="00A44666"/>
    <w:rsid w:val="00A446E2"/>
    <w:rsid w:val="00A44786"/>
    <w:rsid w:val="00A44BD9"/>
    <w:rsid w:val="00A45050"/>
    <w:rsid w:val="00A4507D"/>
    <w:rsid w:val="00A451D2"/>
    <w:rsid w:val="00A4541F"/>
    <w:rsid w:val="00A45488"/>
    <w:rsid w:val="00A45697"/>
    <w:rsid w:val="00A459FF"/>
    <w:rsid w:val="00A45AE5"/>
    <w:rsid w:val="00A462BC"/>
    <w:rsid w:val="00A4648E"/>
    <w:rsid w:val="00A46809"/>
    <w:rsid w:val="00A46C88"/>
    <w:rsid w:val="00A472E0"/>
    <w:rsid w:val="00A4776F"/>
    <w:rsid w:val="00A47803"/>
    <w:rsid w:val="00A478E8"/>
    <w:rsid w:val="00A47B8C"/>
    <w:rsid w:val="00A47DE8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1F"/>
    <w:rsid w:val="00A51147"/>
    <w:rsid w:val="00A511CA"/>
    <w:rsid w:val="00A5124D"/>
    <w:rsid w:val="00A51386"/>
    <w:rsid w:val="00A51679"/>
    <w:rsid w:val="00A51C04"/>
    <w:rsid w:val="00A51EC7"/>
    <w:rsid w:val="00A51ED0"/>
    <w:rsid w:val="00A51FE3"/>
    <w:rsid w:val="00A521F2"/>
    <w:rsid w:val="00A523E1"/>
    <w:rsid w:val="00A52529"/>
    <w:rsid w:val="00A5275E"/>
    <w:rsid w:val="00A52A09"/>
    <w:rsid w:val="00A52AD7"/>
    <w:rsid w:val="00A52E5C"/>
    <w:rsid w:val="00A52FAD"/>
    <w:rsid w:val="00A5304C"/>
    <w:rsid w:val="00A5320D"/>
    <w:rsid w:val="00A53670"/>
    <w:rsid w:val="00A536D1"/>
    <w:rsid w:val="00A536D9"/>
    <w:rsid w:val="00A53776"/>
    <w:rsid w:val="00A538AA"/>
    <w:rsid w:val="00A53A1A"/>
    <w:rsid w:val="00A53A73"/>
    <w:rsid w:val="00A53ACF"/>
    <w:rsid w:val="00A53AD7"/>
    <w:rsid w:val="00A53BB9"/>
    <w:rsid w:val="00A53C70"/>
    <w:rsid w:val="00A54274"/>
    <w:rsid w:val="00A543F0"/>
    <w:rsid w:val="00A5446D"/>
    <w:rsid w:val="00A54470"/>
    <w:rsid w:val="00A5474F"/>
    <w:rsid w:val="00A5482F"/>
    <w:rsid w:val="00A54B48"/>
    <w:rsid w:val="00A54D55"/>
    <w:rsid w:val="00A550E1"/>
    <w:rsid w:val="00A553AC"/>
    <w:rsid w:val="00A5549E"/>
    <w:rsid w:val="00A55716"/>
    <w:rsid w:val="00A55DA8"/>
    <w:rsid w:val="00A560F9"/>
    <w:rsid w:val="00A5628C"/>
    <w:rsid w:val="00A564E8"/>
    <w:rsid w:val="00A56FC0"/>
    <w:rsid w:val="00A57080"/>
    <w:rsid w:val="00A57131"/>
    <w:rsid w:val="00A5750C"/>
    <w:rsid w:val="00A577FC"/>
    <w:rsid w:val="00A5799D"/>
    <w:rsid w:val="00A57B8B"/>
    <w:rsid w:val="00A57EDF"/>
    <w:rsid w:val="00A57FF3"/>
    <w:rsid w:val="00A60326"/>
    <w:rsid w:val="00A60698"/>
    <w:rsid w:val="00A6076D"/>
    <w:rsid w:val="00A6077B"/>
    <w:rsid w:val="00A608B2"/>
    <w:rsid w:val="00A609BC"/>
    <w:rsid w:val="00A60AA8"/>
    <w:rsid w:val="00A60B01"/>
    <w:rsid w:val="00A61057"/>
    <w:rsid w:val="00A612FE"/>
    <w:rsid w:val="00A61426"/>
    <w:rsid w:val="00A614C6"/>
    <w:rsid w:val="00A616F3"/>
    <w:rsid w:val="00A61824"/>
    <w:rsid w:val="00A61883"/>
    <w:rsid w:val="00A61886"/>
    <w:rsid w:val="00A61A8F"/>
    <w:rsid w:val="00A61E72"/>
    <w:rsid w:val="00A6200F"/>
    <w:rsid w:val="00A621F4"/>
    <w:rsid w:val="00A6229B"/>
    <w:rsid w:val="00A622E1"/>
    <w:rsid w:val="00A623DF"/>
    <w:rsid w:val="00A62467"/>
    <w:rsid w:val="00A624DB"/>
    <w:rsid w:val="00A62586"/>
    <w:rsid w:val="00A627BB"/>
    <w:rsid w:val="00A627D9"/>
    <w:rsid w:val="00A62829"/>
    <w:rsid w:val="00A62AFF"/>
    <w:rsid w:val="00A62C30"/>
    <w:rsid w:val="00A62D16"/>
    <w:rsid w:val="00A63007"/>
    <w:rsid w:val="00A63194"/>
    <w:rsid w:val="00A6342D"/>
    <w:rsid w:val="00A634C6"/>
    <w:rsid w:val="00A6364B"/>
    <w:rsid w:val="00A63F98"/>
    <w:rsid w:val="00A640DB"/>
    <w:rsid w:val="00A64301"/>
    <w:rsid w:val="00A646AC"/>
    <w:rsid w:val="00A64AD3"/>
    <w:rsid w:val="00A64B8C"/>
    <w:rsid w:val="00A64E08"/>
    <w:rsid w:val="00A65364"/>
    <w:rsid w:val="00A653E4"/>
    <w:rsid w:val="00A6559E"/>
    <w:rsid w:val="00A65737"/>
    <w:rsid w:val="00A657AC"/>
    <w:rsid w:val="00A65AB4"/>
    <w:rsid w:val="00A65BBF"/>
    <w:rsid w:val="00A65C6F"/>
    <w:rsid w:val="00A65DCD"/>
    <w:rsid w:val="00A66043"/>
    <w:rsid w:val="00A66102"/>
    <w:rsid w:val="00A6615E"/>
    <w:rsid w:val="00A6641B"/>
    <w:rsid w:val="00A665D1"/>
    <w:rsid w:val="00A66AF1"/>
    <w:rsid w:val="00A66C29"/>
    <w:rsid w:val="00A66D12"/>
    <w:rsid w:val="00A67426"/>
    <w:rsid w:val="00A67745"/>
    <w:rsid w:val="00A678A3"/>
    <w:rsid w:val="00A67C04"/>
    <w:rsid w:val="00A67D30"/>
    <w:rsid w:val="00A67D52"/>
    <w:rsid w:val="00A67D6F"/>
    <w:rsid w:val="00A7004B"/>
    <w:rsid w:val="00A702F5"/>
    <w:rsid w:val="00A7066F"/>
    <w:rsid w:val="00A708D2"/>
    <w:rsid w:val="00A70DBF"/>
    <w:rsid w:val="00A70E19"/>
    <w:rsid w:val="00A70E4D"/>
    <w:rsid w:val="00A70E7C"/>
    <w:rsid w:val="00A70FC9"/>
    <w:rsid w:val="00A7123C"/>
    <w:rsid w:val="00A7143A"/>
    <w:rsid w:val="00A7167A"/>
    <w:rsid w:val="00A7169B"/>
    <w:rsid w:val="00A717D4"/>
    <w:rsid w:val="00A71B15"/>
    <w:rsid w:val="00A71B86"/>
    <w:rsid w:val="00A71CB7"/>
    <w:rsid w:val="00A71CF3"/>
    <w:rsid w:val="00A71FDD"/>
    <w:rsid w:val="00A720E1"/>
    <w:rsid w:val="00A720E2"/>
    <w:rsid w:val="00A7233F"/>
    <w:rsid w:val="00A726C9"/>
    <w:rsid w:val="00A7280A"/>
    <w:rsid w:val="00A72A43"/>
    <w:rsid w:val="00A73294"/>
    <w:rsid w:val="00A733FC"/>
    <w:rsid w:val="00A73462"/>
    <w:rsid w:val="00A7349F"/>
    <w:rsid w:val="00A735BE"/>
    <w:rsid w:val="00A73621"/>
    <w:rsid w:val="00A73879"/>
    <w:rsid w:val="00A73A32"/>
    <w:rsid w:val="00A73C3A"/>
    <w:rsid w:val="00A73FA6"/>
    <w:rsid w:val="00A744AA"/>
    <w:rsid w:val="00A74738"/>
    <w:rsid w:val="00A7473D"/>
    <w:rsid w:val="00A74922"/>
    <w:rsid w:val="00A74A71"/>
    <w:rsid w:val="00A74CB8"/>
    <w:rsid w:val="00A74EE2"/>
    <w:rsid w:val="00A751BE"/>
    <w:rsid w:val="00A751D9"/>
    <w:rsid w:val="00A75296"/>
    <w:rsid w:val="00A75326"/>
    <w:rsid w:val="00A76316"/>
    <w:rsid w:val="00A76320"/>
    <w:rsid w:val="00A7634D"/>
    <w:rsid w:val="00A763BE"/>
    <w:rsid w:val="00A763D0"/>
    <w:rsid w:val="00A7646C"/>
    <w:rsid w:val="00A766CA"/>
    <w:rsid w:val="00A766FF"/>
    <w:rsid w:val="00A767D1"/>
    <w:rsid w:val="00A76829"/>
    <w:rsid w:val="00A76D0B"/>
    <w:rsid w:val="00A76E24"/>
    <w:rsid w:val="00A76E89"/>
    <w:rsid w:val="00A76F2E"/>
    <w:rsid w:val="00A770BA"/>
    <w:rsid w:val="00A77177"/>
    <w:rsid w:val="00A774CD"/>
    <w:rsid w:val="00A77651"/>
    <w:rsid w:val="00A77B13"/>
    <w:rsid w:val="00A77B30"/>
    <w:rsid w:val="00A80087"/>
    <w:rsid w:val="00A8024A"/>
    <w:rsid w:val="00A803BA"/>
    <w:rsid w:val="00A8075D"/>
    <w:rsid w:val="00A80B06"/>
    <w:rsid w:val="00A80EAA"/>
    <w:rsid w:val="00A8120F"/>
    <w:rsid w:val="00A813E9"/>
    <w:rsid w:val="00A8147C"/>
    <w:rsid w:val="00A81892"/>
    <w:rsid w:val="00A818C1"/>
    <w:rsid w:val="00A81A1F"/>
    <w:rsid w:val="00A81A9E"/>
    <w:rsid w:val="00A81BFB"/>
    <w:rsid w:val="00A81C2B"/>
    <w:rsid w:val="00A81C7A"/>
    <w:rsid w:val="00A81E66"/>
    <w:rsid w:val="00A81F44"/>
    <w:rsid w:val="00A81FE8"/>
    <w:rsid w:val="00A82008"/>
    <w:rsid w:val="00A820A6"/>
    <w:rsid w:val="00A821D9"/>
    <w:rsid w:val="00A82251"/>
    <w:rsid w:val="00A823D2"/>
    <w:rsid w:val="00A8241A"/>
    <w:rsid w:val="00A82444"/>
    <w:rsid w:val="00A82487"/>
    <w:rsid w:val="00A8251A"/>
    <w:rsid w:val="00A82E46"/>
    <w:rsid w:val="00A82F54"/>
    <w:rsid w:val="00A82F5B"/>
    <w:rsid w:val="00A831A4"/>
    <w:rsid w:val="00A83364"/>
    <w:rsid w:val="00A8350D"/>
    <w:rsid w:val="00A83998"/>
    <w:rsid w:val="00A83E8B"/>
    <w:rsid w:val="00A84048"/>
    <w:rsid w:val="00A842D5"/>
    <w:rsid w:val="00A843D5"/>
    <w:rsid w:val="00A84404"/>
    <w:rsid w:val="00A84757"/>
    <w:rsid w:val="00A84E45"/>
    <w:rsid w:val="00A84E76"/>
    <w:rsid w:val="00A850F8"/>
    <w:rsid w:val="00A851B7"/>
    <w:rsid w:val="00A8536E"/>
    <w:rsid w:val="00A8548F"/>
    <w:rsid w:val="00A854A0"/>
    <w:rsid w:val="00A85777"/>
    <w:rsid w:val="00A85854"/>
    <w:rsid w:val="00A85946"/>
    <w:rsid w:val="00A85CDD"/>
    <w:rsid w:val="00A85F37"/>
    <w:rsid w:val="00A86100"/>
    <w:rsid w:val="00A86279"/>
    <w:rsid w:val="00A86C0B"/>
    <w:rsid w:val="00A86C6B"/>
    <w:rsid w:val="00A86CDB"/>
    <w:rsid w:val="00A87405"/>
    <w:rsid w:val="00A87546"/>
    <w:rsid w:val="00A879CF"/>
    <w:rsid w:val="00A87C6B"/>
    <w:rsid w:val="00A87EAB"/>
    <w:rsid w:val="00A90068"/>
    <w:rsid w:val="00A9015C"/>
    <w:rsid w:val="00A9026B"/>
    <w:rsid w:val="00A902FF"/>
    <w:rsid w:val="00A903CE"/>
    <w:rsid w:val="00A9053E"/>
    <w:rsid w:val="00A906F5"/>
    <w:rsid w:val="00A90880"/>
    <w:rsid w:val="00A91202"/>
    <w:rsid w:val="00A9147A"/>
    <w:rsid w:val="00A91491"/>
    <w:rsid w:val="00A91958"/>
    <w:rsid w:val="00A91D31"/>
    <w:rsid w:val="00A91F16"/>
    <w:rsid w:val="00A920FB"/>
    <w:rsid w:val="00A92223"/>
    <w:rsid w:val="00A923BE"/>
    <w:rsid w:val="00A92457"/>
    <w:rsid w:val="00A92547"/>
    <w:rsid w:val="00A926D8"/>
    <w:rsid w:val="00A9271A"/>
    <w:rsid w:val="00A9276E"/>
    <w:rsid w:val="00A927EC"/>
    <w:rsid w:val="00A92947"/>
    <w:rsid w:val="00A929B9"/>
    <w:rsid w:val="00A92B17"/>
    <w:rsid w:val="00A92BE2"/>
    <w:rsid w:val="00A92C75"/>
    <w:rsid w:val="00A92C7E"/>
    <w:rsid w:val="00A92CB9"/>
    <w:rsid w:val="00A92CBA"/>
    <w:rsid w:val="00A92DDE"/>
    <w:rsid w:val="00A92E4E"/>
    <w:rsid w:val="00A93271"/>
    <w:rsid w:val="00A93287"/>
    <w:rsid w:val="00A932F2"/>
    <w:rsid w:val="00A9380B"/>
    <w:rsid w:val="00A938A8"/>
    <w:rsid w:val="00A93BD4"/>
    <w:rsid w:val="00A93EBF"/>
    <w:rsid w:val="00A93FA0"/>
    <w:rsid w:val="00A9432C"/>
    <w:rsid w:val="00A94334"/>
    <w:rsid w:val="00A94798"/>
    <w:rsid w:val="00A94822"/>
    <w:rsid w:val="00A94A2C"/>
    <w:rsid w:val="00A94F58"/>
    <w:rsid w:val="00A95108"/>
    <w:rsid w:val="00A9531C"/>
    <w:rsid w:val="00A954CF"/>
    <w:rsid w:val="00A95514"/>
    <w:rsid w:val="00A959CC"/>
    <w:rsid w:val="00A95DC7"/>
    <w:rsid w:val="00A95E3C"/>
    <w:rsid w:val="00A95EA7"/>
    <w:rsid w:val="00A9622B"/>
    <w:rsid w:val="00A9630F"/>
    <w:rsid w:val="00A96327"/>
    <w:rsid w:val="00A96402"/>
    <w:rsid w:val="00A96714"/>
    <w:rsid w:val="00A96796"/>
    <w:rsid w:val="00A96831"/>
    <w:rsid w:val="00A96976"/>
    <w:rsid w:val="00A96A9F"/>
    <w:rsid w:val="00A96B24"/>
    <w:rsid w:val="00A972AD"/>
    <w:rsid w:val="00A972C5"/>
    <w:rsid w:val="00A97652"/>
    <w:rsid w:val="00A97A1B"/>
    <w:rsid w:val="00A97A96"/>
    <w:rsid w:val="00A97B3B"/>
    <w:rsid w:val="00A97CC2"/>
    <w:rsid w:val="00A97D8C"/>
    <w:rsid w:val="00AA00AD"/>
    <w:rsid w:val="00AA0127"/>
    <w:rsid w:val="00AA0263"/>
    <w:rsid w:val="00AA04A0"/>
    <w:rsid w:val="00AA04BD"/>
    <w:rsid w:val="00AA054A"/>
    <w:rsid w:val="00AA05AB"/>
    <w:rsid w:val="00AA05D0"/>
    <w:rsid w:val="00AA0682"/>
    <w:rsid w:val="00AA0986"/>
    <w:rsid w:val="00AA0ACC"/>
    <w:rsid w:val="00AA0F65"/>
    <w:rsid w:val="00AA0FCE"/>
    <w:rsid w:val="00AA11DC"/>
    <w:rsid w:val="00AA1304"/>
    <w:rsid w:val="00AA1527"/>
    <w:rsid w:val="00AA166E"/>
    <w:rsid w:val="00AA196A"/>
    <w:rsid w:val="00AA1CFA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79"/>
    <w:rsid w:val="00AA3369"/>
    <w:rsid w:val="00AA3770"/>
    <w:rsid w:val="00AA37AB"/>
    <w:rsid w:val="00AA39A2"/>
    <w:rsid w:val="00AA3A9B"/>
    <w:rsid w:val="00AA43D4"/>
    <w:rsid w:val="00AA4478"/>
    <w:rsid w:val="00AA4509"/>
    <w:rsid w:val="00AA4514"/>
    <w:rsid w:val="00AA4E84"/>
    <w:rsid w:val="00AA4F32"/>
    <w:rsid w:val="00AA5688"/>
    <w:rsid w:val="00AA574B"/>
    <w:rsid w:val="00AA57C6"/>
    <w:rsid w:val="00AA5889"/>
    <w:rsid w:val="00AA5923"/>
    <w:rsid w:val="00AA5AAA"/>
    <w:rsid w:val="00AA5BE1"/>
    <w:rsid w:val="00AA6595"/>
    <w:rsid w:val="00AA67DD"/>
    <w:rsid w:val="00AA6803"/>
    <w:rsid w:val="00AA69C9"/>
    <w:rsid w:val="00AA71D9"/>
    <w:rsid w:val="00AA7272"/>
    <w:rsid w:val="00AA755A"/>
    <w:rsid w:val="00AA7574"/>
    <w:rsid w:val="00AA7674"/>
    <w:rsid w:val="00AA78BE"/>
    <w:rsid w:val="00AA7A97"/>
    <w:rsid w:val="00AA7D33"/>
    <w:rsid w:val="00AA7DB0"/>
    <w:rsid w:val="00AA7EC4"/>
    <w:rsid w:val="00AA7F09"/>
    <w:rsid w:val="00AB029C"/>
    <w:rsid w:val="00AB037A"/>
    <w:rsid w:val="00AB03DD"/>
    <w:rsid w:val="00AB054D"/>
    <w:rsid w:val="00AB081D"/>
    <w:rsid w:val="00AB0E9A"/>
    <w:rsid w:val="00AB0F65"/>
    <w:rsid w:val="00AB0FB9"/>
    <w:rsid w:val="00AB119D"/>
    <w:rsid w:val="00AB135C"/>
    <w:rsid w:val="00AB17C8"/>
    <w:rsid w:val="00AB1A61"/>
    <w:rsid w:val="00AB1BB2"/>
    <w:rsid w:val="00AB1BBF"/>
    <w:rsid w:val="00AB2166"/>
    <w:rsid w:val="00AB22A5"/>
    <w:rsid w:val="00AB2C11"/>
    <w:rsid w:val="00AB2C4D"/>
    <w:rsid w:val="00AB2E77"/>
    <w:rsid w:val="00AB2F9E"/>
    <w:rsid w:val="00AB3094"/>
    <w:rsid w:val="00AB33DA"/>
    <w:rsid w:val="00AB346E"/>
    <w:rsid w:val="00AB354E"/>
    <w:rsid w:val="00AB385E"/>
    <w:rsid w:val="00AB3AC0"/>
    <w:rsid w:val="00AB3E48"/>
    <w:rsid w:val="00AB42A7"/>
    <w:rsid w:val="00AB474E"/>
    <w:rsid w:val="00AB4CAA"/>
    <w:rsid w:val="00AB4D60"/>
    <w:rsid w:val="00AB5017"/>
    <w:rsid w:val="00AB54D1"/>
    <w:rsid w:val="00AB5B00"/>
    <w:rsid w:val="00AB5C4F"/>
    <w:rsid w:val="00AB5D1E"/>
    <w:rsid w:val="00AB5E55"/>
    <w:rsid w:val="00AB5E98"/>
    <w:rsid w:val="00AB610B"/>
    <w:rsid w:val="00AB686A"/>
    <w:rsid w:val="00AB6C23"/>
    <w:rsid w:val="00AB6F40"/>
    <w:rsid w:val="00AB7262"/>
    <w:rsid w:val="00AB72E7"/>
    <w:rsid w:val="00AB7419"/>
    <w:rsid w:val="00AB749D"/>
    <w:rsid w:val="00AB74D6"/>
    <w:rsid w:val="00AB758F"/>
    <w:rsid w:val="00AB7618"/>
    <w:rsid w:val="00AB7739"/>
    <w:rsid w:val="00AB77D3"/>
    <w:rsid w:val="00AB7C21"/>
    <w:rsid w:val="00AB7F2D"/>
    <w:rsid w:val="00AC0475"/>
    <w:rsid w:val="00AC04DF"/>
    <w:rsid w:val="00AC0503"/>
    <w:rsid w:val="00AC0569"/>
    <w:rsid w:val="00AC0B5E"/>
    <w:rsid w:val="00AC0C67"/>
    <w:rsid w:val="00AC0DC8"/>
    <w:rsid w:val="00AC1115"/>
    <w:rsid w:val="00AC128A"/>
    <w:rsid w:val="00AC13DC"/>
    <w:rsid w:val="00AC1B31"/>
    <w:rsid w:val="00AC1B63"/>
    <w:rsid w:val="00AC1D05"/>
    <w:rsid w:val="00AC1D55"/>
    <w:rsid w:val="00AC1DBF"/>
    <w:rsid w:val="00AC1DD0"/>
    <w:rsid w:val="00AC1E14"/>
    <w:rsid w:val="00AC1E21"/>
    <w:rsid w:val="00AC24B4"/>
    <w:rsid w:val="00AC26F8"/>
    <w:rsid w:val="00AC2BC8"/>
    <w:rsid w:val="00AC2BC9"/>
    <w:rsid w:val="00AC2E1F"/>
    <w:rsid w:val="00AC320E"/>
    <w:rsid w:val="00AC322B"/>
    <w:rsid w:val="00AC33A5"/>
    <w:rsid w:val="00AC35EA"/>
    <w:rsid w:val="00AC3B41"/>
    <w:rsid w:val="00AC3C01"/>
    <w:rsid w:val="00AC41FB"/>
    <w:rsid w:val="00AC4271"/>
    <w:rsid w:val="00AC4352"/>
    <w:rsid w:val="00AC4505"/>
    <w:rsid w:val="00AC46C6"/>
    <w:rsid w:val="00AC488C"/>
    <w:rsid w:val="00AC4995"/>
    <w:rsid w:val="00AC4BBD"/>
    <w:rsid w:val="00AC4E48"/>
    <w:rsid w:val="00AC5232"/>
    <w:rsid w:val="00AC527D"/>
    <w:rsid w:val="00AC52BC"/>
    <w:rsid w:val="00AC559B"/>
    <w:rsid w:val="00AC56F8"/>
    <w:rsid w:val="00AC5889"/>
    <w:rsid w:val="00AC595B"/>
    <w:rsid w:val="00AC5D8C"/>
    <w:rsid w:val="00AC5DCB"/>
    <w:rsid w:val="00AC623B"/>
    <w:rsid w:val="00AC62DD"/>
    <w:rsid w:val="00AC631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230"/>
    <w:rsid w:val="00AC781B"/>
    <w:rsid w:val="00AC7A52"/>
    <w:rsid w:val="00AC7A65"/>
    <w:rsid w:val="00AC7B7B"/>
    <w:rsid w:val="00AC7C3B"/>
    <w:rsid w:val="00AC7DBE"/>
    <w:rsid w:val="00AC7EA9"/>
    <w:rsid w:val="00AD01D8"/>
    <w:rsid w:val="00AD029B"/>
    <w:rsid w:val="00AD038F"/>
    <w:rsid w:val="00AD0615"/>
    <w:rsid w:val="00AD09DD"/>
    <w:rsid w:val="00AD0BE8"/>
    <w:rsid w:val="00AD1119"/>
    <w:rsid w:val="00AD15ED"/>
    <w:rsid w:val="00AD19F0"/>
    <w:rsid w:val="00AD1C87"/>
    <w:rsid w:val="00AD1CAC"/>
    <w:rsid w:val="00AD1F2B"/>
    <w:rsid w:val="00AD1FA6"/>
    <w:rsid w:val="00AD2159"/>
    <w:rsid w:val="00AD21D7"/>
    <w:rsid w:val="00AD21EE"/>
    <w:rsid w:val="00AD29C6"/>
    <w:rsid w:val="00AD2A30"/>
    <w:rsid w:val="00AD3164"/>
    <w:rsid w:val="00AD32A5"/>
    <w:rsid w:val="00AD38CF"/>
    <w:rsid w:val="00AD3B42"/>
    <w:rsid w:val="00AD3E5B"/>
    <w:rsid w:val="00AD3FBF"/>
    <w:rsid w:val="00AD4175"/>
    <w:rsid w:val="00AD42F5"/>
    <w:rsid w:val="00AD4BBB"/>
    <w:rsid w:val="00AD4DC6"/>
    <w:rsid w:val="00AD5014"/>
    <w:rsid w:val="00AD5282"/>
    <w:rsid w:val="00AD5457"/>
    <w:rsid w:val="00AD5839"/>
    <w:rsid w:val="00AD6636"/>
    <w:rsid w:val="00AD669D"/>
    <w:rsid w:val="00AD66B5"/>
    <w:rsid w:val="00AD6DB2"/>
    <w:rsid w:val="00AD6EC1"/>
    <w:rsid w:val="00AD7226"/>
    <w:rsid w:val="00AD7701"/>
    <w:rsid w:val="00AD7805"/>
    <w:rsid w:val="00AD79B8"/>
    <w:rsid w:val="00AD7A51"/>
    <w:rsid w:val="00AD7B16"/>
    <w:rsid w:val="00AD7DDB"/>
    <w:rsid w:val="00AE01A2"/>
    <w:rsid w:val="00AE04C3"/>
    <w:rsid w:val="00AE04DC"/>
    <w:rsid w:val="00AE05F0"/>
    <w:rsid w:val="00AE0639"/>
    <w:rsid w:val="00AE0676"/>
    <w:rsid w:val="00AE0946"/>
    <w:rsid w:val="00AE0955"/>
    <w:rsid w:val="00AE0B7E"/>
    <w:rsid w:val="00AE0F8F"/>
    <w:rsid w:val="00AE107B"/>
    <w:rsid w:val="00AE1081"/>
    <w:rsid w:val="00AE1141"/>
    <w:rsid w:val="00AE1192"/>
    <w:rsid w:val="00AE11BA"/>
    <w:rsid w:val="00AE1254"/>
    <w:rsid w:val="00AE1272"/>
    <w:rsid w:val="00AE12E3"/>
    <w:rsid w:val="00AE1520"/>
    <w:rsid w:val="00AE16AB"/>
    <w:rsid w:val="00AE17F4"/>
    <w:rsid w:val="00AE1815"/>
    <w:rsid w:val="00AE18E8"/>
    <w:rsid w:val="00AE1A9A"/>
    <w:rsid w:val="00AE1ADB"/>
    <w:rsid w:val="00AE1B57"/>
    <w:rsid w:val="00AE1CC9"/>
    <w:rsid w:val="00AE1EE9"/>
    <w:rsid w:val="00AE2364"/>
    <w:rsid w:val="00AE2590"/>
    <w:rsid w:val="00AE2982"/>
    <w:rsid w:val="00AE29CB"/>
    <w:rsid w:val="00AE29DC"/>
    <w:rsid w:val="00AE2A23"/>
    <w:rsid w:val="00AE2AAD"/>
    <w:rsid w:val="00AE2CA0"/>
    <w:rsid w:val="00AE2D3F"/>
    <w:rsid w:val="00AE2DC4"/>
    <w:rsid w:val="00AE2E48"/>
    <w:rsid w:val="00AE2EAF"/>
    <w:rsid w:val="00AE337F"/>
    <w:rsid w:val="00AE373A"/>
    <w:rsid w:val="00AE3891"/>
    <w:rsid w:val="00AE3A84"/>
    <w:rsid w:val="00AE3D7C"/>
    <w:rsid w:val="00AE3EAE"/>
    <w:rsid w:val="00AE4122"/>
    <w:rsid w:val="00AE4B0F"/>
    <w:rsid w:val="00AE4C77"/>
    <w:rsid w:val="00AE4ED7"/>
    <w:rsid w:val="00AE5146"/>
    <w:rsid w:val="00AE51F5"/>
    <w:rsid w:val="00AE5544"/>
    <w:rsid w:val="00AE5643"/>
    <w:rsid w:val="00AE571A"/>
    <w:rsid w:val="00AE59B9"/>
    <w:rsid w:val="00AE6393"/>
    <w:rsid w:val="00AE63E4"/>
    <w:rsid w:val="00AE67D9"/>
    <w:rsid w:val="00AE6919"/>
    <w:rsid w:val="00AE6923"/>
    <w:rsid w:val="00AE6AC9"/>
    <w:rsid w:val="00AE6BB3"/>
    <w:rsid w:val="00AE6D5E"/>
    <w:rsid w:val="00AE6DE8"/>
    <w:rsid w:val="00AE6FB3"/>
    <w:rsid w:val="00AE710F"/>
    <w:rsid w:val="00AE71AF"/>
    <w:rsid w:val="00AE7E39"/>
    <w:rsid w:val="00AE7F89"/>
    <w:rsid w:val="00AF030C"/>
    <w:rsid w:val="00AF0327"/>
    <w:rsid w:val="00AF04DD"/>
    <w:rsid w:val="00AF05C4"/>
    <w:rsid w:val="00AF0795"/>
    <w:rsid w:val="00AF086A"/>
    <w:rsid w:val="00AF0AE4"/>
    <w:rsid w:val="00AF0F6A"/>
    <w:rsid w:val="00AF1257"/>
    <w:rsid w:val="00AF14CC"/>
    <w:rsid w:val="00AF185E"/>
    <w:rsid w:val="00AF1AF0"/>
    <w:rsid w:val="00AF1CA1"/>
    <w:rsid w:val="00AF1E3D"/>
    <w:rsid w:val="00AF1FF7"/>
    <w:rsid w:val="00AF2027"/>
    <w:rsid w:val="00AF2A7A"/>
    <w:rsid w:val="00AF2E24"/>
    <w:rsid w:val="00AF3235"/>
    <w:rsid w:val="00AF3436"/>
    <w:rsid w:val="00AF3570"/>
    <w:rsid w:val="00AF3657"/>
    <w:rsid w:val="00AF372A"/>
    <w:rsid w:val="00AF373E"/>
    <w:rsid w:val="00AF37CA"/>
    <w:rsid w:val="00AF3F92"/>
    <w:rsid w:val="00AF4254"/>
    <w:rsid w:val="00AF4351"/>
    <w:rsid w:val="00AF43CC"/>
    <w:rsid w:val="00AF4549"/>
    <w:rsid w:val="00AF48A8"/>
    <w:rsid w:val="00AF4BF6"/>
    <w:rsid w:val="00AF4DE4"/>
    <w:rsid w:val="00AF4EBE"/>
    <w:rsid w:val="00AF5415"/>
    <w:rsid w:val="00AF5428"/>
    <w:rsid w:val="00AF54DD"/>
    <w:rsid w:val="00AF5691"/>
    <w:rsid w:val="00AF57D1"/>
    <w:rsid w:val="00AF58F6"/>
    <w:rsid w:val="00AF5E42"/>
    <w:rsid w:val="00AF5E63"/>
    <w:rsid w:val="00AF5E8C"/>
    <w:rsid w:val="00AF5F2C"/>
    <w:rsid w:val="00AF6088"/>
    <w:rsid w:val="00AF61FB"/>
    <w:rsid w:val="00AF63A1"/>
    <w:rsid w:val="00AF63BF"/>
    <w:rsid w:val="00AF643F"/>
    <w:rsid w:val="00AF6589"/>
    <w:rsid w:val="00AF668A"/>
    <w:rsid w:val="00AF6991"/>
    <w:rsid w:val="00AF6A8B"/>
    <w:rsid w:val="00AF6BF7"/>
    <w:rsid w:val="00AF6F32"/>
    <w:rsid w:val="00AF6F39"/>
    <w:rsid w:val="00AF7347"/>
    <w:rsid w:val="00AF7434"/>
    <w:rsid w:val="00AF7619"/>
    <w:rsid w:val="00AF7A69"/>
    <w:rsid w:val="00AF7ED4"/>
    <w:rsid w:val="00B00010"/>
    <w:rsid w:val="00B003E3"/>
    <w:rsid w:val="00B00D18"/>
    <w:rsid w:val="00B010DA"/>
    <w:rsid w:val="00B0139C"/>
    <w:rsid w:val="00B014C1"/>
    <w:rsid w:val="00B018B8"/>
    <w:rsid w:val="00B01BB9"/>
    <w:rsid w:val="00B01C14"/>
    <w:rsid w:val="00B01DF1"/>
    <w:rsid w:val="00B01FF3"/>
    <w:rsid w:val="00B02099"/>
    <w:rsid w:val="00B022CB"/>
    <w:rsid w:val="00B023D3"/>
    <w:rsid w:val="00B0282D"/>
    <w:rsid w:val="00B02951"/>
    <w:rsid w:val="00B02B03"/>
    <w:rsid w:val="00B02E57"/>
    <w:rsid w:val="00B03255"/>
    <w:rsid w:val="00B032A8"/>
    <w:rsid w:val="00B032CC"/>
    <w:rsid w:val="00B0332B"/>
    <w:rsid w:val="00B03C4E"/>
    <w:rsid w:val="00B03D8B"/>
    <w:rsid w:val="00B04490"/>
    <w:rsid w:val="00B04924"/>
    <w:rsid w:val="00B04B3F"/>
    <w:rsid w:val="00B04D3A"/>
    <w:rsid w:val="00B04FEA"/>
    <w:rsid w:val="00B05050"/>
    <w:rsid w:val="00B050B7"/>
    <w:rsid w:val="00B051EF"/>
    <w:rsid w:val="00B05460"/>
    <w:rsid w:val="00B058CD"/>
    <w:rsid w:val="00B05A0D"/>
    <w:rsid w:val="00B05BEF"/>
    <w:rsid w:val="00B06311"/>
    <w:rsid w:val="00B06344"/>
    <w:rsid w:val="00B064C6"/>
    <w:rsid w:val="00B068FF"/>
    <w:rsid w:val="00B069E4"/>
    <w:rsid w:val="00B06EC3"/>
    <w:rsid w:val="00B0717A"/>
    <w:rsid w:val="00B07316"/>
    <w:rsid w:val="00B07616"/>
    <w:rsid w:val="00B07C2C"/>
    <w:rsid w:val="00B07F78"/>
    <w:rsid w:val="00B103C3"/>
    <w:rsid w:val="00B103E2"/>
    <w:rsid w:val="00B10421"/>
    <w:rsid w:val="00B105E8"/>
    <w:rsid w:val="00B10726"/>
    <w:rsid w:val="00B113A0"/>
    <w:rsid w:val="00B113B5"/>
    <w:rsid w:val="00B11509"/>
    <w:rsid w:val="00B1150D"/>
    <w:rsid w:val="00B115CD"/>
    <w:rsid w:val="00B11D97"/>
    <w:rsid w:val="00B12522"/>
    <w:rsid w:val="00B12581"/>
    <w:rsid w:val="00B127DB"/>
    <w:rsid w:val="00B12C62"/>
    <w:rsid w:val="00B12E87"/>
    <w:rsid w:val="00B12F8D"/>
    <w:rsid w:val="00B13229"/>
    <w:rsid w:val="00B1345F"/>
    <w:rsid w:val="00B13621"/>
    <w:rsid w:val="00B1366B"/>
    <w:rsid w:val="00B136E6"/>
    <w:rsid w:val="00B139A4"/>
    <w:rsid w:val="00B139C6"/>
    <w:rsid w:val="00B14180"/>
    <w:rsid w:val="00B14489"/>
    <w:rsid w:val="00B144C2"/>
    <w:rsid w:val="00B14788"/>
    <w:rsid w:val="00B14867"/>
    <w:rsid w:val="00B14940"/>
    <w:rsid w:val="00B15128"/>
    <w:rsid w:val="00B152B7"/>
    <w:rsid w:val="00B15417"/>
    <w:rsid w:val="00B15744"/>
    <w:rsid w:val="00B158CF"/>
    <w:rsid w:val="00B15B74"/>
    <w:rsid w:val="00B15B91"/>
    <w:rsid w:val="00B16013"/>
    <w:rsid w:val="00B16335"/>
    <w:rsid w:val="00B16A7B"/>
    <w:rsid w:val="00B16BA3"/>
    <w:rsid w:val="00B16F31"/>
    <w:rsid w:val="00B170C6"/>
    <w:rsid w:val="00B172CD"/>
    <w:rsid w:val="00B17400"/>
    <w:rsid w:val="00B175BF"/>
    <w:rsid w:val="00B17635"/>
    <w:rsid w:val="00B17D08"/>
    <w:rsid w:val="00B202D3"/>
    <w:rsid w:val="00B20644"/>
    <w:rsid w:val="00B207A6"/>
    <w:rsid w:val="00B20A1A"/>
    <w:rsid w:val="00B20A78"/>
    <w:rsid w:val="00B20AD4"/>
    <w:rsid w:val="00B20AF5"/>
    <w:rsid w:val="00B20B6D"/>
    <w:rsid w:val="00B20D99"/>
    <w:rsid w:val="00B20EB5"/>
    <w:rsid w:val="00B20F33"/>
    <w:rsid w:val="00B215CA"/>
    <w:rsid w:val="00B21A34"/>
    <w:rsid w:val="00B21BE9"/>
    <w:rsid w:val="00B21BED"/>
    <w:rsid w:val="00B21C17"/>
    <w:rsid w:val="00B21DCD"/>
    <w:rsid w:val="00B21FB1"/>
    <w:rsid w:val="00B223C1"/>
    <w:rsid w:val="00B2247C"/>
    <w:rsid w:val="00B2286F"/>
    <w:rsid w:val="00B22E6E"/>
    <w:rsid w:val="00B22EFE"/>
    <w:rsid w:val="00B23029"/>
    <w:rsid w:val="00B23100"/>
    <w:rsid w:val="00B2314F"/>
    <w:rsid w:val="00B23296"/>
    <w:rsid w:val="00B232CA"/>
    <w:rsid w:val="00B233E1"/>
    <w:rsid w:val="00B23479"/>
    <w:rsid w:val="00B23489"/>
    <w:rsid w:val="00B23654"/>
    <w:rsid w:val="00B239F6"/>
    <w:rsid w:val="00B23AA9"/>
    <w:rsid w:val="00B23CD0"/>
    <w:rsid w:val="00B2451C"/>
    <w:rsid w:val="00B247C9"/>
    <w:rsid w:val="00B247EF"/>
    <w:rsid w:val="00B24813"/>
    <w:rsid w:val="00B24B46"/>
    <w:rsid w:val="00B24E92"/>
    <w:rsid w:val="00B24F0B"/>
    <w:rsid w:val="00B25038"/>
    <w:rsid w:val="00B25142"/>
    <w:rsid w:val="00B253D7"/>
    <w:rsid w:val="00B25544"/>
    <w:rsid w:val="00B256E9"/>
    <w:rsid w:val="00B257E9"/>
    <w:rsid w:val="00B25A72"/>
    <w:rsid w:val="00B25B8F"/>
    <w:rsid w:val="00B25BFB"/>
    <w:rsid w:val="00B260D2"/>
    <w:rsid w:val="00B261E1"/>
    <w:rsid w:val="00B26227"/>
    <w:rsid w:val="00B26257"/>
    <w:rsid w:val="00B263FE"/>
    <w:rsid w:val="00B26DB0"/>
    <w:rsid w:val="00B26F47"/>
    <w:rsid w:val="00B26F64"/>
    <w:rsid w:val="00B270B6"/>
    <w:rsid w:val="00B275A1"/>
    <w:rsid w:val="00B27761"/>
    <w:rsid w:val="00B278B1"/>
    <w:rsid w:val="00B27933"/>
    <w:rsid w:val="00B27C95"/>
    <w:rsid w:val="00B27D06"/>
    <w:rsid w:val="00B27DB1"/>
    <w:rsid w:val="00B27EEB"/>
    <w:rsid w:val="00B27FAF"/>
    <w:rsid w:val="00B3008D"/>
    <w:rsid w:val="00B3037F"/>
    <w:rsid w:val="00B30421"/>
    <w:rsid w:val="00B3052E"/>
    <w:rsid w:val="00B30543"/>
    <w:rsid w:val="00B3054E"/>
    <w:rsid w:val="00B3082D"/>
    <w:rsid w:val="00B30A7D"/>
    <w:rsid w:val="00B30B97"/>
    <w:rsid w:val="00B30F70"/>
    <w:rsid w:val="00B31341"/>
    <w:rsid w:val="00B3166C"/>
    <w:rsid w:val="00B3171A"/>
    <w:rsid w:val="00B31F70"/>
    <w:rsid w:val="00B320AE"/>
    <w:rsid w:val="00B32194"/>
    <w:rsid w:val="00B32264"/>
    <w:rsid w:val="00B326BA"/>
    <w:rsid w:val="00B326C6"/>
    <w:rsid w:val="00B3277A"/>
    <w:rsid w:val="00B32A3C"/>
    <w:rsid w:val="00B32C03"/>
    <w:rsid w:val="00B32CA4"/>
    <w:rsid w:val="00B32E9F"/>
    <w:rsid w:val="00B32F1D"/>
    <w:rsid w:val="00B33177"/>
    <w:rsid w:val="00B33331"/>
    <w:rsid w:val="00B3338D"/>
    <w:rsid w:val="00B3340F"/>
    <w:rsid w:val="00B33791"/>
    <w:rsid w:val="00B33A56"/>
    <w:rsid w:val="00B33ACD"/>
    <w:rsid w:val="00B33EC3"/>
    <w:rsid w:val="00B340D2"/>
    <w:rsid w:val="00B344A4"/>
    <w:rsid w:val="00B345EE"/>
    <w:rsid w:val="00B3473B"/>
    <w:rsid w:val="00B34AFA"/>
    <w:rsid w:val="00B34E33"/>
    <w:rsid w:val="00B34EF6"/>
    <w:rsid w:val="00B34F68"/>
    <w:rsid w:val="00B35564"/>
    <w:rsid w:val="00B355AA"/>
    <w:rsid w:val="00B357B4"/>
    <w:rsid w:val="00B35B40"/>
    <w:rsid w:val="00B35BCC"/>
    <w:rsid w:val="00B35C34"/>
    <w:rsid w:val="00B35C8C"/>
    <w:rsid w:val="00B3608F"/>
    <w:rsid w:val="00B360B6"/>
    <w:rsid w:val="00B362EB"/>
    <w:rsid w:val="00B36419"/>
    <w:rsid w:val="00B36703"/>
    <w:rsid w:val="00B36A53"/>
    <w:rsid w:val="00B36DEA"/>
    <w:rsid w:val="00B36E74"/>
    <w:rsid w:val="00B36F6C"/>
    <w:rsid w:val="00B3720A"/>
    <w:rsid w:val="00B3775B"/>
    <w:rsid w:val="00B37871"/>
    <w:rsid w:val="00B37F86"/>
    <w:rsid w:val="00B40541"/>
    <w:rsid w:val="00B40690"/>
    <w:rsid w:val="00B409AA"/>
    <w:rsid w:val="00B40CBD"/>
    <w:rsid w:val="00B40DA6"/>
    <w:rsid w:val="00B40DAE"/>
    <w:rsid w:val="00B40E4C"/>
    <w:rsid w:val="00B410CB"/>
    <w:rsid w:val="00B4116D"/>
    <w:rsid w:val="00B4118B"/>
    <w:rsid w:val="00B41B6C"/>
    <w:rsid w:val="00B41CEC"/>
    <w:rsid w:val="00B41E3C"/>
    <w:rsid w:val="00B41E59"/>
    <w:rsid w:val="00B41F3B"/>
    <w:rsid w:val="00B41FBB"/>
    <w:rsid w:val="00B42496"/>
    <w:rsid w:val="00B424C5"/>
    <w:rsid w:val="00B42654"/>
    <w:rsid w:val="00B429C6"/>
    <w:rsid w:val="00B42ADA"/>
    <w:rsid w:val="00B42B1F"/>
    <w:rsid w:val="00B43081"/>
    <w:rsid w:val="00B43337"/>
    <w:rsid w:val="00B4390F"/>
    <w:rsid w:val="00B439E3"/>
    <w:rsid w:val="00B43ABA"/>
    <w:rsid w:val="00B43ABD"/>
    <w:rsid w:val="00B43ACF"/>
    <w:rsid w:val="00B43DC6"/>
    <w:rsid w:val="00B43E56"/>
    <w:rsid w:val="00B43EDB"/>
    <w:rsid w:val="00B43EFA"/>
    <w:rsid w:val="00B43FB9"/>
    <w:rsid w:val="00B44136"/>
    <w:rsid w:val="00B44420"/>
    <w:rsid w:val="00B445E9"/>
    <w:rsid w:val="00B44738"/>
    <w:rsid w:val="00B44782"/>
    <w:rsid w:val="00B44A8B"/>
    <w:rsid w:val="00B44ADD"/>
    <w:rsid w:val="00B44B9A"/>
    <w:rsid w:val="00B44D55"/>
    <w:rsid w:val="00B44DE2"/>
    <w:rsid w:val="00B44E10"/>
    <w:rsid w:val="00B44E87"/>
    <w:rsid w:val="00B44F4D"/>
    <w:rsid w:val="00B45002"/>
    <w:rsid w:val="00B45056"/>
    <w:rsid w:val="00B4506E"/>
    <w:rsid w:val="00B45223"/>
    <w:rsid w:val="00B45413"/>
    <w:rsid w:val="00B456A2"/>
    <w:rsid w:val="00B457D0"/>
    <w:rsid w:val="00B45A95"/>
    <w:rsid w:val="00B45B7F"/>
    <w:rsid w:val="00B45ED1"/>
    <w:rsid w:val="00B45F52"/>
    <w:rsid w:val="00B469DF"/>
    <w:rsid w:val="00B46C1B"/>
    <w:rsid w:val="00B4709E"/>
    <w:rsid w:val="00B4720D"/>
    <w:rsid w:val="00B472E8"/>
    <w:rsid w:val="00B47459"/>
    <w:rsid w:val="00B474E6"/>
    <w:rsid w:val="00B4782F"/>
    <w:rsid w:val="00B47864"/>
    <w:rsid w:val="00B47B25"/>
    <w:rsid w:val="00B50059"/>
    <w:rsid w:val="00B50179"/>
    <w:rsid w:val="00B50278"/>
    <w:rsid w:val="00B50657"/>
    <w:rsid w:val="00B50AFA"/>
    <w:rsid w:val="00B50C7B"/>
    <w:rsid w:val="00B50CE9"/>
    <w:rsid w:val="00B50E27"/>
    <w:rsid w:val="00B50EBD"/>
    <w:rsid w:val="00B51493"/>
    <w:rsid w:val="00B5155D"/>
    <w:rsid w:val="00B51635"/>
    <w:rsid w:val="00B5165E"/>
    <w:rsid w:val="00B51718"/>
    <w:rsid w:val="00B51812"/>
    <w:rsid w:val="00B518C2"/>
    <w:rsid w:val="00B51B4B"/>
    <w:rsid w:val="00B51B4D"/>
    <w:rsid w:val="00B51C7E"/>
    <w:rsid w:val="00B51D78"/>
    <w:rsid w:val="00B51E30"/>
    <w:rsid w:val="00B51E46"/>
    <w:rsid w:val="00B5218D"/>
    <w:rsid w:val="00B524D4"/>
    <w:rsid w:val="00B524E6"/>
    <w:rsid w:val="00B52B74"/>
    <w:rsid w:val="00B5310F"/>
    <w:rsid w:val="00B53147"/>
    <w:rsid w:val="00B5314D"/>
    <w:rsid w:val="00B53295"/>
    <w:rsid w:val="00B53310"/>
    <w:rsid w:val="00B5349D"/>
    <w:rsid w:val="00B53693"/>
    <w:rsid w:val="00B53A68"/>
    <w:rsid w:val="00B53DE5"/>
    <w:rsid w:val="00B54156"/>
    <w:rsid w:val="00B541F5"/>
    <w:rsid w:val="00B54260"/>
    <w:rsid w:val="00B5449D"/>
    <w:rsid w:val="00B54880"/>
    <w:rsid w:val="00B548D1"/>
    <w:rsid w:val="00B54C88"/>
    <w:rsid w:val="00B54D14"/>
    <w:rsid w:val="00B553F0"/>
    <w:rsid w:val="00B55727"/>
    <w:rsid w:val="00B5587D"/>
    <w:rsid w:val="00B55887"/>
    <w:rsid w:val="00B559DD"/>
    <w:rsid w:val="00B55CC9"/>
    <w:rsid w:val="00B56323"/>
    <w:rsid w:val="00B56668"/>
    <w:rsid w:val="00B5697F"/>
    <w:rsid w:val="00B56B89"/>
    <w:rsid w:val="00B56CB5"/>
    <w:rsid w:val="00B5728B"/>
    <w:rsid w:val="00B5736C"/>
    <w:rsid w:val="00B573A8"/>
    <w:rsid w:val="00B57DBB"/>
    <w:rsid w:val="00B57E2C"/>
    <w:rsid w:val="00B57ECB"/>
    <w:rsid w:val="00B6003A"/>
    <w:rsid w:val="00B6055D"/>
    <w:rsid w:val="00B60859"/>
    <w:rsid w:val="00B608FA"/>
    <w:rsid w:val="00B60C16"/>
    <w:rsid w:val="00B60E18"/>
    <w:rsid w:val="00B60F18"/>
    <w:rsid w:val="00B60F62"/>
    <w:rsid w:val="00B611B1"/>
    <w:rsid w:val="00B611BA"/>
    <w:rsid w:val="00B6135A"/>
    <w:rsid w:val="00B61B90"/>
    <w:rsid w:val="00B620A9"/>
    <w:rsid w:val="00B6235A"/>
    <w:rsid w:val="00B624E0"/>
    <w:rsid w:val="00B62522"/>
    <w:rsid w:val="00B6270D"/>
    <w:rsid w:val="00B627B8"/>
    <w:rsid w:val="00B62984"/>
    <w:rsid w:val="00B62B42"/>
    <w:rsid w:val="00B62B9E"/>
    <w:rsid w:val="00B62C50"/>
    <w:rsid w:val="00B63039"/>
    <w:rsid w:val="00B63186"/>
    <w:rsid w:val="00B63692"/>
    <w:rsid w:val="00B644C4"/>
    <w:rsid w:val="00B644E7"/>
    <w:rsid w:val="00B6457E"/>
    <w:rsid w:val="00B647B2"/>
    <w:rsid w:val="00B648B8"/>
    <w:rsid w:val="00B64A72"/>
    <w:rsid w:val="00B64F53"/>
    <w:rsid w:val="00B65043"/>
    <w:rsid w:val="00B65870"/>
    <w:rsid w:val="00B65939"/>
    <w:rsid w:val="00B65C16"/>
    <w:rsid w:val="00B66580"/>
    <w:rsid w:val="00B66756"/>
    <w:rsid w:val="00B669AB"/>
    <w:rsid w:val="00B66A4F"/>
    <w:rsid w:val="00B66E8B"/>
    <w:rsid w:val="00B66FA4"/>
    <w:rsid w:val="00B670B6"/>
    <w:rsid w:val="00B67202"/>
    <w:rsid w:val="00B67315"/>
    <w:rsid w:val="00B67642"/>
    <w:rsid w:val="00B67854"/>
    <w:rsid w:val="00B700C2"/>
    <w:rsid w:val="00B70339"/>
    <w:rsid w:val="00B706CB"/>
    <w:rsid w:val="00B70757"/>
    <w:rsid w:val="00B70AC6"/>
    <w:rsid w:val="00B70BC8"/>
    <w:rsid w:val="00B70C65"/>
    <w:rsid w:val="00B70D1D"/>
    <w:rsid w:val="00B70FBD"/>
    <w:rsid w:val="00B7101D"/>
    <w:rsid w:val="00B71708"/>
    <w:rsid w:val="00B72051"/>
    <w:rsid w:val="00B722F5"/>
    <w:rsid w:val="00B724AE"/>
    <w:rsid w:val="00B72686"/>
    <w:rsid w:val="00B72A34"/>
    <w:rsid w:val="00B72AD3"/>
    <w:rsid w:val="00B72C5F"/>
    <w:rsid w:val="00B72DAF"/>
    <w:rsid w:val="00B72E08"/>
    <w:rsid w:val="00B72E6F"/>
    <w:rsid w:val="00B72ED0"/>
    <w:rsid w:val="00B72FBA"/>
    <w:rsid w:val="00B72FDB"/>
    <w:rsid w:val="00B731A4"/>
    <w:rsid w:val="00B73291"/>
    <w:rsid w:val="00B73335"/>
    <w:rsid w:val="00B734A6"/>
    <w:rsid w:val="00B73570"/>
    <w:rsid w:val="00B73620"/>
    <w:rsid w:val="00B73816"/>
    <w:rsid w:val="00B73851"/>
    <w:rsid w:val="00B73984"/>
    <w:rsid w:val="00B7436D"/>
    <w:rsid w:val="00B74380"/>
    <w:rsid w:val="00B74728"/>
    <w:rsid w:val="00B748CA"/>
    <w:rsid w:val="00B74D8C"/>
    <w:rsid w:val="00B74EF8"/>
    <w:rsid w:val="00B75388"/>
    <w:rsid w:val="00B753C2"/>
    <w:rsid w:val="00B75442"/>
    <w:rsid w:val="00B75533"/>
    <w:rsid w:val="00B755A3"/>
    <w:rsid w:val="00B7576B"/>
    <w:rsid w:val="00B75783"/>
    <w:rsid w:val="00B7596E"/>
    <w:rsid w:val="00B760A4"/>
    <w:rsid w:val="00B7610F"/>
    <w:rsid w:val="00B7638C"/>
    <w:rsid w:val="00B763EB"/>
    <w:rsid w:val="00B7649F"/>
    <w:rsid w:val="00B766B0"/>
    <w:rsid w:val="00B76714"/>
    <w:rsid w:val="00B76822"/>
    <w:rsid w:val="00B76960"/>
    <w:rsid w:val="00B76BBB"/>
    <w:rsid w:val="00B76BE5"/>
    <w:rsid w:val="00B76C9C"/>
    <w:rsid w:val="00B76E4B"/>
    <w:rsid w:val="00B76FF0"/>
    <w:rsid w:val="00B7739F"/>
    <w:rsid w:val="00B77870"/>
    <w:rsid w:val="00B77FA2"/>
    <w:rsid w:val="00B800D0"/>
    <w:rsid w:val="00B80304"/>
    <w:rsid w:val="00B80316"/>
    <w:rsid w:val="00B80451"/>
    <w:rsid w:val="00B80522"/>
    <w:rsid w:val="00B8071C"/>
    <w:rsid w:val="00B807FD"/>
    <w:rsid w:val="00B808D8"/>
    <w:rsid w:val="00B809E8"/>
    <w:rsid w:val="00B80C3D"/>
    <w:rsid w:val="00B80DDD"/>
    <w:rsid w:val="00B80E87"/>
    <w:rsid w:val="00B80EC6"/>
    <w:rsid w:val="00B810D6"/>
    <w:rsid w:val="00B81194"/>
    <w:rsid w:val="00B81820"/>
    <w:rsid w:val="00B81945"/>
    <w:rsid w:val="00B81C65"/>
    <w:rsid w:val="00B821D7"/>
    <w:rsid w:val="00B822F5"/>
    <w:rsid w:val="00B823A0"/>
    <w:rsid w:val="00B82706"/>
    <w:rsid w:val="00B829FA"/>
    <w:rsid w:val="00B82C6A"/>
    <w:rsid w:val="00B82C7A"/>
    <w:rsid w:val="00B82CA8"/>
    <w:rsid w:val="00B8305F"/>
    <w:rsid w:val="00B8309A"/>
    <w:rsid w:val="00B83297"/>
    <w:rsid w:val="00B8342F"/>
    <w:rsid w:val="00B834CF"/>
    <w:rsid w:val="00B83659"/>
    <w:rsid w:val="00B8384A"/>
    <w:rsid w:val="00B83879"/>
    <w:rsid w:val="00B83931"/>
    <w:rsid w:val="00B84087"/>
    <w:rsid w:val="00B843BA"/>
    <w:rsid w:val="00B844BA"/>
    <w:rsid w:val="00B84516"/>
    <w:rsid w:val="00B84942"/>
    <w:rsid w:val="00B84B56"/>
    <w:rsid w:val="00B84C66"/>
    <w:rsid w:val="00B84CEE"/>
    <w:rsid w:val="00B85103"/>
    <w:rsid w:val="00B851B1"/>
    <w:rsid w:val="00B856A3"/>
    <w:rsid w:val="00B85732"/>
    <w:rsid w:val="00B85A0A"/>
    <w:rsid w:val="00B85AAA"/>
    <w:rsid w:val="00B85B6B"/>
    <w:rsid w:val="00B85D76"/>
    <w:rsid w:val="00B85E5F"/>
    <w:rsid w:val="00B86166"/>
    <w:rsid w:val="00B863BD"/>
    <w:rsid w:val="00B863D0"/>
    <w:rsid w:val="00B864D0"/>
    <w:rsid w:val="00B865A1"/>
    <w:rsid w:val="00B865AD"/>
    <w:rsid w:val="00B8688F"/>
    <w:rsid w:val="00B86950"/>
    <w:rsid w:val="00B86A99"/>
    <w:rsid w:val="00B86C28"/>
    <w:rsid w:val="00B86CF7"/>
    <w:rsid w:val="00B86F54"/>
    <w:rsid w:val="00B87222"/>
    <w:rsid w:val="00B875B1"/>
    <w:rsid w:val="00B87806"/>
    <w:rsid w:val="00B87978"/>
    <w:rsid w:val="00B87A3B"/>
    <w:rsid w:val="00B87A51"/>
    <w:rsid w:val="00B90020"/>
    <w:rsid w:val="00B90242"/>
    <w:rsid w:val="00B90328"/>
    <w:rsid w:val="00B90444"/>
    <w:rsid w:val="00B90649"/>
    <w:rsid w:val="00B907B2"/>
    <w:rsid w:val="00B90991"/>
    <w:rsid w:val="00B90A31"/>
    <w:rsid w:val="00B90AE2"/>
    <w:rsid w:val="00B90B0D"/>
    <w:rsid w:val="00B90B1C"/>
    <w:rsid w:val="00B90F62"/>
    <w:rsid w:val="00B91A43"/>
    <w:rsid w:val="00B91ADF"/>
    <w:rsid w:val="00B91D64"/>
    <w:rsid w:val="00B92479"/>
    <w:rsid w:val="00B924CE"/>
    <w:rsid w:val="00B9288C"/>
    <w:rsid w:val="00B92A2D"/>
    <w:rsid w:val="00B92A3F"/>
    <w:rsid w:val="00B92A40"/>
    <w:rsid w:val="00B92DFE"/>
    <w:rsid w:val="00B92FBA"/>
    <w:rsid w:val="00B92FF9"/>
    <w:rsid w:val="00B93042"/>
    <w:rsid w:val="00B932FF"/>
    <w:rsid w:val="00B93373"/>
    <w:rsid w:val="00B9351F"/>
    <w:rsid w:val="00B93835"/>
    <w:rsid w:val="00B939A1"/>
    <w:rsid w:val="00B939F3"/>
    <w:rsid w:val="00B93E61"/>
    <w:rsid w:val="00B93ED7"/>
    <w:rsid w:val="00B93FFE"/>
    <w:rsid w:val="00B94169"/>
    <w:rsid w:val="00B942D9"/>
    <w:rsid w:val="00B94394"/>
    <w:rsid w:val="00B9482B"/>
    <w:rsid w:val="00B94DF1"/>
    <w:rsid w:val="00B95030"/>
    <w:rsid w:val="00B9516E"/>
    <w:rsid w:val="00B951CA"/>
    <w:rsid w:val="00B95BEC"/>
    <w:rsid w:val="00B95C3F"/>
    <w:rsid w:val="00B95F82"/>
    <w:rsid w:val="00B95FD3"/>
    <w:rsid w:val="00B963EB"/>
    <w:rsid w:val="00B96577"/>
    <w:rsid w:val="00B968BA"/>
    <w:rsid w:val="00B96A66"/>
    <w:rsid w:val="00B96E01"/>
    <w:rsid w:val="00B97024"/>
    <w:rsid w:val="00B971DB"/>
    <w:rsid w:val="00B975B1"/>
    <w:rsid w:val="00B97766"/>
    <w:rsid w:val="00B9787F"/>
    <w:rsid w:val="00B9792C"/>
    <w:rsid w:val="00B97F57"/>
    <w:rsid w:val="00B97FD3"/>
    <w:rsid w:val="00BA0122"/>
    <w:rsid w:val="00BA05A6"/>
    <w:rsid w:val="00BA0664"/>
    <w:rsid w:val="00BA07F0"/>
    <w:rsid w:val="00BA0A3B"/>
    <w:rsid w:val="00BA0AFB"/>
    <w:rsid w:val="00BA0EFB"/>
    <w:rsid w:val="00BA11FE"/>
    <w:rsid w:val="00BA1371"/>
    <w:rsid w:val="00BA138B"/>
    <w:rsid w:val="00BA16EA"/>
    <w:rsid w:val="00BA1828"/>
    <w:rsid w:val="00BA18BA"/>
    <w:rsid w:val="00BA1973"/>
    <w:rsid w:val="00BA19C4"/>
    <w:rsid w:val="00BA1BC0"/>
    <w:rsid w:val="00BA1E26"/>
    <w:rsid w:val="00BA1E3B"/>
    <w:rsid w:val="00BA2032"/>
    <w:rsid w:val="00BA2041"/>
    <w:rsid w:val="00BA2089"/>
    <w:rsid w:val="00BA2145"/>
    <w:rsid w:val="00BA2985"/>
    <w:rsid w:val="00BA29C8"/>
    <w:rsid w:val="00BA2BCF"/>
    <w:rsid w:val="00BA2D15"/>
    <w:rsid w:val="00BA2DE1"/>
    <w:rsid w:val="00BA2E24"/>
    <w:rsid w:val="00BA367C"/>
    <w:rsid w:val="00BA3BF5"/>
    <w:rsid w:val="00BA3D16"/>
    <w:rsid w:val="00BA405B"/>
    <w:rsid w:val="00BA4ACF"/>
    <w:rsid w:val="00BA4D2A"/>
    <w:rsid w:val="00BA4EF4"/>
    <w:rsid w:val="00BA50ED"/>
    <w:rsid w:val="00BA5487"/>
    <w:rsid w:val="00BA59AA"/>
    <w:rsid w:val="00BA5D53"/>
    <w:rsid w:val="00BA5F2E"/>
    <w:rsid w:val="00BA60EB"/>
    <w:rsid w:val="00BA620D"/>
    <w:rsid w:val="00BA621C"/>
    <w:rsid w:val="00BA660E"/>
    <w:rsid w:val="00BA6B6F"/>
    <w:rsid w:val="00BA7210"/>
    <w:rsid w:val="00BA736A"/>
    <w:rsid w:val="00BA7832"/>
    <w:rsid w:val="00BA78E8"/>
    <w:rsid w:val="00BA7B61"/>
    <w:rsid w:val="00BA7C80"/>
    <w:rsid w:val="00BB00FE"/>
    <w:rsid w:val="00BB0466"/>
    <w:rsid w:val="00BB054A"/>
    <w:rsid w:val="00BB056A"/>
    <w:rsid w:val="00BB0777"/>
    <w:rsid w:val="00BB0899"/>
    <w:rsid w:val="00BB0946"/>
    <w:rsid w:val="00BB0DEB"/>
    <w:rsid w:val="00BB0FE6"/>
    <w:rsid w:val="00BB105F"/>
    <w:rsid w:val="00BB1483"/>
    <w:rsid w:val="00BB156B"/>
    <w:rsid w:val="00BB1BE4"/>
    <w:rsid w:val="00BB1C03"/>
    <w:rsid w:val="00BB1E2A"/>
    <w:rsid w:val="00BB1EF2"/>
    <w:rsid w:val="00BB1FE3"/>
    <w:rsid w:val="00BB2707"/>
    <w:rsid w:val="00BB276F"/>
    <w:rsid w:val="00BB281C"/>
    <w:rsid w:val="00BB2D6B"/>
    <w:rsid w:val="00BB2EDE"/>
    <w:rsid w:val="00BB3144"/>
    <w:rsid w:val="00BB315A"/>
    <w:rsid w:val="00BB31C8"/>
    <w:rsid w:val="00BB32A5"/>
    <w:rsid w:val="00BB32BF"/>
    <w:rsid w:val="00BB33C5"/>
    <w:rsid w:val="00BB375A"/>
    <w:rsid w:val="00BB3A5A"/>
    <w:rsid w:val="00BB3B0C"/>
    <w:rsid w:val="00BB3D03"/>
    <w:rsid w:val="00BB3E18"/>
    <w:rsid w:val="00BB40DC"/>
    <w:rsid w:val="00BB4217"/>
    <w:rsid w:val="00BB44E8"/>
    <w:rsid w:val="00BB4982"/>
    <w:rsid w:val="00BB4A1F"/>
    <w:rsid w:val="00BB505F"/>
    <w:rsid w:val="00BB51C5"/>
    <w:rsid w:val="00BB54D3"/>
    <w:rsid w:val="00BB54F8"/>
    <w:rsid w:val="00BB5627"/>
    <w:rsid w:val="00BB564B"/>
    <w:rsid w:val="00BB5FF2"/>
    <w:rsid w:val="00BB601E"/>
    <w:rsid w:val="00BB613F"/>
    <w:rsid w:val="00BB648B"/>
    <w:rsid w:val="00BB6C6E"/>
    <w:rsid w:val="00BB6DE9"/>
    <w:rsid w:val="00BB70A7"/>
    <w:rsid w:val="00BB714B"/>
    <w:rsid w:val="00BB71F8"/>
    <w:rsid w:val="00BB7256"/>
    <w:rsid w:val="00BB72E3"/>
    <w:rsid w:val="00BB7423"/>
    <w:rsid w:val="00BB75A3"/>
    <w:rsid w:val="00BB7A3D"/>
    <w:rsid w:val="00BB7EAE"/>
    <w:rsid w:val="00BC038E"/>
    <w:rsid w:val="00BC0476"/>
    <w:rsid w:val="00BC04EE"/>
    <w:rsid w:val="00BC062C"/>
    <w:rsid w:val="00BC0ABD"/>
    <w:rsid w:val="00BC0DA3"/>
    <w:rsid w:val="00BC131B"/>
    <w:rsid w:val="00BC1385"/>
    <w:rsid w:val="00BC138F"/>
    <w:rsid w:val="00BC14AE"/>
    <w:rsid w:val="00BC1520"/>
    <w:rsid w:val="00BC18DD"/>
    <w:rsid w:val="00BC1BF5"/>
    <w:rsid w:val="00BC1D0F"/>
    <w:rsid w:val="00BC1DD4"/>
    <w:rsid w:val="00BC1E9F"/>
    <w:rsid w:val="00BC22FC"/>
    <w:rsid w:val="00BC2377"/>
    <w:rsid w:val="00BC2537"/>
    <w:rsid w:val="00BC28EC"/>
    <w:rsid w:val="00BC28F3"/>
    <w:rsid w:val="00BC319F"/>
    <w:rsid w:val="00BC3212"/>
    <w:rsid w:val="00BC33C2"/>
    <w:rsid w:val="00BC35D6"/>
    <w:rsid w:val="00BC35D8"/>
    <w:rsid w:val="00BC372B"/>
    <w:rsid w:val="00BC389C"/>
    <w:rsid w:val="00BC3ADE"/>
    <w:rsid w:val="00BC3B40"/>
    <w:rsid w:val="00BC41D9"/>
    <w:rsid w:val="00BC4385"/>
    <w:rsid w:val="00BC456E"/>
    <w:rsid w:val="00BC474E"/>
    <w:rsid w:val="00BC4A7C"/>
    <w:rsid w:val="00BC4BAD"/>
    <w:rsid w:val="00BC4EE8"/>
    <w:rsid w:val="00BC4F78"/>
    <w:rsid w:val="00BC5020"/>
    <w:rsid w:val="00BC50D6"/>
    <w:rsid w:val="00BC513D"/>
    <w:rsid w:val="00BC5268"/>
    <w:rsid w:val="00BC52D3"/>
    <w:rsid w:val="00BC5626"/>
    <w:rsid w:val="00BC5736"/>
    <w:rsid w:val="00BC58AB"/>
    <w:rsid w:val="00BC6320"/>
    <w:rsid w:val="00BC6732"/>
    <w:rsid w:val="00BC7437"/>
    <w:rsid w:val="00BC7688"/>
    <w:rsid w:val="00BC7A33"/>
    <w:rsid w:val="00BC7A3F"/>
    <w:rsid w:val="00BC7CE6"/>
    <w:rsid w:val="00BC7E1F"/>
    <w:rsid w:val="00BD0505"/>
    <w:rsid w:val="00BD063B"/>
    <w:rsid w:val="00BD0686"/>
    <w:rsid w:val="00BD082E"/>
    <w:rsid w:val="00BD090C"/>
    <w:rsid w:val="00BD0BE4"/>
    <w:rsid w:val="00BD0FC2"/>
    <w:rsid w:val="00BD1197"/>
    <w:rsid w:val="00BD130E"/>
    <w:rsid w:val="00BD133D"/>
    <w:rsid w:val="00BD1712"/>
    <w:rsid w:val="00BD176C"/>
    <w:rsid w:val="00BD1AD3"/>
    <w:rsid w:val="00BD1BF7"/>
    <w:rsid w:val="00BD1C4C"/>
    <w:rsid w:val="00BD1C76"/>
    <w:rsid w:val="00BD1EC8"/>
    <w:rsid w:val="00BD1FC6"/>
    <w:rsid w:val="00BD242B"/>
    <w:rsid w:val="00BD256D"/>
    <w:rsid w:val="00BD268B"/>
    <w:rsid w:val="00BD292D"/>
    <w:rsid w:val="00BD29DE"/>
    <w:rsid w:val="00BD2F39"/>
    <w:rsid w:val="00BD326E"/>
    <w:rsid w:val="00BD33E2"/>
    <w:rsid w:val="00BD45D4"/>
    <w:rsid w:val="00BD488B"/>
    <w:rsid w:val="00BD48A1"/>
    <w:rsid w:val="00BD4A06"/>
    <w:rsid w:val="00BD4B2E"/>
    <w:rsid w:val="00BD4D44"/>
    <w:rsid w:val="00BD4D7D"/>
    <w:rsid w:val="00BD4D91"/>
    <w:rsid w:val="00BD4E05"/>
    <w:rsid w:val="00BD4E6B"/>
    <w:rsid w:val="00BD4ED7"/>
    <w:rsid w:val="00BD5078"/>
    <w:rsid w:val="00BD50BE"/>
    <w:rsid w:val="00BD5122"/>
    <w:rsid w:val="00BD5362"/>
    <w:rsid w:val="00BD546F"/>
    <w:rsid w:val="00BD5562"/>
    <w:rsid w:val="00BD56D1"/>
    <w:rsid w:val="00BD5809"/>
    <w:rsid w:val="00BD5A6E"/>
    <w:rsid w:val="00BD5F4C"/>
    <w:rsid w:val="00BD60AA"/>
    <w:rsid w:val="00BD6227"/>
    <w:rsid w:val="00BD6394"/>
    <w:rsid w:val="00BD66BC"/>
    <w:rsid w:val="00BD675F"/>
    <w:rsid w:val="00BD6A0B"/>
    <w:rsid w:val="00BD6C44"/>
    <w:rsid w:val="00BD6DB1"/>
    <w:rsid w:val="00BD7009"/>
    <w:rsid w:val="00BD700B"/>
    <w:rsid w:val="00BD73B9"/>
    <w:rsid w:val="00BD76AC"/>
    <w:rsid w:val="00BD773B"/>
    <w:rsid w:val="00BD775F"/>
    <w:rsid w:val="00BD7C3E"/>
    <w:rsid w:val="00BD7D59"/>
    <w:rsid w:val="00BD7D69"/>
    <w:rsid w:val="00BD7D71"/>
    <w:rsid w:val="00BD7E33"/>
    <w:rsid w:val="00BE015C"/>
    <w:rsid w:val="00BE01F0"/>
    <w:rsid w:val="00BE0551"/>
    <w:rsid w:val="00BE056D"/>
    <w:rsid w:val="00BE0A35"/>
    <w:rsid w:val="00BE0FC1"/>
    <w:rsid w:val="00BE12D6"/>
    <w:rsid w:val="00BE1425"/>
    <w:rsid w:val="00BE1451"/>
    <w:rsid w:val="00BE19B3"/>
    <w:rsid w:val="00BE1BD6"/>
    <w:rsid w:val="00BE1C74"/>
    <w:rsid w:val="00BE1D24"/>
    <w:rsid w:val="00BE1F25"/>
    <w:rsid w:val="00BE1F34"/>
    <w:rsid w:val="00BE20BD"/>
    <w:rsid w:val="00BE2170"/>
    <w:rsid w:val="00BE21CC"/>
    <w:rsid w:val="00BE2285"/>
    <w:rsid w:val="00BE239D"/>
    <w:rsid w:val="00BE23CE"/>
    <w:rsid w:val="00BE2441"/>
    <w:rsid w:val="00BE2537"/>
    <w:rsid w:val="00BE282D"/>
    <w:rsid w:val="00BE284F"/>
    <w:rsid w:val="00BE2866"/>
    <w:rsid w:val="00BE2892"/>
    <w:rsid w:val="00BE2BC6"/>
    <w:rsid w:val="00BE2DB5"/>
    <w:rsid w:val="00BE2DF0"/>
    <w:rsid w:val="00BE3386"/>
    <w:rsid w:val="00BE35E7"/>
    <w:rsid w:val="00BE37BE"/>
    <w:rsid w:val="00BE3B55"/>
    <w:rsid w:val="00BE3BA3"/>
    <w:rsid w:val="00BE3C41"/>
    <w:rsid w:val="00BE3C77"/>
    <w:rsid w:val="00BE4213"/>
    <w:rsid w:val="00BE459D"/>
    <w:rsid w:val="00BE4F03"/>
    <w:rsid w:val="00BE4F94"/>
    <w:rsid w:val="00BE5275"/>
    <w:rsid w:val="00BE5EBC"/>
    <w:rsid w:val="00BE5FB0"/>
    <w:rsid w:val="00BE6492"/>
    <w:rsid w:val="00BE651D"/>
    <w:rsid w:val="00BE669B"/>
    <w:rsid w:val="00BE6933"/>
    <w:rsid w:val="00BE69E5"/>
    <w:rsid w:val="00BE6C7B"/>
    <w:rsid w:val="00BE6E67"/>
    <w:rsid w:val="00BE724D"/>
    <w:rsid w:val="00BE76D9"/>
    <w:rsid w:val="00BE78E4"/>
    <w:rsid w:val="00BE7D4C"/>
    <w:rsid w:val="00BF003F"/>
    <w:rsid w:val="00BF0049"/>
    <w:rsid w:val="00BF007D"/>
    <w:rsid w:val="00BF00F8"/>
    <w:rsid w:val="00BF0162"/>
    <w:rsid w:val="00BF0410"/>
    <w:rsid w:val="00BF04FF"/>
    <w:rsid w:val="00BF06D0"/>
    <w:rsid w:val="00BF0C4B"/>
    <w:rsid w:val="00BF0CDE"/>
    <w:rsid w:val="00BF0D85"/>
    <w:rsid w:val="00BF1245"/>
    <w:rsid w:val="00BF1358"/>
    <w:rsid w:val="00BF13B7"/>
    <w:rsid w:val="00BF1644"/>
    <w:rsid w:val="00BF1853"/>
    <w:rsid w:val="00BF1867"/>
    <w:rsid w:val="00BF18CC"/>
    <w:rsid w:val="00BF19FA"/>
    <w:rsid w:val="00BF1C37"/>
    <w:rsid w:val="00BF1C6F"/>
    <w:rsid w:val="00BF1CD4"/>
    <w:rsid w:val="00BF1DCE"/>
    <w:rsid w:val="00BF1F8E"/>
    <w:rsid w:val="00BF23D8"/>
    <w:rsid w:val="00BF241A"/>
    <w:rsid w:val="00BF2A1F"/>
    <w:rsid w:val="00BF2A79"/>
    <w:rsid w:val="00BF2BC7"/>
    <w:rsid w:val="00BF2D41"/>
    <w:rsid w:val="00BF2F35"/>
    <w:rsid w:val="00BF3473"/>
    <w:rsid w:val="00BF3673"/>
    <w:rsid w:val="00BF367E"/>
    <w:rsid w:val="00BF3736"/>
    <w:rsid w:val="00BF3785"/>
    <w:rsid w:val="00BF3855"/>
    <w:rsid w:val="00BF3876"/>
    <w:rsid w:val="00BF390D"/>
    <w:rsid w:val="00BF3BFE"/>
    <w:rsid w:val="00BF3C5A"/>
    <w:rsid w:val="00BF3CDE"/>
    <w:rsid w:val="00BF3D1C"/>
    <w:rsid w:val="00BF3D58"/>
    <w:rsid w:val="00BF3E49"/>
    <w:rsid w:val="00BF40F1"/>
    <w:rsid w:val="00BF471A"/>
    <w:rsid w:val="00BF4772"/>
    <w:rsid w:val="00BF482F"/>
    <w:rsid w:val="00BF4B15"/>
    <w:rsid w:val="00BF4B1C"/>
    <w:rsid w:val="00BF4B68"/>
    <w:rsid w:val="00BF4D66"/>
    <w:rsid w:val="00BF5238"/>
    <w:rsid w:val="00BF5362"/>
    <w:rsid w:val="00BF544B"/>
    <w:rsid w:val="00BF5472"/>
    <w:rsid w:val="00BF584C"/>
    <w:rsid w:val="00BF5E0C"/>
    <w:rsid w:val="00BF63FA"/>
    <w:rsid w:val="00BF652B"/>
    <w:rsid w:val="00BF665F"/>
    <w:rsid w:val="00BF6681"/>
    <w:rsid w:val="00BF6DCF"/>
    <w:rsid w:val="00BF6EDC"/>
    <w:rsid w:val="00BF6F98"/>
    <w:rsid w:val="00BF767E"/>
    <w:rsid w:val="00BF7BE0"/>
    <w:rsid w:val="00BF7E13"/>
    <w:rsid w:val="00BF7F1E"/>
    <w:rsid w:val="00C00284"/>
    <w:rsid w:val="00C0069B"/>
    <w:rsid w:val="00C00ABA"/>
    <w:rsid w:val="00C00E83"/>
    <w:rsid w:val="00C00FDE"/>
    <w:rsid w:val="00C011A4"/>
    <w:rsid w:val="00C014B0"/>
    <w:rsid w:val="00C0159D"/>
    <w:rsid w:val="00C015F5"/>
    <w:rsid w:val="00C01811"/>
    <w:rsid w:val="00C01986"/>
    <w:rsid w:val="00C01F14"/>
    <w:rsid w:val="00C020CD"/>
    <w:rsid w:val="00C023EC"/>
    <w:rsid w:val="00C02C39"/>
    <w:rsid w:val="00C0371E"/>
    <w:rsid w:val="00C03778"/>
    <w:rsid w:val="00C038EA"/>
    <w:rsid w:val="00C03901"/>
    <w:rsid w:val="00C03952"/>
    <w:rsid w:val="00C03955"/>
    <w:rsid w:val="00C03CD5"/>
    <w:rsid w:val="00C04109"/>
    <w:rsid w:val="00C04D5D"/>
    <w:rsid w:val="00C04DE9"/>
    <w:rsid w:val="00C05013"/>
    <w:rsid w:val="00C0523A"/>
    <w:rsid w:val="00C0545A"/>
    <w:rsid w:val="00C05586"/>
    <w:rsid w:val="00C05596"/>
    <w:rsid w:val="00C05721"/>
    <w:rsid w:val="00C057B5"/>
    <w:rsid w:val="00C05815"/>
    <w:rsid w:val="00C0592A"/>
    <w:rsid w:val="00C05E3F"/>
    <w:rsid w:val="00C0608B"/>
    <w:rsid w:val="00C0630A"/>
    <w:rsid w:val="00C0639F"/>
    <w:rsid w:val="00C0653F"/>
    <w:rsid w:val="00C0682C"/>
    <w:rsid w:val="00C0694B"/>
    <w:rsid w:val="00C06B1F"/>
    <w:rsid w:val="00C07521"/>
    <w:rsid w:val="00C07BAA"/>
    <w:rsid w:val="00C07BBE"/>
    <w:rsid w:val="00C10404"/>
    <w:rsid w:val="00C1056D"/>
    <w:rsid w:val="00C108DF"/>
    <w:rsid w:val="00C10954"/>
    <w:rsid w:val="00C10CE2"/>
    <w:rsid w:val="00C10F4D"/>
    <w:rsid w:val="00C10F87"/>
    <w:rsid w:val="00C11051"/>
    <w:rsid w:val="00C11176"/>
    <w:rsid w:val="00C112A3"/>
    <w:rsid w:val="00C1196B"/>
    <w:rsid w:val="00C11B82"/>
    <w:rsid w:val="00C11BF5"/>
    <w:rsid w:val="00C11FAA"/>
    <w:rsid w:val="00C12047"/>
    <w:rsid w:val="00C124A3"/>
    <w:rsid w:val="00C12505"/>
    <w:rsid w:val="00C128D1"/>
    <w:rsid w:val="00C12F4D"/>
    <w:rsid w:val="00C12FCD"/>
    <w:rsid w:val="00C13067"/>
    <w:rsid w:val="00C13096"/>
    <w:rsid w:val="00C13391"/>
    <w:rsid w:val="00C134BF"/>
    <w:rsid w:val="00C13564"/>
    <w:rsid w:val="00C1373C"/>
    <w:rsid w:val="00C13801"/>
    <w:rsid w:val="00C13A8A"/>
    <w:rsid w:val="00C13E1E"/>
    <w:rsid w:val="00C1423E"/>
    <w:rsid w:val="00C142D6"/>
    <w:rsid w:val="00C143C5"/>
    <w:rsid w:val="00C144AE"/>
    <w:rsid w:val="00C145AD"/>
    <w:rsid w:val="00C14650"/>
    <w:rsid w:val="00C1479F"/>
    <w:rsid w:val="00C14D19"/>
    <w:rsid w:val="00C1509D"/>
    <w:rsid w:val="00C152BA"/>
    <w:rsid w:val="00C15422"/>
    <w:rsid w:val="00C156C7"/>
    <w:rsid w:val="00C15723"/>
    <w:rsid w:val="00C15821"/>
    <w:rsid w:val="00C1594D"/>
    <w:rsid w:val="00C159E3"/>
    <w:rsid w:val="00C15AD0"/>
    <w:rsid w:val="00C15EA1"/>
    <w:rsid w:val="00C16794"/>
    <w:rsid w:val="00C1682F"/>
    <w:rsid w:val="00C16867"/>
    <w:rsid w:val="00C1691E"/>
    <w:rsid w:val="00C16D3F"/>
    <w:rsid w:val="00C16DC4"/>
    <w:rsid w:val="00C1714B"/>
    <w:rsid w:val="00C17725"/>
    <w:rsid w:val="00C17C96"/>
    <w:rsid w:val="00C17EAD"/>
    <w:rsid w:val="00C2038E"/>
    <w:rsid w:val="00C20594"/>
    <w:rsid w:val="00C2065E"/>
    <w:rsid w:val="00C207E5"/>
    <w:rsid w:val="00C208EF"/>
    <w:rsid w:val="00C20B1D"/>
    <w:rsid w:val="00C20BD9"/>
    <w:rsid w:val="00C20D42"/>
    <w:rsid w:val="00C20D69"/>
    <w:rsid w:val="00C20DE4"/>
    <w:rsid w:val="00C212DB"/>
    <w:rsid w:val="00C218A4"/>
    <w:rsid w:val="00C21C1C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07"/>
    <w:rsid w:val="00C22FE4"/>
    <w:rsid w:val="00C2335D"/>
    <w:rsid w:val="00C233AB"/>
    <w:rsid w:val="00C2340A"/>
    <w:rsid w:val="00C2348C"/>
    <w:rsid w:val="00C23692"/>
    <w:rsid w:val="00C23896"/>
    <w:rsid w:val="00C23A04"/>
    <w:rsid w:val="00C23A35"/>
    <w:rsid w:val="00C23C86"/>
    <w:rsid w:val="00C23D00"/>
    <w:rsid w:val="00C23EA7"/>
    <w:rsid w:val="00C23FA0"/>
    <w:rsid w:val="00C24360"/>
    <w:rsid w:val="00C2469B"/>
    <w:rsid w:val="00C246AE"/>
    <w:rsid w:val="00C246F9"/>
    <w:rsid w:val="00C247FB"/>
    <w:rsid w:val="00C24B8B"/>
    <w:rsid w:val="00C24E2F"/>
    <w:rsid w:val="00C24E36"/>
    <w:rsid w:val="00C2535A"/>
    <w:rsid w:val="00C2553C"/>
    <w:rsid w:val="00C255E8"/>
    <w:rsid w:val="00C25632"/>
    <w:rsid w:val="00C25BB6"/>
    <w:rsid w:val="00C25BE7"/>
    <w:rsid w:val="00C25CD1"/>
    <w:rsid w:val="00C25DB3"/>
    <w:rsid w:val="00C2653A"/>
    <w:rsid w:val="00C269B0"/>
    <w:rsid w:val="00C26A08"/>
    <w:rsid w:val="00C26A42"/>
    <w:rsid w:val="00C27117"/>
    <w:rsid w:val="00C2724D"/>
    <w:rsid w:val="00C27344"/>
    <w:rsid w:val="00C2741F"/>
    <w:rsid w:val="00C274A9"/>
    <w:rsid w:val="00C277A6"/>
    <w:rsid w:val="00C27C08"/>
    <w:rsid w:val="00C27E0C"/>
    <w:rsid w:val="00C27EA7"/>
    <w:rsid w:val="00C300B0"/>
    <w:rsid w:val="00C300FD"/>
    <w:rsid w:val="00C3017E"/>
    <w:rsid w:val="00C30377"/>
    <w:rsid w:val="00C30496"/>
    <w:rsid w:val="00C30560"/>
    <w:rsid w:val="00C30999"/>
    <w:rsid w:val="00C30BD8"/>
    <w:rsid w:val="00C30F37"/>
    <w:rsid w:val="00C30F53"/>
    <w:rsid w:val="00C311D4"/>
    <w:rsid w:val="00C31228"/>
    <w:rsid w:val="00C318ED"/>
    <w:rsid w:val="00C31B2D"/>
    <w:rsid w:val="00C31ECB"/>
    <w:rsid w:val="00C32030"/>
    <w:rsid w:val="00C3242F"/>
    <w:rsid w:val="00C325F6"/>
    <w:rsid w:val="00C32B5E"/>
    <w:rsid w:val="00C32F5B"/>
    <w:rsid w:val="00C33080"/>
    <w:rsid w:val="00C33099"/>
    <w:rsid w:val="00C3353C"/>
    <w:rsid w:val="00C3356A"/>
    <w:rsid w:val="00C33C00"/>
    <w:rsid w:val="00C33C7F"/>
    <w:rsid w:val="00C33D55"/>
    <w:rsid w:val="00C33FCB"/>
    <w:rsid w:val="00C340F9"/>
    <w:rsid w:val="00C344F6"/>
    <w:rsid w:val="00C34584"/>
    <w:rsid w:val="00C346CC"/>
    <w:rsid w:val="00C347AE"/>
    <w:rsid w:val="00C3489D"/>
    <w:rsid w:val="00C34902"/>
    <w:rsid w:val="00C34A61"/>
    <w:rsid w:val="00C34A8B"/>
    <w:rsid w:val="00C34D18"/>
    <w:rsid w:val="00C35001"/>
    <w:rsid w:val="00C35397"/>
    <w:rsid w:val="00C354E3"/>
    <w:rsid w:val="00C35694"/>
    <w:rsid w:val="00C357EA"/>
    <w:rsid w:val="00C359DF"/>
    <w:rsid w:val="00C36014"/>
    <w:rsid w:val="00C360A2"/>
    <w:rsid w:val="00C361E6"/>
    <w:rsid w:val="00C36414"/>
    <w:rsid w:val="00C36904"/>
    <w:rsid w:val="00C36968"/>
    <w:rsid w:val="00C36DA3"/>
    <w:rsid w:val="00C36EF0"/>
    <w:rsid w:val="00C37154"/>
    <w:rsid w:val="00C372C5"/>
    <w:rsid w:val="00C37592"/>
    <w:rsid w:val="00C376CD"/>
    <w:rsid w:val="00C37782"/>
    <w:rsid w:val="00C3785C"/>
    <w:rsid w:val="00C37EE7"/>
    <w:rsid w:val="00C37FC7"/>
    <w:rsid w:val="00C40161"/>
    <w:rsid w:val="00C409E9"/>
    <w:rsid w:val="00C40AA4"/>
    <w:rsid w:val="00C4118B"/>
    <w:rsid w:val="00C4144F"/>
    <w:rsid w:val="00C41DDE"/>
    <w:rsid w:val="00C41E1E"/>
    <w:rsid w:val="00C424C9"/>
    <w:rsid w:val="00C424E5"/>
    <w:rsid w:val="00C425A5"/>
    <w:rsid w:val="00C425D8"/>
    <w:rsid w:val="00C429AD"/>
    <w:rsid w:val="00C42ABA"/>
    <w:rsid w:val="00C42C81"/>
    <w:rsid w:val="00C430A5"/>
    <w:rsid w:val="00C4327F"/>
    <w:rsid w:val="00C435CE"/>
    <w:rsid w:val="00C4380B"/>
    <w:rsid w:val="00C43AB0"/>
    <w:rsid w:val="00C43D59"/>
    <w:rsid w:val="00C44384"/>
    <w:rsid w:val="00C44477"/>
    <w:rsid w:val="00C44D41"/>
    <w:rsid w:val="00C44E04"/>
    <w:rsid w:val="00C44EDD"/>
    <w:rsid w:val="00C44FF6"/>
    <w:rsid w:val="00C4504F"/>
    <w:rsid w:val="00C452EC"/>
    <w:rsid w:val="00C45AB6"/>
    <w:rsid w:val="00C45AEC"/>
    <w:rsid w:val="00C45D1E"/>
    <w:rsid w:val="00C45D7D"/>
    <w:rsid w:val="00C4605B"/>
    <w:rsid w:val="00C461ED"/>
    <w:rsid w:val="00C46213"/>
    <w:rsid w:val="00C46246"/>
    <w:rsid w:val="00C465A3"/>
    <w:rsid w:val="00C465B4"/>
    <w:rsid w:val="00C468ED"/>
    <w:rsid w:val="00C469CF"/>
    <w:rsid w:val="00C46A0B"/>
    <w:rsid w:val="00C46A80"/>
    <w:rsid w:val="00C46B75"/>
    <w:rsid w:val="00C46CBE"/>
    <w:rsid w:val="00C471C9"/>
    <w:rsid w:val="00C47B87"/>
    <w:rsid w:val="00C47ECC"/>
    <w:rsid w:val="00C50108"/>
    <w:rsid w:val="00C50289"/>
    <w:rsid w:val="00C50745"/>
    <w:rsid w:val="00C5081C"/>
    <w:rsid w:val="00C50D73"/>
    <w:rsid w:val="00C50E55"/>
    <w:rsid w:val="00C50EF6"/>
    <w:rsid w:val="00C5116A"/>
    <w:rsid w:val="00C51425"/>
    <w:rsid w:val="00C51570"/>
    <w:rsid w:val="00C5186B"/>
    <w:rsid w:val="00C51888"/>
    <w:rsid w:val="00C51A4D"/>
    <w:rsid w:val="00C51BE4"/>
    <w:rsid w:val="00C51C3F"/>
    <w:rsid w:val="00C51EEA"/>
    <w:rsid w:val="00C51F63"/>
    <w:rsid w:val="00C52010"/>
    <w:rsid w:val="00C52163"/>
    <w:rsid w:val="00C52242"/>
    <w:rsid w:val="00C522D1"/>
    <w:rsid w:val="00C524AA"/>
    <w:rsid w:val="00C52500"/>
    <w:rsid w:val="00C527E8"/>
    <w:rsid w:val="00C52AD0"/>
    <w:rsid w:val="00C52CC8"/>
    <w:rsid w:val="00C5304E"/>
    <w:rsid w:val="00C531DA"/>
    <w:rsid w:val="00C5320E"/>
    <w:rsid w:val="00C53464"/>
    <w:rsid w:val="00C53A54"/>
    <w:rsid w:val="00C53ADC"/>
    <w:rsid w:val="00C53AEA"/>
    <w:rsid w:val="00C53C5C"/>
    <w:rsid w:val="00C53D73"/>
    <w:rsid w:val="00C54234"/>
    <w:rsid w:val="00C5428A"/>
    <w:rsid w:val="00C543CE"/>
    <w:rsid w:val="00C5443B"/>
    <w:rsid w:val="00C54499"/>
    <w:rsid w:val="00C546D1"/>
    <w:rsid w:val="00C54734"/>
    <w:rsid w:val="00C54857"/>
    <w:rsid w:val="00C54DDD"/>
    <w:rsid w:val="00C55075"/>
    <w:rsid w:val="00C55565"/>
    <w:rsid w:val="00C556AD"/>
    <w:rsid w:val="00C557D9"/>
    <w:rsid w:val="00C55C1D"/>
    <w:rsid w:val="00C55CB2"/>
    <w:rsid w:val="00C55DD6"/>
    <w:rsid w:val="00C561DC"/>
    <w:rsid w:val="00C5637F"/>
    <w:rsid w:val="00C5658B"/>
    <w:rsid w:val="00C5669A"/>
    <w:rsid w:val="00C569CE"/>
    <w:rsid w:val="00C56A04"/>
    <w:rsid w:val="00C56AC5"/>
    <w:rsid w:val="00C56F66"/>
    <w:rsid w:val="00C57485"/>
    <w:rsid w:val="00C5751D"/>
    <w:rsid w:val="00C57A5B"/>
    <w:rsid w:val="00C57CBB"/>
    <w:rsid w:val="00C57E50"/>
    <w:rsid w:val="00C57E96"/>
    <w:rsid w:val="00C600BC"/>
    <w:rsid w:val="00C6014D"/>
    <w:rsid w:val="00C60504"/>
    <w:rsid w:val="00C60879"/>
    <w:rsid w:val="00C608D8"/>
    <w:rsid w:val="00C60A02"/>
    <w:rsid w:val="00C60DEA"/>
    <w:rsid w:val="00C60F31"/>
    <w:rsid w:val="00C6105D"/>
    <w:rsid w:val="00C6131B"/>
    <w:rsid w:val="00C6143F"/>
    <w:rsid w:val="00C61472"/>
    <w:rsid w:val="00C61B51"/>
    <w:rsid w:val="00C61D02"/>
    <w:rsid w:val="00C62CE1"/>
    <w:rsid w:val="00C62ED3"/>
    <w:rsid w:val="00C62EDA"/>
    <w:rsid w:val="00C6311B"/>
    <w:rsid w:val="00C63849"/>
    <w:rsid w:val="00C63A88"/>
    <w:rsid w:val="00C63AF2"/>
    <w:rsid w:val="00C63B95"/>
    <w:rsid w:val="00C6410C"/>
    <w:rsid w:val="00C64AA3"/>
    <w:rsid w:val="00C64FA1"/>
    <w:rsid w:val="00C650BE"/>
    <w:rsid w:val="00C652AE"/>
    <w:rsid w:val="00C6548D"/>
    <w:rsid w:val="00C655D1"/>
    <w:rsid w:val="00C65B61"/>
    <w:rsid w:val="00C65C40"/>
    <w:rsid w:val="00C65EA0"/>
    <w:rsid w:val="00C65F2E"/>
    <w:rsid w:val="00C65FCE"/>
    <w:rsid w:val="00C661D4"/>
    <w:rsid w:val="00C6620C"/>
    <w:rsid w:val="00C66DC3"/>
    <w:rsid w:val="00C66E1B"/>
    <w:rsid w:val="00C66FD9"/>
    <w:rsid w:val="00C66FFE"/>
    <w:rsid w:val="00C6710B"/>
    <w:rsid w:val="00C672BD"/>
    <w:rsid w:val="00C67459"/>
    <w:rsid w:val="00C675B3"/>
    <w:rsid w:val="00C67862"/>
    <w:rsid w:val="00C67CFB"/>
    <w:rsid w:val="00C67E6A"/>
    <w:rsid w:val="00C67FD0"/>
    <w:rsid w:val="00C702DC"/>
    <w:rsid w:val="00C70594"/>
    <w:rsid w:val="00C7076B"/>
    <w:rsid w:val="00C707FB"/>
    <w:rsid w:val="00C70B8D"/>
    <w:rsid w:val="00C70CD8"/>
    <w:rsid w:val="00C70D6D"/>
    <w:rsid w:val="00C71342"/>
    <w:rsid w:val="00C713C8"/>
    <w:rsid w:val="00C7146E"/>
    <w:rsid w:val="00C7168F"/>
    <w:rsid w:val="00C7174E"/>
    <w:rsid w:val="00C71BCB"/>
    <w:rsid w:val="00C71BEE"/>
    <w:rsid w:val="00C71FFC"/>
    <w:rsid w:val="00C72212"/>
    <w:rsid w:val="00C72394"/>
    <w:rsid w:val="00C724E1"/>
    <w:rsid w:val="00C7271C"/>
    <w:rsid w:val="00C72733"/>
    <w:rsid w:val="00C727A2"/>
    <w:rsid w:val="00C731FA"/>
    <w:rsid w:val="00C73392"/>
    <w:rsid w:val="00C73535"/>
    <w:rsid w:val="00C736F8"/>
    <w:rsid w:val="00C7382C"/>
    <w:rsid w:val="00C738B0"/>
    <w:rsid w:val="00C738BD"/>
    <w:rsid w:val="00C73957"/>
    <w:rsid w:val="00C73C2A"/>
    <w:rsid w:val="00C73DA6"/>
    <w:rsid w:val="00C74022"/>
    <w:rsid w:val="00C7404B"/>
    <w:rsid w:val="00C74190"/>
    <w:rsid w:val="00C7423B"/>
    <w:rsid w:val="00C743C1"/>
    <w:rsid w:val="00C74558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5D9E"/>
    <w:rsid w:val="00C7621F"/>
    <w:rsid w:val="00C764A3"/>
    <w:rsid w:val="00C76669"/>
    <w:rsid w:val="00C76C53"/>
    <w:rsid w:val="00C76F7D"/>
    <w:rsid w:val="00C76FA8"/>
    <w:rsid w:val="00C77394"/>
    <w:rsid w:val="00C7777E"/>
    <w:rsid w:val="00C77846"/>
    <w:rsid w:val="00C779AB"/>
    <w:rsid w:val="00C77A2F"/>
    <w:rsid w:val="00C77B17"/>
    <w:rsid w:val="00C77C28"/>
    <w:rsid w:val="00C77D4D"/>
    <w:rsid w:val="00C77E47"/>
    <w:rsid w:val="00C77F7B"/>
    <w:rsid w:val="00C800F8"/>
    <w:rsid w:val="00C801D2"/>
    <w:rsid w:val="00C80213"/>
    <w:rsid w:val="00C8070E"/>
    <w:rsid w:val="00C80768"/>
    <w:rsid w:val="00C8078A"/>
    <w:rsid w:val="00C80AB7"/>
    <w:rsid w:val="00C80E20"/>
    <w:rsid w:val="00C81049"/>
    <w:rsid w:val="00C81059"/>
    <w:rsid w:val="00C811BF"/>
    <w:rsid w:val="00C819A4"/>
    <w:rsid w:val="00C819E1"/>
    <w:rsid w:val="00C81A7D"/>
    <w:rsid w:val="00C81BA4"/>
    <w:rsid w:val="00C81C93"/>
    <w:rsid w:val="00C8215D"/>
    <w:rsid w:val="00C8221C"/>
    <w:rsid w:val="00C8222A"/>
    <w:rsid w:val="00C824A4"/>
    <w:rsid w:val="00C8321C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0E3"/>
    <w:rsid w:val="00C846E7"/>
    <w:rsid w:val="00C84A37"/>
    <w:rsid w:val="00C84A67"/>
    <w:rsid w:val="00C84E21"/>
    <w:rsid w:val="00C84EF2"/>
    <w:rsid w:val="00C85048"/>
    <w:rsid w:val="00C8551B"/>
    <w:rsid w:val="00C857E5"/>
    <w:rsid w:val="00C858B8"/>
    <w:rsid w:val="00C859EC"/>
    <w:rsid w:val="00C85B94"/>
    <w:rsid w:val="00C85C40"/>
    <w:rsid w:val="00C85C53"/>
    <w:rsid w:val="00C85FD7"/>
    <w:rsid w:val="00C865B8"/>
    <w:rsid w:val="00C86756"/>
    <w:rsid w:val="00C8686E"/>
    <w:rsid w:val="00C86B69"/>
    <w:rsid w:val="00C86E55"/>
    <w:rsid w:val="00C86FC0"/>
    <w:rsid w:val="00C87125"/>
    <w:rsid w:val="00C874A9"/>
    <w:rsid w:val="00C875F2"/>
    <w:rsid w:val="00C878BA"/>
    <w:rsid w:val="00C878BD"/>
    <w:rsid w:val="00C87B54"/>
    <w:rsid w:val="00C87D31"/>
    <w:rsid w:val="00C87E62"/>
    <w:rsid w:val="00C87F5D"/>
    <w:rsid w:val="00C9049A"/>
    <w:rsid w:val="00C90649"/>
    <w:rsid w:val="00C90A32"/>
    <w:rsid w:val="00C90A48"/>
    <w:rsid w:val="00C90A4B"/>
    <w:rsid w:val="00C90D6E"/>
    <w:rsid w:val="00C91336"/>
    <w:rsid w:val="00C915A9"/>
    <w:rsid w:val="00C91629"/>
    <w:rsid w:val="00C91AE0"/>
    <w:rsid w:val="00C91B2F"/>
    <w:rsid w:val="00C91BE0"/>
    <w:rsid w:val="00C91DE5"/>
    <w:rsid w:val="00C91E10"/>
    <w:rsid w:val="00C921CE"/>
    <w:rsid w:val="00C925D6"/>
    <w:rsid w:val="00C926AA"/>
    <w:rsid w:val="00C92840"/>
    <w:rsid w:val="00C928B2"/>
    <w:rsid w:val="00C92C48"/>
    <w:rsid w:val="00C934A9"/>
    <w:rsid w:val="00C93702"/>
    <w:rsid w:val="00C93919"/>
    <w:rsid w:val="00C93A73"/>
    <w:rsid w:val="00C93D92"/>
    <w:rsid w:val="00C93E7D"/>
    <w:rsid w:val="00C94402"/>
    <w:rsid w:val="00C94528"/>
    <w:rsid w:val="00C94606"/>
    <w:rsid w:val="00C947F4"/>
    <w:rsid w:val="00C94C0D"/>
    <w:rsid w:val="00C94E34"/>
    <w:rsid w:val="00C94FF1"/>
    <w:rsid w:val="00C95470"/>
    <w:rsid w:val="00C956F9"/>
    <w:rsid w:val="00C95A83"/>
    <w:rsid w:val="00C95F29"/>
    <w:rsid w:val="00C96038"/>
    <w:rsid w:val="00C962B9"/>
    <w:rsid w:val="00C963C2"/>
    <w:rsid w:val="00C964AB"/>
    <w:rsid w:val="00C9680B"/>
    <w:rsid w:val="00C96B2D"/>
    <w:rsid w:val="00C96B48"/>
    <w:rsid w:val="00C96F23"/>
    <w:rsid w:val="00C96F6D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C4"/>
    <w:rsid w:val="00CA03FB"/>
    <w:rsid w:val="00CA09DC"/>
    <w:rsid w:val="00CA107D"/>
    <w:rsid w:val="00CA1171"/>
    <w:rsid w:val="00CA1218"/>
    <w:rsid w:val="00CA13D9"/>
    <w:rsid w:val="00CA1522"/>
    <w:rsid w:val="00CA167B"/>
    <w:rsid w:val="00CA169B"/>
    <w:rsid w:val="00CA178B"/>
    <w:rsid w:val="00CA1927"/>
    <w:rsid w:val="00CA19A2"/>
    <w:rsid w:val="00CA1A35"/>
    <w:rsid w:val="00CA1CBF"/>
    <w:rsid w:val="00CA1E0E"/>
    <w:rsid w:val="00CA1EB8"/>
    <w:rsid w:val="00CA20D0"/>
    <w:rsid w:val="00CA238E"/>
    <w:rsid w:val="00CA2490"/>
    <w:rsid w:val="00CA2667"/>
    <w:rsid w:val="00CA2E14"/>
    <w:rsid w:val="00CA2E22"/>
    <w:rsid w:val="00CA3066"/>
    <w:rsid w:val="00CA32B7"/>
    <w:rsid w:val="00CA332E"/>
    <w:rsid w:val="00CA3449"/>
    <w:rsid w:val="00CA34B3"/>
    <w:rsid w:val="00CA3563"/>
    <w:rsid w:val="00CA3695"/>
    <w:rsid w:val="00CA380E"/>
    <w:rsid w:val="00CA3853"/>
    <w:rsid w:val="00CA389E"/>
    <w:rsid w:val="00CA3E5E"/>
    <w:rsid w:val="00CA3FBF"/>
    <w:rsid w:val="00CA4206"/>
    <w:rsid w:val="00CA439D"/>
    <w:rsid w:val="00CA4438"/>
    <w:rsid w:val="00CA4478"/>
    <w:rsid w:val="00CA4BC1"/>
    <w:rsid w:val="00CA51A9"/>
    <w:rsid w:val="00CA572E"/>
    <w:rsid w:val="00CA5990"/>
    <w:rsid w:val="00CA5BC3"/>
    <w:rsid w:val="00CA5EF2"/>
    <w:rsid w:val="00CA61E8"/>
    <w:rsid w:val="00CA624C"/>
    <w:rsid w:val="00CA66DC"/>
    <w:rsid w:val="00CA6902"/>
    <w:rsid w:val="00CA69EE"/>
    <w:rsid w:val="00CA6CB6"/>
    <w:rsid w:val="00CA72BC"/>
    <w:rsid w:val="00CA7562"/>
    <w:rsid w:val="00CA78A1"/>
    <w:rsid w:val="00CA78B8"/>
    <w:rsid w:val="00CA7930"/>
    <w:rsid w:val="00CA7B14"/>
    <w:rsid w:val="00CA7B7D"/>
    <w:rsid w:val="00CA7BF7"/>
    <w:rsid w:val="00CA7C1C"/>
    <w:rsid w:val="00CA7C8E"/>
    <w:rsid w:val="00CB0031"/>
    <w:rsid w:val="00CB008A"/>
    <w:rsid w:val="00CB0364"/>
    <w:rsid w:val="00CB06F8"/>
    <w:rsid w:val="00CB07C6"/>
    <w:rsid w:val="00CB09F8"/>
    <w:rsid w:val="00CB0A54"/>
    <w:rsid w:val="00CB0A57"/>
    <w:rsid w:val="00CB1011"/>
    <w:rsid w:val="00CB12C2"/>
    <w:rsid w:val="00CB136E"/>
    <w:rsid w:val="00CB1393"/>
    <w:rsid w:val="00CB14ED"/>
    <w:rsid w:val="00CB165C"/>
    <w:rsid w:val="00CB182D"/>
    <w:rsid w:val="00CB1D71"/>
    <w:rsid w:val="00CB2AC8"/>
    <w:rsid w:val="00CB2E6A"/>
    <w:rsid w:val="00CB2FB6"/>
    <w:rsid w:val="00CB32C7"/>
    <w:rsid w:val="00CB3581"/>
    <w:rsid w:val="00CB3B7E"/>
    <w:rsid w:val="00CB3EDE"/>
    <w:rsid w:val="00CB427C"/>
    <w:rsid w:val="00CB42E0"/>
    <w:rsid w:val="00CB4393"/>
    <w:rsid w:val="00CB4539"/>
    <w:rsid w:val="00CB48C7"/>
    <w:rsid w:val="00CB4989"/>
    <w:rsid w:val="00CB498B"/>
    <w:rsid w:val="00CB498E"/>
    <w:rsid w:val="00CB5240"/>
    <w:rsid w:val="00CB524B"/>
    <w:rsid w:val="00CB5560"/>
    <w:rsid w:val="00CB565B"/>
    <w:rsid w:val="00CB576D"/>
    <w:rsid w:val="00CB5AC9"/>
    <w:rsid w:val="00CB5B29"/>
    <w:rsid w:val="00CB5FE0"/>
    <w:rsid w:val="00CB6044"/>
    <w:rsid w:val="00CB62E7"/>
    <w:rsid w:val="00CB66FD"/>
    <w:rsid w:val="00CB68B2"/>
    <w:rsid w:val="00CB6C87"/>
    <w:rsid w:val="00CB6D66"/>
    <w:rsid w:val="00CB6F7D"/>
    <w:rsid w:val="00CB6FDA"/>
    <w:rsid w:val="00CB7281"/>
    <w:rsid w:val="00CB758B"/>
    <w:rsid w:val="00CB7773"/>
    <w:rsid w:val="00CB77E1"/>
    <w:rsid w:val="00CB7890"/>
    <w:rsid w:val="00CB78F8"/>
    <w:rsid w:val="00CB7E28"/>
    <w:rsid w:val="00CB7E6A"/>
    <w:rsid w:val="00CC0112"/>
    <w:rsid w:val="00CC027E"/>
    <w:rsid w:val="00CC086C"/>
    <w:rsid w:val="00CC0903"/>
    <w:rsid w:val="00CC0906"/>
    <w:rsid w:val="00CC0BF1"/>
    <w:rsid w:val="00CC0FE9"/>
    <w:rsid w:val="00CC129F"/>
    <w:rsid w:val="00CC1D1B"/>
    <w:rsid w:val="00CC22F7"/>
    <w:rsid w:val="00CC2BAB"/>
    <w:rsid w:val="00CC2BD1"/>
    <w:rsid w:val="00CC2C29"/>
    <w:rsid w:val="00CC2CD5"/>
    <w:rsid w:val="00CC2D61"/>
    <w:rsid w:val="00CC2E46"/>
    <w:rsid w:val="00CC34D9"/>
    <w:rsid w:val="00CC3970"/>
    <w:rsid w:val="00CC3D74"/>
    <w:rsid w:val="00CC3F43"/>
    <w:rsid w:val="00CC44B5"/>
    <w:rsid w:val="00CC47A9"/>
    <w:rsid w:val="00CC4860"/>
    <w:rsid w:val="00CC491A"/>
    <w:rsid w:val="00CC4AA7"/>
    <w:rsid w:val="00CC4E20"/>
    <w:rsid w:val="00CC4EB9"/>
    <w:rsid w:val="00CC4F1A"/>
    <w:rsid w:val="00CC5376"/>
    <w:rsid w:val="00CC53BE"/>
    <w:rsid w:val="00CC57B4"/>
    <w:rsid w:val="00CC5C97"/>
    <w:rsid w:val="00CC5FC3"/>
    <w:rsid w:val="00CC618E"/>
    <w:rsid w:val="00CC61C2"/>
    <w:rsid w:val="00CC66EF"/>
    <w:rsid w:val="00CC683C"/>
    <w:rsid w:val="00CC6979"/>
    <w:rsid w:val="00CC69A3"/>
    <w:rsid w:val="00CC6ABA"/>
    <w:rsid w:val="00CC6B71"/>
    <w:rsid w:val="00CC6E56"/>
    <w:rsid w:val="00CC7089"/>
    <w:rsid w:val="00CC7292"/>
    <w:rsid w:val="00CC7312"/>
    <w:rsid w:val="00CC74DF"/>
    <w:rsid w:val="00CC7953"/>
    <w:rsid w:val="00CC7AAD"/>
    <w:rsid w:val="00CC7AEE"/>
    <w:rsid w:val="00CC7F29"/>
    <w:rsid w:val="00CD06CC"/>
    <w:rsid w:val="00CD0C90"/>
    <w:rsid w:val="00CD0E4E"/>
    <w:rsid w:val="00CD0F22"/>
    <w:rsid w:val="00CD0F43"/>
    <w:rsid w:val="00CD17B0"/>
    <w:rsid w:val="00CD19BC"/>
    <w:rsid w:val="00CD1D5D"/>
    <w:rsid w:val="00CD1E1D"/>
    <w:rsid w:val="00CD1EE4"/>
    <w:rsid w:val="00CD2294"/>
    <w:rsid w:val="00CD24A9"/>
    <w:rsid w:val="00CD26CC"/>
    <w:rsid w:val="00CD2832"/>
    <w:rsid w:val="00CD294F"/>
    <w:rsid w:val="00CD2B37"/>
    <w:rsid w:val="00CD342A"/>
    <w:rsid w:val="00CD34A6"/>
    <w:rsid w:val="00CD372A"/>
    <w:rsid w:val="00CD3747"/>
    <w:rsid w:val="00CD388A"/>
    <w:rsid w:val="00CD395C"/>
    <w:rsid w:val="00CD3BA5"/>
    <w:rsid w:val="00CD3DB7"/>
    <w:rsid w:val="00CD3EAC"/>
    <w:rsid w:val="00CD3ECD"/>
    <w:rsid w:val="00CD3EEC"/>
    <w:rsid w:val="00CD3F27"/>
    <w:rsid w:val="00CD4249"/>
    <w:rsid w:val="00CD42D3"/>
    <w:rsid w:val="00CD437C"/>
    <w:rsid w:val="00CD44E6"/>
    <w:rsid w:val="00CD485B"/>
    <w:rsid w:val="00CD4869"/>
    <w:rsid w:val="00CD4C57"/>
    <w:rsid w:val="00CD4C89"/>
    <w:rsid w:val="00CD4C99"/>
    <w:rsid w:val="00CD4E16"/>
    <w:rsid w:val="00CD52F7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5F34"/>
    <w:rsid w:val="00CD60BC"/>
    <w:rsid w:val="00CD6172"/>
    <w:rsid w:val="00CD62DC"/>
    <w:rsid w:val="00CD650D"/>
    <w:rsid w:val="00CD6580"/>
    <w:rsid w:val="00CD66B6"/>
    <w:rsid w:val="00CD66F7"/>
    <w:rsid w:val="00CD6CA6"/>
    <w:rsid w:val="00CD6F05"/>
    <w:rsid w:val="00CD76DE"/>
    <w:rsid w:val="00CD76FE"/>
    <w:rsid w:val="00CD7826"/>
    <w:rsid w:val="00CD7884"/>
    <w:rsid w:val="00CD7F15"/>
    <w:rsid w:val="00CD7F79"/>
    <w:rsid w:val="00CE0076"/>
    <w:rsid w:val="00CE020A"/>
    <w:rsid w:val="00CE03E6"/>
    <w:rsid w:val="00CE0431"/>
    <w:rsid w:val="00CE049E"/>
    <w:rsid w:val="00CE0598"/>
    <w:rsid w:val="00CE0BEF"/>
    <w:rsid w:val="00CE0C13"/>
    <w:rsid w:val="00CE0D1B"/>
    <w:rsid w:val="00CE0D4C"/>
    <w:rsid w:val="00CE0F0F"/>
    <w:rsid w:val="00CE1015"/>
    <w:rsid w:val="00CE10AB"/>
    <w:rsid w:val="00CE183A"/>
    <w:rsid w:val="00CE1C3D"/>
    <w:rsid w:val="00CE1DE0"/>
    <w:rsid w:val="00CE1F38"/>
    <w:rsid w:val="00CE200D"/>
    <w:rsid w:val="00CE2452"/>
    <w:rsid w:val="00CE2483"/>
    <w:rsid w:val="00CE2771"/>
    <w:rsid w:val="00CE2870"/>
    <w:rsid w:val="00CE2871"/>
    <w:rsid w:val="00CE292A"/>
    <w:rsid w:val="00CE29FB"/>
    <w:rsid w:val="00CE2B5F"/>
    <w:rsid w:val="00CE30EA"/>
    <w:rsid w:val="00CE33F1"/>
    <w:rsid w:val="00CE35D9"/>
    <w:rsid w:val="00CE3AF4"/>
    <w:rsid w:val="00CE3CA8"/>
    <w:rsid w:val="00CE3DCC"/>
    <w:rsid w:val="00CE43B8"/>
    <w:rsid w:val="00CE46DB"/>
    <w:rsid w:val="00CE4710"/>
    <w:rsid w:val="00CE4892"/>
    <w:rsid w:val="00CE495D"/>
    <w:rsid w:val="00CE49D8"/>
    <w:rsid w:val="00CE4D46"/>
    <w:rsid w:val="00CE4DC0"/>
    <w:rsid w:val="00CE4EEB"/>
    <w:rsid w:val="00CE4FEE"/>
    <w:rsid w:val="00CE508C"/>
    <w:rsid w:val="00CE51FB"/>
    <w:rsid w:val="00CE5248"/>
    <w:rsid w:val="00CE5594"/>
    <w:rsid w:val="00CE56A9"/>
    <w:rsid w:val="00CE5BE1"/>
    <w:rsid w:val="00CE5E61"/>
    <w:rsid w:val="00CE6580"/>
    <w:rsid w:val="00CE678B"/>
    <w:rsid w:val="00CE7031"/>
    <w:rsid w:val="00CE732B"/>
    <w:rsid w:val="00CE7583"/>
    <w:rsid w:val="00CE7603"/>
    <w:rsid w:val="00CE76E6"/>
    <w:rsid w:val="00CE789A"/>
    <w:rsid w:val="00CE7C6B"/>
    <w:rsid w:val="00CE7F24"/>
    <w:rsid w:val="00CE7F55"/>
    <w:rsid w:val="00CE7F9E"/>
    <w:rsid w:val="00CE7FEB"/>
    <w:rsid w:val="00CF056F"/>
    <w:rsid w:val="00CF0C93"/>
    <w:rsid w:val="00CF0EA0"/>
    <w:rsid w:val="00CF1198"/>
    <w:rsid w:val="00CF1363"/>
    <w:rsid w:val="00CF136F"/>
    <w:rsid w:val="00CF19CF"/>
    <w:rsid w:val="00CF19F7"/>
    <w:rsid w:val="00CF1BEC"/>
    <w:rsid w:val="00CF1D02"/>
    <w:rsid w:val="00CF1E45"/>
    <w:rsid w:val="00CF212C"/>
    <w:rsid w:val="00CF21AF"/>
    <w:rsid w:val="00CF29AD"/>
    <w:rsid w:val="00CF2A48"/>
    <w:rsid w:val="00CF2A89"/>
    <w:rsid w:val="00CF2F75"/>
    <w:rsid w:val="00CF323F"/>
    <w:rsid w:val="00CF3480"/>
    <w:rsid w:val="00CF387E"/>
    <w:rsid w:val="00CF391F"/>
    <w:rsid w:val="00CF3CA6"/>
    <w:rsid w:val="00CF4342"/>
    <w:rsid w:val="00CF4417"/>
    <w:rsid w:val="00CF4676"/>
    <w:rsid w:val="00CF48FC"/>
    <w:rsid w:val="00CF4A66"/>
    <w:rsid w:val="00CF4F36"/>
    <w:rsid w:val="00CF4F54"/>
    <w:rsid w:val="00CF51E5"/>
    <w:rsid w:val="00CF533C"/>
    <w:rsid w:val="00CF538C"/>
    <w:rsid w:val="00CF5689"/>
    <w:rsid w:val="00CF597C"/>
    <w:rsid w:val="00CF5BB1"/>
    <w:rsid w:val="00CF5F05"/>
    <w:rsid w:val="00CF600C"/>
    <w:rsid w:val="00CF6324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CF7C54"/>
    <w:rsid w:val="00CF7D3D"/>
    <w:rsid w:val="00D001D5"/>
    <w:rsid w:val="00D002F1"/>
    <w:rsid w:val="00D0062E"/>
    <w:rsid w:val="00D0075D"/>
    <w:rsid w:val="00D0080B"/>
    <w:rsid w:val="00D008F1"/>
    <w:rsid w:val="00D00988"/>
    <w:rsid w:val="00D009D6"/>
    <w:rsid w:val="00D00AEA"/>
    <w:rsid w:val="00D00BC5"/>
    <w:rsid w:val="00D00D8F"/>
    <w:rsid w:val="00D00EC9"/>
    <w:rsid w:val="00D00EFA"/>
    <w:rsid w:val="00D016B3"/>
    <w:rsid w:val="00D01701"/>
    <w:rsid w:val="00D01B0D"/>
    <w:rsid w:val="00D01B1D"/>
    <w:rsid w:val="00D01DE4"/>
    <w:rsid w:val="00D01E6A"/>
    <w:rsid w:val="00D02143"/>
    <w:rsid w:val="00D0248D"/>
    <w:rsid w:val="00D026E3"/>
    <w:rsid w:val="00D02771"/>
    <w:rsid w:val="00D0296B"/>
    <w:rsid w:val="00D02E6C"/>
    <w:rsid w:val="00D02EC5"/>
    <w:rsid w:val="00D0312F"/>
    <w:rsid w:val="00D03163"/>
    <w:rsid w:val="00D033E6"/>
    <w:rsid w:val="00D03672"/>
    <w:rsid w:val="00D036A6"/>
    <w:rsid w:val="00D03864"/>
    <w:rsid w:val="00D03A75"/>
    <w:rsid w:val="00D03B0C"/>
    <w:rsid w:val="00D03CC1"/>
    <w:rsid w:val="00D03D10"/>
    <w:rsid w:val="00D03F17"/>
    <w:rsid w:val="00D0404B"/>
    <w:rsid w:val="00D04081"/>
    <w:rsid w:val="00D04486"/>
    <w:rsid w:val="00D045E8"/>
    <w:rsid w:val="00D047D2"/>
    <w:rsid w:val="00D048F4"/>
    <w:rsid w:val="00D04C0D"/>
    <w:rsid w:val="00D05135"/>
    <w:rsid w:val="00D057DB"/>
    <w:rsid w:val="00D058E4"/>
    <w:rsid w:val="00D059EA"/>
    <w:rsid w:val="00D059EC"/>
    <w:rsid w:val="00D05D68"/>
    <w:rsid w:val="00D05DE7"/>
    <w:rsid w:val="00D05EB4"/>
    <w:rsid w:val="00D05F31"/>
    <w:rsid w:val="00D060AC"/>
    <w:rsid w:val="00D060D4"/>
    <w:rsid w:val="00D06110"/>
    <w:rsid w:val="00D0612D"/>
    <w:rsid w:val="00D06634"/>
    <w:rsid w:val="00D06744"/>
    <w:rsid w:val="00D0674C"/>
    <w:rsid w:val="00D06824"/>
    <w:rsid w:val="00D069F5"/>
    <w:rsid w:val="00D071E9"/>
    <w:rsid w:val="00D07898"/>
    <w:rsid w:val="00D07E0E"/>
    <w:rsid w:val="00D07EB4"/>
    <w:rsid w:val="00D1002D"/>
    <w:rsid w:val="00D10078"/>
    <w:rsid w:val="00D1057B"/>
    <w:rsid w:val="00D1062F"/>
    <w:rsid w:val="00D10725"/>
    <w:rsid w:val="00D107B1"/>
    <w:rsid w:val="00D10A22"/>
    <w:rsid w:val="00D10B09"/>
    <w:rsid w:val="00D10B59"/>
    <w:rsid w:val="00D10D01"/>
    <w:rsid w:val="00D11005"/>
    <w:rsid w:val="00D110DA"/>
    <w:rsid w:val="00D11269"/>
    <w:rsid w:val="00D1139A"/>
    <w:rsid w:val="00D11552"/>
    <w:rsid w:val="00D11594"/>
    <w:rsid w:val="00D1190F"/>
    <w:rsid w:val="00D11BBD"/>
    <w:rsid w:val="00D11C7F"/>
    <w:rsid w:val="00D123E1"/>
    <w:rsid w:val="00D12482"/>
    <w:rsid w:val="00D12765"/>
    <w:rsid w:val="00D12EE4"/>
    <w:rsid w:val="00D13068"/>
    <w:rsid w:val="00D13262"/>
    <w:rsid w:val="00D13722"/>
    <w:rsid w:val="00D13812"/>
    <w:rsid w:val="00D1384C"/>
    <w:rsid w:val="00D13CDE"/>
    <w:rsid w:val="00D13D5D"/>
    <w:rsid w:val="00D13DC3"/>
    <w:rsid w:val="00D14357"/>
    <w:rsid w:val="00D14405"/>
    <w:rsid w:val="00D146A9"/>
    <w:rsid w:val="00D1470B"/>
    <w:rsid w:val="00D1487E"/>
    <w:rsid w:val="00D14993"/>
    <w:rsid w:val="00D14C44"/>
    <w:rsid w:val="00D1504E"/>
    <w:rsid w:val="00D150B6"/>
    <w:rsid w:val="00D15286"/>
    <w:rsid w:val="00D15318"/>
    <w:rsid w:val="00D15426"/>
    <w:rsid w:val="00D1568A"/>
    <w:rsid w:val="00D157C2"/>
    <w:rsid w:val="00D15BA5"/>
    <w:rsid w:val="00D15D7D"/>
    <w:rsid w:val="00D16112"/>
    <w:rsid w:val="00D16283"/>
    <w:rsid w:val="00D16488"/>
    <w:rsid w:val="00D164DA"/>
    <w:rsid w:val="00D165FF"/>
    <w:rsid w:val="00D16628"/>
    <w:rsid w:val="00D16717"/>
    <w:rsid w:val="00D16945"/>
    <w:rsid w:val="00D16AFF"/>
    <w:rsid w:val="00D16CE7"/>
    <w:rsid w:val="00D16DA0"/>
    <w:rsid w:val="00D16E12"/>
    <w:rsid w:val="00D16F44"/>
    <w:rsid w:val="00D16FCD"/>
    <w:rsid w:val="00D170C3"/>
    <w:rsid w:val="00D175E0"/>
    <w:rsid w:val="00D17A0B"/>
    <w:rsid w:val="00D17A94"/>
    <w:rsid w:val="00D17ABE"/>
    <w:rsid w:val="00D17BE5"/>
    <w:rsid w:val="00D17F36"/>
    <w:rsid w:val="00D201F8"/>
    <w:rsid w:val="00D20395"/>
    <w:rsid w:val="00D203BF"/>
    <w:rsid w:val="00D20577"/>
    <w:rsid w:val="00D20993"/>
    <w:rsid w:val="00D20A2C"/>
    <w:rsid w:val="00D20BBA"/>
    <w:rsid w:val="00D20E2E"/>
    <w:rsid w:val="00D21013"/>
    <w:rsid w:val="00D2117B"/>
    <w:rsid w:val="00D213FC"/>
    <w:rsid w:val="00D21589"/>
    <w:rsid w:val="00D215DF"/>
    <w:rsid w:val="00D216B4"/>
    <w:rsid w:val="00D21760"/>
    <w:rsid w:val="00D21C07"/>
    <w:rsid w:val="00D21E25"/>
    <w:rsid w:val="00D220CD"/>
    <w:rsid w:val="00D22406"/>
    <w:rsid w:val="00D228FC"/>
    <w:rsid w:val="00D22B4D"/>
    <w:rsid w:val="00D22CD6"/>
    <w:rsid w:val="00D22DA3"/>
    <w:rsid w:val="00D23068"/>
    <w:rsid w:val="00D23156"/>
    <w:rsid w:val="00D2315A"/>
    <w:rsid w:val="00D233AD"/>
    <w:rsid w:val="00D23523"/>
    <w:rsid w:val="00D2367B"/>
    <w:rsid w:val="00D23C81"/>
    <w:rsid w:val="00D23ED3"/>
    <w:rsid w:val="00D23FA6"/>
    <w:rsid w:val="00D24070"/>
    <w:rsid w:val="00D240D5"/>
    <w:rsid w:val="00D24160"/>
    <w:rsid w:val="00D241B4"/>
    <w:rsid w:val="00D242D3"/>
    <w:rsid w:val="00D2461B"/>
    <w:rsid w:val="00D247F3"/>
    <w:rsid w:val="00D2515C"/>
    <w:rsid w:val="00D25168"/>
    <w:rsid w:val="00D251EA"/>
    <w:rsid w:val="00D2521B"/>
    <w:rsid w:val="00D254BE"/>
    <w:rsid w:val="00D25813"/>
    <w:rsid w:val="00D2584C"/>
    <w:rsid w:val="00D258D4"/>
    <w:rsid w:val="00D25B5B"/>
    <w:rsid w:val="00D25C2B"/>
    <w:rsid w:val="00D2615B"/>
    <w:rsid w:val="00D263A3"/>
    <w:rsid w:val="00D266BB"/>
    <w:rsid w:val="00D26832"/>
    <w:rsid w:val="00D26E46"/>
    <w:rsid w:val="00D270C8"/>
    <w:rsid w:val="00D270D9"/>
    <w:rsid w:val="00D27135"/>
    <w:rsid w:val="00D27345"/>
    <w:rsid w:val="00D273C5"/>
    <w:rsid w:val="00D274A8"/>
    <w:rsid w:val="00D2755D"/>
    <w:rsid w:val="00D27629"/>
    <w:rsid w:val="00D279EB"/>
    <w:rsid w:val="00D27A96"/>
    <w:rsid w:val="00D27D83"/>
    <w:rsid w:val="00D30146"/>
    <w:rsid w:val="00D3029A"/>
    <w:rsid w:val="00D303A7"/>
    <w:rsid w:val="00D3042B"/>
    <w:rsid w:val="00D304F8"/>
    <w:rsid w:val="00D30559"/>
    <w:rsid w:val="00D306C8"/>
    <w:rsid w:val="00D306E2"/>
    <w:rsid w:val="00D30BCE"/>
    <w:rsid w:val="00D313CA"/>
    <w:rsid w:val="00D3141F"/>
    <w:rsid w:val="00D3184E"/>
    <w:rsid w:val="00D31ADD"/>
    <w:rsid w:val="00D31F20"/>
    <w:rsid w:val="00D32117"/>
    <w:rsid w:val="00D322C9"/>
    <w:rsid w:val="00D32605"/>
    <w:rsid w:val="00D3276F"/>
    <w:rsid w:val="00D32AE8"/>
    <w:rsid w:val="00D32B0F"/>
    <w:rsid w:val="00D32B46"/>
    <w:rsid w:val="00D32B86"/>
    <w:rsid w:val="00D32D2D"/>
    <w:rsid w:val="00D32F6E"/>
    <w:rsid w:val="00D331E7"/>
    <w:rsid w:val="00D33394"/>
    <w:rsid w:val="00D3396F"/>
    <w:rsid w:val="00D33D50"/>
    <w:rsid w:val="00D342CE"/>
    <w:rsid w:val="00D3431D"/>
    <w:rsid w:val="00D34389"/>
    <w:rsid w:val="00D3453F"/>
    <w:rsid w:val="00D3461C"/>
    <w:rsid w:val="00D346CA"/>
    <w:rsid w:val="00D34A1F"/>
    <w:rsid w:val="00D34B39"/>
    <w:rsid w:val="00D34C39"/>
    <w:rsid w:val="00D34EA0"/>
    <w:rsid w:val="00D34FCC"/>
    <w:rsid w:val="00D35327"/>
    <w:rsid w:val="00D355CC"/>
    <w:rsid w:val="00D357CC"/>
    <w:rsid w:val="00D35D5C"/>
    <w:rsid w:val="00D35F10"/>
    <w:rsid w:val="00D35F17"/>
    <w:rsid w:val="00D36044"/>
    <w:rsid w:val="00D361EA"/>
    <w:rsid w:val="00D362F6"/>
    <w:rsid w:val="00D36469"/>
    <w:rsid w:val="00D36479"/>
    <w:rsid w:val="00D36811"/>
    <w:rsid w:val="00D3685D"/>
    <w:rsid w:val="00D36A1F"/>
    <w:rsid w:val="00D36F8A"/>
    <w:rsid w:val="00D370D2"/>
    <w:rsid w:val="00D370F9"/>
    <w:rsid w:val="00D3744C"/>
    <w:rsid w:val="00D375A0"/>
    <w:rsid w:val="00D3777F"/>
    <w:rsid w:val="00D3782C"/>
    <w:rsid w:val="00D37831"/>
    <w:rsid w:val="00D37B3E"/>
    <w:rsid w:val="00D404A1"/>
    <w:rsid w:val="00D40DE9"/>
    <w:rsid w:val="00D41263"/>
    <w:rsid w:val="00D4132F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51A"/>
    <w:rsid w:val="00D43562"/>
    <w:rsid w:val="00D4392D"/>
    <w:rsid w:val="00D439EE"/>
    <w:rsid w:val="00D440BD"/>
    <w:rsid w:val="00D440DA"/>
    <w:rsid w:val="00D4433D"/>
    <w:rsid w:val="00D44489"/>
    <w:rsid w:val="00D4464A"/>
    <w:rsid w:val="00D44733"/>
    <w:rsid w:val="00D447D1"/>
    <w:rsid w:val="00D44ABE"/>
    <w:rsid w:val="00D44C0F"/>
    <w:rsid w:val="00D44DD3"/>
    <w:rsid w:val="00D450DF"/>
    <w:rsid w:val="00D451A5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6BA5"/>
    <w:rsid w:val="00D4702B"/>
    <w:rsid w:val="00D471FE"/>
    <w:rsid w:val="00D47654"/>
    <w:rsid w:val="00D476A1"/>
    <w:rsid w:val="00D47750"/>
    <w:rsid w:val="00D477F1"/>
    <w:rsid w:val="00D47AFE"/>
    <w:rsid w:val="00D47CB0"/>
    <w:rsid w:val="00D47D2F"/>
    <w:rsid w:val="00D47DD5"/>
    <w:rsid w:val="00D50419"/>
    <w:rsid w:val="00D5054A"/>
    <w:rsid w:val="00D505B5"/>
    <w:rsid w:val="00D50809"/>
    <w:rsid w:val="00D50819"/>
    <w:rsid w:val="00D50841"/>
    <w:rsid w:val="00D50954"/>
    <w:rsid w:val="00D50E4B"/>
    <w:rsid w:val="00D50F42"/>
    <w:rsid w:val="00D50F4B"/>
    <w:rsid w:val="00D50FF9"/>
    <w:rsid w:val="00D5137E"/>
    <w:rsid w:val="00D51481"/>
    <w:rsid w:val="00D51521"/>
    <w:rsid w:val="00D5170D"/>
    <w:rsid w:val="00D5184A"/>
    <w:rsid w:val="00D518B9"/>
    <w:rsid w:val="00D51C4F"/>
    <w:rsid w:val="00D51C96"/>
    <w:rsid w:val="00D51E83"/>
    <w:rsid w:val="00D51F14"/>
    <w:rsid w:val="00D52018"/>
    <w:rsid w:val="00D5205E"/>
    <w:rsid w:val="00D5215A"/>
    <w:rsid w:val="00D5236F"/>
    <w:rsid w:val="00D52468"/>
    <w:rsid w:val="00D52B85"/>
    <w:rsid w:val="00D52C16"/>
    <w:rsid w:val="00D52CB1"/>
    <w:rsid w:val="00D52D30"/>
    <w:rsid w:val="00D532B6"/>
    <w:rsid w:val="00D53348"/>
    <w:rsid w:val="00D5343F"/>
    <w:rsid w:val="00D534F2"/>
    <w:rsid w:val="00D53531"/>
    <w:rsid w:val="00D53696"/>
    <w:rsid w:val="00D53A3B"/>
    <w:rsid w:val="00D53C11"/>
    <w:rsid w:val="00D54027"/>
    <w:rsid w:val="00D54085"/>
    <w:rsid w:val="00D5443C"/>
    <w:rsid w:val="00D546E5"/>
    <w:rsid w:val="00D5471B"/>
    <w:rsid w:val="00D547DB"/>
    <w:rsid w:val="00D547FB"/>
    <w:rsid w:val="00D5498E"/>
    <w:rsid w:val="00D54A2D"/>
    <w:rsid w:val="00D54C9D"/>
    <w:rsid w:val="00D552AA"/>
    <w:rsid w:val="00D55561"/>
    <w:rsid w:val="00D55656"/>
    <w:rsid w:val="00D5630C"/>
    <w:rsid w:val="00D56745"/>
    <w:rsid w:val="00D568B5"/>
    <w:rsid w:val="00D56943"/>
    <w:rsid w:val="00D569A3"/>
    <w:rsid w:val="00D56AD9"/>
    <w:rsid w:val="00D56E90"/>
    <w:rsid w:val="00D56F32"/>
    <w:rsid w:val="00D57090"/>
    <w:rsid w:val="00D573A3"/>
    <w:rsid w:val="00D573CB"/>
    <w:rsid w:val="00D574E7"/>
    <w:rsid w:val="00D57629"/>
    <w:rsid w:val="00D5787A"/>
    <w:rsid w:val="00D57B2B"/>
    <w:rsid w:val="00D57E9D"/>
    <w:rsid w:val="00D60047"/>
    <w:rsid w:val="00D603AA"/>
    <w:rsid w:val="00D603E7"/>
    <w:rsid w:val="00D6074B"/>
    <w:rsid w:val="00D60818"/>
    <w:rsid w:val="00D6111D"/>
    <w:rsid w:val="00D6122E"/>
    <w:rsid w:val="00D616C7"/>
    <w:rsid w:val="00D61B39"/>
    <w:rsid w:val="00D61B78"/>
    <w:rsid w:val="00D61C2C"/>
    <w:rsid w:val="00D61C2F"/>
    <w:rsid w:val="00D61E80"/>
    <w:rsid w:val="00D61F93"/>
    <w:rsid w:val="00D6207F"/>
    <w:rsid w:val="00D6212A"/>
    <w:rsid w:val="00D624F9"/>
    <w:rsid w:val="00D62607"/>
    <w:rsid w:val="00D6264A"/>
    <w:rsid w:val="00D62656"/>
    <w:rsid w:val="00D62672"/>
    <w:rsid w:val="00D62718"/>
    <w:rsid w:val="00D629CE"/>
    <w:rsid w:val="00D62A2C"/>
    <w:rsid w:val="00D62FC4"/>
    <w:rsid w:val="00D63259"/>
    <w:rsid w:val="00D63383"/>
    <w:rsid w:val="00D63505"/>
    <w:rsid w:val="00D6375C"/>
    <w:rsid w:val="00D638D1"/>
    <w:rsid w:val="00D63934"/>
    <w:rsid w:val="00D63A35"/>
    <w:rsid w:val="00D63E87"/>
    <w:rsid w:val="00D644B3"/>
    <w:rsid w:val="00D645EA"/>
    <w:rsid w:val="00D64849"/>
    <w:rsid w:val="00D64B2A"/>
    <w:rsid w:val="00D64C89"/>
    <w:rsid w:val="00D64F01"/>
    <w:rsid w:val="00D64F2A"/>
    <w:rsid w:val="00D64F83"/>
    <w:rsid w:val="00D6505C"/>
    <w:rsid w:val="00D65165"/>
    <w:rsid w:val="00D65185"/>
    <w:rsid w:val="00D653B7"/>
    <w:rsid w:val="00D65684"/>
    <w:rsid w:val="00D656EA"/>
    <w:rsid w:val="00D65758"/>
    <w:rsid w:val="00D659BE"/>
    <w:rsid w:val="00D65A24"/>
    <w:rsid w:val="00D65C96"/>
    <w:rsid w:val="00D65F5F"/>
    <w:rsid w:val="00D65FA5"/>
    <w:rsid w:val="00D65FC1"/>
    <w:rsid w:val="00D660F4"/>
    <w:rsid w:val="00D6653C"/>
    <w:rsid w:val="00D66642"/>
    <w:rsid w:val="00D66BA8"/>
    <w:rsid w:val="00D66BDE"/>
    <w:rsid w:val="00D66C89"/>
    <w:rsid w:val="00D671D5"/>
    <w:rsid w:val="00D6751C"/>
    <w:rsid w:val="00D67615"/>
    <w:rsid w:val="00D6782C"/>
    <w:rsid w:val="00D678FE"/>
    <w:rsid w:val="00D679DD"/>
    <w:rsid w:val="00D67A0E"/>
    <w:rsid w:val="00D67B1D"/>
    <w:rsid w:val="00D67C62"/>
    <w:rsid w:val="00D67D70"/>
    <w:rsid w:val="00D67D7E"/>
    <w:rsid w:val="00D7019F"/>
    <w:rsid w:val="00D70551"/>
    <w:rsid w:val="00D70555"/>
    <w:rsid w:val="00D7086E"/>
    <w:rsid w:val="00D70915"/>
    <w:rsid w:val="00D70BFA"/>
    <w:rsid w:val="00D70C9C"/>
    <w:rsid w:val="00D70D97"/>
    <w:rsid w:val="00D70E61"/>
    <w:rsid w:val="00D70F13"/>
    <w:rsid w:val="00D70F9B"/>
    <w:rsid w:val="00D71488"/>
    <w:rsid w:val="00D71542"/>
    <w:rsid w:val="00D717F2"/>
    <w:rsid w:val="00D71C78"/>
    <w:rsid w:val="00D720A8"/>
    <w:rsid w:val="00D723AE"/>
    <w:rsid w:val="00D725C3"/>
    <w:rsid w:val="00D728CA"/>
    <w:rsid w:val="00D72B1E"/>
    <w:rsid w:val="00D72B7F"/>
    <w:rsid w:val="00D72E6D"/>
    <w:rsid w:val="00D73049"/>
    <w:rsid w:val="00D731DC"/>
    <w:rsid w:val="00D73241"/>
    <w:rsid w:val="00D73671"/>
    <w:rsid w:val="00D7367F"/>
    <w:rsid w:val="00D737FF"/>
    <w:rsid w:val="00D73858"/>
    <w:rsid w:val="00D7387D"/>
    <w:rsid w:val="00D73BEE"/>
    <w:rsid w:val="00D73D38"/>
    <w:rsid w:val="00D73E27"/>
    <w:rsid w:val="00D73F89"/>
    <w:rsid w:val="00D743A9"/>
    <w:rsid w:val="00D7443E"/>
    <w:rsid w:val="00D745F2"/>
    <w:rsid w:val="00D7465B"/>
    <w:rsid w:val="00D74A02"/>
    <w:rsid w:val="00D74A2D"/>
    <w:rsid w:val="00D74BAA"/>
    <w:rsid w:val="00D74F8A"/>
    <w:rsid w:val="00D75225"/>
    <w:rsid w:val="00D75496"/>
    <w:rsid w:val="00D7554B"/>
    <w:rsid w:val="00D755F7"/>
    <w:rsid w:val="00D75684"/>
    <w:rsid w:val="00D75798"/>
    <w:rsid w:val="00D75895"/>
    <w:rsid w:val="00D75ABB"/>
    <w:rsid w:val="00D75AF7"/>
    <w:rsid w:val="00D75B2F"/>
    <w:rsid w:val="00D75FE4"/>
    <w:rsid w:val="00D76362"/>
    <w:rsid w:val="00D7647E"/>
    <w:rsid w:val="00D765E4"/>
    <w:rsid w:val="00D76910"/>
    <w:rsid w:val="00D76AAB"/>
    <w:rsid w:val="00D76AFB"/>
    <w:rsid w:val="00D76CEF"/>
    <w:rsid w:val="00D77032"/>
    <w:rsid w:val="00D77082"/>
    <w:rsid w:val="00D7720E"/>
    <w:rsid w:val="00D77472"/>
    <w:rsid w:val="00D77638"/>
    <w:rsid w:val="00D779C5"/>
    <w:rsid w:val="00D77B46"/>
    <w:rsid w:val="00D77D08"/>
    <w:rsid w:val="00D77D18"/>
    <w:rsid w:val="00D77E0C"/>
    <w:rsid w:val="00D77ECF"/>
    <w:rsid w:val="00D80123"/>
    <w:rsid w:val="00D803EF"/>
    <w:rsid w:val="00D80550"/>
    <w:rsid w:val="00D80586"/>
    <w:rsid w:val="00D80686"/>
    <w:rsid w:val="00D80A06"/>
    <w:rsid w:val="00D80C97"/>
    <w:rsid w:val="00D80CCB"/>
    <w:rsid w:val="00D80D8E"/>
    <w:rsid w:val="00D80E16"/>
    <w:rsid w:val="00D81050"/>
    <w:rsid w:val="00D81586"/>
    <w:rsid w:val="00D816DA"/>
    <w:rsid w:val="00D817A3"/>
    <w:rsid w:val="00D818E1"/>
    <w:rsid w:val="00D81AB3"/>
    <w:rsid w:val="00D81BA7"/>
    <w:rsid w:val="00D81BD2"/>
    <w:rsid w:val="00D81D38"/>
    <w:rsid w:val="00D81E3F"/>
    <w:rsid w:val="00D81EFD"/>
    <w:rsid w:val="00D81F16"/>
    <w:rsid w:val="00D8240D"/>
    <w:rsid w:val="00D82482"/>
    <w:rsid w:val="00D825AD"/>
    <w:rsid w:val="00D826DF"/>
    <w:rsid w:val="00D82B15"/>
    <w:rsid w:val="00D8321D"/>
    <w:rsid w:val="00D83331"/>
    <w:rsid w:val="00D83334"/>
    <w:rsid w:val="00D833A7"/>
    <w:rsid w:val="00D8342F"/>
    <w:rsid w:val="00D839B6"/>
    <w:rsid w:val="00D83BB3"/>
    <w:rsid w:val="00D83C79"/>
    <w:rsid w:val="00D83DD4"/>
    <w:rsid w:val="00D84079"/>
    <w:rsid w:val="00D84258"/>
    <w:rsid w:val="00D842FF"/>
    <w:rsid w:val="00D84502"/>
    <w:rsid w:val="00D847BE"/>
    <w:rsid w:val="00D847D9"/>
    <w:rsid w:val="00D849B2"/>
    <w:rsid w:val="00D849C8"/>
    <w:rsid w:val="00D85112"/>
    <w:rsid w:val="00D85144"/>
    <w:rsid w:val="00D8535D"/>
    <w:rsid w:val="00D8547A"/>
    <w:rsid w:val="00D8554E"/>
    <w:rsid w:val="00D85BF6"/>
    <w:rsid w:val="00D85D77"/>
    <w:rsid w:val="00D85ED3"/>
    <w:rsid w:val="00D86036"/>
    <w:rsid w:val="00D860D0"/>
    <w:rsid w:val="00D8623A"/>
    <w:rsid w:val="00D8644A"/>
    <w:rsid w:val="00D8699A"/>
    <w:rsid w:val="00D869B2"/>
    <w:rsid w:val="00D86C51"/>
    <w:rsid w:val="00D86D9D"/>
    <w:rsid w:val="00D86DE3"/>
    <w:rsid w:val="00D86E8E"/>
    <w:rsid w:val="00D87437"/>
    <w:rsid w:val="00D8767E"/>
    <w:rsid w:val="00D87752"/>
    <w:rsid w:val="00D87DA8"/>
    <w:rsid w:val="00D87E2B"/>
    <w:rsid w:val="00D9007C"/>
    <w:rsid w:val="00D901E6"/>
    <w:rsid w:val="00D902C3"/>
    <w:rsid w:val="00D9077A"/>
    <w:rsid w:val="00D907BB"/>
    <w:rsid w:val="00D90A07"/>
    <w:rsid w:val="00D90A2E"/>
    <w:rsid w:val="00D90F29"/>
    <w:rsid w:val="00D90FE5"/>
    <w:rsid w:val="00D91002"/>
    <w:rsid w:val="00D9103B"/>
    <w:rsid w:val="00D91184"/>
    <w:rsid w:val="00D9146F"/>
    <w:rsid w:val="00D917F6"/>
    <w:rsid w:val="00D91B9E"/>
    <w:rsid w:val="00D91F0E"/>
    <w:rsid w:val="00D91FA2"/>
    <w:rsid w:val="00D92049"/>
    <w:rsid w:val="00D92095"/>
    <w:rsid w:val="00D920D3"/>
    <w:rsid w:val="00D920FA"/>
    <w:rsid w:val="00D92230"/>
    <w:rsid w:val="00D922C8"/>
    <w:rsid w:val="00D923A8"/>
    <w:rsid w:val="00D926B0"/>
    <w:rsid w:val="00D92C86"/>
    <w:rsid w:val="00D92E1D"/>
    <w:rsid w:val="00D93051"/>
    <w:rsid w:val="00D9361E"/>
    <w:rsid w:val="00D93689"/>
    <w:rsid w:val="00D93696"/>
    <w:rsid w:val="00D93CC1"/>
    <w:rsid w:val="00D93EAE"/>
    <w:rsid w:val="00D93F22"/>
    <w:rsid w:val="00D940AF"/>
    <w:rsid w:val="00D940CD"/>
    <w:rsid w:val="00D940E5"/>
    <w:rsid w:val="00D9414B"/>
    <w:rsid w:val="00D941C1"/>
    <w:rsid w:val="00D94211"/>
    <w:rsid w:val="00D94328"/>
    <w:rsid w:val="00D943EA"/>
    <w:rsid w:val="00D94520"/>
    <w:rsid w:val="00D945C6"/>
    <w:rsid w:val="00D94A40"/>
    <w:rsid w:val="00D94C97"/>
    <w:rsid w:val="00D94D48"/>
    <w:rsid w:val="00D94DEC"/>
    <w:rsid w:val="00D952AE"/>
    <w:rsid w:val="00D9544C"/>
    <w:rsid w:val="00D9580B"/>
    <w:rsid w:val="00D9586E"/>
    <w:rsid w:val="00D95CCE"/>
    <w:rsid w:val="00D96207"/>
    <w:rsid w:val="00D9640D"/>
    <w:rsid w:val="00D96A7E"/>
    <w:rsid w:val="00D96F15"/>
    <w:rsid w:val="00D97311"/>
    <w:rsid w:val="00D97547"/>
    <w:rsid w:val="00D975A0"/>
    <w:rsid w:val="00D97652"/>
    <w:rsid w:val="00D9774D"/>
    <w:rsid w:val="00D97A0A"/>
    <w:rsid w:val="00D97CAA"/>
    <w:rsid w:val="00D97CEB"/>
    <w:rsid w:val="00D97F37"/>
    <w:rsid w:val="00DA0098"/>
    <w:rsid w:val="00DA05F6"/>
    <w:rsid w:val="00DA0688"/>
    <w:rsid w:val="00DA074D"/>
    <w:rsid w:val="00DA0893"/>
    <w:rsid w:val="00DA09D6"/>
    <w:rsid w:val="00DA0BB3"/>
    <w:rsid w:val="00DA0BF5"/>
    <w:rsid w:val="00DA0E7E"/>
    <w:rsid w:val="00DA1159"/>
    <w:rsid w:val="00DA12F3"/>
    <w:rsid w:val="00DA1A6B"/>
    <w:rsid w:val="00DA1B08"/>
    <w:rsid w:val="00DA1B2A"/>
    <w:rsid w:val="00DA1B74"/>
    <w:rsid w:val="00DA1E23"/>
    <w:rsid w:val="00DA1F86"/>
    <w:rsid w:val="00DA24A7"/>
    <w:rsid w:val="00DA271B"/>
    <w:rsid w:val="00DA2BC3"/>
    <w:rsid w:val="00DA2E8F"/>
    <w:rsid w:val="00DA303E"/>
    <w:rsid w:val="00DA318C"/>
    <w:rsid w:val="00DA32EC"/>
    <w:rsid w:val="00DA3395"/>
    <w:rsid w:val="00DA33DA"/>
    <w:rsid w:val="00DA370F"/>
    <w:rsid w:val="00DA39F4"/>
    <w:rsid w:val="00DA3A1F"/>
    <w:rsid w:val="00DA3B6E"/>
    <w:rsid w:val="00DA3C42"/>
    <w:rsid w:val="00DA3D50"/>
    <w:rsid w:val="00DA3ECB"/>
    <w:rsid w:val="00DA3FDC"/>
    <w:rsid w:val="00DA43E6"/>
    <w:rsid w:val="00DA46B4"/>
    <w:rsid w:val="00DA46CB"/>
    <w:rsid w:val="00DA47E1"/>
    <w:rsid w:val="00DA4861"/>
    <w:rsid w:val="00DA4AA1"/>
    <w:rsid w:val="00DA4AD2"/>
    <w:rsid w:val="00DA4E97"/>
    <w:rsid w:val="00DA50B2"/>
    <w:rsid w:val="00DA50DA"/>
    <w:rsid w:val="00DA57CF"/>
    <w:rsid w:val="00DA58CA"/>
    <w:rsid w:val="00DA5900"/>
    <w:rsid w:val="00DA592A"/>
    <w:rsid w:val="00DA5934"/>
    <w:rsid w:val="00DA594E"/>
    <w:rsid w:val="00DA5C7B"/>
    <w:rsid w:val="00DA5ED4"/>
    <w:rsid w:val="00DA5F9D"/>
    <w:rsid w:val="00DA605A"/>
    <w:rsid w:val="00DA62C3"/>
    <w:rsid w:val="00DA6471"/>
    <w:rsid w:val="00DA6693"/>
    <w:rsid w:val="00DA6975"/>
    <w:rsid w:val="00DA6AF7"/>
    <w:rsid w:val="00DA6C72"/>
    <w:rsid w:val="00DA6CBB"/>
    <w:rsid w:val="00DA6D83"/>
    <w:rsid w:val="00DA7359"/>
    <w:rsid w:val="00DA75A3"/>
    <w:rsid w:val="00DA75E7"/>
    <w:rsid w:val="00DA7C29"/>
    <w:rsid w:val="00DA7C7E"/>
    <w:rsid w:val="00DA7D63"/>
    <w:rsid w:val="00DB0086"/>
    <w:rsid w:val="00DB00A0"/>
    <w:rsid w:val="00DB0210"/>
    <w:rsid w:val="00DB06B4"/>
    <w:rsid w:val="00DB0912"/>
    <w:rsid w:val="00DB1498"/>
    <w:rsid w:val="00DB16F5"/>
    <w:rsid w:val="00DB1704"/>
    <w:rsid w:val="00DB1AD4"/>
    <w:rsid w:val="00DB1DCD"/>
    <w:rsid w:val="00DB255B"/>
    <w:rsid w:val="00DB260C"/>
    <w:rsid w:val="00DB2667"/>
    <w:rsid w:val="00DB2674"/>
    <w:rsid w:val="00DB279F"/>
    <w:rsid w:val="00DB2DFB"/>
    <w:rsid w:val="00DB3063"/>
    <w:rsid w:val="00DB3310"/>
    <w:rsid w:val="00DB3364"/>
    <w:rsid w:val="00DB347A"/>
    <w:rsid w:val="00DB37FD"/>
    <w:rsid w:val="00DB383A"/>
    <w:rsid w:val="00DB3C5A"/>
    <w:rsid w:val="00DB3E44"/>
    <w:rsid w:val="00DB40B6"/>
    <w:rsid w:val="00DB43A5"/>
    <w:rsid w:val="00DB4E20"/>
    <w:rsid w:val="00DB4E4A"/>
    <w:rsid w:val="00DB54A3"/>
    <w:rsid w:val="00DB57B0"/>
    <w:rsid w:val="00DB5A4F"/>
    <w:rsid w:val="00DB5B77"/>
    <w:rsid w:val="00DB5D40"/>
    <w:rsid w:val="00DB5E37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66D"/>
    <w:rsid w:val="00DB7786"/>
    <w:rsid w:val="00DB7814"/>
    <w:rsid w:val="00DC01AC"/>
    <w:rsid w:val="00DC03B8"/>
    <w:rsid w:val="00DC0427"/>
    <w:rsid w:val="00DC08F6"/>
    <w:rsid w:val="00DC0B42"/>
    <w:rsid w:val="00DC0E8F"/>
    <w:rsid w:val="00DC1353"/>
    <w:rsid w:val="00DC135D"/>
    <w:rsid w:val="00DC18CE"/>
    <w:rsid w:val="00DC2467"/>
    <w:rsid w:val="00DC24AB"/>
    <w:rsid w:val="00DC2A38"/>
    <w:rsid w:val="00DC2A57"/>
    <w:rsid w:val="00DC2A68"/>
    <w:rsid w:val="00DC3097"/>
    <w:rsid w:val="00DC347F"/>
    <w:rsid w:val="00DC365D"/>
    <w:rsid w:val="00DC372A"/>
    <w:rsid w:val="00DC3921"/>
    <w:rsid w:val="00DC3C8F"/>
    <w:rsid w:val="00DC3EB1"/>
    <w:rsid w:val="00DC402C"/>
    <w:rsid w:val="00DC42AD"/>
    <w:rsid w:val="00DC437D"/>
    <w:rsid w:val="00DC4409"/>
    <w:rsid w:val="00DC4769"/>
    <w:rsid w:val="00DC4887"/>
    <w:rsid w:val="00DC49D6"/>
    <w:rsid w:val="00DC4DCA"/>
    <w:rsid w:val="00DC5078"/>
    <w:rsid w:val="00DC53AA"/>
    <w:rsid w:val="00DC55FF"/>
    <w:rsid w:val="00DC5644"/>
    <w:rsid w:val="00DC5735"/>
    <w:rsid w:val="00DC582E"/>
    <w:rsid w:val="00DC5E0E"/>
    <w:rsid w:val="00DC6124"/>
    <w:rsid w:val="00DC617F"/>
    <w:rsid w:val="00DC6329"/>
    <w:rsid w:val="00DC6508"/>
    <w:rsid w:val="00DC662A"/>
    <w:rsid w:val="00DC670C"/>
    <w:rsid w:val="00DC6B7F"/>
    <w:rsid w:val="00DC6E0D"/>
    <w:rsid w:val="00DC73A7"/>
    <w:rsid w:val="00DC73F2"/>
    <w:rsid w:val="00DC75C4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0D9"/>
    <w:rsid w:val="00DD2512"/>
    <w:rsid w:val="00DD257F"/>
    <w:rsid w:val="00DD281A"/>
    <w:rsid w:val="00DD28AA"/>
    <w:rsid w:val="00DD28AD"/>
    <w:rsid w:val="00DD2CDD"/>
    <w:rsid w:val="00DD2DC8"/>
    <w:rsid w:val="00DD2F77"/>
    <w:rsid w:val="00DD311A"/>
    <w:rsid w:val="00DD316D"/>
    <w:rsid w:val="00DD35F3"/>
    <w:rsid w:val="00DD36ED"/>
    <w:rsid w:val="00DD39A1"/>
    <w:rsid w:val="00DD3E8A"/>
    <w:rsid w:val="00DD45BC"/>
    <w:rsid w:val="00DD4753"/>
    <w:rsid w:val="00DD4834"/>
    <w:rsid w:val="00DD4947"/>
    <w:rsid w:val="00DD4A86"/>
    <w:rsid w:val="00DD4AF1"/>
    <w:rsid w:val="00DD4BA9"/>
    <w:rsid w:val="00DD52F9"/>
    <w:rsid w:val="00DD54E7"/>
    <w:rsid w:val="00DD576C"/>
    <w:rsid w:val="00DD582D"/>
    <w:rsid w:val="00DD5B89"/>
    <w:rsid w:val="00DD5D02"/>
    <w:rsid w:val="00DD5D08"/>
    <w:rsid w:val="00DD5E09"/>
    <w:rsid w:val="00DD60F8"/>
    <w:rsid w:val="00DD6229"/>
    <w:rsid w:val="00DD6558"/>
    <w:rsid w:val="00DD6581"/>
    <w:rsid w:val="00DD65DF"/>
    <w:rsid w:val="00DD675C"/>
    <w:rsid w:val="00DD69A0"/>
    <w:rsid w:val="00DD6C7A"/>
    <w:rsid w:val="00DD6DFD"/>
    <w:rsid w:val="00DD6F5B"/>
    <w:rsid w:val="00DD7071"/>
    <w:rsid w:val="00DD70FD"/>
    <w:rsid w:val="00DD777B"/>
    <w:rsid w:val="00DD77D2"/>
    <w:rsid w:val="00DD7998"/>
    <w:rsid w:val="00DD7C00"/>
    <w:rsid w:val="00DD7C59"/>
    <w:rsid w:val="00DE0A99"/>
    <w:rsid w:val="00DE0AAE"/>
    <w:rsid w:val="00DE1097"/>
    <w:rsid w:val="00DE10C3"/>
    <w:rsid w:val="00DE11D6"/>
    <w:rsid w:val="00DE1265"/>
    <w:rsid w:val="00DE130E"/>
    <w:rsid w:val="00DE150C"/>
    <w:rsid w:val="00DE1698"/>
    <w:rsid w:val="00DE17E0"/>
    <w:rsid w:val="00DE1DC5"/>
    <w:rsid w:val="00DE1F11"/>
    <w:rsid w:val="00DE20B6"/>
    <w:rsid w:val="00DE21B1"/>
    <w:rsid w:val="00DE2275"/>
    <w:rsid w:val="00DE23AC"/>
    <w:rsid w:val="00DE2481"/>
    <w:rsid w:val="00DE2680"/>
    <w:rsid w:val="00DE2B02"/>
    <w:rsid w:val="00DE2DB1"/>
    <w:rsid w:val="00DE303F"/>
    <w:rsid w:val="00DE3126"/>
    <w:rsid w:val="00DE3151"/>
    <w:rsid w:val="00DE3174"/>
    <w:rsid w:val="00DE3466"/>
    <w:rsid w:val="00DE3E0C"/>
    <w:rsid w:val="00DE3E1A"/>
    <w:rsid w:val="00DE3E59"/>
    <w:rsid w:val="00DE3F47"/>
    <w:rsid w:val="00DE3FF9"/>
    <w:rsid w:val="00DE429E"/>
    <w:rsid w:val="00DE4423"/>
    <w:rsid w:val="00DE4631"/>
    <w:rsid w:val="00DE46D4"/>
    <w:rsid w:val="00DE484E"/>
    <w:rsid w:val="00DE4A33"/>
    <w:rsid w:val="00DE4C0E"/>
    <w:rsid w:val="00DE4DB0"/>
    <w:rsid w:val="00DE4F1B"/>
    <w:rsid w:val="00DE51B0"/>
    <w:rsid w:val="00DE5236"/>
    <w:rsid w:val="00DE5297"/>
    <w:rsid w:val="00DE5609"/>
    <w:rsid w:val="00DE5D40"/>
    <w:rsid w:val="00DE5FCD"/>
    <w:rsid w:val="00DE6394"/>
    <w:rsid w:val="00DE6397"/>
    <w:rsid w:val="00DE64A2"/>
    <w:rsid w:val="00DE656D"/>
    <w:rsid w:val="00DE6632"/>
    <w:rsid w:val="00DE6B30"/>
    <w:rsid w:val="00DE6B70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0517"/>
    <w:rsid w:val="00DF0A56"/>
    <w:rsid w:val="00DF0F6F"/>
    <w:rsid w:val="00DF11E9"/>
    <w:rsid w:val="00DF125A"/>
    <w:rsid w:val="00DF14E2"/>
    <w:rsid w:val="00DF190C"/>
    <w:rsid w:val="00DF1A87"/>
    <w:rsid w:val="00DF1B45"/>
    <w:rsid w:val="00DF1CCA"/>
    <w:rsid w:val="00DF1DD2"/>
    <w:rsid w:val="00DF2279"/>
    <w:rsid w:val="00DF2480"/>
    <w:rsid w:val="00DF24F4"/>
    <w:rsid w:val="00DF28C1"/>
    <w:rsid w:val="00DF28F3"/>
    <w:rsid w:val="00DF2E69"/>
    <w:rsid w:val="00DF31A2"/>
    <w:rsid w:val="00DF31C9"/>
    <w:rsid w:val="00DF3542"/>
    <w:rsid w:val="00DF39A7"/>
    <w:rsid w:val="00DF3CEE"/>
    <w:rsid w:val="00DF3EB4"/>
    <w:rsid w:val="00DF4250"/>
    <w:rsid w:val="00DF4286"/>
    <w:rsid w:val="00DF46C6"/>
    <w:rsid w:val="00DF4CAD"/>
    <w:rsid w:val="00DF5317"/>
    <w:rsid w:val="00DF53BA"/>
    <w:rsid w:val="00DF53C6"/>
    <w:rsid w:val="00DF58AA"/>
    <w:rsid w:val="00DF58DC"/>
    <w:rsid w:val="00DF595C"/>
    <w:rsid w:val="00DF5BF0"/>
    <w:rsid w:val="00DF60D0"/>
    <w:rsid w:val="00DF6559"/>
    <w:rsid w:val="00DF665A"/>
    <w:rsid w:val="00DF6923"/>
    <w:rsid w:val="00DF6B46"/>
    <w:rsid w:val="00DF6C2A"/>
    <w:rsid w:val="00DF6CEE"/>
    <w:rsid w:val="00DF6D51"/>
    <w:rsid w:val="00DF6E04"/>
    <w:rsid w:val="00DF71B1"/>
    <w:rsid w:val="00DF7263"/>
    <w:rsid w:val="00DF72CC"/>
    <w:rsid w:val="00DF7321"/>
    <w:rsid w:val="00DF7498"/>
    <w:rsid w:val="00DF7574"/>
    <w:rsid w:val="00DF76BB"/>
    <w:rsid w:val="00DF7C98"/>
    <w:rsid w:val="00DF7CC9"/>
    <w:rsid w:val="00DF7F9D"/>
    <w:rsid w:val="00E000AD"/>
    <w:rsid w:val="00E0049A"/>
    <w:rsid w:val="00E0065E"/>
    <w:rsid w:val="00E007CC"/>
    <w:rsid w:val="00E00A1C"/>
    <w:rsid w:val="00E00B1B"/>
    <w:rsid w:val="00E00C3B"/>
    <w:rsid w:val="00E00E52"/>
    <w:rsid w:val="00E00F42"/>
    <w:rsid w:val="00E00F55"/>
    <w:rsid w:val="00E01104"/>
    <w:rsid w:val="00E0119E"/>
    <w:rsid w:val="00E0135F"/>
    <w:rsid w:val="00E013F6"/>
    <w:rsid w:val="00E01923"/>
    <w:rsid w:val="00E01A99"/>
    <w:rsid w:val="00E01CEB"/>
    <w:rsid w:val="00E01E9D"/>
    <w:rsid w:val="00E01F96"/>
    <w:rsid w:val="00E0255E"/>
    <w:rsid w:val="00E0278F"/>
    <w:rsid w:val="00E029C5"/>
    <w:rsid w:val="00E02C1C"/>
    <w:rsid w:val="00E03058"/>
    <w:rsid w:val="00E032BF"/>
    <w:rsid w:val="00E03690"/>
    <w:rsid w:val="00E03889"/>
    <w:rsid w:val="00E040B6"/>
    <w:rsid w:val="00E0459B"/>
    <w:rsid w:val="00E0494C"/>
    <w:rsid w:val="00E04B37"/>
    <w:rsid w:val="00E04EB9"/>
    <w:rsid w:val="00E04F00"/>
    <w:rsid w:val="00E04FFD"/>
    <w:rsid w:val="00E05069"/>
    <w:rsid w:val="00E0515F"/>
    <w:rsid w:val="00E05219"/>
    <w:rsid w:val="00E054D7"/>
    <w:rsid w:val="00E055A6"/>
    <w:rsid w:val="00E057D7"/>
    <w:rsid w:val="00E059F4"/>
    <w:rsid w:val="00E05B3E"/>
    <w:rsid w:val="00E05BFC"/>
    <w:rsid w:val="00E05C20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27E"/>
    <w:rsid w:val="00E103BE"/>
    <w:rsid w:val="00E108E8"/>
    <w:rsid w:val="00E10A34"/>
    <w:rsid w:val="00E10C4C"/>
    <w:rsid w:val="00E10FA0"/>
    <w:rsid w:val="00E1146B"/>
    <w:rsid w:val="00E11528"/>
    <w:rsid w:val="00E117F3"/>
    <w:rsid w:val="00E1185F"/>
    <w:rsid w:val="00E118B8"/>
    <w:rsid w:val="00E1190B"/>
    <w:rsid w:val="00E11A94"/>
    <w:rsid w:val="00E11D77"/>
    <w:rsid w:val="00E1209E"/>
    <w:rsid w:val="00E120BC"/>
    <w:rsid w:val="00E1247E"/>
    <w:rsid w:val="00E12527"/>
    <w:rsid w:val="00E12773"/>
    <w:rsid w:val="00E128AF"/>
    <w:rsid w:val="00E12A45"/>
    <w:rsid w:val="00E12B28"/>
    <w:rsid w:val="00E12D05"/>
    <w:rsid w:val="00E13573"/>
    <w:rsid w:val="00E13638"/>
    <w:rsid w:val="00E13CF1"/>
    <w:rsid w:val="00E13D46"/>
    <w:rsid w:val="00E1407F"/>
    <w:rsid w:val="00E14367"/>
    <w:rsid w:val="00E145BC"/>
    <w:rsid w:val="00E146E6"/>
    <w:rsid w:val="00E147B4"/>
    <w:rsid w:val="00E14EB1"/>
    <w:rsid w:val="00E150CF"/>
    <w:rsid w:val="00E1596B"/>
    <w:rsid w:val="00E15A4E"/>
    <w:rsid w:val="00E15AB5"/>
    <w:rsid w:val="00E15BC4"/>
    <w:rsid w:val="00E15BF7"/>
    <w:rsid w:val="00E15D1A"/>
    <w:rsid w:val="00E15D6C"/>
    <w:rsid w:val="00E15F0D"/>
    <w:rsid w:val="00E162A1"/>
    <w:rsid w:val="00E1646B"/>
    <w:rsid w:val="00E167CD"/>
    <w:rsid w:val="00E17032"/>
    <w:rsid w:val="00E170E8"/>
    <w:rsid w:val="00E17251"/>
    <w:rsid w:val="00E17468"/>
    <w:rsid w:val="00E17486"/>
    <w:rsid w:val="00E174CD"/>
    <w:rsid w:val="00E17628"/>
    <w:rsid w:val="00E178DF"/>
    <w:rsid w:val="00E17908"/>
    <w:rsid w:val="00E17B01"/>
    <w:rsid w:val="00E17B59"/>
    <w:rsid w:val="00E20382"/>
    <w:rsid w:val="00E20406"/>
    <w:rsid w:val="00E206F2"/>
    <w:rsid w:val="00E206FB"/>
    <w:rsid w:val="00E207C9"/>
    <w:rsid w:val="00E20A3D"/>
    <w:rsid w:val="00E20C41"/>
    <w:rsid w:val="00E20D66"/>
    <w:rsid w:val="00E212E3"/>
    <w:rsid w:val="00E214E9"/>
    <w:rsid w:val="00E215CC"/>
    <w:rsid w:val="00E215F4"/>
    <w:rsid w:val="00E2171E"/>
    <w:rsid w:val="00E217A2"/>
    <w:rsid w:val="00E218EA"/>
    <w:rsid w:val="00E21EC6"/>
    <w:rsid w:val="00E21F6D"/>
    <w:rsid w:val="00E22043"/>
    <w:rsid w:val="00E222F6"/>
    <w:rsid w:val="00E22AA1"/>
    <w:rsid w:val="00E22BA6"/>
    <w:rsid w:val="00E22CD2"/>
    <w:rsid w:val="00E22D4E"/>
    <w:rsid w:val="00E2392E"/>
    <w:rsid w:val="00E23A4C"/>
    <w:rsid w:val="00E23FDF"/>
    <w:rsid w:val="00E23FF2"/>
    <w:rsid w:val="00E24150"/>
    <w:rsid w:val="00E24216"/>
    <w:rsid w:val="00E242F6"/>
    <w:rsid w:val="00E2435A"/>
    <w:rsid w:val="00E244D1"/>
    <w:rsid w:val="00E24EAB"/>
    <w:rsid w:val="00E24FD6"/>
    <w:rsid w:val="00E2523F"/>
    <w:rsid w:val="00E252F6"/>
    <w:rsid w:val="00E2530D"/>
    <w:rsid w:val="00E25424"/>
    <w:rsid w:val="00E255B6"/>
    <w:rsid w:val="00E2593E"/>
    <w:rsid w:val="00E2597F"/>
    <w:rsid w:val="00E260E3"/>
    <w:rsid w:val="00E26192"/>
    <w:rsid w:val="00E26701"/>
    <w:rsid w:val="00E2685C"/>
    <w:rsid w:val="00E2701E"/>
    <w:rsid w:val="00E27107"/>
    <w:rsid w:val="00E2728E"/>
    <w:rsid w:val="00E2736F"/>
    <w:rsid w:val="00E2743B"/>
    <w:rsid w:val="00E274CA"/>
    <w:rsid w:val="00E27913"/>
    <w:rsid w:val="00E27B1A"/>
    <w:rsid w:val="00E27E83"/>
    <w:rsid w:val="00E3062A"/>
    <w:rsid w:val="00E30F9F"/>
    <w:rsid w:val="00E3129D"/>
    <w:rsid w:val="00E3136C"/>
    <w:rsid w:val="00E31432"/>
    <w:rsid w:val="00E31791"/>
    <w:rsid w:val="00E317EB"/>
    <w:rsid w:val="00E31BA5"/>
    <w:rsid w:val="00E31CEC"/>
    <w:rsid w:val="00E321B8"/>
    <w:rsid w:val="00E3229E"/>
    <w:rsid w:val="00E324CE"/>
    <w:rsid w:val="00E32A15"/>
    <w:rsid w:val="00E32B1F"/>
    <w:rsid w:val="00E32C16"/>
    <w:rsid w:val="00E32CBD"/>
    <w:rsid w:val="00E32DE0"/>
    <w:rsid w:val="00E33117"/>
    <w:rsid w:val="00E331B9"/>
    <w:rsid w:val="00E335DE"/>
    <w:rsid w:val="00E3369A"/>
    <w:rsid w:val="00E337CA"/>
    <w:rsid w:val="00E33C7F"/>
    <w:rsid w:val="00E33DDA"/>
    <w:rsid w:val="00E3423F"/>
    <w:rsid w:val="00E3433B"/>
    <w:rsid w:val="00E34548"/>
    <w:rsid w:val="00E34703"/>
    <w:rsid w:val="00E347E0"/>
    <w:rsid w:val="00E348B9"/>
    <w:rsid w:val="00E34C0F"/>
    <w:rsid w:val="00E3503C"/>
    <w:rsid w:val="00E3520A"/>
    <w:rsid w:val="00E35247"/>
    <w:rsid w:val="00E353C6"/>
    <w:rsid w:val="00E3556E"/>
    <w:rsid w:val="00E355CD"/>
    <w:rsid w:val="00E35666"/>
    <w:rsid w:val="00E3566C"/>
    <w:rsid w:val="00E35866"/>
    <w:rsid w:val="00E35BC0"/>
    <w:rsid w:val="00E360C9"/>
    <w:rsid w:val="00E361EF"/>
    <w:rsid w:val="00E36326"/>
    <w:rsid w:val="00E36495"/>
    <w:rsid w:val="00E36512"/>
    <w:rsid w:val="00E3671A"/>
    <w:rsid w:val="00E36A86"/>
    <w:rsid w:val="00E36A9A"/>
    <w:rsid w:val="00E37055"/>
    <w:rsid w:val="00E3738C"/>
    <w:rsid w:val="00E3745F"/>
    <w:rsid w:val="00E374F9"/>
    <w:rsid w:val="00E3795B"/>
    <w:rsid w:val="00E37CC9"/>
    <w:rsid w:val="00E37D12"/>
    <w:rsid w:val="00E37D16"/>
    <w:rsid w:val="00E37E97"/>
    <w:rsid w:val="00E37EDF"/>
    <w:rsid w:val="00E400B6"/>
    <w:rsid w:val="00E4054A"/>
    <w:rsid w:val="00E406E3"/>
    <w:rsid w:val="00E4074A"/>
    <w:rsid w:val="00E40794"/>
    <w:rsid w:val="00E40A1E"/>
    <w:rsid w:val="00E41290"/>
    <w:rsid w:val="00E416AD"/>
    <w:rsid w:val="00E416B8"/>
    <w:rsid w:val="00E416FA"/>
    <w:rsid w:val="00E417E7"/>
    <w:rsid w:val="00E4182E"/>
    <w:rsid w:val="00E41A6C"/>
    <w:rsid w:val="00E41F39"/>
    <w:rsid w:val="00E41FE9"/>
    <w:rsid w:val="00E4207D"/>
    <w:rsid w:val="00E420D2"/>
    <w:rsid w:val="00E42642"/>
    <w:rsid w:val="00E426FF"/>
    <w:rsid w:val="00E42734"/>
    <w:rsid w:val="00E42943"/>
    <w:rsid w:val="00E42A75"/>
    <w:rsid w:val="00E42B15"/>
    <w:rsid w:val="00E42B60"/>
    <w:rsid w:val="00E42C0B"/>
    <w:rsid w:val="00E42C54"/>
    <w:rsid w:val="00E42EAB"/>
    <w:rsid w:val="00E43107"/>
    <w:rsid w:val="00E43289"/>
    <w:rsid w:val="00E4330F"/>
    <w:rsid w:val="00E434C8"/>
    <w:rsid w:val="00E4353C"/>
    <w:rsid w:val="00E435D0"/>
    <w:rsid w:val="00E4383E"/>
    <w:rsid w:val="00E43A4E"/>
    <w:rsid w:val="00E43BD6"/>
    <w:rsid w:val="00E43CA1"/>
    <w:rsid w:val="00E44080"/>
    <w:rsid w:val="00E440A0"/>
    <w:rsid w:val="00E44101"/>
    <w:rsid w:val="00E442C3"/>
    <w:rsid w:val="00E4443D"/>
    <w:rsid w:val="00E447E5"/>
    <w:rsid w:val="00E45067"/>
    <w:rsid w:val="00E450DE"/>
    <w:rsid w:val="00E45369"/>
    <w:rsid w:val="00E45579"/>
    <w:rsid w:val="00E455A8"/>
    <w:rsid w:val="00E4593F"/>
    <w:rsid w:val="00E460A2"/>
    <w:rsid w:val="00E46179"/>
    <w:rsid w:val="00E467C3"/>
    <w:rsid w:val="00E4684F"/>
    <w:rsid w:val="00E46A52"/>
    <w:rsid w:val="00E46BAA"/>
    <w:rsid w:val="00E46C96"/>
    <w:rsid w:val="00E4712D"/>
    <w:rsid w:val="00E472D5"/>
    <w:rsid w:val="00E476D0"/>
    <w:rsid w:val="00E47907"/>
    <w:rsid w:val="00E47959"/>
    <w:rsid w:val="00E479C9"/>
    <w:rsid w:val="00E50193"/>
    <w:rsid w:val="00E50273"/>
    <w:rsid w:val="00E502F8"/>
    <w:rsid w:val="00E5060F"/>
    <w:rsid w:val="00E506E9"/>
    <w:rsid w:val="00E50DB7"/>
    <w:rsid w:val="00E50E59"/>
    <w:rsid w:val="00E510FA"/>
    <w:rsid w:val="00E51561"/>
    <w:rsid w:val="00E5156F"/>
    <w:rsid w:val="00E51971"/>
    <w:rsid w:val="00E51973"/>
    <w:rsid w:val="00E51A75"/>
    <w:rsid w:val="00E51D85"/>
    <w:rsid w:val="00E5210E"/>
    <w:rsid w:val="00E52A0D"/>
    <w:rsid w:val="00E52A28"/>
    <w:rsid w:val="00E52B0D"/>
    <w:rsid w:val="00E52C60"/>
    <w:rsid w:val="00E52D18"/>
    <w:rsid w:val="00E52D9A"/>
    <w:rsid w:val="00E52E2B"/>
    <w:rsid w:val="00E52EDE"/>
    <w:rsid w:val="00E533B4"/>
    <w:rsid w:val="00E535EC"/>
    <w:rsid w:val="00E53696"/>
    <w:rsid w:val="00E536F3"/>
    <w:rsid w:val="00E537E9"/>
    <w:rsid w:val="00E537F4"/>
    <w:rsid w:val="00E538D4"/>
    <w:rsid w:val="00E53B61"/>
    <w:rsid w:val="00E53CE8"/>
    <w:rsid w:val="00E53D51"/>
    <w:rsid w:val="00E54159"/>
    <w:rsid w:val="00E5419E"/>
    <w:rsid w:val="00E541EA"/>
    <w:rsid w:val="00E54655"/>
    <w:rsid w:val="00E5466F"/>
    <w:rsid w:val="00E54717"/>
    <w:rsid w:val="00E5472A"/>
    <w:rsid w:val="00E54897"/>
    <w:rsid w:val="00E5496A"/>
    <w:rsid w:val="00E54B4E"/>
    <w:rsid w:val="00E54BB1"/>
    <w:rsid w:val="00E54C08"/>
    <w:rsid w:val="00E55350"/>
    <w:rsid w:val="00E55476"/>
    <w:rsid w:val="00E55795"/>
    <w:rsid w:val="00E559F2"/>
    <w:rsid w:val="00E55B9E"/>
    <w:rsid w:val="00E55BCE"/>
    <w:rsid w:val="00E55E67"/>
    <w:rsid w:val="00E55F7A"/>
    <w:rsid w:val="00E562C4"/>
    <w:rsid w:val="00E564EE"/>
    <w:rsid w:val="00E56BFC"/>
    <w:rsid w:val="00E56D6F"/>
    <w:rsid w:val="00E56E5B"/>
    <w:rsid w:val="00E56E98"/>
    <w:rsid w:val="00E57580"/>
    <w:rsid w:val="00E57941"/>
    <w:rsid w:val="00E57A24"/>
    <w:rsid w:val="00E57C38"/>
    <w:rsid w:val="00E57CAF"/>
    <w:rsid w:val="00E57D90"/>
    <w:rsid w:val="00E57F8A"/>
    <w:rsid w:val="00E600FB"/>
    <w:rsid w:val="00E603F9"/>
    <w:rsid w:val="00E6049B"/>
    <w:rsid w:val="00E60517"/>
    <w:rsid w:val="00E6077D"/>
    <w:rsid w:val="00E60864"/>
    <w:rsid w:val="00E60DE2"/>
    <w:rsid w:val="00E61002"/>
    <w:rsid w:val="00E6109E"/>
    <w:rsid w:val="00E61372"/>
    <w:rsid w:val="00E61420"/>
    <w:rsid w:val="00E614C3"/>
    <w:rsid w:val="00E6177C"/>
    <w:rsid w:val="00E61804"/>
    <w:rsid w:val="00E61805"/>
    <w:rsid w:val="00E61B03"/>
    <w:rsid w:val="00E61B55"/>
    <w:rsid w:val="00E61BC1"/>
    <w:rsid w:val="00E61C31"/>
    <w:rsid w:val="00E61C8C"/>
    <w:rsid w:val="00E61F78"/>
    <w:rsid w:val="00E6234D"/>
    <w:rsid w:val="00E62668"/>
    <w:rsid w:val="00E62A8E"/>
    <w:rsid w:val="00E63B8D"/>
    <w:rsid w:val="00E63DDA"/>
    <w:rsid w:val="00E63E32"/>
    <w:rsid w:val="00E64571"/>
    <w:rsid w:val="00E646BF"/>
    <w:rsid w:val="00E64A19"/>
    <w:rsid w:val="00E64A8C"/>
    <w:rsid w:val="00E64ADC"/>
    <w:rsid w:val="00E64B0B"/>
    <w:rsid w:val="00E64FC5"/>
    <w:rsid w:val="00E65057"/>
    <w:rsid w:val="00E650E5"/>
    <w:rsid w:val="00E65223"/>
    <w:rsid w:val="00E65284"/>
    <w:rsid w:val="00E653B3"/>
    <w:rsid w:val="00E65BBD"/>
    <w:rsid w:val="00E65DCD"/>
    <w:rsid w:val="00E65E0B"/>
    <w:rsid w:val="00E65F5F"/>
    <w:rsid w:val="00E660AB"/>
    <w:rsid w:val="00E66415"/>
    <w:rsid w:val="00E66501"/>
    <w:rsid w:val="00E668C9"/>
    <w:rsid w:val="00E66B4C"/>
    <w:rsid w:val="00E66C85"/>
    <w:rsid w:val="00E66D8A"/>
    <w:rsid w:val="00E66DFB"/>
    <w:rsid w:val="00E66F57"/>
    <w:rsid w:val="00E67183"/>
    <w:rsid w:val="00E67319"/>
    <w:rsid w:val="00E67634"/>
    <w:rsid w:val="00E6772C"/>
    <w:rsid w:val="00E67D81"/>
    <w:rsid w:val="00E67DB9"/>
    <w:rsid w:val="00E70098"/>
    <w:rsid w:val="00E702CA"/>
    <w:rsid w:val="00E702F8"/>
    <w:rsid w:val="00E70409"/>
    <w:rsid w:val="00E70426"/>
    <w:rsid w:val="00E70753"/>
    <w:rsid w:val="00E70EB6"/>
    <w:rsid w:val="00E7103C"/>
    <w:rsid w:val="00E71062"/>
    <w:rsid w:val="00E71176"/>
    <w:rsid w:val="00E71257"/>
    <w:rsid w:val="00E712FE"/>
    <w:rsid w:val="00E713EF"/>
    <w:rsid w:val="00E71671"/>
    <w:rsid w:val="00E71C09"/>
    <w:rsid w:val="00E71DBA"/>
    <w:rsid w:val="00E72054"/>
    <w:rsid w:val="00E7230D"/>
    <w:rsid w:val="00E724A2"/>
    <w:rsid w:val="00E724AB"/>
    <w:rsid w:val="00E7276E"/>
    <w:rsid w:val="00E727E8"/>
    <w:rsid w:val="00E72947"/>
    <w:rsid w:val="00E729BE"/>
    <w:rsid w:val="00E72B73"/>
    <w:rsid w:val="00E72FEB"/>
    <w:rsid w:val="00E73117"/>
    <w:rsid w:val="00E7359C"/>
    <w:rsid w:val="00E73685"/>
    <w:rsid w:val="00E73716"/>
    <w:rsid w:val="00E73AC8"/>
    <w:rsid w:val="00E73B16"/>
    <w:rsid w:val="00E73BE7"/>
    <w:rsid w:val="00E73E11"/>
    <w:rsid w:val="00E73F8C"/>
    <w:rsid w:val="00E74049"/>
    <w:rsid w:val="00E74136"/>
    <w:rsid w:val="00E742D1"/>
    <w:rsid w:val="00E74379"/>
    <w:rsid w:val="00E7437E"/>
    <w:rsid w:val="00E745F4"/>
    <w:rsid w:val="00E74A6A"/>
    <w:rsid w:val="00E74D53"/>
    <w:rsid w:val="00E74EFE"/>
    <w:rsid w:val="00E751DF"/>
    <w:rsid w:val="00E75242"/>
    <w:rsid w:val="00E75283"/>
    <w:rsid w:val="00E753D8"/>
    <w:rsid w:val="00E7561C"/>
    <w:rsid w:val="00E75C67"/>
    <w:rsid w:val="00E75D04"/>
    <w:rsid w:val="00E75E03"/>
    <w:rsid w:val="00E75E4B"/>
    <w:rsid w:val="00E761E4"/>
    <w:rsid w:val="00E76429"/>
    <w:rsid w:val="00E76494"/>
    <w:rsid w:val="00E7687C"/>
    <w:rsid w:val="00E76CFC"/>
    <w:rsid w:val="00E76D0E"/>
    <w:rsid w:val="00E7709E"/>
    <w:rsid w:val="00E773F3"/>
    <w:rsid w:val="00E777EC"/>
    <w:rsid w:val="00E778D1"/>
    <w:rsid w:val="00E77C59"/>
    <w:rsid w:val="00E77DA2"/>
    <w:rsid w:val="00E77FF3"/>
    <w:rsid w:val="00E800DE"/>
    <w:rsid w:val="00E80506"/>
    <w:rsid w:val="00E80698"/>
    <w:rsid w:val="00E80951"/>
    <w:rsid w:val="00E809F0"/>
    <w:rsid w:val="00E80EC1"/>
    <w:rsid w:val="00E81059"/>
    <w:rsid w:val="00E8134B"/>
    <w:rsid w:val="00E81501"/>
    <w:rsid w:val="00E81704"/>
    <w:rsid w:val="00E8193C"/>
    <w:rsid w:val="00E819B3"/>
    <w:rsid w:val="00E81C60"/>
    <w:rsid w:val="00E81DD8"/>
    <w:rsid w:val="00E81FF0"/>
    <w:rsid w:val="00E822A7"/>
    <w:rsid w:val="00E822B9"/>
    <w:rsid w:val="00E8240B"/>
    <w:rsid w:val="00E825C9"/>
    <w:rsid w:val="00E8275A"/>
    <w:rsid w:val="00E82A12"/>
    <w:rsid w:val="00E82B8F"/>
    <w:rsid w:val="00E836BB"/>
    <w:rsid w:val="00E83E21"/>
    <w:rsid w:val="00E840EF"/>
    <w:rsid w:val="00E841D7"/>
    <w:rsid w:val="00E841E0"/>
    <w:rsid w:val="00E845F6"/>
    <w:rsid w:val="00E847B5"/>
    <w:rsid w:val="00E84881"/>
    <w:rsid w:val="00E84A61"/>
    <w:rsid w:val="00E84ADD"/>
    <w:rsid w:val="00E84C88"/>
    <w:rsid w:val="00E84CBD"/>
    <w:rsid w:val="00E84CD8"/>
    <w:rsid w:val="00E84E31"/>
    <w:rsid w:val="00E84E47"/>
    <w:rsid w:val="00E84F24"/>
    <w:rsid w:val="00E84FBD"/>
    <w:rsid w:val="00E84FC9"/>
    <w:rsid w:val="00E85069"/>
    <w:rsid w:val="00E852D0"/>
    <w:rsid w:val="00E85497"/>
    <w:rsid w:val="00E8556C"/>
    <w:rsid w:val="00E8567F"/>
    <w:rsid w:val="00E857C5"/>
    <w:rsid w:val="00E85BCF"/>
    <w:rsid w:val="00E86B92"/>
    <w:rsid w:val="00E873E5"/>
    <w:rsid w:val="00E8747F"/>
    <w:rsid w:val="00E87577"/>
    <w:rsid w:val="00E8790B"/>
    <w:rsid w:val="00E87C28"/>
    <w:rsid w:val="00E902D7"/>
    <w:rsid w:val="00E903F3"/>
    <w:rsid w:val="00E9080B"/>
    <w:rsid w:val="00E909E2"/>
    <w:rsid w:val="00E90B0F"/>
    <w:rsid w:val="00E90ECE"/>
    <w:rsid w:val="00E910F5"/>
    <w:rsid w:val="00E911CD"/>
    <w:rsid w:val="00E9127D"/>
    <w:rsid w:val="00E912A7"/>
    <w:rsid w:val="00E91444"/>
    <w:rsid w:val="00E917C2"/>
    <w:rsid w:val="00E91A07"/>
    <w:rsid w:val="00E91A50"/>
    <w:rsid w:val="00E91A73"/>
    <w:rsid w:val="00E91F1F"/>
    <w:rsid w:val="00E91F6F"/>
    <w:rsid w:val="00E920C1"/>
    <w:rsid w:val="00E92851"/>
    <w:rsid w:val="00E929EF"/>
    <w:rsid w:val="00E92B1A"/>
    <w:rsid w:val="00E92F49"/>
    <w:rsid w:val="00E92FD7"/>
    <w:rsid w:val="00E930C3"/>
    <w:rsid w:val="00E9327E"/>
    <w:rsid w:val="00E93654"/>
    <w:rsid w:val="00E93675"/>
    <w:rsid w:val="00E93795"/>
    <w:rsid w:val="00E939C0"/>
    <w:rsid w:val="00E93A08"/>
    <w:rsid w:val="00E93A58"/>
    <w:rsid w:val="00E93BC1"/>
    <w:rsid w:val="00E93D49"/>
    <w:rsid w:val="00E9471E"/>
    <w:rsid w:val="00E947DB"/>
    <w:rsid w:val="00E94ACE"/>
    <w:rsid w:val="00E94E68"/>
    <w:rsid w:val="00E94F84"/>
    <w:rsid w:val="00E94FAC"/>
    <w:rsid w:val="00E95061"/>
    <w:rsid w:val="00E951CF"/>
    <w:rsid w:val="00E95225"/>
    <w:rsid w:val="00E95249"/>
    <w:rsid w:val="00E95484"/>
    <w:rsid w:val="00E9549B"/>
    <w:rsid w:val="00E95565"/>
    <w:rsid w:val="00E957C2"/>
    <w:rsid w:val="00E95AE7"/>
    <w:rsid w:val="00E95AF8"/>
    <w:rsid w:val="00E95BDA"/>
    <w:rsid w:val="00E95E11"/>
    <w:rsid w:val="00E95EEF"/>
    <w:rsid w:val="00E95FDF"/>
    <w:rsid w:val="00E9634A"/>
    <w:rsid w:val="00E9635F"/>
    <w:rsid w:val="00E963B7"/>
    <w:rsid w:val="00E96579"/>
    <w:rsid w:val="00E965AC"/>
    <w:rsid w:val="00E965BD"/>
    <w:rsid w:val="00E96A15"/>
    <w:rsid w:val="00E96BDD"/>
    <w:rsid w:val="00E96F13"/>
    <w:rsid w:val="00E96FC5"/>
    <w:rsid w:val="00E96FD1"/>
    <w:rsid w:val="00E970CB"/>
    <w:rsid w:val="00E97351"/>
    <w:rsid w:val="00E97374"/>
    <w:rsid w:val="00E97545"/>
    <w:rsid w:val="00E976CC"/>
    <w:rsid w:val="00E97790"/>
    <w:rsid w:val="00E97AB3"/>
    <w:rsid w:val="00E97AEF"/>
    <w:rsid w:val="00E97B53"/>
    <w:rsid w:val="00E97C94"/>
    <w:rsid w:val="00E97E6D"/>
    <w:rsid w:val="00E97FA9"/>
    <w:rsid w:val="00E97FB1"/>
    <w:rsid w:val="00EA0049"/>
    <w:rsid w:val="00EA00DC"/>
    <w:rsid w:val="00EA010B"/>
    <w:rsid w:val="00EA0233"/>
    <w:rsid w:val="00EA03CE"/>
    <w:rsid w:val="00EA060E"/>
    <w:rsid w:val="00EA068B"/>
    <w:rsid w:val="00EA0888"/>
    <w:rsid w:val="00EA0AF7"/>
    <w:rsid w:val="00EA0DDF"/>
    <w:rsid w:val="00EA0E31"/>
    <w:rsid w:val="00EA0F4D"/>
    <w:rsid w:val="00EA10E9"/>
    <w:rsid w:val="00EA110D"/>
    <w:rsid w:val="00EA150B"/>
    <w:rsid w:val="00EA1621"/>
    <w:rsid w:val="00EA1883"/>
    <w:rsid w:val="00EA18DB"/>
    <w:rsid w:val="00EA1AE7"/>
    <w:rsid w:val="00EA1EAE"/>
    <w:rsid w:val="00EA1FE6"/>
    <w:rsid w:val="00EA2195"/>
    <w:rsid w:val="00EA21BD"/>
    <w:rsid w:val="00EA2532"/>
    <w:rsid w:val="00EA27B3"/>
    <w:rsid w:val="00EA27DE"/>
    <w:rsid w:val="00EA2A3C"/>
    <w:rsid w:val="00EA2A40"/>
    <w:rsid w:val="00EA2D3A"/>
    <w:rsid w:val="00EA2FB2"/>
    <w:rsid w:val="00EA300D"/>
    <w:rsid w:val="00EA3082"/>
    <w:rsid w:val="00EA36B8"/>
    <w:rsid w:val="00EA3757"/>
    <w:rsid w:val="00EA3A16"/>
    <w:rsid w:val="00EA3B30"/>
    <w:rsid w:val="00EA3CA8"/>
    <w:rsid w:val="00EA3CE0"/>
    <w:rsid w:val="00EA3DDD"/>
    <w:rsid w:val="00EA418F"/>
    <w:rsid w:val="00EA4509"/>
    <w:rsid w:val="00EA4615"/>
    <w:rsid w:val="00EA4628"/>
    <w:rsid w:val="00EA471E"/>
    <w:rsid w:val="00EA479C"/>
    <w:rsid w:val="00EA4860"/>
    <w:rsid w:val="00EA497D"/>
    <w:rsid w:val="00EA4AEE"/>
    <w:rsid w:val="00EA4CA0"/>
    <w:rsid w:val="00EA50C1"/>
    <w:rsid w:val="00EA50E0"/>
    <w:rsid w:val="00EA5DE7"/>
    <w:rsid w:val="00EA5E56"/>
    <w:rsid w:val="00EA5E8E"/>
    <w:rsid w:val="00EA5F8D"/>
    <w:rsid w:val="00EA5F95"/>
    <w:rsid w:val="00EA6499"/>
    <w:rsid w:val="00EA6556"/>
    <w:rsid w:val="00EA692F"/>
    <w:rsid w:val="00EA6BF8"/>
    <w:rsid w:val="00EA6C8C"/>
    <w:rsid w:val="00EA6CF7"/>
    <w:rsid w:val="00EA6DD0"/>
    <w:rsid w:val="00EA6E7E"/>
    <w:rsid w:val="00EA6FBC"/>
    <w:rsid w:val="00EA70BA"/>
    <w:rsid w:val="00EA71A9"/>
    <w:rsid w:val="00EA7B85"/>
    <w:rsid w:val="00EA7D18"/>
    <w:rsid w:val="00EA7F37"/>
    <w:rsid w:val="00EB02B3"/>
    <w:rsid w:val="00EB03DD"/>
    <w:rsid w:val="00EB07A4"/>
    <w:rsid w:val="00EB0963"/>
    <w:rsid w:val="00EB0A90"/>
    <w:rsid w:val="00EB0B10"/>
    <w:rsid w:val="00EB0DE9"/>
    <w:rsid w:val="00EB0E0E"/>
    <w:rsid w:val="00EB12F5"/>
    <w:rsid w:val="00EB13AA"/>
    <w:rsid w:val="00EB19E7"/>
    <w:rsid w:val="00EB1A6E"/>
    <w:rsid w:val="00EB1C4D"/>
    <w:rsid w:val="00EB1CB0"/>
    <w:rsid w:val="00EB1D58"/>
    <w:rsid w:val="00EB1DAD"/>
    <w:rsid w:val="00EB21D3"/>
    <w:rsid w:val="00EB2262"/>
    <w:rsid w:val="00EB237D"/>
    <w:rsid w:val="00EB242E"/>
    <w:rsid w:val="00EB28B0"/>
    <w:rsid w:val="00EB28FA"/>
    <w:rsid w:val="00EB2FB2"/>
    <w:rsid w:val="00EB32F7"/>
    <w:rsid w:val="00EB3430"/>
    <w:rsid w:val="00EB34DA"/>
    <w:rsid w:val="00EB36E8"/>
    <w:rsid w:val="00EB3A0E"/>
    <w:rsid w:val="00EB3A69"/>
    <w:rsid w:val="00EB3D81"/>
    <w:rsid w:val="00EB3E29"/>
    <w:rsid w:val="00EB3ED4"/>
    <w:rsid w:val="00EB3F1F"/>
    <w:rsid w:val="00EB40B1"/>
    <w:rsid w:val="00EB4922"/>
    <w:rsid w:val="00EB4DDF"/>
    <w:rsid w:val="00EB4E24"/>
    <w:rsid w:val="00EB532A"/>
    <w:rsid w:val="00EB542A"/>
    <w:rsid w:val="00EB54BA"/>
    <w:rsid w:val="00EB5623"/>
    <w:rsid w:val="00EB5760"/>
    <w:rsid w:val="00EB5783"/>
    <w:rsid w:val="00EB586E"/>
    <w:rsid w:val="00EB58B3"/>
    <w:rsid w:val="00EB59FA"/>
    <w:rsid w:val="00EB5AA8"/>
    <w:rsid w:val="00EB5C7F"/>
    <w:rsid w:val="00EB5F03"/>
    <w:rsid w:val="00EB60CC"/>
    <w:rsid w:val="00EB627E"/>
    <w:rsid w:val="00EB6550"/>
    <w:rsid w:val="00EB659F"/>
    <w:rsid w:val="00EB6BD8"/>
    <w:rsid w:val="00EB6BE0"/>
    <w:rsid w:val="00EB6F4C"/>
    <w:rsid w:val="00EB7060"/>
    <w:rsid w:val="00EB70E3"/>
    <w:rsid w:val="00EB71B9"/>
    <w:rsid w:val="00EB71C4"/>
    <w:rsid w:val="00EB72C2"/>
    <w:rsid w:val="00EB7353"/>
    <w:rsid w:val="00EB7687"/>
    <w:rsid w:val="00EB77D1"/>
    <w:rsid w:val="00EB7B28"/>
    <w:rsid w:val="00EB7CAF"/>
    <w:rsid w:val="00EB7CD3"/>
    <w:rsid w:val="00EC0196"/>
    <w:rsid w:val="00EC0228"/>
    <w:rsid w:val="00EC02B5"/>
    <w:rsid w:val="00EC03E3"/>
    <w:rsid w:val="00EC04C0"/>
    <w:rsid w:val="00EC06D2"/>
    <w:rsid w:val="00EC0AE0"/>
    <w:rsid w:val="00EC0C6F"/>
    <w:rsid w:val="00EC0C99"/>
    <w:rsid w:val="00EC0FBE"/>
    <w:rsid w:val="00EC1095"/>
    <w:rsid w:val="00EC135A"/>
    <w:rsid w:val="00EC1403"/>
    <w:rsid w:val="00EC1545"/>
    <w:rsid w:val="00EC1571"/>
    <w:rsid w:val="00EC17D8"/>
    <w:rsid w:val="00EC17E3"/>
    <w:rsid w:val="00EC1A7A"/>
    <w:rsid w:val="00EC1BBE"/>
    <w:rsid w:val="00EC1C48"/>
    <w:rsid w:val="00EC1C7F"/>
    <w:rsid w:val="00EC2167"/>
    <w:rsid w:val="00EC2227"/>
    <w:rsid w:val="00EC26D3"/>
    <w:rsid w:val="00EC26DA"/>
    <w:rsid w:val="00EC2AA0"/>
    <w:rsid w:val="00EC2B83"/>
    <w:rsid w:val="00EC2CFE"/>
    <w:rsid w:val="00EC2DCC"/>
    <w:rsid w:val="00EC2E5A"/>
    <w:rsid w:val="00EC2FE1"/>
    <w:rsid w:val="00EC3032"/>
    <w:rsid w:val="00EC33AB"/>
    <w:rsid w:val="00EC34AB"/>
    <w:rsid w:val="00EC3516"/>
    <w:rsid w:val="00EC3731"/>
    <w:rsid w:val="00EC37AD"/>
    <w:rsid w:val="00EC3803"/>
    <w:rsid w:val="00EC3B28"/>
    <w:rsid w:val="00EC3CDE"/>
    <w:rsid w:val="00EC3EB8"/>
    <w:rsid w:val="00EC5143"/>
    <w:rsid w:val="00EC51A6"/>
    <w:rsid w:val="00EC521A"/>
    <w:rsid w:val="00EC5297"/>
    <w:rsid w:val="00EC5419"/>
    <w:rsid w:val="00EC5644"/>
    <w:rsid w:val="00EC57C8"/>
    <w:rsid w:val="00EC592C"/>
    <w:rsid w:val="00EC59B3"/>
    <w:rsid w:val="00EC5B3D"/>
    <w:rsid w:val="00EC5C9E"/>
    <w:rsid w:val="00EC6080"/>
    <w:rsid w:val="00EC6255"/>
    <w:rsid w:val="00EC62B8"/>
    <w:rsid w:val="00EC6382"/>
    <w:rsid w:val="00EC6A90"/>
    <w:rsid w:val="00EC6B49"/>
    <w:rsid w:val="00EC6CEF"/>
    <w:rsid w:val="00EC6E2E"/>
    <w:rsid w:val="00EC6E3D"/>
    <w:rsid w:val="00EC6EA3"/>
    <w:rsid w:val="00EC7213"/>
    <w:rsid w:val="00EC7348"/>
    <w:rsid w:val="00EC75FA"/>
    <w:rsid w:val="00EC7C67"/>
    <w:rsid w:val="00EC7CAB"/>
    <w:rsid w:val="00EC7E64"/>
    <w:rsid w:val="00EC7ED9"/>
    <w:rsid w:val="00ED0112"/>
    <w:rsid w:val="00ED0313"/>
    <w:rsid w:val="00ED04EC"/>
    <w:rsid w:val="00ED05A6"/>
    <w:rsid w:val="00ED064E"/>
    <w:rsid w:val="00ED0767"/>
    <w:rsid w:val="00ED083A"/>
    <w:rsid w:val="00ED098F"/>
    <w:rsid w:val="00ED0ADC"/>
    <w:rsid w:val="00ED0B10"/>
    <w:rsid w:val="00ED0E6E"/>
    <w:rsid w:val="00ED0EBD"/>
    <w:rsid w:val="00ED0F6A"/>
    <w:rsid w:val="00ED1045"/>
    <w:rsid w:val="00ED117F"/>
    <w:rsid w:val="00ED1307"/>
    <w:rsid w:val="00ED138C"/>
    <w:rsid w:val="00ED1737"/>
    <w:rsid w:val="00ED1BA9"/>
    <w:rsid w:val="00ED1F2E"/>
    <w:rsid w:val="00ED22AD"/>
    <w:rsid w:val="00ED2389"/>
    <w:rsid w:val="00ED2413"/>
    <w:rsid w:val="00ED2613"/>
    <w:rsid w:val="00ED274A"/>
    <w:rsid w:val="00ED29D3"/>
    <w:rsid w:val="00ED2C59"/>
    <w:rsid w:val="00ED2F0F"/>
    <w:rsid w:val="00ED2FA1"/>
    <w:rsid w:val="00ED30C0"/>
    <w:rsid w:val="00ED317A"/>
    <w:rsid w:val="00ED31E0"/>
    <w:rsid w:val="00ED33FD"/>
    <w:rsid w:val="00ED35B8"/>
    <w:rsid w:val="00ED3639"/>
    <w:rsid w:val="00ED3A63"/>
    <w:rsid w:val="00ED3CA8"/>
    <w:rsid w:val="00ED3F9F"/>
    <w:rsid w:val="00ED4600"/>
    <w:rsid w:val="00ED4690"/>
    <w:rsid w:val="00ED4AFB"/>
    <w:rsid w:val="00ED4B6C"/>
    <w:rsid w:val="00ED4B9E"/>
    <w:rsid w:val="00ED4DB4"/>
    <w:rsid w:val="00ED4E0E"/>
    <w:rsid w:val="00ED4E8D"/>
    <w:rsid w:val="00ED4F5F"/>
    <w:rsid w:val="00ED53A4"/>
    <w:rsid w:val="00ED53EA"/>
    <w:rsid w:val="00ED5597"/>
    <w:rsid w:val="00ED57B9"/>
    <w:rsid w:val="00ED5877"/>
    <w:rsid w:val="00ED5925"/>
    <w:rsid w:val="00ED5A43"/>
    <w:rsid w:val="00ED5C5E"/>
    <w:rsid w:val="00ED5C99"/>
    <w:rsid w:val="00ED5D71"/>
    <w:rsid w:val="00ED65CA"/>
    <w:rsid w:val="00ED6E33"/>
    <w:rsid w:val="00ED7026"/>
    <w:rsid w:val="00ED71B8"/>
    <w:rsid w:val="00ED7314"/>
    <w:rsid w:val="00ED7D52"/>
    <w:rsid w:val="00ED7EF5"/>
    <w:rsid w:val="00ED7F43"/>
    <w:rsid w:val="00EE007D"/>
    <w:rsid w:val="00EE01D5"/>
    <w:rsid w:val="00EE0437"/>
    <w:rsid w:val="00EE0814"/>
    <w:rsid w:val="00EE08EC"/>
    <w:rsid w:val="00EE0B23"/>
    <w:rsid w:val="00EE0E0E"/>
    <w:rsid w:val="00EE0EB9"/>
    <w:rsid w:val="00EE1093"/>
    <w:rsid w:val="00EE126A"/>
    <w:rsid w:val="00EE12AD"/>
    <w:rsid w:val="00EE1B49"/>
    <w:rsid w:val="00EE1BE0"/>
    <w:rsid w:val="00EE1C54"/>
    <w:rsid w:val="00EE1CE3"/>
    <w:rsid w:val="00EE1EC9"/>
    <w:rsid w:val="00EE20DC"/>
    <w:rsid w:val="00EE2299"/>
    <w:rsid w:val="00EE2412"/>
    <w:rsid w:val="00EE24A4"/>
    <w:rsid w:val="00EE27D5"/>
    <w:rsid w:val="00EE2A20"/>
    <w:rsid w:val="00EE2FB1"/>
    <w:rsid w:val="00EE2FD0"/>
    <w:rsid w:val="00EE3188"/>
    <w:rsid w:val="00EE3551"/>
    <w:rsid w:val="00EE37B2"/>
    <w:rsid w:val="00EE3917"/>
    <w:rsid w:val="00EE394F"/>
    <w:rsid w:val="00EE3BE5"/>
    <w:rsid w:val="00EE3BEA"/>
    <w:rsid w:val="00EE3E8D"/>
    <w:rsid w:val="00EE4261"/>
    <w:rsid w:val="00EE437C"/>
    <w:rsid w:val="00EE4460"/>
    <w:rsid w:val="00EE45A2"/>
    <w:rsid w:val="00EE483C"/>
    <w:rsid w:val="00EE4BA6"/>
    <w:rsid w:val="00EE4D3F"/>
    <w:rsid w:val="00EE4E37"/>
    <w:rsid w:val="00EE525B"/>
    <w:rsid w:val="00EE5268"/>
    <w:rsid w:val="00EE54D1"/>
    <w:rsid w:val="00EE579F"/>
    <w:rsid w:val="00EE5A25"/>
    <w:rsid w:val="00EE5B2B"/>
    <w:rsid w:val="00EE5E8F"/>
    <w:rsid w:val="00EE5F04"/>
    <w:rsid w:val="00EE5FE2"/>
    <w:rsid w:val="00EE6317"/>
    <w:rsid w:val="00EE6875"/>
    <w:rsid w:val="00EE6ABB"/>
    <w:rsid w:val="00EE6D7A"/>
    <w:rsid w:val="00EE7029"/>
    <w:rsid w:val="00EE70A3"/>
    <w:rsid w:val="00EE7143"/>
    <w:rsid w:val="00EE71D0"/>
    <w:rsid w:val="00EE72CA"/>
    <w:rsid w:val="00EE73BC"/>
    <w:rsid w:val="00EE7513"/>
    <w:rsid w:val="00EE767F"/>
    <w:rsid w:val="00EE7A14"/>
    <w:rsid w:val="00EE7D87"/>
    <w:rsid w:val="00EE7F98"/>
    <w:rsid w:val="00EF000C"/>
    <w:rsid w:val="00EF02F8"/>
    <w:rsid w:val="00EF064C"/>
    <w:rsid w:val="00EF0708"/>
    <w:rsid w:val="00EF07B8"/>
    <w:rsid w:val="00EF0983"/>
    <w:rsid w:val="00EF0988"/>
    <w:rsid w:val="00EF09F9"/>
    <w:rsid w:val="00EF0A83"/>
    <w:rsid w:val="00EF0B1E"/>
    <w:rsid w:val="00EF0DFA"/>
    <w:rsid w:val="00EF1131"/>
    <w:rsid w:val="00EF168F"/>
    <w:rsid w:val="00EF1695"/>
    <w:rsid w:val="00EF1E46"/>
    <w:rsid w:val="00EF1F05"/>
    <w:rsid w:val="00EF2244"/>
    <w:rsid w:val="00EF22D0"/>
    <w:rsid w:val="00EF262E"/>
    <w:rsid w:val="00EF2B6A"/>
    <w:rsid w:val="00EF2C20"/>
    <w:rsid w:val="00EF2EEF"/>
    <w:rsid w:val="00EF34B5"/>
    <w:rsid w:val="00EF3727"/>
    <w:rsid w:val="00EF38DB"/>
    <w:rsid w:val="00EF38E0"/>
    <w:rsid w:val="00EF3B46"/>
    <w:rsid w:val="00EF3E4D"/>
    <w:rsid w:val="00EF3EE3"/>
    <w:rsid w:val="00EF411C"/>
    <w:rsid w:val="00EF41F9"/>
    <w:rsid w:val="00EF4220"/>
    <w:rsid w:val="00EF4247"/>
    <w:rsid w:val="00EF4599"/>
    <w:rsid w:val="00EF47BA"/>
    <w:rsid w:val="00EF484C"/>
    <w:rsid w:val="00EF4AA2"/>
    <w:rsid w:val="00EF4CA6"/>
    <w:rsid w:val="00EF4D12"/>
    <w:rsid w:val="00EF5198"/>
    <w:rsid w:val="00EF55E6"/>
    <w:rsid w:val="00EF580D"/>
    <w:rsid w:val="00EF5998"/>
    <w:rsid w:val="00EF59DF"/>
    <w:rsid w:val="00EF5BF3"/>
    <w:rsid w:val="00EF5DB5"/>
    <w:rsid w:val="00EF5FE2"/>
    <w:rsid w:val="00EF61B2"/>
    <w:rsid w:val="00EF639A"/>
    <w:rsid w:val="00EF65EC"/>
    <w:rsid w:val="00EF667D"/>
    <w:rsid w:val="00EF6A7D"/>
    <w:rsid w:val="00EF6C14"/>
    <w:rsid w:val="00EF6DA1"/>
    <w:rsid w:val="00EF6E1C"/>
    <w:rsid w:val="00EF6E78"/>
    <w:rsid w:val="00EF71BB"/>
    <w:rsid w:val="00EF75C2"/>
    <w:rsid w:val="00EF7898"/>
    <w:rsid w:val="00EF7A60"/>
    <w:rsid w:val="00EF7B4F"/>
    <w:rsid w:val="00EF7BC6"/>
    <w:rsid w:val="00EF7C29"/>
    <w:rsid w:val="00F002F1"/>
    <w:rsid w:val="00F00320"/>
    <w:rsid w:val="00F00553"/>
    <w:rsid w:val="00F005A9"/>
    <w:rsid w:val="00F0060D"/>
    <w:rsid w:val="00F009AC"/>
    <w:rsid w:val="00F00AF1"/>
    <w:rsid w:val="00F00ECB"/>
    <w:rsid w:val="00F010FE"/>
    <w:rsid w:val="00F0127F"/>
    <w:rsid w:val="00F012CC"/>
    <w:rsid w:val="00F01333"/>
    <w:rsid w:val="00F0151F"/>
    <w:rsid w:val="00F01536"/>
    <w:rsid w:val="00F015F5"/>
    <w:rsid w:val="00F01723"/>
    <w:rsid w:val="00F0191D"/>
    <w:rsid w:val="00F01A21"/>
    <w:rsid w:val="00F01F83"/>
    <w:rsid w:val="00F01FF8"/>
    <w:rsid w:val="00F0211A"/>
    <w:rsid w:val="00F02163"/>
    <w:rsid w:val="00F021A5"/>
    <w:rsid w:val="00F026E9"/>
    <w:rsid w:val="00F027C1"/>
    <w:rsid w:val="00F0282F"/>
    <w:rsid w:val="00F0283D"/>
    <w:rsid w:val="00F02C84"/>
    <w:rsid w:val="00F02D23"/>
    <w:rsid w:val="00F02DFC"/>
    <w:rsid w:val="00F03966"/>
    <w:rsid w:val="00F03ED5"/>
    <w:rsid w:val="00F03F08"/>
    <w:rsid w:val="00F03FB7"/>
    <w:rsid w:val="00F0440A"/>
    <w:rsid w:val="00F0441B"/>
    <w:rsid w:val="00F048E3"/>
    <w:rsid w:val="00F04AE9"/>
    <w:rsid w:val="00F04E91"/>
    <w:rsid w:val="00F05394"/>
    <w:rsid w:val="00F053A5"/>
    <w:rsid w:val="00F05508"/>
    <w:rsid w:val="00F057EB"/>
    <w:rsid w:val="00F05903"/>
    <w:rsid w:val="00F05958"/>
    <w:rsid w:val="00F05A3B"/>
    <w:rsid w:val="00F05AF3"/>
    <w:rsid w:val="00F05B10"/>
    <w:rsid w:val="00F05BAF"/>
    <w:rsid w:val="00F05D0B"/>
    <w:rsid w:val="00F05E47"/>
    <w:rsid w:val="00F05F75"/>
    <w:rsid w:val="00F060C4"/>
    <w:rsid w:val="00F061E1"/>
    <w:rsid w:val="00F064D4"/>
    <w:rsid w:val="00F0662A"/>
    <w:rsid w:val="00F068B0"/>
    <w:rsid w:val="00F06B7D"/>
    <w:rsid w:val="00F06B90"/>
    <w:rsid w:val="00F06BB9"/>
    <w:rsid w:val="00F06C15"/>
    <w:rsid w:val="00F06CA0"/>
    <w:rsid w:val="00F06D46"/>
    <w:rsid w:val="00F06E11"/>
    <w:rsid w:val="00F06EE1"/>
    <w:rsid w:val="00F07106"/>
    <w:rsid w:val="00F0721F"/>
    <w:rsid w:val="00F076EA"/>
    <w:rsid w:val="00F07723"/>
    <w:rsid w:val="00F07845"/>
    <w:rsid w:val="00F07B12"/>
    <w:rsid w:val="00F101A8"/>
    <w:rsid w:val="00F1056D"/>
    <w:rsid w:val="00F106A3"/>
    <w:rsid w:val="00F1083D"/>
    <w:rsid w:val="00F1089F"/>
    <w:rsid w:val="00F109D7"/>
    <w:rsid w:val="00F10D24"/>
    <w:rsid w:val="00F10D92"/>
    <w:rsid w:val="00F10E21"/>
    <w:rsid w:val="00F10E36"/>
    <w:rsid w:val="00F10EF2"/>
    <w:rsid w:val="00F110AE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E87"/>
    <w:rsid w:val="00F11F6D"/>
    <w:rsid w:val="00F120EF"/>
    <w:rsid w:val="00F12274"/>
    <w:rsid w:val="00F123AF"/>
    <w:rsid w:val="00F124DD"/>
    <w:rsid w:val="00F126F8"/>
    <w:rsid w:val="00F12818"/>
    <w:rsid w:val="00F12900"/>
    <w:rsid w:val="00F12B94"/>
    <w:rsid w:val="00F12DEF"/>
    <w:rsid w:val="00F13147"/>
    <w:rsid w:val="00F137D6"/>
    <w:rsid w:val="00F13A5B"/>
    <w:rsid w:val="00F13E6B"/>
    <w:rsid w:val="00F13E96"/>
    <w:rsid w:val="00F141D8"/>
    <w:rsid w:val="00F14296"/>
    <w:rsid w:val="00F142A4"/>
    <w:rsid w:val="00F1471A"/>
    <w:rsid w:val="00F1473B"/>
    <w:rsid w:val="00F14A2C"/>
    <w:rsid w:val="00F14BEA"/>
    <w:rsid w:val="00F14F92"/>
    <w:rsid w:val="00F15482"/>
    <w:rsid w:val="00F15947"/>
    <w:rsid w:val="00F15A90"/>
    <w:rsid w:val="00F15B1C"/>
    <w:rsid w:val="00F15B3D"/>
    <w:rsid w:val="00F15C9B"/>
    <w:rsid w:val="00F15E1F"/>
    <w:rsid w:val="00F15E4F"/>
    <w:rsid w:val="00F15EAA"/>
    <w:rsid w:val="00F16002"/>
    <w:rsid w:val="00F16018"/>
    <w:rsid w:val="00F16122"/>
    <w:rsid w:val="00F1634C"/>
    <w:rsid w:val="00F167FC"/>
    <w:rsid w:val="00F1690C"/>
    <w:rsid w:val="00F16945"/>
    <w:rsid w:val="00F1694B"/>
    <w:rsid w:val="00F16CD2"/>
    <w:rsid w:val="00F16EE6"/>
    <w:rsid w:val="00F17330"/>
    <w:rsid w:val="00F174F6"/>
    <w:rsid w:val="00F176C1"/>
    <w:rsid w:val="00F177CB"/>
    <w:rsid w:val="00F17B08"/>
    <w:rsid w:val="00F17C47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76D"/>
    <w:rsid w:val="00F21888"/>
    <w:rsid w:val="00F21C6E"/>
    <w:rsid w:val="00F21CE9"/>
    <w:rsid w:val="00F220ED"/>
    <w:rsid w:val="00F22164"/>
    <w:rsid w:val="00F2239B"/>
    <w:rsid w:val="00F22486"/>
    <w:rsid w:val="00F2286F"/>
    <w:rsid w:val="00F22CDD"/>
    <w:rsid w:val="00F22E34"/>
    <w:rsid w:val="00F22EE6"/>
    <w:rsid w:val="00F231B3"/>
    <w:rsid w:val="00F231F6"/>
    <w:rsid w:val="00F2324F"/>
    <w:rsid w:val="00F2333B"/>
    <w:rsid w:val="00F23D96"/>
    <w:rsid w:val="00F23DB6"/>
    <w:rsid w:val="00F23DC9"/>
    <w:rsid w:val="00F23E11"/>
    <w:rsid w:val="00F23ED5"/>
    <w:rsid w:val="00F23F24"/>
    <w:rsid w:val="00F24664"/>
    <w:rsid w:val="00F2466B"/>
    <w:rsid w:val="00F246D2"/>
    <w:rsid w:val="00F24873"/>
    <w:rsid w:val="00F24DA1"/>
    <w:rsid w:val="00F251E3"/>
    <w:rsid w:val="00F256E5"/>
    <w:rsid w:val="00F259B7"/>
    <w:rsid w:val="00F25A4D"/>
    <w:rsid w:val="00F25C0B"/>
    <w:rsid w:val="00F25D83"/>
    <w:rsid w:val="00F25EC6"/>
    <w:rsid w:val="00F26753"/>
    <w:rsid w:val="00F26762"/>
    <w:rsid w:val="00F26868"/>
    <w:rsid w:val="00F26C16"/>
    <w:rsid w:val="00F26DA0"/>
    <w:rsid w:val="00F26E0A"/>
    <w:rsid w:val="00F26FD0"/>
    <w:rsid w:val="00F27612"/>
    <w:rsid w:val="00F276EF"/>
    <w:rsid w:val="00F27828"/>
    <w:rsid w:val="00F27867"/>
    <w:rsid w:val="00F279A3"/>
    <w:rsid w:val="00F27AA1"/>
    <w:rsid w:val="00F27CE7"/>
    <w:rsid w:val="00F27DCC"/>
    <w:rsid w:val="00F27F91"/>
    <w:rsid w:val="00F3008D"/>
    <w:rsid w:val="00F305B5"/>
    <w:rsid w:val="00F305FF"/>
    <w:rsid w:val="00F307C7"/>
    <w:rsid w:val="00F308BC"/>
    <w:rsid w:val="00F30984"/>
    <w:rsid w:val="00F309D9"/>
    <w:rsid w:val="00F309FD"/>
    <w:rsid w:val="00F30F2B"/>
    <w:rsid w:val="00F30FD9"/>
    <w:rsid w:val="00F31406"/>
    <w:rsid w:val="00F314E6"/>
    <w:rsid w:val="00F31755"/>
    <w:rsid w:val="00F317ED"/>
    <w:rsid w:val="00F3189A"/>
    <w:rsid w:val="00F31E5B"/>
    <w:rsid w:val="00F32287"/>
    <w:rsid w:val="00F32340"/>
    <w:rsid w:val="00F3237D"/>
    <w:rsid w:val="00F323C0"/>
    <w:rsid w:val="00F3276B"/>
    <w:rsid w:val="00F32E68"/>
    <w:rsid w:val="00F33B17"/>
    <w:rsid w:val="00F33C5D"/>
    <w:rsid w:val="00F33D24"/>
    <w:rsid w:val="00F33F9F"/>
    <w:rsid w:val="00F34099"/>
    <w:rsid w:val="00F34758"/>
    <w:rsid w:val="00F347B6"/>
    <w:rsid w:val="00F34CCF"/>
    <w:rsid w:val="00F34E0A"/>
    <w:rsid w:val="00F34E16"/>
    <w:rsid w:val="00F34E90"/>
    <w:rsid w:val="00F35247"/>
    <w:rsid w:val="00F352FB"/>
    <w:rsid w:val="00F35347"/>
    <w:rsid w:val="00F35F12"/>
    <w:rsid w:val="00F360F2"/>
    <w:rsid w:val="00F3664E"/>
    <w:rsid w:val="00F36C20"/>
    <w:rsid w:val="00F36CD9"/>
    <w:rsid w:val="00F36DE5"/>
    <w:rsid w:val="00F36EBE"/>
    <w:rsid w:val="00F3705F"/>
    <w:rsid w:val="00F3711A"/>
    <w:rsid w:val="00F371FB"/>
    <w:rsid w:val="00F372AA"/>
    <w:rsid w:val="00F3760F"/>
    <w:rsid w:val="00F37791"/>
    <w:rsid w:val="00F377A1"/>
    <w:rsid w:val="00F37D96"/>
    <w:rsid w:val="00F37ECF"/>
    <w:rsid w:val="00F401B3"/>
    <w:rsid w:val="00F402F3"/>
    <w:rsid w:val="00F404C1"/>
    <w:rsid w:val="00F40665"/>
    <w:rsid w:val="00F406C9"/>
    <w:rsid w:val="00F40AF6"/>
    <w:rsid w:val="00F40E6D"/>
    <w:rsid w:val="00F40E73"/>
    <w:rsid w:val="00F41193"/>
    <w:rsid w:val="00F4137B"/>
    <w:rsid w:val="00F4138A"/>
    <w:rsid w:val="00F41A7B"/>
    <w:rsid w:val="00F42001"/>
    <w:rsid w:val="00F420A5"/>
    <w:rsid w:val="00F42687"/>
    <w:rsid w:val="00F4291E"/>
    <w:rsid w:val="00F42921"/>
    <w:rsid w:val="00F429B3"/>
    <w:rsid w:val="00F42B13"/>
    <w:rsid w:val="00F42C05"/>
    <w:rsid w:val="00F42C5C"/>
    <w:rsid w:val="00F42CB7"/>
    <w:rsid w:val="00F42DB3"/>
    <w:rsid w:val="00F42DED"/>
    <w:rsid w:val="00F42E01"/>
    <w:rsid w:val="00F431C8"/>
    <w:rsid w:val="00F43555"/>
    <w:rsid w:val="00F4358C"/>
    <w:rsid w:val="00F43AD6"/>
    <w:rsid w:val="00F43B49"/>
    <w:rsid w:val="00F43DC6"/>
    <w:rsid w:val="00F4445F"/>
    <w:rsid w:val="00F44682"/>
    <w:rsid w:val="00F446B9"/>
    <w:rsid w:val="00F448D7"/>
    <w:rsid w:val="00F44901"/>
    <w:rsid w:val="00F44971"/>
    <w:rsid w:val="00F44C5F"/>
    <w:rsid w:val="00F44C8E"/>
    <w:rsid w:val="00F4510C"/>
    <w:rsid w:val="00F45245"/>
    <w:rsid w:val="00F45321"/>
    <w:rsid w:val="00F4571F"/>
    <w:rsid w:val="00F45829"/>
    <w:rsid w:val="00F45862"/>
    <w:rsid w:val="00F45B8C"/>
    <w:rsid w:val="00F45ED2"/>
    <w:rsid w:val="00F46364"/>
    <w:rsid w:val="00F46518"/>
    <w:rsid w:val="00F465E5"/>
    <w:rsid w:val="00F4681B"/>
    <w:rsid w:val="00F469BB"/>
    <w:rsid w:val="00F46D81"/>
    <w:rsid w:val="00F46DC3"/>
    <w:rsid w:val="00F46E66"/>
    <w:rsid w:val="00F470B8"/>
    <w:rsid w:val="00F471E2"/>
    <w:rsid w:val="00F47217"/>
    <w:rsid w:val="00F4732B"/>
    <w:rsid w:val="00F476C6"/>
    <w:rsid w:val="00F47A13"/>
    <w:rsid w:val="00F5016D"/>
    <w:rsid w:val="00F50861"/>
    <w:rsid w:val="00F50B07"/>
    <w:rsid w:val="00F510AA"/>
    <w:rsid w:val="00F51126"/>
    <w:rsid w:val="00F5123F"/>
    <w:rsid w:val="00F51259"/>
    <w:rsid w:val="00F5126C"/>
    <w:rsid w:val="00F51347"/>
    <w:rsid w:val="00F5146A"/>
    <w:rsid w:val="00F516EC"/>
    <w:rsid w:val="00F51858"/>
    <w:rsid w:val="00F51989"/>
    <w:rsid w:val="00F51B6A"/>
    <w:rsid w:val="00F51C11"/>
    <w:rsid w:val="00F51C59"/>
    <w:rsid w:val="00F51CE3"/>
    <w:rsid w:val="00F51E27"/>
    <w:rsid w:val="00F5216E"/>
    <w:rsid w:val="00F524A2"/>
    <w:rsid w:val="00F525E5"/>
    <w:rsid w:val="00F529B5"/>
    <w:rsid w:val="00F5315F"/>
    <w:rsid w:val="00F53499"/>
    <w:rsid w:val="00F536EE"/>
    <w:rsid w:val="00F5376C"/>
    <w:rsid w:val="00F53A18"/>
    <w:rsid w:val="00F53C04"/>
    <w:rsid w:val="00F53CCD"/>
    <w:rsid w:val="00F53DF5"/>
    <w:rsid w:val="00F53EE9"/>
    <w:rsid w:val="00F5416B"/>
    <w:rsid w:val="00F544DF"/>
    <w:rsid w:val="00F54CAE"/>
    <w:rsid w:val="00F54E35"/>
    <w:rsid w:val="00F55307"/>
    <w:rsid w:val="00F554B7"/>
    <w:rsid w:val="00F55658"/>
    <w:rsid w:val="00F556B6"/>
    <w:rsid w:val="00F557BA"/>
    <w:rsid w:val="00F558D5"/>
    <w:rsid w:val="00F55B85"/>
    <w:rsid w:val="00F55BE2"/>
    <w:rsid w:val="00F55D2A"/>
    <w:rsid w:val="00F55E65"/>
    <w:rsid w:val="00F5617D"/>
    <w:rsid w:val="00F56272"/>
    <w:rsid w:val="00F56279"/>
    <w:rsid w:val="00F56394"/>
    <w:rsid w:val="00F56462"/>
    <w:rsid w:val="00F56585"/>
    <w:rsid w:val="00F5679D"/>
    <w:rsid w:val="00F568C0"/>
    <w:rsid w:val="00F568E3"/>
    <w:rsid w:val="00F568E5"/>
    <w:rsid w:val="00F56EA2"/>
    <w:rsid w:val="00F571DB"/>
    <w:rsid w:val="00F575F4"/>
    <w:rsid w:val="00F577D0"/>
    <w:rsid w:val="00F57A2B"/>
    <w:rsid w:val="00F57E27"/>
    <w:rsid w:val="00F6006B"/>
    <w:rsid w:val="00F603BB"/>
    <w:rsid w:val="00F6053A"/>
    <w:rsid w:val="00F60557"/>
    <w:rsid w:val="00F6074D"/>
    <w:rsid w:val="00F60B43"/>
    <w:rsid w:val="00F60F03"/>
    <w:rsid w:val="00F61127"/>
    <w:rsid w:val="00F6128F"/>
    <w:rsid w:val="00F61319"/>
    <w:rsid w:val="00F613A5"/>
    <w:rsid w:val="00F6148C"/>
    <w:rsid w:val="00F616A6"/>
    <w:rsid w:val="00F6191A"/>
    <w:rsid w:val="00F61AEF"/>
    <w:rsid w:val="00F61D5D"/>
    <w:rsid w:val="00F61EB1"/>
    <w:rsid w:val="00F62253"/>
    <w:rsid w:val="00F62508"/>
    <w:rsid w:val="00F6289F"/>
    <w:rsid w:val="00F628A4"/>
    <w:rsid w:val="00F62B7C"/>
    <w:rsid w:val="00F62D2A"/>
    <w:rsid w:val="00F62EE9"/>
    <w:rsid w:val="00F636FB"/>
    <w:rsid w:val="00F63A2B"/>
    <w:rsid w:val="00F63C0E"/>
    <w:rsid w:val="00F63D2F"/>
    <w:rsid w:val="00F63D36"/>
    <w:rsid w:val="00F63E76"/>
    <w:rsid w:val="00F63F5F"/>
    <w:rsid w:val="00F6414A"/>
    <w:rsid w:val="00F64258"/>
    <w:rsid w:val="00F642AB"/>
    <w:rsid w:val="00F644FF"/>
    <w:rsid w:val="00F645D0"/>
    <w:rsid w:val="00F6487C"/>
    <w:rsid w:val="00F64A5A"/>
    <w:rsid w:val="00F64ABC"/>
    <w:rsid w:val="00F64CE0"/>
    <w:rsid w:val="00F65177"/>
    <w:rsid w:val="00F658CA"/>
    <w:rsid w:val="00F65917"/>
    <w:rsid w:val="00F65B7C"/>
    <w:rsid w:val="00F66058"/>
    <w:rsid w:val="00F660A5"/>
    <w:rsid w:val="00F66830"/>
    <w:rsid w:val="00F668EB"/>
    <w:rsid w:val="00F66D07"/>
    <w:rsid w:val="00F66D10"/>
    <w:rsid w:val="00F66E40"/>
    <w:rsid w:val="00F67007"/>
    <w:rsid w:val="00F6704E"/>
    <w:rsid w:val="00F67107"/>
    <w:rsid w:val="00F674D5"/>
    <w:rsid w:val="00F67F05"/>
    <w:rsid w:val="00F67F21"/>
    <w:rsid w:val="00F70017"/>
    <w:rsid w:val="00F70022"/>
    <w:rsid w:val="00F700D9"/>
    <w:rsid w:val="00F70366"/>
    <w:rsid w:val="00F703D2"/>
    <w:rsid w:val="00F70513"/>
    <w:rsid w:val="00F70841"/>
    <w:rsid w:val="00F708F3"/>
    <w:rsid w:val="00F70C56"/>
    <w:rsid w:val="00F70CF4"/>
    <w:rsid w:val="00F70D87"/>
    <w:rsid w:val="00F70E52"/>
    <w:rsid w:val="00F70F10"/>
    <w:rsid w:val="00F715F0"/>
    <w:rsid w:val="00F71A41"/>
    <w:rsid w:val="00F71AC8"/>
    <w:rsid w:val="00F71F15"/>
    <w:rsid w:val="00F7204A"/>
    <w:rsid w:val="00F720E2"/>
    <w:rsid w:val="00F72436"/>
    <w:rsid w:val="00F72AD9"/>
    <w:rsid w:val="00F72E9D"/>
    <w:rsid w:val="00F72F42"/>
    <w:rsid w:val="00F730C4"/>
    <w:rsid w:val="00F73364"/>
    <w:rsid w:val="00F7370D"/>
    <w:rsid w:val="00F73C99"/>
    <w:rsid w:val="00F73EE0"/>
    <w:rsid w:val="00F748BE"/>
    <w:rsid w:val="00F749CC"/>
    <w:rsid w:val="00F749E8"/>
    <w:rsid w:val="00F74A46"/>
    <w:rsid w:val="00F74A47"/>
    <w:rsid w:val="00F74C0F"/>
    <w:rsid w:val="00F75348"/>
    <w:rsid w:val="00F75506"/>
    <w:rsid w:val="00F7598C"/>
    <w:rsid w:val="00F75C3B"/>
    <w:rsid w:val="00F75CBB"/>
    <w:rsid w:val="00F76725"/>
    <w:rsid w:val="00F76B18"/>
    <w:rsid w:val="00F76B2B"/>
    <w:rsid w:val="00F76B7E"/>
    <w:rsid w:val="00F76BA0"/>
    <w:rsid w:val="00F76C72"/>
    <w:rsid w:val="00F76DB6"/>
    <w:rsid w:val="00F76DF2"/>
    <w:rsid w:val="00F7702E"/>
    <w:rsid w:val="00F77286"/>
    <w:rsid w:val="00F772E2"/>
    <w:rsid w:val="00F77365"/>
    <w:rsid w:val="00F77633"/>
    <w:rsid w:val="00F77766"/>
    <w:rsid w:val="00F777EF"/>
    <w:rsid w:val="00F77C59"/>
    <w:rsid w:val="00F77F0E"/>
    <w:rsid w:val="00F77F2D"/>
    <w:rsid w:val="00F77F98"/>
    <w:rsid w:val="00F80194"/>
    <w:rsid w:val="00F804A9"/>
    <w:rsid w:val="00F80708"/>
    <w:rsid w:val="00F80E4A"/>
    <w:rsid w:val="00F81038"/>
    <w:rsid w:val="00F810AF"/>
    <w:rsid w:val="00F81222"/>
    <w:rsid w:val="00F8144F"/>
    <w:rsid w:val="00F815FA"/>
    <w:rsid w:val="00F81997"/>
    <w:rsid w:val="00F81C7E"/>
    <w:rsid w:val="00F81CF8"/>
    <w:rsid w:val="00F81DD9"/>
    <w:rsid w:val="00F81E86"/>
    <w:rsid w:val="00F81F9C"/>
    <w:rsid w:val="00F821FA"/>
    <w:rsid w:val="00F82601"/>
    <w:rsid w:val="00F827B2"/>
    <w:rsid w:val="00F8287E"/>
    <w:rsid w:val="00F82B8E"/>
    <w:rsid w:val="00F82D1D"/>
    <w:rsid w:val="00F82F30"/>
    <w:rsid w:val="00F833F3"/>
    <w:rsid w:val="00F83476"/>
    <w:rsid w:val="00F836F9"/>
    <w:rsid w:val="00F83889"/>
    <w:rsid w:val="00F839A2"/>
    <w:rsid w:val="00F83C8D"/>
    <w:rsid w:val="00F83D6E"/>
    <w:rsid w:val="00F83E42"/>
    <w:rsid w:val="00F84019"/>
    <w:rsid w:val="00F8408E"/>
    <w:rsid w:val="00F8411D"/>
    <w:rsid w:val="00F84661"/>
    <w:rsid w:val="00F846CB"/>
    <w:rsid w:val="00F849E7"/>
    <w:rsid w:val="00F84BCC"/>
    <w:rsid w:val="00F84CEA"/>
    <w:rsid w:val="00F84D93"/>
    <w:rsid w:val="00F84E5F"/>
    <w:rsid w:val="00F84FED"/>
    <w:rsid w:val="00F85564"/>
    <w:rsid w:val="00F8561D"/>
    <w:rsid w:val="00F8562B"/>
    <w:rsid w:val="00F8568D"/>
    <w:rsid w:val="00F859E5"/>
    <w:rsid w:val="00F85A28"/>
    <w:rsid w:val="00F85B8B"/>
    <w:rsid w:val="00F85DA5"/>
    <w:rsid w:val="00F85F80"/>
    <w:rsid w:val="00F86080"/>
    <w:rsid w:val="00F860A8"/>
    <w:rsid w:val="00F861C6"/>
    <w:rsid w:val="00F861F8"/>
    <w:rsid w:val="00F86363"/>
    <w:rsid w:val="00F865F4"/>
    <w:rsid w:val="00F867A3"/>
    <w:rsid w:val="00F8698F"/>
    <w:rsid w:val="00F86B67"/>
    <w:rsid w:val="00F86EAA"/>
    <w:rsid w:val="00F86EF2"/>
    <w:rsid w:val="00F86F41"/>
    <w:rsid w:val="00F87067"/>
    <w:rsid w:val="00F8715A"/>
    <w:rsid w:val="00F871D1"/>
    <w:rsid w:val="00F8734E"/>
    <w:rsid w:val="00F87473"/>
    <w:rsid w:val="00F875F6"/>
    <w:rsid w:val="00F87671"/>
    <w:rsid w:val="00F87ADA"/>
    <w:rsid w:val="00F87E5E"/>
    <w:rsid w:val="00F87E90"/>
    <w:rsid w:val="00F87EA4"/>
    <w:rsid w:val="00F901C3"/>
    <w:rsid w:val="00F90434"/>
    <w:rsid w:val="00F9047C"/>
    <w:rsid w:val="00F90724"/>
    <w:rsid w:val="00F90A27"/>
    <w:rsid w:val="00F90BD3"/>
    <w:rsid w:val="00F90C20"/>
    <w:rsid w:val="00F90C95"/>
    <w:rsid w:val="00F90FFB"/>
    <w:rsid w:val="00F910E5"/>
    <w:rsid w:val="00F91322"/>
    <w:rsid w:val="00F91618"/>
    <w:rsid w:val="00F91679"/>
    <w:rsid w:val="00F91689"/>
    <w:rsid w:val="00F91993"/>
    <w:rsid w:val="00F91B87"/>
    <w:rsid w:val="00F91F28"/>
    <w:rsid w:val="00F92637"/>
    <w:rsid w:val="00F92793"/>
    <w:rsid w:val="00F9280F"/>
    <w:rsid w:val="00F92A5C"/>
    <w:rsid w:val="00F92B1C"/>
    <w:rsid w:val="00F92CC6"/>
    <w:rsid w:val="00F93122"/>
    <w:rsid w:val="00F93179"/>
    <w:rsid w:val="00F93729"/>
    <w:rsid w:val="00F93810"/>
    <w:rsid w:val="00F93B5E"/>
    <w:rsid w:val="00F93B6D"/>
    <w:rsid w:val="00F93C16"/>
    <w:rsid w:val="00F93C4A"/>
    <w:rsid w:val="00F93C9C"/>
    <w:rsid w:val="00F93DB5"/>
    <w:rsid w:val="00F948B8"/>
    <w:rsid w:val="00F94921"/>
    <w:rsid w:val="00F94CEF"/>
    <w:rsid w:val="00F94FE2"/>
    <w:rsid w:val="00F95026"/>
    <w:rsid w:val="00F951C6"/>
    <w:rsid w:val="00F955D6"/>
    <w:rsid w:val="00F95830"/>
    <w:rsid w:val="00F95924"/>
    <w:rsid w:val="00F95C4B"/>
    <w:rsid w:val="00F95DB7"/>
    <w:rsid w:val="00F96128"/>
    <w:rsid w:val="00F96173"/>
    <w:rsid w:val="00F96234"/>
    <w:rsid w:val="00F9633A"/>
    <w:rsid w:val="00F96381"/>
    <w:rsid w:val="00F964DF"/>
    <w:rsid w:val="00F969BD"/>
    <w:rsid w:val="00F96A3C"/>
    <w:rsid w:val="00F96C9E"/>
    <w:rsid w:val="00F96DF4"/>
    <w:rsid w:val="00F9709D"/>
    <w:rsid w:val="00F970CA"/>
    <w:rsid w:val="00F97107"/>
    <w:rsid w:val="00F9728A"/>
    <w:rsid w:val="00F9742A"/>
    <w:rsid w:val="00F97628"/>
    <w:rsid w:val="00F976AB"/>
    <w:rsid w:val="00FA01B1"/>
    <w:rsid w:val="00FA0380"/>
    <w:rsid w:val="00FA0393"/>
    <w:rsid w:val="00FA04F0"/>
    <w:rsid w:val="00FA04F4"/>
    <w:rsid w:val="00FA05FF"/>
    <w:rsid w:val="00FA0829"/>
    <w:rsid w:val="00FA0B21"/>
    <w:rsid w:val="00FA0BF8"/>
    <w:rsid w:val="00FA1061"/>
    <w:rsid w:val="00FA11B0"/>
    <w:rsid w:val="00FA1270"/>
    <w:rsid w:val="00FA137F"/>
    <w:rsid w:val="00FA1427"/>
    <w:rsid w:val="00FA164E"/>
    <w:rsid w:val="00FA17B8"/>
    <w:rsid w:val="00FA1A34"/>
    <w:rsid w:val="00FA1A79"/>
    <w:rsid w:val="00FA2268"/>
    <w:rsid w:val="00FA2445"/>
    <w:rsid w:val="00FA269E"/>
    <w:rsid w:val="00FA27FE"/>
    <w:rsid w:val="00FA2DEE"/>
    <w:rsid w:val="00FA32A5"/>
    <w:rsid w:val="00FA352A"/>
    <w:rsid w:val="00FA35B5"/>
    <w:rsid w:val="00FA35E2"/>
    <w:rsid w:val="00FA36FE"/>
    <w:rsid w:val="00FA3ABA"/>
    <w:rsid w:val="00FA3D70"/>
    <w:rsid w:val="00FA3DE3"/>
    <w:rsid w:val="00FA3DF9"/>
    <w:rsid w:val="00FA3EA6"/>
    <w:rsid w:val="00FA403B"/>
    <w:rsid w:val="00FA4699"/>
    <w:rsid w:val="00FA46C9"/>
    <w:rsid w:val="00FA4716"/>
    <w:rsid w:val="00FA477A"/>
    <w:rsid w:val="00FA481B"/>
    <w:rsid w:val="00FA49B6"/>
    <w:rsid w:val="00FA4B1B"/>
    <w:rsid w:val="00FA4C33"/>
    <w:rsid w:val="00FA4F95"/>
    <w:rsid w:val="00FA5091"/>
    <w:rsid w:val="00FA51C0"/>
    <w:rsid w:val="00FA5224"/>
    <w:rsid w:val="00FA5262"/>
    <w:rsid w:val="00FA52B5"/>
    <w:rsid w:val="00FA5BDC"/>
    <w:rsid w:val="00FA5CC0"/>
    <w:rsid w:val="00FA5D47"/>
    <w:rsid w:val="00FA6179"/>
    <w:rsid w:val="00FA6296"/>
    <w:rsid w:val="00FA62BE"/>
    <w:rsid w:val="00FA656D"/>
    <w:rsid w:val="00FA6652"/>
    <w:rsid w:val="00FA6C1F"/>
    <w:rsid w:val="00FA6E72"/>
    <w:rsid w:val="00FA6FBB"/>
    <w:rsid w:val="00FA707F"/>
    <w:rsid w:val="00FA73CC"/>
    <w:rsid w:val="00FA7613"/>
    <w:rsid w:val="00FA76EB"/>
    <w:rsid w:val="00FA7912"/>
    <w:rsid w:val="00FA7DF0"/>
    <w:rsid w:val="00FB0081"/>
    <w:rsid w:val="00FB022C"/>
    <w:rsid w:val="00FB025A"/>
    <w:rsid w:val="00FB0360"/>
    <w:rsid w:val="00FB07B9"/>
    <w:rsid w:val="00FB0A81"/>
    <w:rsid w:val="00FB0F74"/>
    <w:rsid w:val="00FB1132"/>
    <w:rsid w:val="00FB15CE"/>
    <w:rsid w:val="00FB15FA"/>
    <w:rsid w:val="00FB160D"/>
    <w:rsid w:val="00FB17BA"/>
    <w:rsid w:val="00FB17F9"/>
    <w:rsid w:val="00FB1AD1"/>
    <w:rsid w:val="00FB1BA5"/>
    <w:rsid w:val="00FB1C41"/>
    <w:rsid w:val="00FB1D0A"/>
    <w:rsid w:val="00FB1D82"/>
    <w:rsid w:val="00FB1DF6"/>
    <w:rsid w:val="00FB1E23"/>
    <w:rsid w:val="00FB1F55"/>
    <w:rsid w:val="00FB20DE"/>
    <w:rsid w:val="00FB24FD"/>
    <w:rsid w:val="00FB2626"/>
    <w:rsid w:val="00FB263F"/>
    <w:rsid w:val="00FB2712"/>
    <w:rsid w:val="00FB29A8"/>
    <w:rsid w:val="00FB2A45"/>
    <w:rsid w:val="00FB2F02"/>
    <w:rsid w:val="00FB365F"/>
    <w:rsid w:val="00FB3838"/>
    <w:rsid w:val="00FB3BEC"/>
    <w:rsid w:val="00FB3FCE"/>
    <w:rsid w:val="00FB4032"/>
    <w:rsid w:val="00FB422B"/>
    <w:rsid w:val="00FB44C8"/>
    <w:rsid w:val="00FB45F2"/>
    <w:rsid w:val="00FB46F0"/>
    <w:rsid w:val="00FB4741"/>
    <w:rsid w:val="00FB4745"/>
    <w:rsid w:val="00FB4984"/>
    <w:rsid w:val="00FB4B99"/>
    <w:rsid w:val="00FB4F89"/>
    <w:rsid w:val="00FB50B7"/>
    <w:rsid w:val="00FB51CE"/>
    <w:rsid w:val="00FB577A"/>
    <w:rsid w:val="00FB580C"/>
    <w:rsid w:val="00FB58AA"/>
    <w:rsid w:val="00FB5A67"/>
    <w:rsid w:val="00FB5AE9"/>
    <w:rsid w:val="00FB5CB5"/>
    <w:rsid w:val="00FB6068"/>
    <w:rsid w:val="00FB6086"/>
    <w:rsid w:val="00FB63CF"/>
    <w:rsid w:val="00FB665C"/>
    <w:rsid w:val="00FB6C2F"/>
    <w:rsid w:val="00FB6F6B"/>
    <w:rsid w:val="00FB701A"/>
    <w:rsid w:val="00FB7061"/>
    <w:rsid w:val="00FB718A"/>
    <w:rsid w:val="00FB71E4"/>
    <w:rsid w:val="00FB7373"/>
    <w:rsid w:val="00FB7380"/>
    <w:rsid w:val="00FB76B5"/>
    <w:rsid w:val="00FB77E4"/>
    <w:rsid w:val="00FB7A14"/>
    <w:rsid w:val="00FB7C38"/>
    <w:rsid w:val="00FB7F67"/>
    <w:rsid w:val="00FC00D3"/>
    <w:rsid w:val="00FC00FD"/>
    <w:rsid w:val="00FC013F"/>
    <w:rsid w:val="00FC0A20"/>
    <w:rsid w:val="00FC109A"/>
    <w:rsid w:val="00FC117E"/>
    <w:rsid w:val="00FC1204"/>
    <w:rsid w:val="00FC12F5"/>
    <w:rsid w:val="00FC1509"/>
    <w:rsid w:val="00FC17FE"/>
    <w:rsid w:val="00FC19F7"/>
    <w:rsid w:val="00FC1AB5"/>
    <w:rsid w:val="00FC2120"/>
    <w:rsid w:val="00FC219F"/>
    <w:rsid w:val="00FC23B7"/>
    <w:rsid w:val="00FC253E"/>
    <w:rsid w:val="00FC2778"/>
    <w:rsid w:val="00FC28C9"/>
    <w:rsid w:val="00FC29BA"/>
    <w:rsid w:val="00FC2AC1"/>
    <w:rsid w:val="00FC2AD9"/>
    <w:rsid w:val="00FC30B5"/>
    <w:rsid w:val="00FC319D"/>
    <w:rsid w:val="00FC3526"/>
    <w:rsid w:val="00FC35D0"/>
    <w:rsid w:val="00FC37BD"/>
    <w:rsid w:val="00FC3A40"/>
    <w:rsid w:val="00FC3D7D"/>
    <w:rsid w:val="00FC446D"/>
    <w:rsid w:val="00FC453C"/>
    <w:rsid w:val="00FC4629"/>
    <w:rsid w:val="00FC465F"/>
    <w:rsid w:val="00FC496C"/>
    <w:rsid w:val="00FC4B3C"/>
    <w:rsid w:val="00FC4FD2"/>
    <w:rsid w:val="00FC5025"/>
    <w:rsid w:val="00FC50B3"/>
    <w:rsid w:val="00FC5150"/>
    <w:rsid w:val="00FC5B19"/>
    <w:rsid w:val="00FC5EE3"/>
    <w:rsid w:val="00FC5F9F"/>
    <w:rsid w:val="00FC6015"/>
    <w:rsid w:val="00FC62AE"/>
    <w:rsid w:val="00FC6357"/>
    <w:rsid w:val="00FC66FF"/>
    <w:rsid w:val="00FC68CF"/>
    <w:rsid w:val="00FC69BF"/>
    <w:rsid w:val="00FC6C0B"/>
    <w:rsid w:val="00FC6C48"/>
    <w:rsid w:val="00FC6CB6"/>
    <w:rsid w:val="00FC6D04"/>
    <w:rsid w:val="00FC6EEE"/>
    <w:rsid w:val="00FC7055"/>
    <w:rsid w:val="00FC7190"/>
    <w:rsid w:val="00FC7231"/>
    <w:rsid w:val="00FC7280"/>
    <w:rsid w:val="00FC7B21"/>
    <w:rsid w:val="00FC7CCB"/>
    <w:rsid w:val="00FC7F4C"/>
    <w:rsid w:val="00FC7FFE"/>
    <w:rsid w:val="00FD06AE"/>
    <w:rsid w:val="00FD0994"/>
    <w:rsid w:val="00FD0BC8"/>
    <w:rsid w:val="00FD0CBB"/>
    <w:rsid w:val="00FD0E13"/>
    <w:rsid w:val="00FD0F3D"/>
    <w:rsid w:val="00FD142F"/>
    <w:rsid w:val="00FD16ED"/>
    <w:rsid w:val="00FD1795"/>
    <w:rsid w:val="00FD1A9F"/>
    <w:rsid w:val="00FD1FE4"/>
    <w:rsid w:val="00FD2018"/>
    <w:rsid w:val="00FD202A"/>
    <w:rsid w:val="00FD2137"/>
    <w:rsid w:val="00FD2780"/>
    <w:rsid w:val="00FD2822"/>
    <w:rsid w:val="00FD2868"/>
    <w:rsid w:val="00FD2CA3"/>
    <w:rsid w:val="00FD315C"/>
    <w:rsid w:val="00FD321C"/>
    <w:rsid w:val="00FD397D"/>
    <w:rsid w:val="00FD3C91"/>
    <w:rsid w:val="00FD3C9A"/>
    <w:rsid w:val="00FD3EB1"/>
    <w:rsid w:val="00FD3ECB"/>
    <w:rsid w:val="00FD404F"/>
    <w:rsid w:val="00FD4100"/>
    <w:rsid w:val="00FD4286"/>
    <w:rsid w:val="00FD43EA"/>
    <w:rsid w:val="00FD4C31"/>
    <w:rsid w:val="00FD4C74"/>
    <w:rsid w:val="00FD4DA6"/>
    <w:rsid w:val="00FD4DC6"/>
    <w:rsid w:val="00FD4E45"/>
    <w:rsid w:val="00FD4F12"/>
    <w:rsid w:val="00FD52CB"/>
    <w:rsid w:val="00FD55C2"/>
    <w:rsid w:val="00FD5604"/>
    <w:rsid w:val="00FD5712"/>
    <w:rsid w:val="00FD57C3"/>
    <w:rsid w:val="00FD5A00"/>
    <w:rsid w:val="00FD5BF2"/>
    <w:rsid w:val="00FD60CA"/>
    <w:rsid w:val="00FD643E"/>
    <w:rsid w:val="00FD64AB"/>
    <w:rsid w:val="00FD64F5"/>
    <w:rsid w:val="00FD6558"/>
    <w:rsid w:val="00FD66F5"/>
    <w:rsid w:val="00FD6C9B"/>
    <w:rsid w:val="00FD6DD7"/>
    <w:rsid w:val="00FD6FB1"/>
    <w:rsid w:val="00FD6FD4"/>
    <w:rsid w:val="00FD71EE"/>
    <w:rsid w:val="00FD72BF"/>
    <w:rsid w:val="00FD7497"/>
    <w:rsid w:val="00FD7904"/>
    <w:rsid w:val="00FD7DF9"/>
    <w:rsid w:val="00FE000C"/>
    <w:rsid w:val="00FE02C3"/>
    <w:rsid w:val="00FE042D"/>
    <w:rsid w:val="00FE086E"/>
    <w:rsid w:val="00FE0A00"/>
    <w:rsid w:val="00FE0B82"/>
    <w:rsid w:val="00FE0EFB"/>
    <w:rsid w:val="00FE0FDE"/>
    <w:rsid w:val="00FE10DE"/>
    <w:rsid w:val="00FE12F7"/>
    <w:rsid w:val="00FE15B5"/>
    <w:rsid w:val="00FE162E"/>
    <w:rsid w:val="00FE165A"/>
    <w:rsid w:val="00FE16A3"/>
    <w:rsid w:val="00FE16E9"/>
    <w:rsid w:val="00FE1745"/>
    <w:rsid w:val="00FE1883"/>
    <w:rsid w:val="00FE1A4D"/>
    <w:rsid w:val="00FE1E77"/>
    <w:rsid w:val="00FE21CE"/>
    <w:rsid w:val="00FE2351"/>
    <w:rsid w:val="00FE247C"/>
    <w:rsid w:val="00FE251B"/>
    <w:rsid w:val="00FE25B7"/>
    <w:rsid w:val="00FE2989"/>
    <w:rsid w:val="00FE29F5"/>
    <w:rsid w:val="00FE2B5C"/>
    <w:rsid w:val="00FE2C77"/>
    <w:rsid w:val="00FE2DB5"/>
    <w:rsid w:val="00FE2F80"/>
    <w:rsid w:val="00FE3099"/>
    <w:rsid w:val="00FE3359"/>
    <w:rsid w:val="00FE34F9"/>
    <w:rsid w:val="00FE388A"/>
    <w:rsid w:val="00FE3B83"/>
    <w:rsid w:val="00FE3C50"/>
    <w:rsid w:val="00FE3EC3"/>
    <w:rsid w:val="00FE4391"/>
    <w:rsid w:val="00FE450B"/>
    <w:rsid w:val="00FE45E3"/>
    <w:rsid w:val="00FE4726"/>
    <w:rsid w:val="00FE49CE"/>
    <w:rsid w:val="00FE4AB0"/>
    <w:rsid w:val="00FE4F9A"/>
    <w:rsid w:val="00FE530C"/>
    <w:rsid w:val="00FE5334"/>
    <w:rsid w:val="00FE584F"/>
    <w:rsid w:val="00FE5927"/>
    <w:rsid w:val="00FE59A9"/>
    <w:rsid w:val="00FE5A8E"/>
    <w:rsid w:val="00FE5AE3"/>
    <w:rsid w:val="00FE5C67"/>
    <w:rsid w:val="00FE5D5F"/>
    <w:rsid w:val="00FE604A"/>
    <w:rsid w:val="00FE65F9"/>
    <w:rsid w:val="00FE6966"/>
    <w:rsid w:val="00FE6BA4"/>
    <w:rsid w:val="00FE6BB7"/>
    <w:rsid w:val="00FE6C01"/>
    <w:rsid w:val="00FE6C04"/>
    <w:rsid w:val="00FE6DFC"/>
    <w:rsid w:val="00FE6E69"/>
    <w:rsid w:val="00FE6E83"/>
    <w:rsid w:val="00FE7023"/>
    <w:rsid w:val="00FE7130"/>
    <w:rsid w:val="00FE73B2"/>
    <w:rsid w:val="00FE742E"/>
    <w:rsid w:val="00FE7565"/>
    <w:rsid w:val="00FE7678"/>
    <w:rsid w:val="00FE781F"/>
    <w:rsid w:val="00FE7956"/>
    <w:rsid w:val="00FE79C1"/>
    <w:rsid w:val="00FE7AD1"/>
    <w:rsid w:val="00FE7BD9"/>
    <w:rsid w:val="00FE7D16"/>
    <w:rsid w:val="00FE7D31"/>
    <w:rsid w:val="00FF0491"/>
    <w:rsid w:val="00FF0AB9"/>
    <w:rsid w:val="00FF0C1B"/>
    <w:rsid w:val="00FF0C4D"/>
    <w:rsid w:val="00FF0CE0"/>
    <w:rsid w:val="00FF1243"/>
    <w:rsid w:val="00FF127E"/>
    <w:rsid w:val="00FF13F0"/>
    <w:rsid w:val="00FF1478"/>
    <w:rsid w:val="00FF1813"/>
    <w:rsid w:val="00FF19E1"/>
    <w:rsid w:val="00FF1A80"/>
    <w:rsid w:val="00FF1C77"/>
    <w:rsid w:val="00FF1C80"/>
    <w:rsid w:val="00FF1DDE"/>
    <w:rsid w:val="00FF23F2"/>
    <w:rsid w:val="00FF2AB5"/>
    <w:rsid w:val="00FF3301"/>
    <w:rsid w:val="00FF33C2"/>
    <w:rsid w:val="00FF35ED"/>
    <w:rsid w:val="00FF36AE"/>
    <w:rsid w:val="00FF3752"/>
    <w:rsid w:val="00FF37B2"/>
    <w:rsid w:val="00FF3BD4"/>
    <w:rsid w:val="00FF3CC9"/>
    <w:rsid w:val="00FF3DB5"/>
    <w:rsid w:val="00FF3F6A"/>
    <w:rsid w:val="00FF41B6"/>
    <w:rsid w:val="00FF434B"/>
    <w:rsid w:val="00FF45FB"/>
    <w:rsid w:val="00FF47AA"/>
    <w:rsid w:val="00FF4A1B"/>
    <w:rsid w:val="00FF4ABE"/>
    <w:rsid w:val="00FF4B7C"/>
    <w:rsid w:val="00FF4BD8"/>
    <w:rsid w:val="00FF514D"/>
    <w:rsid w:val="00FF541A"/>
    <w:rsid w:val="00FF5466"/>
    <w:rsid w:val="00FF5617"/>
    <w:rsid w:val="00FF56A5"/>
    <w:rsid w:val="00FF5B51"/>
    <w:rsid w:val="00FF5C6D"/>
    <w:rsid w:val="00FF5CD1"/>
    <w:rsid w:val="00FF5CF6"/>
    <w:rsid w:val="00FF5DF3"/>
    <w:rsid w:val="00FF5E99"/>
    <w:rsid w:val="00FF5EDE"/>
    <w:rsid w:val="00FF61EB"/>
    <w:rsid w:val="00FF6910"/>
    <w:rsid w:val="00FF6DDA"/>
    <w:rsid w:val="00FF6E9F"/>
    <w:rsid w:val="00FF6F6B"/>
    <w:rsid w:val="00FF7047"/>
    <w:rsid w:val="00FF7402"/>
    <w:rsid w:val="00FF74B3"/>
    <w:rsid w:val="00FF77B9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7409871-ECDB-49BC-86F4-70E0B88B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7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3F33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15AA0"/>
    <w:rPr>
      <w:sz w:val="22"/>
      <w:lang w:val="en-GB" w:bidi="ar-SA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390505"/>
    <w:rPr>
      <w:rFonts w:ascii="Calibri" w:eastAsia="Calibri" w:hAnsi="Calibri" w:cs="Cordia New"/>
      <w:sz w:val="22"/>
      <w:szCs w:val="28"/>
      <w:lang w:val="en-GB"/>
    </w:rPr>
  </w:style>
  <w:style w:type="paragraph" w:customStyle="1" w:styleId="Subhead3">
    <w:name w:val="Subhead 3"/>
    <w:basedOn w:val="Normal"/>
    <w:link w:val="Subhead3Char"/>
    <w:rsid w:val="0033604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3604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3604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3604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3604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3604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3604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3604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3604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3604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3604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3604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3604A"/>
  </w:style>
  <w:style w:type="paragraph" w:customStyle="1" w:styleId="TableParagraph">
    <w:name w:val="Table Paragraph"/>
    <w:basedOn w:val="Normal"/>
    <w:uiPriority w:val="1"/>
    <w:qFormat/>
    <w:rsid w:val="0033604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3604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336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B32C03"/>
  </w:style>
  <w:style w:type="character" w:styleId="UnresolvedMention">
    <w:name w:val="Unresolved Mention"/>
    <w:basedOn w:val="DefaultParagraphFont"/>
    <w:uiPriority w:val="99"/>
    <w:semiHidden/>
    <w:unhideWhenUsed/>
    <w:rsid w:val="0082327E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E0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ACC7E-AEE3-472C-A754-B1E3957F35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9ACAC-EC3D-42D4-ACC3-8F0F07C899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79C5D-AAEC-4F56-9BE4-30688E697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1</Pages>
  <Words>24257</Words>
  <Characters>138269</Characters>
  <Application>Microsoft Office Word</Application>
  <DocSecurity>0</DocSecurity>
  <Lines>1152</Lines>
  <Paragraphs>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Jidapar, Ratirungruang</cp:lastModifiedBy>
  <cp:revision>9</cp:revision>
  <cp:lastPrinted>2025-03-01T15:14:00Z</cp:lastPrinted>
  <dcterms:created xsi:type="dcterms:W3CDTF">2025-03-02T15:07:00Z</dcterms:created>
  <dcterms:modified xsi:type="dcterms:W3CDTF">2025-03-02T16:10:00Z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