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A9394" w14:textId="77777777" w:rsidR="00DD1E47" w:rsidRPr="000A0B49" w:rsidRDefault="00DD1E47" w:rsidP="006771E8">
      <w:pPr>
        <w:pStyle w:val="BodyText"/>
        <w:rPr>
          <w:rFonts w:cstheme="minorBidi"/>
          <w:cs/>
          <w:lang w:val="en-US" w:bidi="th-TH"/>
        </w:rPr>
      </w:pPr>
    </w:p>
    <w:p w14:paraId="32AC653D" w14:textId="77777777" w:rsidR="00C10317" w:rsidRDefault="00C10317" w:rsidP="006771E8">
      <w:pPr>
        <w:pStyle w:val="BodyText"/>
      </w:pPr>
    </w:p>
    <w:p w14:paraId="1AB4B226" w14:textId="77777777" w:rsidR="00D15EA5" w:rsidRDefault="009E0B52" w:rsidP="009E0B52">
      <w:pPr>
        <w:pStyle w:val="BodyText"/>
        <w:tabs>
          <w:tab w:val="left" w:pos="3444"/>
        </w:tabs>
      </w:pPr>
      <w:r>
        <w:tab/>
      </w:r>
      <w:r w:rsidR="006F1B19" w:rsidRPr="004A0DFE">
        <w:br w:type="textWrapping" w:clear="all"/>
      </w:r>
    </w:p>
    <w:p w14:paraId="79A3B28B" w14:textId="77777777" w:rsidR="00F405E0" w:rsidRDefault="00F405E0" w:rsidP="005A26B4">
      <w:pPr>
        <w:pStyle w:val="BodyText"/>
        <w:tabs>
          <w:tab w:val="left" w:pos="6972"/>
        </w:tabs>
      </w:pPr>
    </w:p>
    <w:p w14:paraId="5B725348" w14:textId="1D91B399" w:rsidR="00DF326E" w:rsidRPr="005A26B4" w:rsidRDefault="00CF3A5C" w:rsidP="005A26B4">
      <w:pPr>
        <w:pStyle w:val="BodyText"/>
        <w:tabs>
          <w:tab w:val="left" w:pos="6972"/>
        </w:tabs>
      </w:pPr>
      <w:r>
        <w:tab/>
      </w:r>
    </w:p>
    <w:p w14:paraId="4BF1CF1E" w14:textId="2C9F130E" w:rsidR="00CA2D15" w:rsidRDefault="00CA2D15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AAB86E" w14:textId="77777777" w:rsidR="009206D0" w:rsidRDefault="009206D0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20FA5BC" w14:textId="629F5A41" w:rsidR="0056384E" w:rsidRPr="00C43208" w:rsidRDefault="005913DE" w:rsidP="004A0559">
      <w:pPr>
        <w:spacing w:after="0" w:line="240" w:lineRule="auto"/>
        <w:rPr>
          <w:rFonts w:ascii="Browallia New" w:hAnsi="Browallia New" w:cs="Browallia New"/>
          <w:sz w:val="36"/>
          <w:szCs w:val="36"/>
        </w:rPr>
      </w:pPr>
      <w:r w:rsidRPr="00E6637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9B21E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และคณะกรรมการ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ของ </w:t>
      </w:r>
      <w:r w:rsidR="00726C19" w:rsidRPr="00726C1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26C19" w:rsidRPr="00726C1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ไลท์อัพ</w:t>
      </w:r>
      <w:proofErr w:type="spellEnd"/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โทเท</w:t>
      </w:r>
      <w:proofErr w:type="spellStart"/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ิล</w:t>
      </w:r>
      <w:proofErr w:type="spellEnd"/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โซลูชั่น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C6752A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  <w:r w:rsidR="000049F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</w:t>
      </w:r>
    </w:p>
    <w:p w14:paraId="1D55E72E" w14:textId="77777777" w:rsidR="005913DE" w:rsidRPr="00DE3AE1" w:rsidRDefault="005913DE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DE3AE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039286F0" w14:textId="77777777" w:rsidR="005913DE" w:rsidRDefault="005913DE" w:rsidP="00B053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A95853" w14:textId="6AC79DB3" w:rsidR="006800FF" w:rsidRPr="006800FF" w:rsidRDefault="006800FF" w:rsidP="00825FA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ข้าพเจ้าได้ตรวจสอบงบการเงินรวมและเฉพาะบริษัท</w:t>
      </w:r>
      <w:r w:rsidR="00825FA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ไลท์อัพ</w:t>
      </w:r>
      <w:proofErr w:type="spellEnd"/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โทเท</w:t>
      </w:r>
      <w:proofErr w:type="spellStart"/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ิล</w:t>
      </w:r>
      <w:proofErr w:type="spellEnd"/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โซลูชั่น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8C1AF8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มหาชน</w:t>
      </w:r>
      <w:r w:rsidR="008C1AF8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EC6F4F">
        <w:rPr>
          <w:rFonts w:ascii="Browallia New" w:eastAsia="Calibri" w:hAnsi="Browallia New" w:cs="Browallia New"/>
          <w:sz w:val="28"/>
          <w:szCs w:val="28"/>
          <w:lang w:bidi="th-TH"/>
        </w:rPr>
        <w:t>(“</w:t>
      </w:r>
      <w:r w:rsidR="00EC6F4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EC6F4F">
        <w:rPr>
          <w:rFonts w:ascii="Browallia New" w:eastAsia="Calibri" w:hAnsi="Browallia New" w:cs="Browallia New"/>
          <w:sz w:val="28"/>
          <w:szCs w:val="28"/>
          <w:lang w:val="en-US" w:bidi="th-TH"/>
        </w:rPr>
        <w:t>”)</w:t>
      </w:r>
      <w:r w:rsidR="00EC6F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620249">
        <w:rPr>
          <w:rFonts w:ascii="Browallia New" w:eastAsia="Calibri" w:hAnsi="Browallia New" w:cs="Browallia New"/>
          <w:sz w:val="28"/>
          <w:szCs w:val="28"/>
          <w:lang w:val="en-US" w:bidi="th-TH"/>
        </w:rPr>
        <w:t>“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กลุ่มบริษัท</w:t>
      </w:r>
      <w:r w:rsidR="00620249">
        <w:rPr>
          <w:rFonts w:ascii="Browallia New" w:eastAsia="Calibri" w:hAnsi="Browallia New" w:cs="Browallia New"/>
          <w:sz w:val="28"/>
          <w:szCs w:val="28"/>
          <w:lang w:bidi="th-TH"/>
        </w:rPr>
        <w:t>”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ณ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วันที่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24A5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8C1AF8">
        <w:rPr>
          <w:rFonts w:ascii="Browallia New" w:eastAsia="Calibri" w:hAnsi="Browallia New" w:cs="Browallia New"/>
          <w:sz w:val="28"/>
          <w:szCs w:val="28"/>
          <w:lang w:bidi="th-TH"/>
        </w:rPr>
        <w:t>31</w:t>
      </w:r>
      <w:r w:rsid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ธันวาคม </w:t>
      </w:r>
      <w:r w:rsidR="008C1AF8">
        <w:rPr>
          <w:rFonts w:ascii="Browallia New" w:eastAsia="Calibri" w:hAnsi="Browallia New" w:cs="Browallia New"/>
          <w:sz w:val="28"/>
          <w:szCs w:val="28"/>
          <w:lang w:val="en-US" w:bidi="th-TH"/>
        </w:rPr>
        <w:t>2567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และงบกระแสเงินสดรวมและเฉพาะบริษัทสำหรับปีสิ้นสุดวันเดียวกัน</w:t>
      </w:r>
      <w:r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และหมายเหตุประกอบงบการเงินซึ่งรวมถึงหมายเหตุสรุปนโยบายการบัญชีที่สำคัญ</w:t>
      </w:r>
    </w:p>
    <w:p w14:paraId="26AE1FE7" w14:textId="77777777" w:rsidR="005913DE" w:rsidRPr="00A34CC9" w:rsidRDefault="005913DE" w:rsidP="00825FA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723C956" w14:textId="4133747F" w:rsidR="00CD4D4E" w:rsidRDefault="005913DE" w:rsidP="002274B9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3A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F55266" w:rsidRPr="00F552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</w:t>
      </w:r>
      <w:r w:rsidR="006800FF"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7E71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ข้างต้น</w:t>
      </w:r>
      <w:r w:rsidR="006800FF" w:rsidRPr="006800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นี้แสดงฐานะการเงินรวมและเฉพาะบริษัทของ</w:t>
      </w:r>
      <w:r w:rsidR="006800FF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55266" w:rsidRPr="00F552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443B8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proofErr w:type="spellStart"/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ไลท์อัพ</w:t>
      </w:r>
      <w:proofErr w:type="spellEnd"/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โทเท</w:t>
      </w:r>
      <w:proofErr w:type="spellStart"/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ิล</w:t>
      </w:r>
      <w:proofErr w:type="spellEnd"/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โซลูชั่น</w:t>
      </w:r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</w:t>
      </w:r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AA6D27" w:rsidRPr="008C1AF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มหาชน</w:t>
      </w:r>
      <w:r w:rsidR="00AA6D27" w:rsidRPr="008C1AF8">
        <w:rPr>
          <w:rFonts w:ascii="Browallia New" w:eastAsia="Calibri" w:hAnsi="Browallia New" w:cs="Browallia New"/>
          <w:sz w:val="28"/>
          <w:szCs w:val="28"/>
          <w:cs/>
          <w:lang w:bidi="th-TH"/>
        </w:rPr>
        <w:t>)</w:t>
      </w:r>
      <w:r w:rsidR="00BE1D8E" w:rsidRPr="00BE1D8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C2B34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และบริษัทย่อย</w:t>
      </w:r>
      <w:r w:rsidR="006800FF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>ณ</w:t>
      </w:r>
      <w:r w:rsidRPr="006800F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>วันที่</w:t>
      </w:r>
      <w:r w:rsidRPr="006800F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31 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Calibri" w:hAnsi="Browallia New" w:cs="Browallia New"/>
          <w:sz w:val="28"/>
          <w:szCs w:val="28"/>
          <w:lang w:val="en-US" w:bidi="th-TH"/>
        </w:rPr>
        <w:t>25</w:t>
      </w:r>
      <w:r w:rsidR="00B05300">
        <w:rPr>
          <w:rFonts w:ascii="Browallia New" w:eastAsia="Calibri" w:hAnsi="Browallia New" w:cs="Browallia New"/>
          <w:sz w:val="28"/>
          <w:szCs w:val="28"/>
          <w:lang w:val="en-US" w:bidi="th-TH"/>
        </w:rPr>
        <w:t>6</w:t>
      </w:r>
      <w:r w:rsidR="008165AC">
        <w:rPr>
          <w:rFonts w:ascii="Browallia New" w:eastAsia="Calibri" w:hAnsi="Browallia New" w:cs="Browallia New"/>
          <w:sz w:val="28"/>
          <w:szCs w:val="28"/>
          <w:lang w:val="en-US" w:bidi="th-TH"/>
        </w:rPr>
        <w:t>7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952FD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="004952FD"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52FD" w:rsidRPr="006800FF">
        <w:rPr>
          <w:rFonts w:ascii="Browallia New" w:eastAsia="Calibri" w:hAnsi="Browallia New" w:cs="Browallia New"/>
          <w:sz w:val="28"/>
          <w:szCs w:val="28"/>
          <w:cs/>
          <w:lang w:bidi="th-TH"/>
        </w:rPr>
        <w:t>น</w:t>
      </w:r>
    </w:p>
    <w:p w14:paraId="574C54E2" w14:textId="77777777" w:rsidR="006800FF" w:rsidRPr="003942CF" w:rsidRDefault="006800FF" w:rsidP="00825FA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EFB9C4" w14:textId="77777777" w:rsidR="00E615D0" w:rsidRPr="00E615D0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cs/>
          <w:lang w:bidi="th-TH"/>
        </w:rPr>
      </w:pPr>
      <w:r w:rsidRPr="00E615D0">
        <w:rPr>
          <w:rFonts w:ascii="Browallia New" w:eastAsia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1B65FA9" w14:textId="77777777" w:rsidR="00E615D0" w:rsidRPr="00E615D0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</w:p>
    <w:p w14:paraId="3BABA701" w14:textId="5A8ABB5A" w:rsidR="00214205" w:rsidRDefault="007655BA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ของ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634C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ของ</w:t>
      </w:r>
      <w:r w:rsidRPr="000634C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634C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34C5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438F62" w14:textId="77777777" w:rsidR="00825FA0" w:rsidRDefault="00825FA0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B320723" w14:textId="77777777" w:rsidR="004F0C1C" w:rsidRDefault="004F0C1C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5BF6D57" w14:textId="77777777" w:rsidR="004F0C1C" w:rsidRDefault="004F0C1C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4E5F41F" w14:textId="77777777" w:rsidR="004F0C1C" w:rsidRDefault="004F0C1C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163834" w14:textId="77777777" w:rsidR="004F0C1C" w:rsidRDefault="004F0C1C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2A071E4" w14:textId="52DCB997" w:rsidR="00CC2B69" w:rsidRPr="003F16DE" w:rsidRDefault="00CC2B69" w:rsidP="00CC2B69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03E3063" w14:textId="77777777" w:rsidR="00CC2B69" w:rsidRPr="002274B9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2CD329C5" w14:textId="1CCD08C9" w:rsidR="00CC2B69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่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สุดตามดุลยพินิจเยี่ยงผู้ประกอบวิชาชีพของข้าพเจ้าในการตรวจสอบงบการเงิน</w:t>
      </w:r>
      <w:r w:rsidR="00FE6F93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="00731C1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สำหรับงวด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FA3D4C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รวมและเฉพาะของบริษัท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3BF6424F" w14:textId="77777777" w:rsidR="00CC2B69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CC2B69" w:rsidRPr="00616F48" w14:paraId="4CCD0C07" w14:textId="77777777" w:rsidTr="00832F6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715A9F12" w14:textId="3D4707E4" w:rsidR="00CC2B69" w:rsidRPr="00A85E8A" w:rsidRDefault="00CC2B69" w:rsidP="00C67EE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  <w:lang w:bidi="th-TH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</w:t>
            </w:r>
            <w:r w:rsidR="00F75A9E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ใน</w:t>
            </w: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3C957598" w14:textId="4B3F3407" w:rsidR="00CC2B69" w:rsidRPr="00A85E8A" w:rsidRDefault="00660A92" w:rsidP="00660A9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วิธีการตรวจสอบ</w:t>
            </w:r>
          </w:p>
        </w:tc>
      </w:tr>
      <w:tr w:rsidR="00CC2B69" w:rsidRPr="00AC48F3" w14:paraId="0F5BC391" w14:textId="77777777" w:rsidTr="00832F64">
        <w:tc>
          <w:tcPr>
            <w:tcW w:w="4261" w:type="dxa"/>
            <w:shd w:val="clear" w:color="auto" w:fill="auto"/>
          </w:tcPr>
          <w:p w14:paraId="67230F99" w14:textId="44D8E65B" w:rsidR="00703DE7" w:rsidRPr="00EA5662" w:rsidRDefault="00E213E3" w:rsidP="00703D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color w:val="auto"/>
                <w:sz w:val="27"/>
                <w:szCs w:val="27"/>
                <w:u w:val="single"/>
                <w:cs/>
                <w:lang w:bidi="th-TH"/>
              </w:rPr>
              <w:t>ค่าเผื่อ</w:t>
            </w:r>
            <w:r w:rsidR="00F75A9E">
              <w:rPr>
                <w:rFonts w:ascii="Browallia New" w:hAnsi="Browallia New" w:cs="Browallia New" w:hint="cs"/>
                <w:color w:val="auto"/>
                <w:sz w:val="27"/>
                <w:szCs w:val="27"/>
                <w:u w:val="single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14:paraId="42558A1B" w14:textId="77777777" w:rsidR="00147C43" w:rsidRPr="00147C43" w:rsidRDefault="00147C43" w:rsidP="00703D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52724377" w14:textId="21C1C9D1" w:rsidR="00703DE7" w:rsidRPr="00147C43" w:rsidRDefault="007F04D0" w:rsidP="00FB0ED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ลูกหนี้การค้า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จากการขายผลิตภัณฑ์ไฟฟ้าแสงสว่าง</w:t>
            </w:r>
            <w:r w:rsidR="00FA3D4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และ </w:t>
            </w:r>
            <w:r w:rsidR="00FA3D4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ICT Solution 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มีสัดส่วนที่มีนัยสำคัญ</w:t>
            </w:r>
            <w:r w:rsidR="00703DE7" w:rsidRPr="00147C4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ต่อ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ลูกหนี้ทั้งหมด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ของ</w:t>
            </w:r>
            <w:r w:rsidR="007655B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ซึ่ง</w:t>
            </w:r>
            <w:r w:rsidR="007655B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บริษัทมีลูกหนี้การค้าค้างเกินกำหนดชำระเป็นจำนวนมาก</w:t>
            </w:r>
          </w:p>
          <w:p w14:paraId="04931476" w14:textId="77777777" w:rsidR="00703DE7" w:rsidRPr="00147C43" w:rsidRDefault="00703DE7" w:rsidP="00FB0ED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4AA3DB4" w14:textId="1B6E385D" w:rsidR="00C43475" w:rsidRPr="00147C43" w:rsidRDefault="007655BA" w:rsidP="00FB0ED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บริษัทพิจารณาความสามารถในการรับชำระเงินของลูกหนี้การค้าและ</w:t>
            </w:r>
            <w:r w:rsidR="00703DE7" w:rsidRPr="00147C4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ค่าเผื่อ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ผลขาดทุน</w:t>
            </w:r>
            <w:r w:rsidR="00703DE7" w:rsidRPr="00147C4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ด้านเครดิตที่คาดว่า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จะเกิดขึ้นตลอดอายุ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ซึ่งประมาณการโดยการวิเคราะห์ประวัติการชำระหนี้และการคาดการณ์เกี่ยวกับการชำระหนี้ในอนาคตของลูกค้าของ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</w:t>
            </w:r>
            <w:r w:rsidR="00703DE7" w:rsidRPr="00147C43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สภาว</w:t>
            </w:r>
            <w:r w:rsidR="00E213E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ะ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การณ์ของตลาดในปัจจุบันและอนาคต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รวมถึงข้อมูลเฉพาะเจาะจงของลูกค้า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และเนื่องจากมูลค่าตามบัญชีของลูกหนี้การค้าของ</w:t>
            </w:r>
            <w:r w:rsidR="00825FA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</w:t>
            </w:r>
            <w:r w:rsidR="00825FA0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br/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มีนัยสำคัญ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เรื่องนี้จึงเป็นเรื่องที่มีความสำคัญต่อการตรวจสอบของข้าพเจ้า</w:t>
            </w:r>
          </w:p>
          <w:p w14:paraId="5A64B9B4" w14:textId="77777777" w:rsidR="00C43475" w:rsidRPr="00147C43" w:rsidRDefault="00C43475" w:rsidP="00832F64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0C5975F" w14:textId="77777777" w:rsidR="00C43475" w:rsidRPr="00147C43" w:rsidRDefault="00C43475" w:rsidP="00832F64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1D58AE2" w14:textId="77777777" w:rsidR="00C43475" w:rsidRPr="00147C43" w:rsidRDefault="00C43475" w:rsidP="00832F64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754BC5F" w14:textId="77777777" w:rsidR="00391430" w:rsidRDefault="00391430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003229B9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3CD0B76A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19DFF253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3B8427E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425F4555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2A7C51CA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FA03C75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3250F817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46E6CB5E" w14:textId="77777777" w:rsidR="004F0C1C" w:rsidRDefault="004F0C1C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77649343" w14:textId="77777777" w:rsidR="004F0C1C" w:rsidRDefault="004F0C1C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05F13BE9" w14:textId="77777777" w:rsidR="004F0C1C" w:rsidRDefault="004F0C1C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280A50D8" w14:textId="77777777" w:rsidR="009165B5" w:rsidRDefault="009165B5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52BACC79" w14:textId="77777777" w:rsidR="00CC2B69" w:rsidRPr="00AC48F3" w:rsidRDefault="00CC2B69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  <w:tc>
          <w:tcPr>
            <w:tcW w:w="4082" w:type="dxa"/>
            <w:shd w:val="clear" w:color="auto" w:fill="auto"/>
          </w:tcPr>
          <w:p w14:paraId="5E0C3796" w14:textId="77777777" w:rsidR="00EA5662" w:rsidRDefault="00EA5662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1D1484F9" w14:textId="77777777" w:rsidR="00EA5662" w:rsidRDefault="00EA5662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6CC5D35B" w14:textId="15BD5FE5" w:rsidR="00147C43" w:rsidRPr="000362C5" w:rsidRDefault="00147C43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วิธีการตรวจสอบของข้าพเจ้ารวมถึง</w:t>
            </w:r>
          </w:p>
          <w:p w14:paraId="7C4A3846" w14:textId="77777777" w:rsidR="00147C43" w:rsidRPr="000362C5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การสอบถามผู้บริหารที่รับผิดชอบเกี่ยวกับนโยบายและการประเมินซึ่งใช้ในการคำนวณค่าเผื่อผลขาดทุนด้านเครดิตที่คาดว่าจะเกิดขึ้น</w:t>
            </w:r>
          </w:p>
          <w:p w14:paraId="465DDD20" w14:textId="5EB2AC16" w:rsidR="00147C43" w:rsidRPr="000362C5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ประเมินข้อสมมติ</w:t>
            </w:r>
            <w:r w:rsidR="007300F4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  <w:lang w:bidi="th-TH"/>
              </w:rPr>
              <w:t>ฐาน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ที่สำคัญที่ผู้บริหารใช้ในการประมาณการทางบัญชีว่ามีความสมเหตุสมผลหรือไม่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ซึ่งรวมถึงข้อมูลที่คาดการณ์ไปในอนาคตโดยการเปรียบเทียบกับข้อมูลที่เกี่ยวข้องในตลาด</w:t>
            </w:r>
          </w:p>
          <w:p w14:paraId="19F8ECAB" w14:textId="77777777" w:rsidR="00147C43" w:rsidRPr="000362C5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สุ่มทดสอบความถูกต้องของข้อมูลซึ่งใช้ในการคำนวณ</w:t>
            </w:r>
            <w:r w:rsidRPr="000362C5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  <w:lang w:bidi="th-TH"/>
              </w:rPr>
              <w:t>ค่าเผื่อ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ผลขาดทุน</w:t>
            </w:r>
            <w:r w:rsidRPr="000362C5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  <w:lang w:bidi="th-TH"/>
              </w:rPr>
              <w:t>ด้านเครดิต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ที่คาดว่าจะเกิดขึ้นกับเอกสารที่เกี่ยวข้องและทดสอบการคำนวณ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</w:p>
          <w:p w14:paraId="7D9C2001" w14:textId="77777777" w:rsidR="00147C43" w:rsidRPr="000362C5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สุ่มตัวอย่างเพื่อทดสอบการรับชำระเงินภายหลังวันสิ้นปี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และ</w:t>
            </w:r>
          </w:p>
          <w:p w14:paraId="28DF08A7" w14:textId="142FFB15" w:rsidR="00CC2B69" w:rsidRPr="00084947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C54B70" w:rsidRPr="00AC48F3" w14:paraId="6D6AD958" w14:textId="77777777" w:rsidTr="009D4CDF">
        <w:tc>
          <w:tcPr>
            <w:tcW w:w="4261" w:type="dxa"/>
            <w:shd w:val="clear" w:color="auto" w:fill="auto"/>
          </w:tcPr>
          <w:p w14:paraId="310024F3" w14:textId="77D45A33" w:rsidR="00C54B70" w:rsidRPr="00EA5662" w:rsidRDefault="00EF6366" w:rsidP="009D4C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color w:val="auto"/>
                <w:sz w:val="27"/>
                <w:szCs w:val="27"/>
                <w:u w:val="single"/>
                <w:cs/>
                <w:lang w:bidi="th-TH"/>
              </w:rPr>
              <w:lastRenderedPageBreak/>
              <w:t>ประมาณการค่าเผื่อด้อยค่า</w:t>
            </w:r>
            <w:r w:rsidR="00C54B70" w:rsidRPr="00EA5662">
              <w:rPr>
                <w:rFonts w:ascii="Browallia New" w:hAnsi="Browallia New" w:cs="Browallia New" w:hint="cs"/>
                <w:color w:val="auto"/>
                <w:sz w:val="27"/>
                <w:szCs w:val="27"/>
                <w:u w:val="single"/>
                <w:cs/>
                <w:lang w:bidi="th-TH"/>
              </w:rPr>
              <w:t>สินค้าคงเหลือ</w:t>
            </w:r>
          </w:p>
          <w:p w14:paraId="6D965DBC" w14:textId="77777777" w:rsidR="00C54B70" w:rsidRPr="00147C43" w:rsidRDefault="00C54B70" w:rsidP="009D4C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1771BB30" w14:textId="39D6BD53" w:rsidR="00FB0ED2" w:rsidRPr="006952E3" w:rsidRDefault="00FB0ED2" w:rsidP="008A2033">
            <w:pPr>
              <w:autoSpaceDE w:val="0"/>
              <w:autoSpaceDN w:val="0"/>
              <w:spacing w:after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สินค้าของ</w:t>
            </w:r>
            <w:r w:rsidR="001A27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บริษัทส่วนใหญ่เป็นผลิตภัณฑ์ไฟฟ้า</w:t>
            </w:r>
            <w:r w:rsidR="001A27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br/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แสงสว่าง</w:t>
            </w:r>
            <w:r w:rsidR="009165B5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และอุปกรณ์ </w:t>
            </w:r>
            <w:r w:rsidR="009165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IT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ที่มีนวัตกรรมใหม่ๆ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เกิดขึ้นตลอดเวลา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ซึ่งอาจส่งผลให้สินค้าบางรายการล้าสมัยหรือเคลื่อนไหวช้า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825FA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Pr="006952E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จึงมีความเสี่ยง</w:t>
            </w:r>
            <w:r w:rsidRPr="006952E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อาจจำเป็นต้องขายสินค้าบางรายการต่ำกว่าต้นทุนได้</w:t>
            </w:r>
          </w:p>
          <w:p w14:paraId="053AF89D" w14:textId="77777777" w:rsidR="00456E70" w:rsidRPr="006952E3" w:rsidRDefault="00456E70" w:rsidP="00FB0ED2">
            <w:pPr>
              <w:pStyle w:val="Default"/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57ABD3C2" w14:textId="3F058045" w:rsidR="00C54B70" w:rsidRPr="00147C43" w:rsidRDefault="00FB0ED2" w:rsidP="00EA5662">
            <w:pPr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การพิจารณาการลดลงของมูลค่าสินค้านั้น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1A27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บริษัทต้องใช้ดุลยพินิจและการประมาณการ</w:t>
            </w:r>
            <w:r w:rsidRPr="006952E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ที่สำคัญหลายประการ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และเนื่องจากมูลค่าตามบัญชีของสินค้าคงเหลือของบริษัทมีนัยสำคัญ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เรื่องนี้จึงเป็นเรื่องที่มีความสำคัญต่อการตรวจสอบของข้าพเจ้า</w:t>
            </w:r>
          </w:p>
          <w:p w14:paraId="75E791F7" w14:textId="77777777" w:rsidR="00C54B70" w:rsidRPr="00147C43" w:rsidRDefault="00C54B70" w:rsidP="009D4CDF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FD79E6D" w14:textId="77777777" w:rsidR="00C54B70" w:rsidRPr="00147C43" w:rsidRDefault="00C54B70" w:rsidP="009D4CDF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DE59271" w14:textId="77777777" w:rsidR="00C54B70" w:rsidRPr="00147C43" w:rsidRDefault="00C54B70" w:rsidP="009D4CDF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B2FC089" w14:textId="77777777" w:rsidR="00C54B70" w:rsidRPr="00AC48F3" w:rsidRDefault="00C54B70" w:rsidP="009D4CD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08BC4606" w14:textId="77777777" w:rsidR="00825FA0" w:rsidRDefault="00825FA0" w:rsidP="000B675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  <w:lang w:bidi="th-TH"/>
              </w:rPr>
            </w:pPr>
          </w:p>
          <w:p w14:paraId="0A503E11" w14:textId="77777777" w:rsidR="00825FA0" w:rsidRDefault="00825FA0" w:rsidP="000B675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  <w:lang w:bidi="th-TH"/>
              </w:rPr>
            </w:pPr>
          </w:p>
          <w:p w14:paraId="16137943" w14:textId="39D70E66" w:rsidR="000B6757" w:rsidRPr="000B6757" w:rsidRDefault="000B6757" w:rsidP="000B675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วิธีการตรวจสอบของข้าพเจ้ารวมถึง</w:t>
            </w:r>
          </w:p>
          <w:p w14:paraId="041FB3F2" w14:textId="77777777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ทำความเข้าใจเกี่ยวกับนโยบายและวิธีการที่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br/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ฝ่ายบริหารของกลุ่มบริษัทใช้ในการประมาณการ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</w:p>
          <w:p w14:paraId="4F46EBA8" w14:textId="77777777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14:paraId="6ECB7454" w14:textId="77777777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14:paraId="0E3AB4BA" w14:textId="77777777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ประเมินความเหมาะสมของการประมาณการสินค้าล้าสมัยและการลดลงของมูลค่าสินค้าคงเหลือ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โดยพิจารณาจากการประมาณการในอดีตเปรียบเทียบกับการเคลื่อนไหวของสินค้า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และการขายในราคาที่ต่ำกว่าทุนประกอบกับแผนการจำหน่าย</w:t>
            </w:r>
            <w:r w:rsidRPr="000B6757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และ</w:t>
            </w:r>
          </w:p>
          <w:p w14:paraId="4B51A428" w14:textId="7D3400EF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6F057F3" w14:textId="7B6420F7" w:rsidR="000B6757" w:rsidRPr="00AC616F" w:rsidRDefault="000B6757" w:rsidP="000B6757">
            <w:pPr>
              <w:pStyle w:val="Default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</w:tbl>
    <w:p w14:paraId="7C290719" w14:textId="77777777" w:rsidR="0085472F" w:rsidRDefault="0085472F" w:rsidP="00DD633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596A454" w14:textId="5E805425" w:rsidR="00DD633E" w:rsidRPr="00AC48F3" w:rsidRDefault="00DD633E" w:rsidP="00DD633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356DA58F" w14:textId="77777777" w:rsidR="00895B54" w:rsidRDefault="00895B54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44AF43" w14:textId="20F8B8F2" w:rsidR="00895B54" w:rsidRPr="00950883" w:rsidRDefault="00895B54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50883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ผู้บริหาร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เป็นผู้รับผิดชอบต่อข้อมูลอื่น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Pr="0095088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22260C3" w14:textId="77777777" w:rsidR="00895B54" w:rsidRPr="00950883" w:rsidRDefault="00895B54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6AAA1D" w14:textId="0FB9AC18" w:rsidR="00DD633E" w:rsidRPr="00950883" w:rsidRDefault="002B450F" w:rsidP="002B45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5088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95088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95088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</w:t>
      </w:r>
      <w:r w:rsidR="00B334BA" w:rsidRPr="0095088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5088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="00DD633E" w:rsidRPr="0095088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ED76C01" w14:textId="77777777" w:rsidR="00296EFD" w:rsidRPr="00950883" w:rsidRDefault="00296EFD" w:rsidP="00296E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8E2A2F1" w14:textId="77777777" w:rsidR="00443C24" w:rsidRDefault="00443C24" w:rsidP="00296E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3C85B71" w14:textId="77777777" w:rsidR="004F0C1C" w:rsidRDefault="004F0C1C" w:rsidP="00296E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C56D328" w14:textId="77777777" w:rsidR="004F0C1C" w:rsidRDefault="004F0C1C" w:rsidP="00296E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C03B66" w14:textId="77777777" w:rsidR="00443C24" w:rsidRDefault="00443C24" w:rsidP="00296E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87CFB7C" w14:textId="77777777" w:rsidR="00443C24" w:rsidRPr="00950883" w:rsidRDefault="00443C24" w:rsidP="00296E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D2848F1" w14:textId="77777777" w:rsidR="0006582E" w:rsidRPr="00950883" w:rsidRDefault="0006582E" w:rsidP="00065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95088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5088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5088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2DA152AD" w14:textId="77777777" w:rsidR="00B32D42" w:rsidRPr="008962A8" w:rsidRDefault="00B32D42" w:rsidP="00065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 w:bidi="th-TH"/>
        </w:rPr>
      </w:pPr>
    </w:p>
    <w:p w14:paraId="0802C8F8" w14:textId="6ED0912C" w:rsidR="00DD633E" w:rsidRDefault="00296EFD" w:rsidP="00296EFD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0B65FC9C" w14:textId="77777777" w:rsidR="00260197" w:rsidRDefault="00260197" w:rsidP="00524A59">
      <w:pPr>
        <w:spacing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724E3F56" w14:textId="1538FA15" w:rsidR="00EF22D3" w:rsidRPr="00AC48F3" w:rsidRDefault="008474A4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3EE0C53F" w14:textId="77777777" w:rsidR="00EF22D3" w:rsidRPr="00AC48F3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68E9DC" w14:textId="6C974671" w:rsidR="00A15DA2" w:rsidRDefault="00A15DA2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10248A" w14:textId="77777777" w:rsidR="009A6073" w:rsidRPr="00AC48F3" w:rsidRDefault="009A6073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F9846C7" w14:textId="77777777" w:rsidR="00A15DA2" w:rsidRPr="00AC48F3" w:rsidRDefault="00A15DA2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FDFF890" w14:textId="77777777" w:rsidR="00A15DA2" w:rsidRPr="00AC48F3" w:rsidRDefault="00A15DA2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526F0B3" w14:textId="2E4F95F6" w:rsidR="005913DE" w:rsidRDefault="00A15DA2" w:rsidP="00A15D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5DB7E334" w14:textId="2FFC8529" w:rsidR="00EA5662" w:rsidRDefault="00EA5662" w:rsidP="00524A59">
      <w:pPr>
        <w:spacing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514D6E2" w14:textId="360A06FF" w:rsidR="00CF1EC6" w:rsidRDefault="00B50E3F" w:rsidP="00CF1EC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5C19A8B3" w14:textId="77777777" w:rsidR="00540D7E" w:rsidRPr="009206D0" w:rsidRDefault="00540D7E" w:rsidP="00CF1EC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  <w:lang w:bidi="th-TH"/>
        </w:rPr>
      </w:pPr>
    </w:p>
    <w:p w14:paraId="6F29C345" w14:textId="7CDE70C6" w:rsidR="005913DE" w:rsidRPr="006F1C93" w:rsidRDefault="00732B3F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32B3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732B3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32B3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732B3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32B3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และเสนอรายงานของผู้สอบบัญชีเพื่อแสดงความเห็นของข้าพเจ้า</w:t>
      </w:r>
      <w:r w:rsidRPr="00732B3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32B3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32B3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32B3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เชิงเศรษฐศาสตร์ของผู้ใช้งบการเงินจากการใช้งบการเงินรวมและเฉพาะของบริษัท</w:t>
      </w:r>
    </w:p>
    <w:p w14:paraId="2B62E54D" w14:textId="77777777" w:rsidR="001425BB" w:rsidRDefault="001425BB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4273A6F3" w14:textId="77777777" w:rsidR="00524A59" w:rsidRDefault="00524A59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332E28CC" w14:textId="77777777" w:rsidR="00524A59" w:rsidRDefault="00524A59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057F0FE3" w14:textId="77777777" w:rsidR="00524A59" w:rsidRDefault="00524A59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389C8312" w14:textId="77777777" w:rsidR="00524A59" w:rsidRDefault="00524A59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68939C2E" w14:textId="77777777" w:rsidR="004F0C1C" w:rsidRDefault="004F0C1C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7A0F1E52" w14:textId="77777777" w:rsidR="00524A59" w:rsidRDefault="00524A59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lang w:bidi="th-TH"/>
        </w:rPr>
      </w:pPr>
    </w:p>
    <w:p w14:paraId="16F7A11B" w14:textId="77777777" w:rsidR="00524A59" w:rsidRPr="009206D0" w:rsidRDefault="00524A59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cs/>
          <w:lang w:bidi="th-TH"/>
        </w:rPr>
      </w:pPr>
    </w:p>
    <w:p w14:paraId="023A2A75" w14:textId="23F23C2B" w:rsidR="005913DE" w:rsidRPr="006F1C93" w:rsidRDefault="00530B69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30B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ในการตรวจสอบงบการเงินตามมาตรฐานการสอบบัญชี</w:t>
      </w:r>
      <w:r w:rsidRPr="00530B6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30B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530B6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30B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การสังเกต</w:t>
      </w:r>
      <w:r w:rsidRPr="00530B6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30B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และการตั้งข้อสงสัยเยี่ยงผู้ประกอบวิชาชีพตลอดการตรวจสอบ</w:t>
      </w:r>
      <w:r w:rsidRPr="00530B6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30B6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089DBD52" w14:textId="77777777" w:rsidR="008962A8" w:rsidRPr="009206D0" w:rsidRDefault="008962A8" w:rsidP="000F515D">
      <w:pPr>
        <w:pStyle w:val="ListParagraph"/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0"/>
          <w:lang w:bidi="th-TH"/>
        </w:rPr>
      </w:pPr>
    </w:p>
    <w:p w14:paraId="0C7B77C4" w14:textId="0176A895" w:rsidR="005913DE" w:rsidRDefault="00124124" w:rsidP="00F504B7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729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7296D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EA2E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729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D729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Pr="00D7296D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7296D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77AE4297" w14:textId="49443883" w:rsidR="005913DE" w:rsidRPr="00DE3AE1" w:rsidRDefault="001574D5" w:rsidP="00F504B7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3218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</w:p>
    <w:p w14:paraId="733D8804" w14:textId="4BBD4B41" w:rsidR="005913DE" w:rsidRPr="00DE3AE1" w:rsidRDefault="0024628F" w:rsidP="001574D5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5913DE" w:rsidRPr="00DE3A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A97E509" w14:textId="7EE44401" w:rsidR="00E615D0" w:rsidRPr="00E615D0" w:rsidRDefault="0083076C" w:rsidP="001574D5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03A4D2E" w14:textId="3833EDB7" w:rsidR="00E615D0" w:rsidRPr="00FE6A0C" w:rsidRDefault="00F94494" w:rsidP="001574D5">
      <w:pPr>
        <w:numPr>
          <w:ilvl w:val="0"/>
          <w:numId w:val="34"/>
        </w:numPr>
        <w:spacing w:after="0" w:line="240" w:lineRule="auto"/>
        <w:ind w:left="396" w:hanging="38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</w:p>
    <w:p w14:paraId="703F023F" w14:textId="1B4B6DD8" w:rsidR="000864E2" w:rsidRPr="00C81E75" w:rsidRDefault="000864E2" w:rsidP="000864E2">
      <w:pPr>
        <w:pStyle w:val="ListParagraph"/>
        <w:numPr>
          <w:ilvl w:val="0"/>
          <w:numId w:val="34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81E7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C81E7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Pr="00C81E7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กลุ่มหรือ</w:t>
      </w:r>
      <w:r w:rsidR="00C81E75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กิ</w:t>
      </w:r>
      <w:r w:rsidRPr="00C81E7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จกรรมทางธุรกิจภายในกลุ่มบริษัทเพื่อแสดงความเห็นต่องบการเงินรวม</w:t>
      </w:r>
      <w:r w:rsidRPr="00C81E7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C81E7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C81E7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C81E7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C81E7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C81E75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5A0D98FF" w14:textId="77777777" w:rsidR="00456E70" w:rsidRDefault="00456E70" w:rsidP="00B05300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</w:rPr>
      </w:pPr>
    </w:p>
    <w:p w14:paraId="6507FFFB" w14:textId="77777777" w:rsidR="00D669B1" w:rsidRPr="00AC48F3" w:rsidRDefault="00D669B1" w:rsidP="00D669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</w:t>
      </w:r>
    </w:p>
    <w:p w14:paraId="7EF43837" w14:textId="77777777" w:rsidR="00D669B1" w:rsidRDefault="00D669B1" w:rsidP="00D669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9C70C0" w14:textId="77777777" w:rsidR="00524A59" w:rsidRDefault="00524A59" w:rsidP="00D669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ABB8793" w14:textId="77777777" w:rsidR="004F0C1C" w:rsidRDefault="004F0C1C" w:rsidP="00D669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C9FD43F" w14:textId="77777777" w:rsidR="004F0C1C" w:rsidRDefault="004F0C1C" w:rsidP="00D669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290D56" w14:textId="77777777" w:rsidR="004F0C1C" w:rsidRDefault="004F0C1C" w:rsidP="00D669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B1568E4" w14:textId="77777777" w:rsidR="00524A59" w:rsidRDefault="00524A59" w:rsidP="00D669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03E0F1D" w14:textId="59852FBE" w:rsidR="00D669B1" w:rsidRDefault="00D669B1" w:rsidP="00D669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CD9EC73" w14:textId="77777777" w:rsidR="00EB49F6" w:rsidRDefault="00EB49F6" w:rsidP="00D669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4F4050" w14:textId="0DD09422" w:rsidR="00E615D0" w:rsidRPr="00E615D0" w:rsidRDefault="00D669B1" w:rsidP="00D669B1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</w:p>
    <w:p w14:paraId="392844C0" w14:textId="0905283E" w:rsidR="001D7BE3" w:rsidRDefault="001D7BE3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591EF3" w14:textId="77777777" w:rsidR="00DD4D4E" w:rsidRDefault="00DD4D4E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458D3" w14:textId="77777777" w:rsidR="009206D0" w:rsidRPr="00884F9F" w:rsidRDefault="009206D0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68BCE7" w14:textId="35BDE933" w:rsidR="00726C19" w:rsidRDefault="00484C54" w:rsidP="00A21482">
      <w:pPr>
        <w:spacing w:after="0"/>
        <w:rPr>
          <w:rFonts w:ascii="Browallia New" w:hAnsi="Browallia New" w:cs="Browallia New"/>
          <w:sz w:val="28"/>
          <w:szCs w:val="28"/>
          <w:lang w:val="en-US"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  <w:r w:rsidR="00664361">
        <w:rPr>
          <w:rFonts w:ascii="Browallia New" w:hAnsi="Browallia New" w:cs="Browallia New"/>
          <w:b/>
          <w:bCs/>
          <w:sz w:val="28"/>
          <w:szCs w:val="28"/>
          <w:rtl/>
          <w:cs/>
        </w:rPr>
        <w:br/>
      </w:r>
      <w:r w:rsidR="00726C19" w:rsidRPr="00B245C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  <w:r w:rsidR="00664361">
        <w:rPr>
          <w:rFonts w:ascii="Browallia New" w:hAnsi="Browallia New" w:cs="Browallia New"/>
          <w:b/>
          <w:bCs/>
          <w:sz w:val="28"/>
          <w:szCs w:val="28"/>
          <w:rtl/>
          <w:cs/>
        </w:rPr>
        <w:br/>
      </w:r>
      <w:r w:rsidR="00726C19" w:rsidRPr="00B245C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13D79864" w14:textId="77777777" w:rsidR="006B733E" w:rsidRDefault="006B733E" w:rsidP="00A21482">
      <w:pPr>
        <w:spacing w:after="0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FF19C0A" w14:textId="08795CC6" w:rsidR="00D15EA5" w:rsidRPr="00E71290" w:rsidRDefault="00726C19" w:rsidP="002D2BF2">
      <w:pPr>
        <w:rPr>
          <w:rFonts w:cstheme="minorBidi"/>
          <w:lang w:val="en-US" w:bidi="th-TH"/>
        </w:rPr>
      </w:pP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664361">
        <w:rPr>
          <w:rFonts w:ascii="Browallia New" w:hAnsi="Browallia New" w:cs="Browallia New"/>
          <w:sz w:val="28"/>
          <w:szCs w:val="28"/>
          <w:rtl/>
          <w:cs/>
        </w:rPr>
        <w:br/>
      </w:r>
      <w:r w:rsidRPr="00A4520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  <w:r w:rsidR="00664361" w:rsidRPr="00A4520B">
        <w:rPr>
          <w:rFonts w:ascii="Browallia New" w:hAnsi="Browallia New" w:cs="Browallia New"/>
          <w:sz w:val="28"/>
          <w:szCs w:val="28"/>
          <w:rtl/>
          <w:cs/>
        </w:rPr>
        <w:br/>
      </w:r>
      <w:r w:rsidR="003B26D3" w:rsidRPr="003B26D3">
        <w:rPr>
          <w:rFonts w:ascii="Browallia New" w:hAnsi="Browallia New" w:cs="Browallia New"/>
          <w:sz w:val="28"/>
          <w:szCs w:val="28"/>
          <w:lang w:val="en-US"/>
        </w:rPr>
        <w:t>28</w:t>
      </w:r>
      <w:r w:rsidR="00A4520B" w:rsidRPr="003B26D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A4520B" w:rsidRPr="003B26D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56E70" w:rsidRPr="003B26D3">
        <w:rPr>
          <w:rFonts w:ascii="Browallia New" w:hAnsi="Browallia New" w:cs="Browallia New"/>
          <w:sz w:val="28"/>
          <w:szCs w:val="28"/>
          <w:lang w:val="en-US"/>
        </w:rPr>
        <w:t xml:space="preserve"> 256</w:t>
      </w:r>
      <w:r w:rsidR="00C47AF4" w:rsidRPr="003B26D3">
        <w:rPr>
          <w:rFonts w:ascii="Browallia New" w:hAnsi="Browallia New" w:cs="Browallia New"/>
          <w:sz w:val="28"/>
          <w:szCs w:val="28"/>
          <w:lang w:val="en-US"/>
        </w:rPr>
        <w:t>8</w:t>
      </w:r>
    </w:p>
    <w:sectPr w:rsidR="00D15EA5" w:rsidRPr="00E71290" w:rsidSect="00F125DA">
      <w:headerReference w:type="even" r:id="rId11"/>
      <w:headerReference w:type="default" r:id="rId12"/>
      <w:headerReference w:type="first" r:id="rId13"/>
      <w:pgSz w:w="11907" w:h="16840" w:code="9"/>
      <w:pgMar w:top="1710" w:right="913" w:bottom="360" w:left="2665" w:header="743" w:footer="11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2BC83" w14:textId="77777777" w:rsidR="00221339" w:rsidRDefault="00221339">
      <w:r>
        <w:separator/>
      </w:r>
    </w:p>
  </w:endnote>
  <w:endnote w:type="continuationSeparator" w:id="0">
    <w:p w14:paraId="4BC299DB" w14:textId="77777777" w:rsidR="00221339" w:rsidRDefault="00221339">
      <w:r>
        <w:continuationSeparator/>
      </w:r>
    </w:p>
  </w:endnote>
  <w:endnote w:type="continuationNotice" w:id="1">
    <w:p w14:paraId="0FA09D0F" w14:textId="77777777" w:rsidR="00221339" w:rsidRDefault="002213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,Calibri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EE0D" w14:textId="77777777" w:rsidR="00221339" w:rsidRDefault="00221339">
      <w:bookmarkStart w:id="0" w:name="_Hlk482348182"/>
      <w:bookmarkEnd w:id="0"/>
      <w:r>
        <w:separator/>
      </w:r>
    </w:p>
  </w:footnote>
  <w:footnote w:type="continuationSeparator" w:id="0">
    <w:p w14:paraId="414E92CB" w14:textId="77777777" w:rsidR="00221339" w:rsidRDefault="00221339">
      <w:r>
        <w:continuationSeparator/>
      </w:r>
    </w:p>
  </w:footnote>
  <w:footnote w:type="continuationNotice" w:id="1">
    <w:p w14:paraId="1CC1FD19" w14:textId="77777777" w:rsidR="00221339" w:rsidRDefault="002213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693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A4D9" w14:textId="2F401BD2" w:rsidR="00B63D0E" w:rsidRDefault="00B63D0E" w:rsidP="00D96128">
    <w:pPr>
      <w:pStyle w:val="Header"/>
      <w:jc w:val="right"/>
    </w:pPr>
  </w:p>
  <w:p w14:paraId="0320067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4D26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13FC51FF" w14:textId="38352AF9" w:rsidR="00D460E7" w:rsidRDefault="0056384E" w:rsidP="00A90AF3">
    <w:pPr>
      <w:jc w:val="thaiDistribute"/>
    </w:pPr>
    <w:bookmarkStart w:id="1" w:name="Footer3_tbl"/>
    <w:bookmarkEnd w:id="1"/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รายงาน</w:t>
    </w:r>
    <w:r>
      <w:rPr>
        <w:rFonts w:ascii="Browallia New" w:hAnsi="Browallia New" w:cs="Browallia New" w:hint="cs"/>
        <w:b/>
        <w:bCs/>
        <w:sz w:val="40"/>
        <w:szCs w:val="40"/>
        <w:cs/>
        <w:lang w:bidi="th-TH"/>
      </w:rPr>
      <w:t>ของ</w:t>
    </w:r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1177571733">
    <w:abstractNumId w:val="3"/>
  </w:num>
  <w:num w:numId="2" w16cid:durableId="449130468">
    <w:abstractNumId w:val="2"/>
  </w:num>
  <w:num w:numId="3" w16cid:durableId="702092688">
    <w:abstractNumId w:val="1"/>
  </w:num>
  <w:num w:numId="4" w16cid:durableId="2129077852">
    <w:abstractNumId w:val="0"/>
  </w:num>
  <w:num w:numId="5" w16cid:durableId="598218473">
    <w:abstractNumId w:val="8"/>
  </w:num>
  <w:num w:numId="6" w16cid:durableId="582495278">
    <w:abstractNumId w:val="5"/>
  </w:num>
  <w:num w:numId="7" w16cid:durableId="931161363">
    <w:abstractNumId w:val="12"/>
  </w:num>
  <w:num w:numId="8" w16cid:durableId="1694767592">
    <w:abstractNumId w:val="20"/>
  </w:num>
  <w:num w:numId="9" w16cid:durableId="110977841">
    <w:abstractNumId w:val="5"/>
  </w:num>
  <w:num w:numId="10" w16cid:durableId="274555003">
    <w:abstractNumId w:val="19"/>
  </w:num>
  <w:num w:numId="11" w16cid:durableId="1952083532">
    <w:abstractNumId w:val="17"/>
  </w:num>
  <w:num w:numId="12" w16cid:durableId="1737580567">
    <w:abstractNumId w:val="4"/>
  </w:num>
  <w:num w:numId="13" w16cid:durableId="1263955709">
    <w:abstractNumId w:val="10"/>
  </w:num>
  <w:num w:numId="14" w16cid:durableId="550919987">
    <w:abstractNumId w:val="9"/>
  </w:num>
  <w:num w:numId="15" w16cid:durableId="1172184212">
    <w:abstractNumId w:val="10"/>
  </w:num>
  <w:num w:numId="16" w16cid:durableId="964889068">
    <w:abstractNumId w:val="11"/>
  </w:num>
  <w:num w:numId="17" w16cid:durableId="221716641">
    <w:abstractNumId w:val="14"/>
  </w:num>
  <w:num w:numId="18" w16cid:durableId="158690617">
    <w:abstractNumId w:val="19"/>
  </w:num>
  <w:num w:numId="19" w16cid:durableId="1236671808">
    <w:abstractNumId w:val="17"/>
  </w:num>
  <w:num w:numId="20" w16cid:durableId="1259483397">
    <w:abstractNumId w:val="4"/>
  </w:num>
  <w:num w:numId="21" w16cid:durableId="85467465">
    <w:abstractNumId w:val="10"/>
  </w:num>
  <w:num w:numId="22" w16cid:durableId="156309626">
    <w:abstractNumId w:val="9"/>
  </w:num>
  <w:num w:numId="23" w16cid:durableId="1707290888">
    <w:abstractNumId w:val="9"/>
  </w:num>
  <w:num w:numId="24" w16cid:durableId="813373447">
    <w:abstractNumId w:val="9"/>
  </w:num>
  <w:num w:numId="25" w16cid:durableId="2034381720">
    <w:abstractNumId w:val="10"/>
  </w:num>
  <w:num w:numId="26" w16cid:durableId="1537885526">
    <w:abstractNumId w:val="10"/>
  </w:num>
  <w:num w:numId="27" w16cid:durableId="1969696612">
    <w:abstractNumId w:val="10"/>
  </w:num>
  <w:num w:numId="28" w16cid:durableId="103965950">
    <w:abstractNumId w:val="18"/>
  </w:num>
  <w:num w:numId="29" w16cid:durableId="1699046715">
    <w:abstractNumId w:val="18"/>
  </w:num>
  <w:num w:numId="30" w16cid:durableId="1399090241">
    <w:abstractNumId w:val="18"/>
  </w:num>
  <w:num w:numId="31" w16cid:durableId="1596740870">
    <w:abstractNumId w:val="15"/>
  </w:num>
  <w:num w:numId="32" w16cid:durableId="1972321235">
    <w:abstractNumId w:val="15"/>
  </w:num>
  <w:num w:numId="33" w16cid:durableId="442968196">
    <w:abstractNumId w:val="15"/>
  </w:num>
  <w:num w:numId="34" w16cid:durableId="473986176">
    <w:abstractNumId w:val="6"/>
  </w:num>
  <w:num w:numId="35" w16cid:durableId="1819377099">
    <w:abstractNumId w:val="7"/>
  </w:num>
  <w:num w:numId="36" w16cid:durableId="721098438">
    <w:abstractNumId w:val="13"/>
  </w:num>
  <w:num w:numId="37" w16cid:durableId="78442216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B1F"/>
    <w:rsid w:val="000049FD"/>
    <w:rsid w:val="00004B8D"/>
    <w:rsid w:val="00015E6A"/>
    <w:rsid w:val="000162B0"/>
    <w:rsid w:val="00016401"/>
    <w:rsid w:val="00020C2C"/>
    <w:rsid w:val="0003023B"/>
    <w:rsid w:val="00031D17"/>
    <w:rsid w:val="000362C5"/>
    <w:rsid w:val="00040A3A"/>
    <w:rsid w:val="00044ACE"/>
    <w:rsid w:val="0004550E"/>
    <w:rsid w:val="00052614"/>
    <w:rsid w:val="0005283D"/>
    <w:rsid w:val="00053B0E"/>
    <w:rsid w:val="000545CB"/>
    <w:rsid w:val="00062FE5"/>
    <w:rsid w:val="0006582E"/>
    <w:rsid w:val="000723F7"/>
    <w:rsid w:val="00074485"/>
    <w:rsid w:val="00077C10"/>
    <w:rsid w:val="00081CAA"/>
    <w:rsid w:val="000828F1"/>
    <w:rsid w:val="00082F59"/>
    <w:rsid w:val="00084947"/>
    <w:rsid w:val="00084D1A"/>
    <w:rsid w:val="000864E2"/>
    <w:rsid w:val="00093970"/>
    <w:rsid w:val="00093BCD"/>
    <w:rsid w:val="00094333"/>
    <w:rsid w:val="000951C4"/>
    <w:rsid w:val="0009543C"/>
    <w:rsid w:val="00097FAB"/>
    <w:rsid w:val="000A0A55"/>
    <w:rsid w:val="000A0B49"/>
    <w:rsid w:val="000A31B4"/>
    <w:rsid w:val="000A342A"/>
    <w:rsid w:val="000A5F5C"/>
    <w:rsid w:val="000B143E"/>
    <w:rsid w:val="000B4D9E"/>
    <w:rsid w:val="000B65E3"/>
    <w:rsid w:val="000B6757"/>
    <w:rsid w:val="000B7090"/>
    <w:rsid w:val="000D7DDC"/>
    <w:rsid w:val="000E52CE"/>
    <w:rsid w:val="000F3AAB"/>
    <w:rsid w:val="000F462C"/>
    <w:rsid w:val="000F515D"/>
    <w:rsid w:val="000F6E25"/>
    <w:rsid w:val="001011DF"/>
    <w:rsid w:val="001103D9"/>
    <w:rsid w:val="00112B69"/>
    <w:rsid w:val="00122A61"/>
    <w:rsid w:val="00124124"/>
    <w:rsid w:val="00124B1E"/>
    <w:rsid w:val="001270FE"/>
    <w:rsid w:val="00130641"/>
    <w:rsid w:val="001316D3"/>
    <w:rsid w:val="001425BB"/>
    <w:rsid w:val="00146263"/>
    <w:rsid w:val="001477DA"/>
    <w:rsid w:val="00147C43"/>
    <w:rsid w:val="001554CD"/>
    <w:rsid w:val="00155A91"/>
    <w:rsid w:val="001574D5"/>
    <w:rsid w:val="001613E2"/>
    <w:rsid w:val="0016459D"/>
    <w:rsid w:val="00166A88"/>
    <w:rsid w:val="00167017"/>
    <w:rsid w:val="00167B45"/>
    <w:rsid w:val="00167F88"/>
    <w:rsid w:val="00170143"/>
    <w:rsid w:val="00170CE4"/>
    <w:rsid w:val="0017299B"/>
    <w:rsid w:val="00175735"/>
    <w:rsid w:val="0018367C"/>
    <w:rsid w:val="00184060"/>
    <w:rsid w:val="0019210D"/>
    <w:rsid w:val="001A2793"/>
    <w:rsid w:val="001A3BFB"/>
    <w:rsid w:val="001A3C20"/>
    <w:rsid w:val="001B137D"/>
    <w:rsid w:val="001B198C"/>
    <w:rsid w:val="001B32FF"/>
    <w:rsid w:val="001B6811"/>
    <w:rsid w:val="001B7388"/>
    <w:rsid w:val="001D2302"/>
    <w:rsid w:val="001D7BB3"/>
    <w:rsid w:val="001D7BE3"/>
    <w:rsid w:val="001D7DB6"/>
    <w:rsid w:val="001E12A6"/>
    <w:rsid w:val="001E3B8A"/>
    <w:rsid w:val="001E498F"/>
    <w:rsid w:val="001F15F8"/>
    <w:rsid w:val="00206595"/>
    <w:rsid w:val="00207414"/>
    <w:rsid w:val="00207CF2"/>
    <w:rsid w:val="002124E1"/>
    <w:rsid w:val="00212A29"/>
    <w:rsid w:val="00214205"/>
    <w:rsid w:val="00221339"/>
    <w:rsid w:val="0022231D"/>
    <w:rsid w:val="0022518C"/>
    <w:rsid w:val="002274B9"/>
    <w:rsid w:val="00235C83"/>
    <w:rsid w:val="00236CCC"/>
    <w:rsid w:val="00236EE6"/>
    <w:rsid w:val="00237A7E"/>
    <w:rsid w:val="00241F16"/>
    <w:rsid w:val="00244419"/>
    <w:rsid w:val="0024628F"/>
    <w:rsid w:val="00246ED3"/>
    <w:rsid w:val="00247969"/>
    <w:rsid w:val="00250369"/>
    <w:rsid w:val="0025075A"/>
    <w:rsid w:val="00254C1B"/>
    <w:rsid w:val="00260197"/>
    <w:rsid w:val="0026182A"/>
    <w:rsid w:val="002724A3"/>
    <w:rsid w:val="00273307"/>
    <w:rsid w:val="00276E3C"/>
    <w:rsid w:val="00277BF0"/>
    <w:rsid w:val="00277EBE"/>
    <w:rsid w:val="002838FB"/>
    <w:rsid w:val="00285249"/>
    <w:rsid w:val="00286E31"/>
    <w:rsid w:val="00295D60"/>
    <w:rsid w:val="00296EFD"/>
    <w:rsid w:val="00297E13"/>
    <w:rsid w:val="002A252E"/>
    <w:rsid w:val="002B0EE3"/>
    <w:rsid w:val="002B450F"/>
    <w:rsid w:val="002B5A4A"/>
    <w:rsid w:val="002C623D"/>
    <w:rsid w:val="002D2BF2"/>
    <w:rsid w:val="002D2FF7"/>
    <w:rsid w:val="002D5A0F"/>
    <w:rsid w:val="002D6E25"/>
    <w:rsid w:val="002E02F4"/>
    <w:rsid w:val="002E1899"/>
    <w:rsid w:val="002E54D2"/>
    <w:rsid w:val="002E7F1E"/>
    <w:rsid w:val="002F0DD2"/>
    <w:rsid w:val="002F1726"/>
    <w:rsid w:val="002F2DEB"/>
    <w:rsid w:val="002F3903"/>
    <w:rsid w:val="002F4A52"/>
    <w:rsid w:val="002F4FD1"/>
    <w:rsid w:val="002F7D90"/>
    <w:rsid w:val="0030026A"/>
    <w:rsid w:val="00305173"/>
    <w:rsid w:val="0032188F"/>
    <w:rsid w:val="00321A76"/>
    <w:rsid w:val="00331248"/>
    <w:rsid w:val="00333559"/>
    <w:rsid w:val="00335E5B"/>
    <w:rsid w:val="003368E2"/>
    <w:rsid w:val="00347D50"/>
    <w:rsid w:val="003544E8"/>
    <w:rsid w:val="00354F5D"/>
    <w:rsid w:val="00357A79"/>
    <w:rsid w:val="00365ECE"/>
    <w:rsid w:val="0036687D"/>
    <w:rsid w:val="003744DA"/>
    <w:rsid w:val="00384904"/>
    <w:rsid w:val="00391430"/>
    <w:rsid w:val="003942CF"/>
    <w:rsid w:val="00394512"/>
    <w:rsid w:val="003979C5"/>
    <w:rsid w:val="003B09E0"/>
    <w:rsid w:val="003B26D3"/>
    <w:rsid w:val="003B4CCD"/>
    <w:rsid w:val="003B4DED"/>
    <w:rsid w:val="003B60A5"/>
    <w:rsid w:val="003C12C5"/>
    <w:rsid w:val="003C27EF"/>
    <w:rsid w:val="003C32E9"/>
    <w:rsid w:val="003C3898"/>
    <w:rsid w:val="003D1F14"/>
    <w:rsid w:val="003D2405"/>
    <w:rsid w:val="003D2605"/>
    <w:rsid w:val="003D64D6"/>
    <w:rsid w:val="003E034A"/>
    <w:rsid w:val="003E3E21"/>
    <w:rsid w:val="003E5EED"/>
    <w:rsid w:val="003F3F62"/>
    <w:rsid w:val="003F49A9"/>
    <w:rsid w:val="003F51DB"/>
    <w:rsid w:val="00402F72"/>
    <w:rsid w:val="00416281"/>
    <w:rsid w:val="004178AC"/>
    <w:rsid w:val="00422353"/>
    <w:rsid w:val="00426364"/>
    <w:rsid w:val="00426915"/>
    <w:rsid w:val="00426B2B"/>
    <w:rsid w:val="00432409"/>
    <w:rsid w:val="00433F63"/>
    <w:rsid w:val="00435788"/>
    <w:rsid w:val="004359E6"/>
    <w:rsid w:val="00443B80"/>
    <w:rsid w:val="00443C24"/>
    <w:rsid w:val="00443CE3"/>
    <w:rsid w:val="00443EBC"/>
    <w:rsid w:val="00451D13"/>
    <w:rsid w:val="00452E7B"/>
    <w:rsid w:val="004546FA"/>
    <w:rsid w:val="00456E70"/>
    <w:rsid w:val="004708BB"/>
    <w:rsid w:val="00474B6D"/>
    <w:rsid w:val="00477198"/>
    <w:rsid w:val="00481FE7"/>
    <w:rsid w:val="00484C54"/>
    <w:rsid w:val="00484EDD"/>
    <w:rsid w:val="0048532C"/>
    <w:rsid w:val="0049103F"/>
    <w:rsid w:val="00492221"/>
    <w:rsid w:val="004952FD"/>
    <w:rsid w:val="004A0559"/>
    <w:rsid w:val="004A0DFE"/>
    <w:rsid w:val="004A3C62"/>
    <w:rsid w:val="004A3DC1"/>
    <w:rsid w:val="004A4A58"/>
    <w:rsid w:val="004A5D2C"/>
    <w:rsid w:val="004C0971"/>
    <w:rsid w:val="004C0C25"/>
    <w:rsid w:val="004C2111"/>
    <w:rsid w:val="004C732E"/>
    <w:rsid w:val="004D20AE"/>
    <w:rsid w:val="004D3578"/>
    <w:rsid w:val="004E1C5E"/>
    <w:rsid w:val="004E4CB0"/>
    <w:rsid w:val="004F0C1C"/>
    <w:rsid w:val="004F1A16"/>
    <w:rsid w:val="004F207F"/>
    <w:rsid w:val="004F5D91"/>
    <w:rsid w:val="00503099"/>
    <w:rsid w:val="005070FA"/>
    <w:rsid w:val="00513EE0"/>
    <w:rsid w:val="00516DA0"/>
    <w:rsid w:val="0051757D"/>
    <w:rsid w:val="00520CEC"/>
    <w:rsid w:val="0052186A"/>
    <w:rsid w:val="00524175"/>
    <w:rsid w:val="00524A59"/>
    <w:rsid w:val="00530B69"/>
    <w:rsid w:val="005321DA"/>
    <w:rsid w:val="00540D7E"/>
    <w:rsid w:val="00542C09"/>
    <w:rsid w:val="00547541"/>
    <w:rsid w:val="00551365"/>
    <w:rsid w:val="00552DEE"/>
    <w:rsid w:val="00554EC7"/>
    <w:rsid w:val="0055648B"/>
    <w:rsid w:val="0055792B"/>
    <w:rsid w:val="005627FF"/>
    <w:rsid w:val="0056384E"/>
    <w:rsid w:val="0057428E"/>
    <w:rsid w:val="005749C7"/>
    <w:rsid w:val="005778F7"/>
    <w:rsid w:val="00577D61"/>
    <w:rsid w:val="005822AC"/>
    <w:rsid w:val="00582A52"/>
    <w:rsid w:val="00582D3D"/>
    <w:rsid w:val="00583C2C"/>
    <w:rsid w:val="005913DE"/>
    <w:rsid w:val="005926B5"/>
    <w:rsid w:val="005A1FEA"/>
    <w:rsid w:val="005A26B4"/>
    <w:rsid w:val="005B0D03"/>
    <w:rsid w:val="005B405A"/>
    <w:rsid w:val="005B5FC4"/>
    <w:rsid w:val="005C22C1"/>
    <w:rsid w:val="005C2CCB"/>
    <w:rsid w:val="005C3E1F"/>
    <w:rsid w:val="005C4D18"/>
    <w:rsid w:val="005C6479"/>
    <w:rsid w:val="005C69FD"/>
    <w:rsid w:val="005D7025"/>
    <w:rsid w:val="005D7098"/>
    <w:rsid w:val="005E2D67"/>
    <w:rsid w:val="005E5578"/>
    <w:rsid w:val="005F12A7"/>
    <w:rsid w:val="005F1C10"/>
    <w:rsid w:val="005F2FB0"/>
    <w:rsid w:val="005F4D62"/>
    <w:rsid w:val="00607417"/>
    <w:rsid w:val="00610ED7"/>
    <w:rsid w:val="00612C97"/>
    <w:rsid w:val="00620249"/>
    <w:rsid w:val="00620CE3"/>
    <w:rsid w:val="00620DAA"/>
    <w:rsid w:val="00621086"/>
    <w:rsid w:val="00626E05"/>
    <w:rsid w:val="006365A1"/>
    <w:rsid w:val="00636AA2"/>
    <w:rsid w:val="0065112E"/>
    <w:rsid w:val="006537FA"/>
    <w:rsid w:val="006539D4"/>
    <w:rsid w:val="00660A92"/>
    <w:rsid w:val="00664361"/>
    <w:rsid w:val="00666764"/>
    <w:rsid w:val="0066694B"/>
    <w:rsid w:val="00667DB6"/>
    <w:rsid w:val="006723DF"/>
    <w:rsid w:val="006771E8"/>
    <w:rsid w:val="00677C01"/>
    <w:rsid w:val="006800FF"/>
    <w:rsid w:val="00683CC7"/>
    <w:rsid w:val="00685CCF"/>
    <w:rsid w:val="00692CA5"/>
    <w:rsid w:val="006932D7"/>
    <w:rsid w:val="006952E3"/>
    <w:rsid w:val="006A445F"/>
    <w:rsid w:val="006A5426"/>
    <w:rsid w:val="006A58F4"/>
    <w:rsid w:val="006B06A2"/>
    <w:rsid w:val="006B733E"/>
    <w:rsid w:val="006C3D37"/>
    <w:rsid w:val="006C6376"/>
    <w:rsid w:val="006D6FF5"/>
    <w:rsid w:val="006F1B19"/>
    <w:rsid w:val="006F1C93"/>
    <w:rsid w:val="006F29ED"/>
    <w:rsid w:val="006F453B"/>
    <w:rsid w:val="006F4F77"/>
    <w:rsid w:val="007007AE"/>
    <w:rsid w:val="0070147C"/>
    <w:rsid w:val="00703DE7"/>
    <w:rsid w:val="00703E92"/>
    <w:rsid w:val="00714FD6"/>
    <w:rsid w:val="00721991"/>
    <w:rsid w:val="007265F7"/>
    <w:rsid w:val="00726C19"/>
    <w:rsid w:val="007300F4"/>
    <w:rsid w:val="007307F1"/>
    <w:rsid w:val="00731894"/>
    <w:rsid w:val="00731C1B"/>
    <w:rsid w:val="00732B3F"/>
    <w:rsid w:val="00744621"/>
    <w:rsid w:val="007448E5"/>
    <w:rsid w:val="00746796"/>
    <w:rsid w:val="00746D91"/>
    <w:rsid w:val="00751FD0"/>
    <w:rsid w:val="007531F2"/>
    <w:rsid w:val="0075598A"/>
    <w:rsid w:val="00760B05"/>
    <w:rsid w:val="00761813"/>
    <w:rsid w:val="0076319D"/>
    <w:rsid w:val="007647F3"/>
    <w:rsid w:val="007655BA"/>
    <w:rsid w:val="00771B85"/>
    <w:rsid w:val="00775DA6"/>
    <w:rsid w:val="00777F4F"/>
    <w:rsid w:val="0078170A"/>
    <w:rsid w:val="00786A8B"/>
    <w:rsid w:val="00790705"/>
    <w:rsid w:val="00790956"/>
    <w:rsid w:val="00794C54"/>
    <w:rsid w:val="0079502D"/>
    <w:rsid w:val="0079678E"/>
    <w:rsid w:val="007A0755"/>
    <w:rsid w:val="007A31D9"/>
    <w:rsid w:val="007A5E91"/>
    <w:rsid w:val="007A74F9"/>
    <w:rsid w:val="007B0C9D"/>
    <w:rsid w:val="007B603F"/>
    <w:rsid w:val="007C424E"/>
    <w:rsid w:val="007C42F0"/>
    <w:rsid w:val="007C5DBB"/>
    <w:rsid w:val="007C7EC4"/>
    <w:rsid w:val="007D2283"/>
    <w:rsid w:val="007D41A1"/>
    <w:rsid w:val="007D6FCE"/>
    <w:rsid w:val="007E7147"/>
    <w:rsid w:val="007F04D0"/>
    <w:rsid w:val="007F7795"/>
    <w:rsid w:val="008033D0"/>
    <w:rsid w:val="00803FB6"/>
    <w:rsid w:val="008059EF"/>
    <w:rsid w:val="008128F7"/>
    <w:rsid w:val="00812938"/>
    <w:rsid w:val="00813B08"/>
    <w:rsid w:val="008165AC"/>
    <w:rsid w:val="00823689"/>
    <w:rsid w:val="00825FA0"/>
    <w:rsid w:val="00827B71"/>
    <w:rsid w:val="0083076C"/>
    <w:rsid w:val="00830DAC"/>
    <w:rsid w:val="0083134C"/>
    <w:rsid w:val="00832F51"/>
    <w:rsid w:val="008334B4"/>
    <w:rsid w:val="00843100"/>
    <w:rsid w:val="00847054"/>
    <w:rsid w:val="008474A4"/>
    <w:rsid w:val="00847C2B"/>
    <w:rsid w:val="00850F25"/>
    <w:rsid w:val="0085211E"/>
    <w:rsid w:val="0085236F"/>
    <w:rsid w:val="008534AA"/>
    <w:rsid w:val="0085472F"/>
    <w:rsid w:val="00857FEC"/>
    <w:rsid w:val="00860C84"/>
    <w:rsid w:val="00870074"/>
    <w:rsid w:val="0087026E"/>
    <w:rsid w:val="008719C2"/>
    <w:rsid w:val="008762C0"/>
    <w:rsid w:val="0087662B"/>
    <w:rsid w:val="008831F2"/>
    <w:rsid w:val="00884F9F"/>
    <w:rsid w:val="00884FF7"/>
    <w:rsid w:val="00893C80"/>
    <w:rsid w:val="00894ACE"/>
    <w:rsid w:val="008952CC"/>
    <w:rsid w:val="00895B54"/>
    <w:rsid w:val="008962A8"/>
    <w:rsid w:val="008A2033"/>
    <w:rsid w:val="008A56CB"/>
    <w:rsid w:val="008A789E"/>
    <w:rsid w:val="008A7DD6"/>
    <w:rsid w:val="008B19D9"/>
    <w:rsid w:val="008B1FD3"/>
    <w:rsid w:val="008B204B"/>
    <w:rsid w:val="008B3643"/>
    <w:rsid w:val="008B6943"/>
    <w:rsid w:val="008C0069"/>
    <w:rsid w:val="008C1AF8"/>
    <w:rsid w:val="008C2B34"/>
    <w:rsid w:val="008C49AE"/>
    <w:rsid w:val="008C59F7"/>
    <w:rsid w:val="008E5CF8"/>
    <w:rsid w:val="008E7687"/>
    <w:rsid w:val="008F0E3C"/>
    <w:rsid w:val="008F11FA"/>
    <w:rsid w:val="008F1DD2"/>
    <w:rsid w:val="008F33AE"/>
    <w:rsid w:val="008F4ACA"/>
    <w:rsid w:val="00912F98"/>
    <w:rsid w:val="009154A8"/>
    <w:rsid w:val="009165B5"/>
    <w:rsid w:val="00917FBB"/>
    <w:rsid w:val="009206D0"/>
    <w:rsid w:val="009219CA"/>
    <w:rsid w:val="009223D3"/>
    <w:rsid w:val="00927812"/>
    <w:rsid w:val="00931D48"/>
    <w:rsid w:val="00931D7A"/>
    <w:rsid w:val="00935D8D"/>
    <w:rsid w:val="00937C23"/>
    <w:rsid w:val="00942FE8"/>
    <w:rsid w:val="0094486D"/>
    <w:rsid w:val="00950883"/>
    <w:rsid w:val="00951CB4"/>
    <w:rsid w:val="009530E5"/>
    <w:rsid w:val="00954800"/>
    <w:rsid w:val="0095492D"/>
    <w:rsid w:val="00956CAE"/>
    <w:rsid w:val="00957E70"/>
    <w:rsid w:val="00960338"/>
    <w:rsid w:val="00970DAB"/>
    <w:rsid w:val="0097321D"/>
    <w:rsid w:val="009740DE"/>
    <w:rsid w:val="0098677B"/>
    <w:rsid w:val="0098724C"/>
    <w:rsid w:val="00991962"/>
    <w:rsid w:val="00992148"/>
    <w:rsid w:val="00992531"/>
    <w:rsid w:val="009929EC"/>
    <w:rsid w:val="00995CD5"/>
    <w:rsid w:val="0099618C"/>
    <w:rsid w:val="0099714E"/>
    <w:rsid w:val="009972DD"/>
    <w:rsid w:val="009972E3"/>
    <w:rsid w:val="009A1787"/>
    <w:rsid w:val="009A4F5A"/>
    <w:rsid w:val="009A6073"/>
    <w:rsid w:val="009B1F44"/>
    <w:rsid w:val="009B21E3"/>
    <w:rsid w:val="009B4573"/>
    <w:rsid w:val="009C002A"/>
    <w:rsid w:val="009C053A"/>
    <w:rsid w:val="009C7274"/>
    <w:rsid w:val="009D00A3"/>
    <w:rsid w:val="009D5371"/>
    <w:rsid w:val="009E0B52"/>
    <w:rsid w:val="009E278C"/>
    <w:rsid w:val="009E6AE8"/>
    <w:rsid w:val="009F1400"/>
    <w:rsid w:val="009F1865"/>
    <w:rsid w:val="009F6EDC"/>
    <w:rsid w:val="00A035CE"/>
    <w:rsid w:val="00A0537F"/>
    <w:rsid w:val="00A0602E"/>
    <w:rsid w:val="00A06C1F"/>
    <w:rsid w:val="00A07FFA"/>
    <w:rsid w:val="00A11FB4"/>
    <w:rsid w:val="00A1550B"/>
    <w:rsid w:val="00A15DA2"/>
    <w:rsid w:val="00A169FB"/>
    <w:rsid w:val="00A16DC5"/>
    <w:rsid w:val="00A20D7E"/>
    <w:rsid w:val="00A21482"/>
    <w:rsid w:val="00A23587"/>
    <w:rsid w:val="00A259BF"/>
    <w:rsid w:val="00A34282"/>
    <w:rsid w:val="00A35782"/>
    <w:rsid w:val="00A362F9"/>
    <w:rsid w:val="00A43EE6"/>
    <w:rsid w:val="00A4520B"/>
    <w:rsid w:val="00A473C6"/>
    <w:rsid w:val="00A60F49"/>
    <w:rsid w:val="00A61E15"/>
    <w:rsid w:val="00A66F91"/>
    <w:rsid w:val="00A67329"/>
    <w:rsid w:val="00A70229"/>
    <w:rsid w:val="00A90AF3"/>
    <w:rsid w:val="00A918D1"/>
    <w:rsid w:val="00A92B1B"/>
    <w:rsid w:val="00A93A9A"/>
    <w:rsid w:val="00A9702F"/>
    <w:rsid w:val="00A97DC8"/>
    <w:rsid w:val="00AA3D7A"/>
    <w:rsid w:val="00AA5C16"/>
    <w:rsid w:val="00AA5CB2"/>
    <w:rsid w:val="00AA6D27"/>
    <w:rsid w:val="00AA7D38"/>
    <w:rsid w:val="00AB57B3"/>
    <w:rsid w:val="00AC31D4"/>
    <w:rsid w:val="00AC6098"/>
    <w:rsid w:val="00AC6CFD"/>
    <w:rsid w:val="00AD4239"/>
    <w:rsid w:val="00AD6CA5"/>
    <w:rsid w:val="00AE11B9"/>
    <w:rsid w:val="00AE2BF6"/>
    <w:rsid w:val="00AE3370"/>
    <w:rsid w:val="00AE64CA"/>
    <w:rsid w:val="00AF08D8"/>
    <w:rsid w:val="00AF4072"/>
    <w:rsid w:val="00AF5025"/>
    <w:rsid w:val="00AF7092"/>
    <w:rsid w:val="00B00306"/>
    <w:rsid w:val="00B01FF1"/>
    <w:rsid w:val="00B05300"/>
    <w:rsid w:val="00B1324D"/>
    <w:rsid w:val="00B157E2"/>
    <w:rsid w:val="00B17B68"/>
    <w:rsid w:val="00B24A45"/>
    <w:rsid w:val="00B25B92"/>
    <w:rsid w:val="00B26948"/>
    <w:rsid w:val="00B32D42"/>
    <w:rsid w:val="00B334BA"/>
    <w:rsid w:val="00B34D51"/>
    <w:rsid w:val="00B36A0E"/>
    <w:rsid w:val="00B36BA1"/>
    <w:rsid w:val="00B40A2F"/>
    <w:rsid w:val="00B40D67"/>
    <w:rsid w:val="00B43C45"/>
    <w:rsid w:val="00B50E3F"/>
    <w:rsid w:val="00B55BDB"/>
    <w:rsid w:val="00B55EE8"/>
    <w:rsid w:val="00B56E6C"/>
    <w:rsid w:val="00B63D0E"/>
    <w:rsid w:val="00B651ED"/>
    <w:rsid w:val="00B662AE"/>
    <w:rsid w:val="00B83039"/>
    <w:rsid w:val="00B8382F"/>
    <w:rsid w:val="00B9616A"/>
    <w:rsid w:val="00BA4102"/>
    <w:rsid w:val="00BA5B00"/>
    <w:rsid w:val="00BB08E0"/>
    <w:rsid w:val="00BB1A07"/>
    <w:rsid w:val="00BB6DAD"/>
    <w:rsid w:val="00BB7346"/>
    <w:rsid w:val="00BC1555"/>
    <w:rsid w:val="00BC60A9"/>
    <w:rsid w:val="00BD31BC"/>
    <w:rsid w:val="00BE0C8A"/>
    <w:rsid w:val="00BE1D8E"/>
    <w:rsid w:val="00BE2234"/>
    <w:rsid w:val="00BE334D"/>
    <w:rsid w:val="00BE4988"/>
    <w:rsid w:val="00BF1C24"/>
    <w:rsid w:val="00BF5E73"/>
    <w:rsid w:val="00C046BA"/>
    <w:rsid w:val="00C06939"/>
    <w:rsid w:val="00C0734C"/>
    <w:rsid w:val="00C10317"/>
    <w:rsid w:val="00C10492"/>
    <w:rsid w:val="00C143BC"/>
    <w:rsid w:val="00C14929"/>
    <w:rsid w:val="00C21E3B"/>
    <w:rsid w:val="00C35B1A"/>
    <w:rsid w:val="00C365EC"/>
    <w:rsid w:val="00C41C7D"/>
    <w:rsid w:val="00C43208"/>
    <w:rsid w:val="00C43475"/>
    <w:rsid w:val="00C46672"/>
    <w:rsid w:val="00C473D2"/>
    <w:rsid w:val="00C47AF4"/>
    <w:rsid w:val="00C54B70"/>
    <w:rsid w:val="00C614E9"/>
    <w:rsid w:val="00C63023"/>
    <w:rsid w:val="00C63743"/>
    <w:rsid w:val="00C6752A"/>
    <w:rsid w:val="00C67EEA"/>
    <w:rsid w:val="00C71052"/>
    <w:rsid w:val="00C7108E"/>
    <w:rsid w:val="00C72DE0"/>
    <w:rsid w:val="00C767E1"/>
    <w:rsid w:val="00C76C6C"/>
    <w:rsid w:val="00C80EC5"/>
    <w:rsid w:val="00C8190B"/>
    <w:rsid w:val="00C81E75"/>
    <w:rsid w:val="00C84096"/>
    <w:rsid w:val="00C84676"/>
    <w:rsid w:val="00C854BA"/>
    <w:rsid w:val="00C86BB9"/>
    <w:rsid w:val="00C8772C"/>
    <w:rsid w:val="00CA1919"/>
    <w:rsid w:val="00CA2D15"/>
    <w:rsid w:val="00CA3446"/>
    <w:rsid w:val="00CA43FD"/>
    <w:rsid w:val="00CA5E57"/>
    <w:rsid w:val="00CB12F2"/>
    <w:rsid w:val="00CB18EB"/>
    <w:rsid w:val="00CB254F"/>
    <w:rsid w:val="00CB441E"/>
    <w:rsid w:val="00CB4C43"/>
    <w:rsid w:val="00CC2B69"/>
    <w:rsid w:val="00CC72E9"/>
    <w:rsid w:val="00CD25C2"/>
    <w:rsid w:val="00CD4D4E"/>
    <w:rsid w:val="00CD6315"/>
    <w:rsid w:val="00CE12DC"/>
    <w:rsid w:val="00CE24E5"/>
    <w:rsid w:val="00CE41DB"/>
    <w:rsid w:val="00CE4D96"/>
    <w:rsid w:val="00CF1EC6"/>
    <w:rsid w:val="00CF3264"/>
    <w:rsid w:val="00CF3A5C"/>
    <w:rsid w:val="00CF7702"/>
    <w:rsid w:val="00D003DC"/>
    <w:rsid w:val="00D0060F"/>
    <w:rsid w:val="00D02A99"/>
    <w:rsid w:val="00D078C4"/>
    <w:rsid w:val="00D1185A"/>
    <w:rsid w:val="00D15EA5"/>
    <w:rsid w:val="00D15FCA"/>
    <w:rsid w:val="00D1735E"/>
    <w:rsid w:val="00D2100B"/>
    <w:rsid w:val="00D25150"/>
    <w:rsid w:val="00D267AC"/>
    <w:rsid w:val="00D3089E"/>
    <w:rsid w:val="00D31D7A"/>
    <w:rsid w:val="00D3216E"/>
    <w:rsid w:val="00D33E60"/>
    <w:rsid w:val="00D4228E"/>
    <w:rsid w:val="00D424F0"/>
    <w:rsid w:val="00D460E7"/>
    <w:rsid w:val="00D52C5F"/>
    <w:rsid w:val="00D53F68"/>
    <w:rsid w:val="00D57291"/>
    <w:rsid w:val="00D608BF"/>
    <w:rsid w:val="00D63ABC"/>
    <w:rsid w:val="00D65583"/>
    <w:rsid w:val="00D669B1"/>
    <w:rsid w:val="00D675F1"/>
    <w:rsid w:val="00D73B96"/>
    <w:rsid w:val="00D80807"/>
    <w:rsid w:val="00D86917"/>
    <w:rsid w:val="00D87BA0"/>
    <w:rsid w:val="00D92F9A"/>
    <w:rsid w:val="00D9427D"/>
    <w:rsid w:val="00D95AD8"/>
    <w:rsid w:val="00D96128"/>
    <w:rsid w:val="00DA2F8B"/>
    <w:rsid w:val="00DA36EE"/>
    <w:rsid w:val="00DA452E"/>
    <w:rsid w:val="00DA5128"/>
    <w:rsid w:val="00DB308D"/>
    <w:rsid w:val="00DB52C6"/>
    <w:rsid w:val="00DB5F40"/>
    <w:rsid w:val="00DC3FDF"/>
    <w:rsid w:val="00DD1E47"/>
    <w:rsid w:val="00DD4D4E"/>
    <w:rsid w:val="00DD61A9"/>
    <w:rsid w:val="00DD633E"/>
    <w:rsid w:val="00DD6EF1"/>
    <w:rsid w:val="00DE4524"/>
    <w:rsid w:val="00DE4958"/>
    <w:rsid w:val="00DE6B62"/>
    <w:rsid w:val="00DF326E"/>
    <w:rsid w:val="00DF7CA5"/>
    <w:rsid w:val="00DF7D67"/>
    <w:rsid w:val="00E013F8"/>
    <w:rsid w:val="00E03F0F"/>
    <w:rsid w:val="00E04361"/>
    <w:rsid w:val="00E064FD"/>
    <w:rsid w:val="00E1053A"/>
    <w:rsid w:val="00E213E3"/>
    <w:rsid w:val="00E25965"/>
    <w:rsid w:val="00E26AF3"/>
    <w:rsid w:val="00E276E0"/>
    <w:rsid w:val="00E3060F"/>
    <w:rsid w:val="00E30C96"/>
    <w:rsid w:val="00E314EA"/>
    <w:rsid w:val="00E32427"/>
    <w:rsid w:val="00E33FDA"/>
    <w:rsid w:val="00E357F3"/>
    <w:rsid w:val="00E37B95"/>
    <w:rsid w:val="00E406D5"/>
    <w:rsid w:val="00E55509"/>
    <w:rsid w:val="00E56701"/>
    <w:rsid w:val="00E607F6"/>
    <w:rsid w:val="00E615D0"/>
    <w:rsid w:val="00E62754"/>
    <w:rsid w:val="00E64D2D"/>
    <w:rsid w:val="00E7071A"/>
    <w:rsid w:val="00E70F70"/>
    <w:rsid w:val="00E71290"/>
    <w:rsid w:val="00E837CE"/>
    <w:rsid w:val="00E83E8B"/>
    <w:rsid w:val="00E86B53"/>
    <w:rsid w:val="00E90D82"/>
    <w:rsid w:val="00E9110B"/>
    <w:rsid w:val="00E9224A"/>
    <w:rsid w:val="00EA2AAE"/>
    <w:rsid w:val="00EA2B6F"/>
    <w:rsid w:val="00EA2EFC"/>
    <w:rsid w:val="00EA41A9"/>
    <w:rsid w:val="00EA5662"/>
    <w:rsid w:val="00EB3478"/>
    <w:rsid w:val="00EB49F6"/>
    <w:rsid w:val="00EB4B39"/>
    <w:rsid w:val="00EB6405"/>
    <w:rsid w:val="00EB6FE3"/>
    <w:rsid w:val="00EC6F4F"/>
    <w:rsid w:val="00EE0F65"/>
    <w:rsid w:val="00EE3994"/>
    <w:rsid w:val="00EF22D3"/>
    <w:rsid w:val="00EF6366"/>
    <w:rsid w:val="00F125DA"/>
    <w:rsid w:val="00F234C7"/>
    <w:rsid w:val="00F246A1"/>
    <w:rsid w:val="00F37917"/>
    <w:rsid w:val="00F405E0"/>
    <w:rsid w:val="00F43B26"/>
    <w:rsid w:val="00F504B7"/>
    <w:rsid w:val="00F5513E"/>
    <w:rsid w:val="00F55266"/>
    <w:rsid w:val="00F60315"/>
    <w:rsid w:val="00F63F3F"/>
    <w:rsid w:val="00F66583"/>
    <w:rsid w:val="00F66D7E"/>
    <w:rsid w:val="00F66FA5"/>
    <w:rsid w:val="00F71312"/>
    <w:rsid w:val="00F71678"/>
    <w:rsid w:val="00F730E3"/>
    <w:rsid w:val="00F74BEE"/>
    <w:rsid w:val="00F755E9"/>
    <w:rsid w:val="00F75A9E"/>
    <w:rsid w:val="00F8045F"/>
    <w:rsid w:val="00F909CD"/>
    <w:rsid w:val="00F90B4D"/>
    <w:rsid w:val="00F91F2C"/>
    <w:rsid w:val="00F94494"/>
    <w:rsid w:val="00F974D1"/>
    <w:rsid w:val="00FA16E0"/>
    <w:rsid w:val="00FA3D4C"/>
    <w:rsid w:val="00FB0ED2"/>
    <w:rsid w:val="00FB4123"/>
    <w:rsid w:val="00FC4397"/>
    <w:rsid w:val="00FD05AD"/>
    <w:rsid w:val="00FD0666"/>
    <w:rsid w:val="00FD16E9"/>
    <w:rsid w:val="00FD7295"/>
    <w:rsid w:val="00FE153F"/>
    <w:rsid w:val="00FE2187"/>
    <w:rsid w:val="00FE320C"/>
    <w:rsid w:val="00FE6A0C"/>
    <w:rsid w:val="00FE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45803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C54B7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  <w:tabs>
        <w:tab w:val="clear" w:pos="454"/>
        <w:tab w:val="num" w:pos="567"/>
      </w:tabs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0030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898dc4a2c346d49b009788c3c35c738a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d250f6ad69dde00417e246b5a11129c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01385F-E974-4992-B992-1C660FA7A5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documentManagement/types"/>
    <ds:schemaRef ds:uri="d8203258-ea37-48e7-901a-b86d3689d740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9c46a28d-acc8-4027-86ce-a8901ee3995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1E250-6D15-42B3-95B6-C528B0868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441</TotalTime>
  <Pages>6</Pages>
  <Words>2192</Words>
  <Characters>8547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389</cp:revision>
  <cp:lastPrinted>2023-06-06T11:50:00Z</cp:lastPrinted>
  <dcterms:created xsi:type="dcterms:W3CDTF">2018-02-14T07:31:00Z</dcterms:created>
  <dcterms:modified xsi:type="dcterms:W3CDTF">2025-02-27T04:50:00Z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AuthorIds_UIVersion_512">
    <vt:lpwstr>523</vt:lpwstr>
  </property>
  <property fmtid="{D5CDD505-2E9C-101B-9397-08002B2CF9AE}" pid="5" name="MediaServiceImageTags">
    <vt:lpwstr/>
  </property>
</Properties>
</file>