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DA608" w14:textId="77777777" w:rsidR="00E8622D" w:rsidRPr="004F5DBF" w:rsidRDefault="00E8622D" w:rsidP="00E86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480764EF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EB81178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045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195A4272" w14:textId="09546F5D" w:rsidR="00B773A1" w:rsidRPr="006B6495" w:rsidRDefault="00B773A1" w:rsidP="00B773A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31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Pr="009C33E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7D2ED4E7" w14:textId="139482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8AAA7D2" w14:textId="77777777" w:rsidR="00812542" w:rsidRPr="0008263F" w:rsidRDefault="00D045FF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5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5F4C72F" w14:textId="77777777"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</w:pPr>
    </w:p>
    <w:p w14:paraId="6A8A09C6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CA5D78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1149634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77183F6" w14:textId="77777777"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14:paraId="68E05BEA" w14:textId="77777777" w:rsidR="007F2FBC" w:rsidRDefault="007F2FBC" w:rsidP="00856649">
      <w:pPr>
        <w:rPr>
          <w:rFonts w:ascii="Angsana New" w:hAnsi="Angsana New"/>
          <w:b/>
          <w:bCs/>
          <w:sz w:val="32"/>
          <w:szCs w:val="32"/>
        </w:rPr>
      </w:pPr>
    </w:p>
    <w:p w14:paraId="02332143" w14:textId="77777777" w:rsidR="0064070A" w:rsidRDefault="0064070A" w:rsidP="00856649">
      <w:pPr>
        <w:rPr>
          <w:sz w:val="32"/>
          <w:szCs w:val="32"/>
        </w:rPr>
        <w:sectPr w:rsidR="0064070A" w:rsidSect="00C43E5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28EEC09F" w14:textId="77777777"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lastRenderedPageBreak/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</w:t>
      </w:r>
      <w:r w:rsidR="006E7AEA" w:rsidRPr="003772AA">
        <w:rPr>
          <w:rFonts w:ascii="Angsana New" w:hAnsi="Angsana New" w:cs="Angsana New"/>
          <w:cs/>
          <w:lang w:val="th-TH"/>
        </w:rPr>
        <w:t>กาล</w:t>
      </w:r>
      <w:r w:rsidRPr="003772AA">
        <w:rPr>
          <w:rFonts w:ascii="Angsana New" w:hAnsi="Angsana New" w:cs="Angsana New"/>
          <w:cs/>
        </w:rPr>
        <w:t>โดย</w:t>
      </w: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6A605074" w14:textId="77777777" w:rsidR="00484E04" w:rsidRPr="0086788A" w:rsidRDefault="00484E04" w:rsidP="00B20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0BFB50EE" w14:textId="77777777" w:rsidR="00415307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เสนอ </w:t>
      </w:r>
      <w:r w:rsidR="00913D65">
        <w:rPr>
          <w:rFonts w:ascii="Angsana New" w:hAnsi="Angsana New" w:hint="cs"/>
          <w:b/>
          <w:bCs/>
          <w:spacing w:val="-2"/>
          <w:sz w:val="30"/>
          <w:szCs w:val="30"/>
          <w:cs/>
        </w:rPr>
        <w:t>คณะกรรมการ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บริษัท</w:t>
      </w:r>
      <w:r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ไฟน์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เม็ททัล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เทคโนโลยีส์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จำกัด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(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มหาชน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>)</w:t>
      </w:r>
    </w:p>
    <w:p w14:paraId="435C6552" w14:textId="77777777" w:rsidR="00E8622D" w:rsidRPr="0086788A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2FF7CE3" w14:textId="629FB583" w:rsidR="00847E53" w:rsidRDefault="00B773A1" w:rsidP="00B773A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9C33E0">
        <w:rPr>
          <w:rFonts w:ascii="Angsana New" w:hAnsi="Angsana New"/>
          <w:sz w:val="30"/>
          <w:szCs w:val="30"/>
        </w:rPr>
        <w:t>31</w:t>
      </w:r>
      <w:r w:rsidRPr="00C83188">
        <w:rPr>
          <w:rFonts w:ascii="Angsana New" w:hAnsi="Angsana New"/>
          <w:sz w:val="30"/>
          <w:szCs w:val="30"/>
        </w:rPr>
        <w:t xml:space="preserve"> </w:t>
      </w:r>
      <w:r w:rsidRPr="00C83188">
        <w:rPr>
          <w:rFonts w:ascii="Angsana New" w:hAnsi="Angsana New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C33E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8 </w:t>
      </w:r>
      <w:r w:rsidRPr="0008263F">
        <w:rPr>
          <w:rFonts w:ascii="Angsana New" w:hAnsi="Angsana New"/>
          <w:sz w:val="30"/>
          <w:szCs w:val="30"/>
          <w:cs/>
        </w:rPr>
        <w:t>งบกำไรขาดทุนเบ็ด</w:t>
      </w:r>
      <w:r>
        <w:rPr>
          <w:rFonts w:ascii="Angsana New" w:hAnsi="Angsana New" w:hint="cs"/>
          <w:sz w:val="30"/>
          <w:szCs w:val="30"/>
          <w:cs/>
        </w:rPr>
        <w:t>เสร็จ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งบการเปลี่ยนแปลงส่วนของ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ผู้ถือหุ้น</w:t>
      </w:r>
      <w:r w:rsidRPr="00B773A1">
        <w:rPr>
          <w:rFonts w:ascii="Angsana New" w:hAnsi="Angsana New"/>
          <w:sz w:val="30"/>
          <w:szCs w:val="30"/>
          <w:cs/>
        </w:rPr>
        <w:t>และงบกระแสเงินสดสำหรับง</w:t>
      </w:r>
      <w:r w:rsidRPr="00B773A1">
        <w:rPr>
          <w:rFonts w:ascii="Angsana New" w:hAnsi="Angsana New" w:hint="cs"/>
          <w:sz w:val="30"/>
          <w:szCs w:val="30"/>
          <w:cs/>
        </w:rPr>
        <w:t>วดสามเดือน</w:t>
      </w:r>
      <w:r w:rsidRPr="00B202CB">
        <w:rPr>
          <w:rFonts w:ascii="Angsana New" w:hAnsi="Angsana New"/>
          <w:sz w:val="30"/>
          <w:szCs w:val="30"/>
          <w:cs/>
        </w:rPr>
        <w:t>สิ้นสุดวันที่</w:t>
      </w:r>
      <w:r w:rsidRPr="00B202CB">
        <w:rPr>
          <w:rFonts w:ascii="Angsana New" w:hAnsi="Angsana New"/>
          <w:sz w:val="30"/>
          <w:szCs w:val="30"/>
        </w:rPr>
        <w:t xml:space="preserve"> </w:t>
      </w:r>
      <w:r w:rsidRPr="009C33E0">
        <w:rPr>
          <w:rFonts w:ascii="Angsana New" w:hAnsi="Angsana New"/>
          <w:sz w:val="30"/>
          <w:szCs w:val="30"/>
        </w:rPr>
        <w:t>31</w:t>
      </w:r>
      <w:r w:rsidRPr="00C83188">
        <w:rPr>
          <w:rFonts w:ascii="Angsana New" w:hAnsi="Angsana New"/>
          <w:sz w:val="30"/>
          <w:szCs w:val="30"/>
        </w:rPr>
        <w:t xml:space="preserve"> </w:t>
      </w:r>
      <w:r w:rsidRPr="00C83188">
        <w:rPr>
          <w:rFonts w:ascii="Angsana New" w:hAnsi="Angsana New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C33E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8 </w:t>
      </w:r>
      <w:r w:rsidRPr="00B202CB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Pr="00B202CB">
        <w:rPr>
          <w:rFonts w:ascii="Angsana New" w:hAnsi="Angsana New" w:hint="cs"/>
          <w:sz w:val="30"/>
          <w:szCs w:val="30"/>
          <w:cs/>
        </w:rPr>
        <w:t>แ</w:t>
      </w:r>
      <w:r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Pr="0008263F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การเงินระหว่างกาล) ของ</w:t>
      </w:r>
      <w:r w:rsidRPr="00B44823">
        <w:rPr>
          <w:rFonts w:ascii="Angsana New" w:hAnsi="Angsana New"/>
          <w:sz w:val="30"/>
          <w:szCs w:val="30"/>
          <w:cs/>
        </w:rPr>
        <w:t>บริษัท</w:t>
      </w:r>
      <w:r w:rsidRPr="00B44823">
        <w:rPr>
          <w:rFonts w:ascii="Angsana New" w:hAnsi="Angsana New"/>
          <w:sz w:val="30"/>
          <w:szCs w:val="30"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ไฟน์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เม็ททัล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เทคโนโลยีส์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</w:rPr>
        <w:t>(</w:t>
      </w:r>
      <w:r w:rsidRPr="0008263F">
        <w:rPr>
          <w:rFonts w:ascii="Angsana New" w:hAnsi="Angsana New"/>
          <w:sz w:val="30"/>
          <w:szCs w:val="30"/>
          <w:cs/>
        </w:rPr>
        <w:t>มหาชน</w:t>
      </w:r>
      <w:r w:rsidRPr="0008263F">
        <w:rPr>
          <w:rFonts w:ascii="Angsana New" w:hAnsi="Angsana New"/>
          <w:sz w:val="30"/>
          <w:szCs w:val="30"/>
        </w:rPr>
        <w:t xml:space="preserve">)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08263F">
        <w:rPr>
          <w:rFonts w:ascii="Angsana New" w:hAnsi="Angsana New"/>
          <w:sz w:val="30"/>
          <w:szCs w:val="30"/>
          <w:cs/>
        </w:rPr>
        <w:t>ป็นผู้รับผิดชอบในการจัดทำและนำเสนอข้อมูลทาง</w:t>
      </w:r>
      <w:r w:rsidRPr="00C45150">
        <w:rPr>
          <w:rFonts w:ascii="Angsana New" w:hAnsi="Angsana New"/>
          <w:sz w:val="30"/>
          <w:szCs w:val="30"/>
          <w:cs/>
        </w:rPr>
        <w:t xml:space="preserve">การเงินระหว่างกาลเหล่านี้ตามมาตรฐานการบัญชี ฉบับที่ </w:t>
      </w:r>
      <w:r w:rsidRPr="009C33E0">
        <w:rPr>
          <w:rFonts w:ascii="Angsana New" w:hAnsi="Angsana New"/>
          <w:sz w:val="30"/>
          <w:szCs w:val="30"/>
        </w:rPr>
        <w:t>34</w:t>
      </w:r>
      <w:r w:rsidRPr="00C45150">
        <w:rPr>
          <w:rFonts w:ascii="Angsana New" w:hAnsi="Angsana New"/>
          <w:sz w:val="30"/>
          <w:szCs w:val="30"/>
        </w:rPr>
        <w:t xml:space="preserve"> </w:t>
      </w:r>
      <w:r w:rsidRPr="00C45150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/>
          <w:sz w:val="30"/>
          <w:szCs w:val="30"/>
          <w:cs/>
        </w:rPr>
        <w:br/>
      </w:r>
      <w:r w:rsidRPr="00C4515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4515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</w:t>
      </w:r>
      <w:r>
        <w:rPr>
          <w:rFonts w:ascii="Angsana New" w:hAnsi="Angsana New"/>
          <w:sz w:val="30"/>
          <w:szCs w:val="30"/>
          <w:cs/>
        </w:rPr>
        <w:t>เป็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</w:t>
      </w:r>
      <w:r>
        <w:rPr>
          <w:rFonts w:ascii="Angsana New" w:hAnsi="Angsana New" w:hint="cs"/>
          <w:sz w:val="30"/>
          <w:szCs w:val="30"/>
          <w:cs/>
        </w:rPr>
        <w:t>ับผิ</w:t>
      </w:r>
      <w:r w:rsidRPr="0008263F">
        <w:rPr>
          <w:rFonts w:ascii="Angsana New" w:hAnsi="Angsana New"/>
          <w:sz w:val="30"/>
          <w:szCs w:val="30"/>
          <w:cs/>
        </w:rPr>
        <w:t>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0E54013" w14:textId="77777777" w:rsidR="00B773A1" w:rsidRPr="00B773A1" w:rsidRDefault="00B773A1" w:rsidP="00B773A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E66D9F8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AC4E034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1DA6E276" w14:textId="05D533A7" w:rsidR="004E38EC" w:rsidRDefault="00847E53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2410</w:t>
      </w:r>
      <w:r w:rsidRPr="0008263F">
        <w:rPr>
          <w:rFonts w:ascii="Angsana New" w:hAnsi="Angsana New"/>
          <w:sz w:val="30"/>
          <w:szCs w:val="30"/>
        </w:rPr>
        <w:t xml:space="preserve">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592EE18" w14:textId="77777777" w:rsidR="00611EB4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D9EDF4" w14:textId="13600455" w:rsidR="00611EB4" w:rsidRPr="0064070A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611EB4" w:rsidRPr="0064070A" w:rsidSect="00C43E59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66793F0" w14:textId="410A12C3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04EB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F7EF338" w14:textId="77777777" w:rsidR="00892633" w:rsidRDefault="0089263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51C880F" w14:textId="169A9AB5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04EB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F8779A" w:rsidRPr="00F8779A">
        <w:rPr>
          <w:rFonts w:ascii="Angsana New" w:hAnsi="Angsana New"/>
          <w:sz w:val="30"/>
          <w:szCs w:val="30"/>
        </w:rPr>
        <w:t>34</w:t>
      </w:r>
      <w:r w:rsidR="00E049BA" w:rsidRPr="00804EB4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804EB4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68CEA45C" w14:textId="41F07BA8" w:rsidR="00DA5F86" w:rsidRPr="00804EB4" w:rsidRDefault="00DA5F86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41C4B0A0" w14:textId="31B8C6BD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18AD079F" w14:textId="77777777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5A845049" w14:textId="77777777" w:rsidR="00981C3D" w:rsidRPr="00804EB4" w:rsidRDefault="00981C3D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2108EBD2" w14:textId="77777777" w:rsidR="00A86E49" w:rsidRPr="00804EB4" w:rsidRDefault="00A86E49" w:rsidP="00D65400">
      <w:pPr>
        <w:pStyle w:val="T"/>
        <w:ind w:left="0" w:right="-43"/>
        <w:jc w:val="left"/>
        <w:rPr>
          <w:rFonts w:ascii="Angsana New" w:hAnsi="Angsana New" w:cs="Angsana New"/>
          <w:cs/>
          <w:lang w:val="en-US"/>
        </w:rPr>
      </w:pPr>
    </w:p>
    <w:p w14:paraId="6E4B8EF5" w14:textId="578F945A" w:rsidR="00484E04" w:rsidRPr="00804EB4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(</w:t>
      </w:r>
      <w:r w:rsidR="00693C03">
        <w:rPr>
          <w:rFonts w:ascii="Angsana New" w:hAnsi="Angsana New" w:cs="Angsana New" w:hint="cs"/>
          <w:cs/>
        </w:rPr>
        <w:t>จามจุรี สถาพรชัยวัฒน์</w:t>
      </w:r>
      <w:r w:rsidR="00844BEB" w:rsidRPr="00804EB4">
        <w:rPr>
          <w:rFonts w:ascii="Angsana New" w:hAnsi="Angsana New" w:cs="Angsana New"/>
          <w:cs/>
        </w:rPr>
        <w:t>)</w:t>
      </w:r>
    </w:p>
    <w:p w14:paraId="63B84BA2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804EB4">
        <w:rPr>
          <w:rFonts w:ascii="Angsana New" w:hAnsi="Angsana New" w:cs="Angsana New"/>
          <w:cs/>
        </w:rPr>
        <w:t>ผู้สอบบัญชีรับอนุญาต</w:t>
      </w:r>
    </w:p>
    <w:p w14:paraId="303A5ECB" w14:textId="2A680395" w:rsidR="00484E04" w:rsidRPr="00804EB4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เลข</w:t>
      </w:r>
      <w:r w:rsidR="007E3EE3" w:rsidRPr="00804EB4">
        <w:rPr>
          <w:rFonts w:ascii="Angsana New" w:hAnsi="Angsana New" w:cs="Angsana New"/>
          <w:cs/>
        </w:rPr>
        <w:t xml:space="preserve">ทะเบียน </w:t>
      </w:r>
      <w:r w:rsidR="00F8779A" w:rsidRPr="00F8779A">
        <w:rPr>
          <w:rFonts w:ascii="Angsana New" w:hAnsi="Angsana New" w:cs="Angsana New"/>
          <w:lang w:val="en-US"/>
        </w:rPr>
        <w:t>11567</w:t>
      </w:r>
    </w:p>
    <w:p w14:paraId="4A535C86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7B116528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65629F9F" w14:textId="77777777" w:rsidR="00484E04" w:rsidRPr="003772AA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3928CC7" w14:textId="684E1423" w:rsidR="005F4458" w:rsidRPr="008D08B1" w:rsidRDefault="00EB7534" w:rsidP="008D08B1">
      <w:pPr>
        <w:pStyle w:val="T"/>
        <w:ind w:left="0" w:right="-43"/>
        <w:jc w:val="left"/>
        <w:rPr>
          <w:rFonts w:ascii="Angsana New" w:hAnsi="Angsana New" w:cs="Angsana New"/>
        </w:rPr>
      </w:pPr>
      <w:r>
        <w:rPr>
          <w:rFonts w:ascii="Angsana New" w:hAnsi="Angsana New" w:cs="Angsana New"/>
          <w:lang w:val="en-US"/>
        </w:rPr>
        <w:t>28</w:t>
      </w:r>
      <w:r w:rsidR="00B2659C">
        <w:rPr>
          <w:rFonts w:ascii="Angsana New" w:hAnsi="Angsana New" w:cs="Angsana New"/>
          <w:lang w:val="en-US"/>
        </w:rPr>
        <w:t xml:space="preserve"> </w:t>
      </w:r>
      <w:r w:rsidR="00864229">
        <w:rPr>
          <w:rFonts w:ascii="Angsana New" w:hAnsi="Angsana New" w:cs="Angsana New" w:hint="cs"/>
          <w:cs/>
          <w:lang w:val="en-US"/>
        </w:rPr>
        <w:t>เมษายน</w:t>
      </w:r>
      <w:r w:rsidR="00B2659C">
        <w:rPr>
          <w:rFonts w:ascii="Angsana New" w:hAnsi="Angsana New" w:cs="Angsana New" w:hint="cs"/>
          <w:cs/>
          <w:lang w:val="en-US"/>
        </w:rPr>
        <w:t xml:space="preserve"> </w:t>
      </w:r>
      <w:r w:rsidR="00F8779A" w:rsidRPr="00F8779A">
        <w:rPr>
          <w:rFonts w:ascii="Angsana New" w:hAnsi="Angsana New" w:cs="Angsana New"/>
          <w:lang w:val="en-US"/>
        </w:rPr>
        <w:t>256</w:t>
      </w:r>
      <w:r w:rsidR="00864229">
        <w:rPr>
          <w:rFonts w:ascii="Angsana New" w:hAnsi="Angsana New" w:cs="Angsana New"/>
          <w:lang w:val="en-US"/>
        </w:rPr>
        <w:t>8</w:t>
      </w:r>
    </w:p>
    <w:sectPr w:rsidR="005F4458" w:rsidRPr="008D08B1" w:rsidSect="00C43E59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F6A5D" w14:textId="77777777" w:rsidR="00D66679" w:rsidRDefault="00D66679">
      <w:r>
        <w:separator/>
      </w:r>
    </w:p>
  </w:endnote>
  <w:endnote w:type="continuationSeparator" w:id="0">
    <w:p w14:paraId="72D21559" w14:textId="77777777" w:rsidR="00D66679" w:rsidRDefault="00D66679">
      <w:r>
        <w:continuationSeparator/>
      </w:r>
    </w:p>
  </w:endnote>
  <w:endnote w:type="continuationNotice" w:id="1">
    <w:p w14:paraId="4488DB85" w14:textId="77777777" w:rsidR="00D66679" w:rsidRDefault="00D6667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EBFE" w14:textId="5D56E760" w:rsidR="00FC13B3" w:rsidRDefault="00FC13B3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="00F8779A" w:rsidRPr="00F8779A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26415A20" w14:textId="77777777" w:rsidR="00FC13B3" w:rsidRDefault="00FC13B3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A0290" w14:textId="77777777" w:rsidR="00FC13B3" w:rsidRPr="00B501AF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439D" w14:textId="30A13BFF" w:rsidR="00FC13B3" w:rsidRPr="00DA5F86" w:rsidRDefault="00F8779A">
    <w:pPr>
      <w:pStyle w:val="Footer"/>
      <w:jc w:val="center"/>
      <w:rPr>
        <w:rFonts w:ascii="Angsana New" w:hAnsi="Angsana New"/>
        <w:sz w:val="30"/>
        <w:szCs w:val="30"/>
      </w:rPr>
    </w:pPr>
    <w:r w:rsidRPr="00F8779A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E497" w14:textId="77777777" w:rsidR="005F1AA8" w:rsidRPr="00B501AF" w:rsidRDefault="005F1AA8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9CE2" w14:textId="016FA843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A425E18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978" w14:textId="626C5CF7" w:rsidR="00FC13B3" w:rsidRPr="001E2748" w:rsidRDefault="00FC13B3" w:rsidP="00CD1287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5827F1B3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FFA16" w14:textId="77777777" w:rsidR="00D66679" w:rsidRDefault="00D66679">
      <w:r>
        <w:separator/>
      </w:r>
    </w:p>
  </w:footnote>
  <w:footnote w:type="continuationSeparator" w:id="0">
    <w:p w14:paraId="2F215D5C" w14:textId="77777777" w:rsidR="00D66679" w:rsidRDefault="00D66679">
      <w:r>
        <w:continuationSeparator/>
      </w:r>
    </w:p>
  </w:footnote>
  <w:footnote w:type="continuationNotice" w:id="1">
    <w:p w14:paraId="6ACBDACC" w14:textId="77777777" w:rsidR="00D66679" w:rsidRDefault="00D6667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0417F" w14:textId="77777777" w:rsidR="00331B6D" w:rsidRDefault="00331B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74A6E" w14:textId="7C8DD52B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37CAE1" w14:textId="3F6F081C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196E301" w14:textId="348F661F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C4D750C" w14:textId="429039A2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1FFC176" w14:textId="3BAD9BE4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E42535F" w14:textId="21851950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F16B6" w14:textId="77777777" w:rsidR="00331B6D" w:rsidRDefault="00331B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0C1BA" w14:textId="77777777" w:rsidR="00331B6D" w:rsidRPr="00231232" w:rsidRDefault="00331B6D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24CF97" w14:textId="77777777" w:rsidR="00331B6D" w:rsidRPr="00231232" w:rsidRDefault="00331B6D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83CB796" w14:textId="77777777" w:rsidR="00331B6D" w:rsidRPr="00231232" w:rsidRDefault="00331B6D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C5BC643" w14:textId="77777777" w:rsidR="00331B6D" w:rsidRPr="00231232" w:rsidRDefault="00331B6D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7D1F133" w14:textId="77777777" w:rsidR="00331B6D" w:rsidRPr="00231232" w:rsidRDefault="00331B6D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C1F0AD7" w14:textId="77777777" w:rsidR="00331B6D" w:rsidRPr="00231232" w:rsidRDefault="00331B6D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59DF8" w14:textId="2F26FB1E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B1A0777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FF8D6E3" w14:textId="14209A98" w:rsidR="00416C3B" w:rsidRPr="00A86E49" w:rsidRDefault="00416C3B" w:rsidP="00416C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F8779A" w:rsidRPr="00F8779A">
      <w:rPr>
        <w:rFonts w:ascii="Angsana New" w:hAnsi="Angsana New"/>
        <w:b/>
        <w:bCs/>
        <w:sz w:val="32"/>
        <w:szCs w:val="32"/>
      </w:rPr>
      <w:t>31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F8779A" w:rsidRPr="00F8779A">
      <w:rPr>
        <w:rFonts w:ascii="Angsana New" w:hAnsi="Angsana New"/>
        <w:b/>
        <w:bCs/>
        <w:sz w:val="32"/>
        <w:szCs w:val="32"/>
      </w:rPr>
      <w:t>2567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11F582" w14:textId="77777777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2D43C" w14:textId="77777777" w:rsidR="00FC13B3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505C1BD2" w14:textId="77777777" w:rsidR="00340BA6" w:rsidRDefault="00340BA6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4B754236" w14:textId="77777777" w:rsidR="00340BA6" w:rsidRDefault="00340BA6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1DE8A68E" w14:textId="77777777" w:rsidR="00340BA6" w:rsidRPr="00AB510F" w:rsidRDefault="00340BA6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99129F4"/>
    <w:multiLevelType w:val="hybridMultilevel"/>
    <w:tmpl w:val="9CC233FA"/>
    <w:lvl w:ilvl="0" w:tplc="E3AE1352">
      <w:start w:val="10"/>
      <w:numFmt w:val="decimal"/>
      <w:lvlText w:val="%1.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8242B38"/>
    <w:multiLevelType w:val="hybridMultilevel"/>
    <w:tmpl w:val="56CA0B86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6CF24873"/>
    <w:multiLevelType w:val="hybridMultilevel"/>
    <w:tmpl w:val="8A289EE8"/>
    <w:lvl w:ilvl="0" w:tplc="216EE8A4">
      <w:start w:val="8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20487"/>
    <w:multiLevelType w:val="hybridMultilevel"/>
    <w:tmpl w:val="5E0A4454"/>
    <w:lvl w:ilvl="0" w:tplc="EC30A932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9807">
    <w:abstractNumId w:val="6"/>
  </w:num>
  <w:num w:numId="2" w16cid:durableId="634024576">
    <w:abstractNumId w:val="5"/>
  </w:num>
  <w:num w:numId="3" w16cid:durableId="890530908">
    <w:abstractNumId w:val="9"/>
  </w:num>
  <w:num w:numId="4" w16cid:durableId="850411896">
    <w:abstractNumId w:val="7"/>
  </w:num>
  <w:num w:numId="5" w16cid:durableId="1005354987">
    <w:abstractNumId w:val="8"/>
  </w:num>
  <w:num w:numId="6" w16cid:durableId="271860376">
    <w:abstractNumId w:val="3"/>
  </w:num>
  <w:num w:numId="7" w16cid:durableId="528760270">
    <w:abstractNumId w:val="2"/>
  </w:num>
  <w:num w:numId="8" w16cid:durableId="1860853606">
    <w:abstractNumId w:val="0"/>
  </w:num>
  <w:num w:numId="9" w16cid:durableId="799613197">
    <w:abstractNumId w:val="1"/>
  </w:num>
  <w:num w:numId="10" w16cid:durableId="848789145">
    <w:abstractNumId w:val="4"/>
  </w:num>
  <w:num w:numId="11" w16cid:durableId="1002969067">
    <w:abstractNumId w:val="18"/>
  </w:num>
  <w:num w:numId="12" w16cid:durableId="1660814258">
    <w:abstractNumId w:val="13"/>
  </w:num>
  <w:num w:numId="13" w16cid:durableId="1419792250">
    <w:abstractNumId w:val="24"/>
  </w:num>
  <w:num w:numId="14" w16cid:durableId="781337936">
    <w:abstractNumId w:val="16"/>
  </w:num>
  <w:num w:numId="15" w16cid:durableId="2045519833">
    <w:abstractNumId w:val="19"/>
  </w:num>
  <w:num w:numId="16" w16cid:durableId="523980739">
    <w:abstractNumId w:val="25"/>
  </w:num>
  <w:num w:numId="17" w16cid:durableId="268784572">
    <w:abstractNumId w:val="22"/>
  </w:num>
  <w:num w:numId="18" w16cid:durableId="1865090183">
    <w:abstractNumId w:val="12"/>
  </w:num>
  <w:num w:numId="19" w16cid:durableId="284701111">
    <w:abstractNumId w:val="23"/>
  </w:num>
  <w:num w:numId="20" w16cid:durableId="1036275408">
    <w:abstractNumId w:val="27"/>
  </w:num>
  <w:num w:numId="21" w16cid:durableId="1578830517">
    <w:abstractNumId w:val="21"/>
  </w:num>
  <w:num w:numId="22" w16cid:durableId="936521719">
    <w:abstractNumId w:val="10"/>
  </w:num>
  <w:num w:numId="23" w16cid:durableId="2026976559">
    <w:abstractNumId w:val="29"/>
  </w:num>
  <w:num w:numId="24" w16cid:durableId="608120305">
    <w:abstractNumId w:val="20"/>
  </w:num>
  <w:num w:numId="25" w16cid:durableId="2060198974">
    <w:abstractNumId w:val="15"/>
  </w:num>
  <w:num w:numId="26" w16cid:durableId="825240911">
    <w:abstractNumId w:val="11"/>
  </w:num>
  <w:num w:numId="27" w16cid:durableId="1820461213">
    <w:abstractNumId w:val="14"/>
  </w:num>
  <w:num w:numId="28" w16cid:durableId="556933505">
    <w:abstractNumId w:val="26"/>
  </w:num>
  <w:num w:numId="29" w16cid:durableId="1615209940">
    <w:abstractNumId w:val="28"/>
  </w:num>
  <w:num w:numId="30" w16cid:durableId="1433358120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E08"/>
    <w:rsid w:val="00000FE3"/>
    <w:rsid w:val="00002832"/>
    <w:rsid w:val="00003228"/>
    <w:rsid w:val="00003982"/>
    <w:rsid w:val="00003A59"/>
    <w:rsid w:val="00005588"/>
    <w:rsid w:val="00005A66"/>
    <w:rsid w:val="0000674B"/>
    <w:rsid w:val="00006AA3"/>
    <w:rsid w:val="00006B3B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F66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27FD3"/>
    <w:rsid w:val="000304E9"/>
    <w:rsid w:val="000309A0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EA6"/>
    <w:rsid w:val="000435B3"/>
    <w:rsid w:val="0004416A"/>
    <w:rsid w:val="0004661D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668F"/>
    <w:rsid w:val="000576E6"/>
    <w:rsid w:val="00057AAB"/>
    <w:rsid w:val="000608FA"/>
    <w:rsid w:val="0006092B"/>
    <w:rsid w:val="00060CE2"/>
    <w:rsid w:val="00061710"/>
    <w:rsid w:val="00061BCB"/>
    <w:rsid w:val="00061F90"/>
    <w:rsid w:val="00062052"/>
    <w:rsid w:val="00063B16"/>
    <w:rsid w:val="00063FF1"/>
    <w:rsid w:val="0006447D"/>
    <w:rsid w:val="000668DC"/>
    <w:rsid w:val="00066FBA"/>
    <w:rsid w:val="00067EFA"/>
    <w:rsid w:val="00071855"/>
    <w:rsid w:val="00071E99"/>
    <w:rsid w:val="00072380"/>
    <w:rsid w:val="00073E81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87FE4"/>
    <w:rsid w:val="00090CC0"/>
    <w:rsid w:val="00090F00"/>
    <w:rsid w:val="000918A8"/>
    <w:rsid w:val="00091AB6"/>
    <w:rsid w:val="000922B5"/>
    <w:rsid w:val="0009235A"/>
    <w:rsid w:val="00094EC6"/>
    <w:rsid w:val="00095E87"/>
    <w:rsid w:val="000962F5"/>
    <w:rsid w:val="00096CAA"/>
    <w:rsid w:val="000972AC"/>
    <w:rsid w:val="00097439"/>
    <w:rsid w:val="000A00CD"/>
    <w:rsid w:val="000A2D59"/>
    <w:rsid w:val="000A3EA4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026A"/>
    <w:rsid w:val="000B1FA2"/>
    <w:rsid w:val="000B20D1"/>
    <w:rsid w:val="000B3534"/>
    <w:rsid w:val="000B3BFB"/>
    <w:rsid w:val="000B3FFC"/>
    <w:rsid w:val="000B475A"/>
    <w:rsid w:val="000B4FD4"/>
    <w:rsid w:val="000B5036"/>
    <w:rsid w:val="000B5A71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1F56"/>
    <w:rsid w:val="000E218B"/>
    <w:rsid w:val="000E2CDF"/>
    <w:rsid w:val="000E34C4"/>
    <w:rsid w:val="000E3A81"/>
    <w:rsid w:val="000E3B21"/>
    <w:rsid w:val="000E4171"/>
    <w:rsid w:val="000E4184"/>
    <w:rsid w:val="000E4A1A"/>
    <w:rsid w:val="000E4A30"/>
    <w:rsid w:val="000E4ED5"/>
    <w:rsid w:val="000E5717"/>
    <w:rsid w:val="000E5895"/>
    <w:rsid w:val="000E593E"/>
    <w:rsid w:val="000E5CBD"/>
    <w:rsid w:val="000E6E07"/>
    <w:rsid w:val="000E7313"/>
    <w:rsid w:val="000E7ABC"/>
    <w:rsid w:val="000E7F8B"/>
    <w:rsid w:val="000F0333"/>
    <w:rsid w:val="000F0C4F"/>
    <w:rsid w:val="000F1F25"/>
    <w:rsid w:val="000F2184"/>
    <w:rsid w:val="000F28C4"/>
    <w:rsid w:val="000F2D99"/>
    <w:rsid w:val="000F306F"/>
    <w:rsid w:val="000F3096"/>
    <w:rsid w:val="000F366D"/>
    <w:rsid w:val="000F5165"/>
    <w:rsid w:val="000F52B5"/>
    <w:rsid w:val="000F5E2D"/>
    <w:rsid w:val="000F6799"/>
    <w:rsid w:val="000F6D15"/>
    <w:rsid w:val="000F71A0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4B2"/>
    <w:rsid w:val="0012169E"/>
    <w:rsid w:val="00121E13"/>
    <w:rsid w:val="00121E85"/>
    <w:rsid w:val="0012210F"/>
    <w:rsid w:val="00122C6C"/>
    <w:rsid w:val="00124E71"/>
    <w:rsid w:val="00125096"/>
    <w:rsid w:val="00125710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09EC"/>
    <w:rsid w:val="00150C20"/>
    <w:rsid w:val="00151465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BC4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5BA2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869E2"/>
    <w:rsid w:val="00190916"/>
    <w:rsid w:val="00190CDF"/>
    <w:rsid w:val="0019146E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487C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3F7E"/>
    <w:rsid w:val="001C4A2C"/>
    <w:rsid w:val="001C5800"/>
    <w:rsid w:val="001C5867"/>
    <w:rsid w:val="001C592A"/>
    <w:rsid w:val="001C5EF2"/>
    <w:rsid w:val="001C721C"/>
    <w:rsid w:val="001C7372"/>
    <w:rsid w:val="001C7EF9"/>
    <w:rsid w:val="001D0858"/>
    <w:rsid w:val="001D36AD"/>
    <w:rsid w:val="001D4659"/>
    <w:rsid w:val="001D4C7C"/>
    <w:rsid w:val="001D4C9B"/>
    <w:rsid w:val="001D4CB2"/>
    <w:rsid w:val="001D55B5"/>
    <w:rsid w:val="001D5F0D"/>
    <w:rsid w:val="001D5FA7"/>
    <w:rsid w:val="001D60D1"/>
    <w:rsid w:val="001D6492"/>
    <w:rsid w:val="001D64EF"/>
    <w:rsid w:val="001E11D2"/>
    <w:rsid w:val="001E13C8"/>
    <w:rsid w:val="001E2524"/>
    <w:rsid w:val="001E2748"/>
    <w:rsid w:val="001E2842"/>
    <w:rsid w:val="001E2C7C"/>
    <w:rsid w:val="001E421E"/>
    <w:rsid w:val="001E6BB5"/>
    <w:rsid w:val="001E6DA9"/>
    <w:rsid w:val="001E77C3"/>
    <w:rsid w:val="001F0DEC"/>
    <w:rsid w:val="001F0F07"/>
    <w:rsid w:val="001F16AE"/>
    <w:rsid w:val="001F1DF1"/>
    <w:rsid w:val="001F2A70"/>
    <w:rsid w:val="001F2DD6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10BD"/>
    <w:rsid w:val="00212ED2"/>
    <w:rsid w:val="00213D20"/>
    <w:rsid w:val="00214BF1"/>
    <w:rsid w:val="0021502C"/>
    <w:rsid w:val="00215617"/>
    <w:rsid w:val="00217969"/>
    <w:rsid w:val="00217BC6"/>
    <w:rsid w:val="00220B16"/>
    <w:rsid w:val="0022154F"/>
    <w:rsid w:val="00222B8D"/>
    <w:rsid w:val="00223D92"/>
    <w:rsid w:val="002253C8"/>
    <w:rsid w:val="002255A6"/>
    <w:rsid w:val="00227755"/>
    <w:rsid w:val="00227BB7"/>
    <w:rsid w:val="00230B7E"/>
    <w:rsid w:val="00230C71"/>
    <w:rsid w:val="00231232"/>
    <w:rsid w:val="00231412"/>
    <w:rsid w:val="002325AE"/>
    <w:rsid w:val="0023466A"/>
    <w:rsid w:val="00234F79"/>
    <w:rsid w:val="00235652"/>
    <w:rsid w:val="00235A08"/>
    <w:rsid w:val="00235C8C"/>
    <w:rsid w:val="002374E4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331"/>
    <w:rsid w:val="00247A3F"/>
    <w:rsid w:val="0025054D"/>
    <w:rsid w:val="00250612"/>
    <w:rsid w:val="002510C0"/>
    <w:rsid w:val="00251780"/>
    <w:rsid w:val="00251D54"/>
    <w:rsid w:val="00252A26"/>
    <w:rsid w:val="00253599"/>
    <w:rsid w:val="002544AA"/>
    <w:rsid w:val="0025523F"/>
    <w:rsid w:val="00255A7B"/>
    <w:rsid w:val="00255C9D"/>
    <w:rsid w:val="00255FDB"/>
    <w:rsid w:val="0025705D"/>
    <w:rsid w:val="002573C1"/>
    <w:rsid w:val="002607D0"/>
    <w:rsid w:val="00261195"/>
    <w:rsid w:val="00261303"/>
    <w:rsid w:val="00261D31"/>
    <w:rsid w:val="0026204C"/>
    <w:rsid w:val="0026254C"/>
    <w:rsid w:val="002632F3"/>
    <w:rsid w:val="002640A8"/>
    <w:rsid w:val="002669FF"/>
    <w:rsid w:val="00266F77"/>
    <w:rsid w:val="00267138"/>
    <w:rsid w:val="002676CB"/>
    <w:rsid w:val="00267E32"/>
    <w:rsid w:val="002717D0"/>
    <w:rsid w:val="00271CB6"/>
    <w:rsid w:val="00271D80"/>
    <w:rsid w:val="002724C5"/>
    <w:rsid w:val="00272804"/>
    <w:rsid w:val="00272E6A"/>
    <w:rsid w:val="00272EB5"/>
    <w:rsid w:val="002731A3"/>
    <w:rsid w:val="00275527"/>
    <w:rsid w:val="00275719"/>
    <w:rsid w:val="00275A15"/>
    <w:rsid w:val="002763EE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0BD"/>
    <w:rsid w:val="00292367"/>
    <w:rsid w:val="00292AB1"/>
    <w:rsid w:val="00293816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57B3"/>
    <w:rsid w:val="002A5FEC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7D"/>
    <w:rsid w:val="002D4AF9"/>
    <w:rsid w:val="002D4C38"/>
    <w:rsid w:val="002D4D1D"/>
    <w:rsid w:val="002D4F05"/>
    <w:rsid w:val="002D502E"/>
    <w:rsid w:val="002D58F9"/>
    <w:rsid w:val="002D657F"/>
    <w:rsid w:val="002D6A23"/>
    <w:rsid w:val="002D7036"/>
    <w:rsid w:val="002D7F9C"/>
    <w:rsid w:val="002E0835"/>
    <w:rsid w:val="002E1130"/>
    <w:rsid w:val="002E1453"/>
    <w:rsid w:val="002E1A20"/>
    <w:rsid w:val="002E1E38"/>
    <w:rsid w:val="002E23E1"/>
    <w:rsid w:val="002E3646"/>
    <w:rsid w:val="002E480D"/>
    <w:rsid w:val="002E4C8C"/>
    <w:rsid w:val="002E5674"/>
    <w:rsid w:val="002E56C0"/>
    <w:rsid w:val="002E6AC7"/>
    <w:rsid w:val="002E6CD3"/>
    <w:rsid w:val="002E7845"/>
    <w:rsid w:val="002E7AC9"/>
    <w:rsid w:val="002F1DD9"/>
    <w:rsid w:val="002F2094"/>
    <w:rsid w:val="002F2865"/>
    <w:rsid w:val="002F303B"/>
    <w:rsid w:val="002F49B3"/>
    <w:rsid w:val="002F5C14"/>
    <w:rsid w:val="002F730D"/>
    <w:rsid w:val="002F76DC"/>
    <w:rsid w:val="002F7DD3"/>
    <w:rsid w:val="003004BD"/>
    <w:rsid w:val="00300F7C"/>
    <w:rsid w:val="00301165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9FD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222"/>
    <w:rsid w:val="00324867"/>
    <w:rsid w:val="00325572"/>
    <w:rsid w:val="003256E1"/>
    <w:rsid w:val="00326634"/>
    <w:rsid w:val="00326CD8"/>
    <w:rsid w:val="00326CE2"/>
    <w:rsid w:val="003304D6"/>
    <w:rsid w:val="00330632"/>
    <w:rsid w:val="00331006"/>
    <w:rsid w:val="00331221"/>
    <w:rsid w:val="00331B6D"/>
    <w:rsid w:val="003322A3"/>
    <w:rsid w:val="0033324C"/>
    <w:rsid w:val="00333C6D"/>
    <w:rsid w:val="003351AC"/>
    <w:rsid w:val="003355D7"/>
    <w:rsid w:val="00335B4E"/>
    <w:rsid w:val="00335EB8"/>
    <w:rsid w:val="003364AC"/>
    <w:rsid w:val="00336E21"/>
    <w:rsid w:val="00336EA8"/>
    <w:rsid w:val="0033724F"/>
    <w:rsid w:val="0033795A"/>
    <w:rsid w:val="00337AC8"/>
    <w:rsid w:val="00337EAE"/>
    <w:rsid w:val="00340BA6"/>
    <w:rsid w:val="00340ECB"/>
    <w:rsid w:val="00342099"/>
    <w:rsid w:val="00342DDA"/>
    <w:rsid w:val="00343AC8"/>
    <w:rsid w:val="00343BC3"/>
    <w:rsid w:val="0034421B"/>
    <w:rsid w:val="00344332"/>
    <w:rsid w:val="003448E1"/>
    <w:rsid w:val="00344CDB"/>
    <w:rsid w:val="00345012"/>
    <w:rsid w:val="0034538C"/>
    <w:rsid w:val="00346203"/>
    <w:rsid w:val="00346F05"/>
    <w:rsid w:val="0035090A"/>
    <w:rsid w:val="003509E9"/>
    <w:rsid w:val="00351628"/>
    <w:rsid w:val="0035193E"/>
    <w:rsid w:val="00352FCA"/>
    <w:rsid w:val="00352FE2"/>
    <w:rsid w:val="00353363"/>
    <w:rsid w:val="00353E7C"/>
    <w:rsid w:val="00354682"/>
    <w:rsid w:val="0035630D"/>
    <w:rsid w:val="00357055"/>
    <w:rsid w:val="00360ABC"/>
    <w:rsid w:val="00360B81"/>
    <w:rsid w:val="00363746"/>
    <w:rsid w:val="0036490C"/>
    <w:rsid w:val="0036497D"/>
    <w:rsid w:val="00364FA2"/>
    <w:rsid w:val="00365C05"/>
    <w:rsid w:val="003664C6"/>
    <w:rsid w:val="003669C0"/>
    <w:rsid w:val="00367951"/>
    <w:rsid w:val="00367B7E"/>
    <w:rsid w:val="00367CE7"/>
    <w:rsid w:val="00370104"/>
    <w:rsid w:val="0037055C"/>
    <w:rsid w:val="00372144"/>
    <w:rsid w:val="0037365C"/>
    <w:rsid w:val="00374B43"/>
    <w:rsid w:val="003757A2"/>
    <w:rsid w:val="00375D12"/>
    <w:rsid w:val="00375DA7"/>
    <w:rsid w:val="00375EF7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3D87"/>
    <w:rsid w:val="00384E79"/>
    <w:rsid w:val="003850B5"/>
    <w:rsid w:val="00387C36"/>
    <w:rsid w:val="00391D68"/>
    <w:rsid w:val="00391FFC"/>
    <w:rsid w:val="00392CED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589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1F24"/>
    <w:rsid w:val="003C25D9"/>
    <w:rsid w:val="003C2C10"/>
    <w:rsid w:val="003C3F97"/>
    <w:rsid w:val="003C42BE"/>
    <w:rsid w:val="003C460C"/>
    <w:rsid w:val="003C4AB7"/>
    <w:rsid w:val="003C546B"/>
    <w:rsid w:val="003C54C6"/>
    <w:rsid w:val="003D09F9"/>
    <w:rsid w:val="003D0FF1"/>
    <w:rsid w:val="003D147D"/>
    <w:rsid w:val="003D3976"/>
    <w:rsid w:val="003D3E63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3071"/>
    <w:rsid w:val="003F45D8"/>
    <w:rsid w:val="003F4AD8"/>
    <w:rsid w:val="003F4BBE"/>
    <w:rsid w:val="003F578A"/>
    <w:rsid w:val="003F5EF5"/>
    <w:rsid w:val="003F6830"/>
    <w:rsid w:val="003F68F2"/>
    <w:rsid w:val="003F7301"/>
    <w:rsid w:val="003F73C3"/>
    <w:rsid w:val="003F76D6"/>
    <w:rsid w:val="003F7C08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0683C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6C3B"/>
    <w:rsid w:val="00417561"/>
    <w:rsid w:val="00420B7B"/>
    <w:rsid w:val="0042195F"/>
    <w:rsid w:val="00423A25"/>
    <w:rsid w:val="00423B6F"/>
    <w:rsid w:val="00423D00"/>
    <w:rsid w:val="00424550"/>
    <w:rsid w:val="00425859"/>
    <w:rsid w:val="004259D8"/>
    <w:rsid w:val="004262B0"/>
    <w:rsid w:val="00426768"/>
    <w:rsid w:val="00427483"/>
    <w:rsid w:val="00427981"/>
    <w:rsid w:val="00427BFE"/>
    <w:rsid w:val="0043017C"/>
    <w:rsid w:val="00430BF6"/>
    <w:rsid w:val="004322CC"/>
    <w:rsid w:val="00432BC9"/>
    <w:rsid w:val="0043380A"/>
    <w:rsid w:val="00433B82"/>
    <w:rsid w:val="00433D92"/>
    <w:rsid w:val="00434752"/>
    <w:rsid w:val="004353EB"/>
    <w:rsid w:val="0043541E"/>
    <w:rsid w:val="0043573C"/>
    <w:rsid w:val="00435877"/>
    <w:rsid w:val="00436CFE"/>
    <w:rsid w:val="00437AF5"/>
    <w:rsid w:val="00437DF7"/>
    <w:rsid w:val="00440D6F"/>
    <w:rsid w:val="00440DDF"/>
    <w:rsid w:val="00441471"/>
    <w:rsid w:val="00442BD3"/>
    <w:rsid w:val="004430C8"/>
    <w:rsid w:val="0044478C"/>
    <w:rsid w:val="00444C25"/>
    <w:rsid w:val="00446E5E"/>
    <w:rsid w:val="00446F0F"/>
    <w:rsid w:val="0045089E"/>
    <w:rsid w:val="0045242F"/>
    <w:rsid w:val="00452728"/>
    <w:rsid w:val="00452908"/>
    <w:rsid w:val="00453FFF"/>
    <w:rsid w:val="0045400C"/>
    <w:rsid w:val="004546C3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51A0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10"/>
    <w:rsid w:val="00480944"/>
    <w:rsid w:val="00480EE8"/>
    <w:rsid w:val="00481110"/>
    <w:rsid w:val="00481B37"/>
    <w:rsid w:val="00481E65"/>
    <w:rsid w:val="004829E1"/>
    <w:rsid w:val="00482BC8"/>
    <w:rsid w:val="00484A4A"/>
    <w:rsid w:val="00484A70"/>
    <w:rsid w:val="00484D24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5B6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019D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3A4"/>
    <w:rsid w:val="004B752F"/>
    <w:rsid w:val="004B7695"/>
    <w:rsid w:val="004B7BD2"/>
    <w:rsid w:val="004C05F6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132B"/>
    <w:rsid w:val="004D25B7"/>
    <w:rsid w:val="004D2D58"/>
    <w:rsid w:val="004D3075"/>
    <w:rsid w:val="004D3109"/>
    <w:rsid w:val="004D3521"/>
    <w:rsid w:val="004D5C72"/>
    <w:rsid w:val="004D5DF8"/>
    <w:rsid w:val="004D6138"/>
    <w:rsid w:val="004D6425"/>
    <w:rsid w:val="004D68A6"/>
    <w:rsid w:val="004D745D"/>
    <w:rsid w:val="004D789D"/>
    <w:rsid w:val="004D7B3A"/>
    <w:rsid w:val="004E1BEF"/>
    <w:rsid w:val="004E3085"/>
    <w:rsid w:val="004E38EC"/>
    <w:rsid w:val="004E488C"/>
    <w:rsid w:val="004E4DA7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4F7E2E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29A"/>
    <w:rsid w:val="00507417"/>
    <w:rsid w:val="00507AD9"/>
    <w:rsid w:val="0051062F"/>
    <w:rsid w:val="00510951"/>
    <w:rsid w:val="00510F78"/>
    <w:rsid w:val="005117E9"/>
    <w:rsid w:val="0051199F"/>
    <w:rsid w:val="00511C80"/>
    <w:rsid w:val="005120D2"/>
    <w:rsid w:val="005145A0"/>
    <w:rsid w:val="00515333"/>
    <w:rsid w:val="005163C4"/>
    <w:rsid w:val="005171E8"/>
    <w:rsid w:val="0051797F"/>
    <w:rsid w:val="005205C8"/>
    <w:rsid w:val="00520674"/>
    <w:rsid w:val="00520E53"/>
    <w:rsid w:val="00521487"/>
    <w:rsid w:val="00521EC1"/>
    <w:rsid w:val="00522B8D"/>
    <w:rsid w:val="0052305F"/>
    <w:rsid w:val="005230B1"/>
    <w:rsid w:val="005239D0"/>
    <w:rsid w:val="005243B5"/>
    <w:rsid w:val="00524CE3"/>
    <w:rsid w:val="0052515E"/>
    <w:rsid w:val="00525167"/>
    <w:rsid w:val="00525AD0"/>
    <w:rsid w:val="0052691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57F9D"/>
    <w:rsid w:val="0056078E"/>
    <w:rsid w:val="00560B5E"/>
    <w:rsid w:val="0056176F"/>
    <w:rsid w:val="005619BA"/>
    <w:rsid w:val="00561B86"/>
    <w:rsid w:val="005625E5"/>
    <w:rsid w:val="005628B4"/>
    <w:rsid w:val="00564CB5"/>
    <w:rsid w:val="00565DF7"/>
    <w:rsid w:val="00566F47"/>
    <w:rsid w:val="00566F95"/>
    <w:rsid w:val="0056733A"/>
    <w:rsid w:val="00567F1B"/>
    <w:rsid w:val="00571626"/>
    <w:rsid w:val="00572516"/>
    <w:rsid w:val="0057357E"/>
    <w:rsid w:val="00574686"/>
    <w:rsid w:val="00574B3A"/>
    <w:rsid w:val="005754A4"/>
    <w:rsid w:val="00575BAC"/>
    <w:rsid w:val="00576383"/>
    <w:rsid w:val="00576CD1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211"/>
    <w:rsid w:val="00587520"/>
    <w:rsid w:val="00587FAC"/>
    <w:rsid w:val="00590C83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2C7E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C7CEA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E66C6"/>
    <w:rsid w:val="005E69FD"/>
    <w:rsid w:val="005E7387"/>
    <w:rsid w:val="005F07C9"/>
    <w:rsid w:val="005F0821"/>
    <w:rsid w:val="005F19A5"/>
    <w:rsid w:val="005F1AA8"/>
    <w:rsid w:val="005F38AC"/>
    <w:rsid w:val="005F4458"/>
    <w:rsid w:val="005F4BB4"/>
    <w:rsid w:val="005F56D7"/>
    <w:rsid w:val="005F5B0C"/>
    <w:rsid w:val="005F5D82"/>
    <w:rsid w:val="005F66C6"/>
    <w:rsid w:val="005F67DF"/>
    <w:rsid w:val="005F70DE"/>
    <w:rsid w:val="005F7A7A"/>
    <w:rsid w:val="00600016"/>
    <w:rsid w:val="00600302"/>
    <w:rsid w:val="006011B9"/>
    <w:rsid w:val="00601363"/>
    <w:rsid w:val="006017E7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32BC"/>
    <w:rsid w:val="006133F5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33C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5820"/>
    <w:rsid w:val="006569A4"/>
    <w:rsid w:val="00656A03"/>
    <w:rsid w:val="00656B08"/>
    <w:rsid w:val="00656B29"/>
    <w:rsid w:val="00656C6E"/>
    <w:rsid w:val="00656E1D"/>
    <w:rsid w:val="00657657"/>
    <w:rsid w:val="00657A7B"/>
    <w:rsid w:val="00657D03"/>
    <w:rsid w:val="0066016B"/>
    <w:rsid w:val="00660F39"/>
    <w:rsid w:val="00661C6A"/>
    <w:rsid w:val="0066218E"/>
    <w:rsid w:val="00662F19"/>
    <w:rsid w:val="00663C9A"/>
    <w:rsid w:val="00663F2C"/>
    <w:rsid w:val="00663F6E"/>
    <w:rsid w:val="00664F5C"/>
    <w:rsid w:val="00664FD6"/>
    <w:rsid w:val="006651CB"/>
    <w:rsid w:val="0066538A"/>
    <w:rsid w:val="00665D37"/>
    <w:rsid w:val="006661C5"/>
    <w:rsid w:val="0066638A"/>
    <w:rsid w:val="00666C95"/>
    <w:rsid w:val="006670B9"/>
    <w:rsid w:val="00670969"/>
    <w:rsid w:val="0067228D"/>
    <w:rsid w:val="00672580"/>
    <w:rsid w:val="006725AC"/>
    <w:rsid w:val="006733E5"/>
    <w:rsid w:val="00673F8F"/>
    <w:rsid w:val="006745DC"/>
    <w:rsid w:val="006755CA"/>
    <w:rsid w:val="00676199"/>
    <w:rsid w:val="00677881"/>
    <w:rsid w:val="00677997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047"/>
    <w:rsid w:val="00690DA4"/>
    <w:rsid w:val="006911B6"/>
    <w:rsid w:val="00692502"/>
    <w:rsid w:val="00692C92"/>
    <w:rsid w:val="00692FA3"/>
    <w:rsid w:val="00693C0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5C07"/>
    <w:rsid w:val="006B6495"/>
    <w:rsid w:val="006B6BE7"/>
    <w:rsid w:val="006B71F5"/>
    <w:rsid w:val="006C0B6F"/>
    <w:rsid w:val="006C1749"/>
    <w:rsid w:val="006C19CD"/>
    <w:rsid w:val="006C1AE9"/>
    <w:rsid w:val="006C2819"/>
    <w:rsid w:val="006C2CF8"/>
    <w:rsid w:val="006C330B"/>
    <w:rsid w:val="006C3C38"/>
    <w:rsid w:val="006C5B00"/>
    <w:rsid w:val="006C5C22"/>
    <w:rsid w:val="006C646D"/>
    <w:rsid w:val="006C64CF"/>
    <w:rsid w:val="006C6A3C"/>
    <w:rsid w:val="006C7525"/>
    <w:rsid w:val="006D07E2"/>
    <w:rsid w:val="006D102C"/>
    <w:rsid w:val="006D2E2C"/>
    <w:rsid w:val="006D2EDA"/>
    <w:rsid w:val="006D4B2C"/>
    <w:rsid w:val="006D5D21"/>
    <w:rsid w:val="006D5D35"/>
    <w:rsid w:val="006D656E"/>
    <w:rsid w:val="006E1434"/>
    <w:rsid w:val="006E165A"/>
    <w:rsid w:val="006E19C5"/>
    <w:rsid w:val="006E23E2"/>
    <w:rsid w:val="006E2BB1"/>
    <w:rsid w:val="006E30E3"/>
    <w:rsid w:val="006E38F3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C2F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0DB1"/>
    <w:rsid w:val="00721C78"/>
    <w:rsid w:val="0072209F"/>
    <w:rsid w:val="00722F8C"/>
    <w:rsid w:val="00724E4F"/>
    <w:rsid w:val="007263BE"/>
    <w:rsid w:val="00727F19"/>
    <w:rsid w:val="00730BBC"/>
    <w:rsid w:val="00730CE2"/>
    <w:rsid w:val="0073220F"/>
    <w:rsid w:val="00732F2F"/>
    <w:rsid w:val="0073344E"/>
    <w:rsid w:val="007340C5"/>
    <w:rsid w:val="00734453"/>
    <w:rsid w:val="00734D75"/>
    <w:rsid w:val="0073533F"/>
    <w:rsid w:val="00735E26"/>
    <w:rsid w:val="007376F8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6D2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4C04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17E"/>
    <w:rsid w:val="00774349"/>
    <w:rsid w:val="00774478"/>
    <w:rsid w:val="0077658B"/>
    <w:rsid w:val="00776632"/>
    <w:rsid w:val="007773A0"/>
    <w:rsid w:val="00780D21"/>
    <w:rsid w:val="00780FB0"/>
    <w:rsid w:val="0078151E"/>
    <w:rsid w:val="00783A94"/>
    <w:rsid w:val="0078468B"/>
    <w:rsid w:val="00785B2C"/>
    <w:rsid w:val="0078751A"/>
    <w:rsid w:val="007904F8"/>
    <w:rsid w:val="00791090"/>
    <w:rsid w:val="007911F4"/>
    <w:rsid w:val="0079322D"/>
    <w:rsid w:val="00795067"/>
    <w:rsid w:val="007953A9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B011A"/>
    <w:rsid w:val="007B0462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2A2D"/>
    <w:rsid w:val="007C3D64"/>
    <w:rsid w:val="007C4125"/>
    <w:rsid w:val="007C4E20"/>
    <w:rsid w:val="007C5DF3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201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4F53"/>
    <w:rsid w:val="00805250"/>
    <w:rsid w:val="00806443"/>
    <w:rsid w:val="0080651F"/>
    <w:rsid w:val="008074B9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4DA"/>
    <w:rsid w:val="0082287F"/>
    <w:rsid w:val="00822A87"/>
    <w:rsid w:val="00823918"/>
    <w:rsid w:val="0082446D"/>
    <w:rsid w:val="00824615"/>
    <w:rsid w:val="0082783D"/>
    <w:rsid w:val="00827A88"/>
    <w:rsid w:val="00830DED"/>
    <w:rsid w:val="00831E59"/>
    <w:rsid w:val="00832A95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4FD"/>
    <w:rsid w:val="0084593C"/>
    <w:rsid w:val="00845ADB"/>
    <w:rsid w:val="00846C9C"/>
    <w:rsid w:val="008473B2"/>
    <w:rsid w:val="00847E53"/>
    <w:rsid w:val="00850520"/>
    <w:rsid w:val="00851395"/>
    <w:rsid w:val="00851E51"/>
    <w:rsid w:val="00853C92"/>
    <w:rsid w:val="00854685"/>
    <w:rsid w:val="00855897"/>
    <w:rsid w:val="008563D6"/>
    <w:rsid w:val="00856649"/>
    <w:rsid w:val="00856A01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229"/>
    <w:rsid w:val="0086435F"/>
    <w:rsid w:val="008655BC"/>
    <w:rsid w:val="008660C0"/>
    <w:rsid w:val="0086788A"/>
    <w:rsid w:val="00870A79"/>
    <w:rsid w:val="00871008"/>
    <w:rsid w:val="008710F9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1636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5EC"/>
    <w:rsid w:val="00892633"/>
    <w:rsid w:val="00892715"/>
    <w:rsid w:val="00892A56"/>
    <w:rsid w:val="008958AB"/>
    <w:rsid w:val="00895F77"/>
    <w:rsid w:val="00896984"/>
    <w:rsid w:val="008969FE"/>
    <w:rsid w:val="00896ECB"/>
    <w:rsid w:val="008A0A8D"/>
    <w:rsid w:val="008A0D60"/>
    <w:rsid w:val="008A1477"/>
    <w:rsid w:val="008A1C02"/>
    <w:rsid w:val="008A244F"/>
    <w:rsid w:val="008A30AA"/>
    <w:rsid w:val="008A3710"/>
    <w:rsid w:val="008A3721"/>
    <w:rsid w:val="008A474B"/>
    <w:rsid w:val="008A5843"/>
    <w:rsid w:val="008A5C6C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5AB3"/>
    <w:rsid w:val="008B5E1C"/>
    <w:rsid w:val="008B68F2"/>
    <w:rsid w:val="008B693A"/>
    <w:rsid w:val="008B709E"/>
    <w:rsid w:val="008B710B"/>
    <w:rsid w:val="008C0645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0A9D"/>
    <w:rsid w:val="008D11BF"/>
    <w:rsid w:val="008D159A"/>
    <w:rsid w:val="008D2FA8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1624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58C"/>
    <w:rsid w:val="009167BB"/>
    <w:rsid w:val="00916A5B"/>
    <w:rsid w:val="00916F5F"/>
    <w:rsid w:val="00916F7E"/>
    <w:rsid w:val="009216D9"/>
    <w:rsid w:val="00921E8A"/>
    <w:rsid w:val="00921F53"/>
    <w:rsid w:val="00923276"/>
    <w:rsid w:val="00924C19"/>
    <w:rsid w:val="009252ED"/>
    <w:rsid w:val="00926194"/>
    <w:rsid w:val="00934055"/>
    <w:rsid w:val="00934134"/>
    <w:rsid w:val="0093424E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288E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EDB"/>
    <w:rsid w:val="00962FFF"/>
    <w:rsid w:val="00964075"/>
    <w:rsid w:val="009643CA"/>
    <w:rsid w:val="009645E7"/>
    <w:rsid w:val="00965164"/>
    <w:rsid w:val="00965A3B"/>
    <w:rsid w:val="00966116"/>
    <w:rsid w:val="009673F8"/>
    <w:rsid w:val="009703AE"/>
    <w:rsid w:val="009709AD"/>
    <w:rsid w:val="00970BDC"/>
    <w:rsid w:val="00971616"/>
    <w:rsid w:val="00971A51"/>
    <w:rsid w:val="009720C4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4A8E"/>
    <w:rsid w:val="00985004"/>
    <w:rsid w:val="00985167"/>
    <w:rsid w:val="009856B6"/>
    <w:rsid w:val="009857AB"/>
    <w:rsid w:val="00985BB6"/>
    <w:rsid w:val="00987A8B"/>
    <w:rsid w:val="00987EE0"/>
    <w:rsid w:val="00990139"/>
    <w:rsid w:val="0099092B"/>
    <w:rsid w:val="00991DD9"/>
    <w:rsid w:val="00992289"/>
    <w:rsid w:val="009923DD"/>
    <w:rsid w:val="009924FF"/>
    <w:rsid w:val="00992580"/>
    <w:rsid w:val="00993384"/>
    <w:rsid w:val="00994CDC"/>
    <w:rsid w:val="00995A0F"/>
    <w:rsid w:val="00995F96"/>
    <w:rsid w:val="00996111"/>
    <w:rsid w:val="009964BF"/>
    <w:rsid w:val="00997789"/>
    <w:rsid w:val="00997E2F"/>
    <w:rsid w:val="00997EA0"/>
    <w:rsid w:val="009A0446"/>
    <w:rsid w:val="009A0F8A"/>
    <w:rsid w:val="009A1F3B"/>
    <w:rsid w:val="009A20EF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2C0F"/>
    <w:rsid w:val="009C33C8"/>
    <w:rsid w:val="009C33E0"/>
    <w:rsid w:val="009C3BFC"/>
    <w:rsid w:val="009C452B"/>
    <w:rsid w:val="009C5045"/>
    <w:rsid w:val="009D0B29"/>
    <w:rsid w:val="009D0CE5"/>
    <w:rsid w:val="009D2616"/>
    <w:rsid w:val="009D3167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35F"/>
    <w:rsid w:val="009E198F"/>
    <w:rsid w:val="009E1D47"/>
    <w:rsid w:val="009E305A"/>
    <w:rsid w:val="009E417F"/>
    <w:rsid w:val="009E53D6"/>
    <w:rsid w:val="009E553B"/>
    <w:rsid w:val="009E6429"/>
    <w:rsid w:val="009E6B99"/>
    <w:rsid w:val="009E6EEE"/>
    <w:rsid w:val="009E7597"/>
    <w:rsid w:val="009E7E13"/>
    <w:rsid w:val="009F0256"/>
    <w:rsid w:val="009F0A78"/>
    <w:rsid w:val="009F0EF1"/>
    <w:rsid w:val="009F2552"/>
    <w:rsid w:val="009F29ED"/>
    <w:rsid w:val="009F3066"/>
    <w:rsid w:val="009F3F38"/>
    <w:rsid w:val="009F4393"/>
    <w:rsid w:val="009F65FA"/>
    <w:rsid w:val="009F676F"/>
    <w:rsid w:val="009F69D9"/>
    <w:rsid w:val="00A00439"/>
    <w:rsid w:val="00A00658"/>
    <w:rsid w:val="00A008C0"/>
    <w:rsid w:val="00A00D29"/>
    <w:rsid w:val="00A013D3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E03"/>
    <w:rsid w:val="00A17F2D"/>
    <w:rsid w:val="00A17F8B"/>
    <w:rsid w:val="00A224B8"/>
    <w:rsid w:val="00A23F5B"/>
    <w:rsid w:val="00A25A65"/>
    <w:rsid w:val="00A26163"/>
    <w:rsid w:val="00A26303"/>
    <w:rsid w:val="00A26CCD"/>
    <w:rsid w:val="00A27410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3BC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0610"/>
    <w:rsid w:val="00A71221"/>
    <w:rsid w:val="00A73227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0C7"/>
    <w:rsid w:val="00A94325"/>
    <w:rsid w:val="00A94C0A"/>
    <w:rsid w:val="00A95260"/>
    <w:rsid w:val="00A95BC1"/>
    <w:rsid w:val="00A960F0"/>
    <w:rsid w:val="00A962E2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64E7"/>
    <w:rsid w:val="00AA6FAF"/>
    <w:rsid w:val="00AA72BE"/>
    <w:rsid w:val="00AB06B6"/>
    <w:rsid w:val="00AB0912"/>
    <w:rsid w:val="00AB1A19"/>
    <w:rsid w:val="00AB1EAB"/>
    <w:rsid w:val="00AB249D"/>
    <w:rsid w:val="00AB261A"/>
    <w:rsid w:val="00AB33B4"/>
    <w:rsid w:val="00AB3E4D"/>
    <w:rsid w:val="00AB45F6"/>
    <w:rsid w:val="00AB4AC7"/>
    <w:rsid w:val="00AB4AFD"/>
    <w:rsid w:val="00AB4D8C"/>
    <w:rsid w:val="00AB5D41"/>
    <w:rsid w:val="00AC0800"/>
    <w:rsid w:val="00AC293D"/>
    <w:rsid w:val="00AC38FF"/>
    <w:rsid w:val="00AC519E"/>
    <w:rsid w:val="00AC5892"/>
    <w:rsid w:val="00AC6C28"/>
    <w:rsid w:val="00AC7850"/>
    <w:rsid w:val="00AC7C6A"/>
    <w:rsid w:val="00AD05E4"/>
    <w:rsid w:val="00AD0D80"/>
    <w:rsid w:val="00AD0D8A"/>
    <w:rsid w:val="00AD14D5"/>
    <w:rsid w:val="00AD22D0"/>
    <w:rsid w:val="00AD367B"/>
    <w:rsid w:val="00AD3A25"/>
    <w:rsid w:val="00AD449B"/>
    <w:rsid w:val="00AD460C"/>
    <w:rsid w:val="00AD5E84"/>
    <w:rsid w:val="00AD5EC5"/>
    <w:rsid w:val="00AD6540"/>
    <w:rsid w:val="00AD6CFE"/>
    <w:rsid w:val="00AD6D16"/>
    <w:rsid w:val="00AD74FE"/>
    <w:rsid w:val="00AD7929"/>
    <w:rsid w:val="00AD7BEF"/>
    <w:rsid w:val="00AE08C9"/>
    <w:rsid w:val="00AE0A5A"/>
    <w:rsid w:val="00AE1722"/>
    <w:rsid w:val="00AE1DBC"/>
    <w:rsid w:val="00AE2ACC"/>
    <w:rsid w:val="00AE35A7"/>
    <w:rsid w:val="00AE3B67"/>
    <w:rsid w:val="00AE414A"/>
    <w:rsid w:val="00AE53E1"/>
    <w:rsid w:val="00AE616B"/>
    <w:rsid w:val="00AE6DD3"/>
    <w:rsid w:val="00AE7097"/>
    <w:rsid w:val="00AF0169"/>
    <w:rsid w:val="00AF0D13"/>
    <w:rsid w:val="00AF10A0"/>
    <w:rsid w:val="00AF11F7"/>
    <w:rsid w:val="00AF12AC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63"/>
    <w:rsid w:val="00B22380"/>
    <w:rsid w:val="00B22830"/>
    <w:rsid w:val="00B24088"/>
    <w:rsid w:val="00B25342"/>
    <w:rsid w:val="00B2624A"/>
    <w:rsid w:val="00B2659C"/>
    <w:rsid w:val="00B2666A"/>
    <w:rsid w:val="00B27BDF"/>
    <w:rsid w:val="00B3080E"/>
    <w:rsid w:val="00B308BA"/>
    <w:rsid w:val="00B30948"/>
    <w:rsid w:val="00B32039"/>
    <w:rsid w:val="00B32AC4"/>
    <w:rsid w:val="00B33005"/>
    <w:rsid w:val="00B33405"/>
    <w:rsid w:val="00B34662"/>
    <w:rsid w:val="00B34D21"/>
    <w:rsid w:val="00B36C3B"/>
    <w:rsid w:val="00B36EC2"/>
    <w:rsid w:val="00B36F35"/>
    <w:rsid w:val="00B37F05"/>
    <w:rsid w:val="00B404F1"/>
    <w:rsid w:val="00B408D2"/>
    <w:rsid w:val="00B41529"/>
    <w:rsid w:val="00B41F48"/>
    <w:rsid w:val="00B41FFB"/>
    <w:rsid w:val="00B42DA6"/>
    <w:rsid w:val="00B4496C"/>
    <w:rsid w:val="00B44BC0"/>
    <w:rsid w:val="00B46FBD"/>
    <w:rsid w:val="00B47AF5"/>
    <w:rsid w:val="00B501AF"/>
    <w:rsid w:val="00B51262"/>
    <w:rsid w:val="00B51282"/>
    <w:rsid w:val="00B51758"/>
    <w:rsid w:val="00B52302"/>
    <w:rsid w:val="00B5291A"/>
    <w:rsid w:val="00B531CF"/>
    <w:rsid w:val="00B57B3A"/>
    <w:rsid w:val="00B625D1"/>
    <w:rsid w:val="00B62EDB"/>
    <w:rsid w:val="00B62EEB"/>
    <w:rsid w:val="00B63E88"/>
    <w:rsid w:val="00B641F5"/>
    <w:rsid w:val="00B642DF"/>
    <w:rsid w:val="00B64CCE"/>
    <w:rsid w:val="00B65DA9"/>
    <w:rsid w:val="00B65DEB"/>
    <w:rsid w:val="00B6688F"/>
    <w:rsid w:val="00B668A1"/>
    <w:rsid w:val="00B67F8B"/>
    <w:rsid w:val="00B70E51"/>
    <w:rsid w:val="00B71DBA"/>
    <w:rsid w:val="00B72207"/>
    <w:rsid w:val="00B74402"/>
    <w:rsid w:val="00B75CFD"/>
    <w:rsid w:val="00B773A1"/>
    <w:rsid w:val="00B805A2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0227"/>
    <w:rsid w:val="00B91E7D"/>
    <w:rsid w:val="00B93165"/>
    <w:rsid w:val="00B936BE"/>
    <w:rsid w:val="00B938C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0E5E"/>
    <w:rsid w:val="00BB14D8"/>
    <w:rsid w:val="00BB16B0"/>
    <w:rsid w:val="00BB228D"/>
    <w:rsid w:val="00BB28F5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6274"/>
    <w:rsid w:val="00BC7501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624"/>
    <w:rsid w:val="00BE2D02"/>
    <w:rsid w:val="00BE346A"/>
    <w:rsid w:val="00BE3BA5"/>
    <w:rsid w:val="00BE3CB5"/>
    <w:rsid w:val="00BE3CCE"/>
    <w:rsid w:val="00BE5491"/>
    <w:rsid w:val="00BE555C"/>
    <w:rsid w:val="00BE60E1"/>
    <w:rsid w:val="00BE78CA"/>
    <w:rsid w:val="00BE7E43"/>
    <w:rsid w:val="00BF0EA1"/>
    <w:rsid w:val="00BF1098"/>
    <w:rsid w:val="00BF1C46"/>
    <w:rsid w:val="00BF1D7D"/>
    <w:rsid w:val="00BF2845"/>
    <w:rsid w:val="00BF2EDE"/>
    <w:rsid w:val="00BF3DAA"/>
    <w:rsid w:val="00BF5085"/>
    <w:rsid w:val="00BF53B5"/>
    <w:rsid w:val="00BF583B"/>
    <w:rsid w:val="00BF59D5"/>
    <w:rsid w:val="00BF66AC"/>
    <w:rsid w:val="00BF6A67"/>
    <w:rsid w:val="00BF7122"/>
    <w:rsid w:val="00C0235E"/>
    <w:rsid w:val="00C03CAA"/>
    <w:rsid w:val="00C048B2"/>
    <w:rsid w:val="00C0519C"/>
    <w:rsid w:val="00C05576"/>
    <w:rsid w:val="00C055BD"/>
    <w:rsid w:val="00C06118"/>
    <w:rsid w:val="00C0675D"/>
    <w:rsid w:val="00C06D44"/>
    <w:rsid w:val="00C06E3B"/>
    <w:rsid w:val="00C074A1"/>
    <w:rsid w:val="00C07534"/>
    <w:rsid w:val="00C07A00"/>
    <w:rsid w:val="00C07D9F"/>
    <w:rsid w:val="00C10FCA"/>
    <w:rsid w:val="00C111D2"/>
    <w:rsid w:val="00C11B13"/>
    <w:rsid w:val="00C125D4"/>
    <w:rsid w:val="00C1383D"/>
    <w:rsid w:val="00C139CE"/>
    <w:rsid w:val="00C15AA3"/>
    <w:rsid w:val="00C15CBC"/>
    <w:rsid w:val="00C16186"/>
    <w:rsid w:val="00C16AA3"/>
    <w:rsid w:val="00C1752B"/>
    <w:rsid w:val="00C1797A"/>
    <w:rsid w:val="00C1797F"/>
    <w:rsid w:val="00C2032E"/>
    <w:rsid w:val="00C210E4"/>
    <w:rsid w:val="00C2117E"/>
    <w:rsid w:val="00C21E3C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3E59"/>
    <w:rsid w:val="00C45150"/>
    <w:rsid w:val="00C45280"/>
    <w:rsid w:val="00C45DD2"/>
    <w:rsid w:val="00C46059"/>
    <w:rsid w:val="00C472FC"/>
    <w:rsid w:val="00C475EF"/>
    <w:rsid w:val="00C47B54"/>
    <w:rsid w:val="00C47BAB"/>
    <w:rsid w:val="00C47D90"/>
    <w:rsid w:val="00C5038C"/>
    <w:rsid w:val="00C50F0F"/>
    <w:rsid w:val="00C5244D"/>
    <w:rsid w:val="00C5265C"/>
    <w:rsid w:val="00C53226"/>
    <w:rsid w:val="00C53235"/>
    <w:rsid w:val="00C534CC"/>
    <w:rsid w:val="00C542D4"/>
    <w:rsid w:val="00C54797"/>
    <w:rsid w:val="00C55073"/>
    <w:rsid w:val="00C56592"/>
    <w:rsid w:val="00C56635"/>
    <w:rsid w:val="00C57192"/>
    <w:rsid w:val="00C57BE5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6796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188"/>
    <w:rsid w:val="00C838FE"/>
    <w:rsid w:val="00C83B11"/>
    <w:rsid w:val="00C83CF7"/>
    <w:rsid w:val="00C863C6"/>
    <w:rsid w:val="00C8706C"/>
    <w:rsid w:val="00C87C5A"/>
    <w:rsid w:val="00C87C8F"/>
    <w:rsid w:val="00C87CB6"/>
    <w:rsid w:val="00C87CD0"/>
    <w:rsid w:val="00C905FA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6E06"/>
    <w:rsid w:val="00C9785B"/>
    <w:rsid w:val="00C978FE"/>
    <w:rsid w:val="00CA05FC"/>
    <w:rsid w:val="00CA090C"/>
    <w:rsid w:val="00CA17C9"/>
    <w:rsid w:val="00CA1D70"/>
    <w:rsid w:val="00CA358D"/>
    <w:rsid w:val="00CA368E"/>
    <w:rsid w:val="00CA582E"/>
    <w:rsid w:val="00CA649B"/>
    <w:rsid w:val="00CA6715"/>
    <w:rsid w:val="00CA77AF"/>
    <w:rsid w:val="00CB2098"/>
    <w:rsid w:val="00CB28ED"/>
    <w:rsid w:val="00CB39F1"/>
    <w:rsid w:val="00CB4235"/>
    <w:rsid w:val="00CB51EF"/>
    <w:rsid w:val="00CB5415"/>
    <w:rsid w:val="00CB708D"/>
    <w:rsid w:val="00CB7652"/>
    <w:rsid w:val="00CB7A22"/>
    <w:rsid w:val="00CB7F5C"/>
    <w:rsid w:val="00CC0F9F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63B0"/>
    <w:rsid w:val="00CC7866"/>
    <w:rsid w:val="00CC792C"/>
    <w:rsid w:val="00CD041F"/>
    <w:rsid w:val="00CD0F1E"/>
    <w:rsid w:val="00CD1287"/>
    <w:rsid w:val="00CD27B0"/>
    <w:rsid w:val="00CD2DBE"/>
    <w:rsid w:val="00CD50AA"/>
    <w:rsid w:val="00CD5685"/>
    <w:rsid w:val="00CD588F"/>
    <w:rsid w:val="00CD58A5"/>
    <w:rsid w:val="00CD63D0"/>
    <w:rsid w:val="00CD649F"/>
    <w:rsid w:val="00CD766C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E7BC7"/>
    <w:rsid w:val="00CF031F"/>
    <w:rsid w:val="00CF05BD"/>
    <w:rsid w:val="00CF0D51"/>
    <w:rsid w:val="00CF12FB"/>
    <w:rsid w:val="00CF1C3E"/>
    <w:rsid w:val="00CF1E9F"/>
    <w:rsid w:val="00CF1F09"/>
    <w:rsid w:val="00CF2625"/>
    <w:rsid w:val="00CF3686"/>
    <w:rsid w:val="00CF4630"/>
    <w:rsid w:val="00CF4C9C"/>
    <w:rsid w:val="00CF6615"/>
    <w:rsid w:val="00CF75FC"/>
    <w:rsid w:val="00CF794B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21FC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4A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02C1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4B9E"/>
    <w:rsid w:val="00D560C0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1A3"/>
    <w:rsid w:val="00D648EE"/>
    <w:rsid w:val="00D64AE2"/>
    <w:rsid w:val="00D64C65"/>
    <w:rsid w:val="00D65400"/>
    <w:rsid w:val="00D658F4"/>
    <w:rsid w:val="00D6596B"/>
    <w:rsid w:val="00D65A0D"/>
    <w:rsid w:val="00D66679"/>
    <w:rsid w:val="00D670A1"/>
    <w:rsid w:val="00D67296"/>
    <w:rsid w:val="00D67DB2"/>
    <w:rsid w:val="00D70BF5"/>
    <w:rsid w:val="00D71674"/>
    <w:rsid w:val="00D71B94"/>
    <w:rsid w:val="00D72275"/>
    <w:rsid w:val="00D72647"/>
    <w:rsid w:val="00D7294A"/>
    <w:rsid w:val="00D72A2E"/>
    <w:rsid w:val="00D72DE7"/>
    <w:rsid w:val="00D73090"/>
    <w:rsid w:val="00D738F2"/>
    <w:rsid w:val="00D73D97"/>
    <w:rsid w:val="00D74632"/>
    <w:rsid w:val="00D75768"/>
    <w:rsid w:val="00D770E3"/>
    <w:rsid w:val="00D8131E"/>
    <w:rsid w:val="00D813BF"/>
    <w:rsid w:val="00D821DF"/>
    <w:rsid w:val="00D826BE"/>
    <w:rsid w:val="00D83862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377"/>
    <w:rsid w:val="00D92B12"/>
    <w:rsid w:val="00D92B56"/>
    <w:rsid w:val="00D92EC0"/>
    <w:rsid w:val="00D93287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D76"/>
    <w:rsid w:val="00DA3E4B"/>
    <w:rsid w:val="00DA4553"/>
    <w:rsid w:val="00DA4DAC"/>
    <w:rsid w:val="00DA5F86"/>
    <w:rsid w:val="00DA6D0F"/>
    <w:rsid w:val="00DB0370"/>
    <w:rsid w:val="00DB0808"/>
    <w:rsid w:val="00DB1F9F"/>
    <w:rsid w:val="00DB4667"/>
    <w:rsid w:val="00DB4CEE"/>
    <w:rsid w:val="00DB53E0"/>
    <w:rsid w:val="00DB5F19"/>
    <w:rsid w:val="00DB6743"/>
    <w:rsid w:val="00DB7499"/>
    <w:rsid w:val="00DB75A5"/>
    <w:rsid w:val="00DB7E07"/>
    <w:rsid w:val="00DC2064"/>
    <w:rsid w:val="00DC246A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3DBA"/>
    <w:rsid w:val="00DD5059"/>
    <w:rsid w:val="00DD5D97"/>
    <w:rsid w:val="00DE06EB"/>
    <w:rsid w:val="00DE0E99"/>
    <w:rsid w:val="00DE0FB6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9F1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876"/>
    <w:rsid w:val="00DF59CD"/>
    <w:rsid w:val="00DF59D8"/>
    <w:rsid w:val="00DF675C"/>
    <w:rsid w:val="00DF77EF"/>
    <w:rsid w:val="00E00B06"/>
    <w:rsid w:val="00E00DC3"/>
    <w:rsid w:val="00E013FD"/>
    <w:rsid w:val="00E01FCC"/>
    <w:rsid w:val="00E02C91"/>
    <w:rsid w:val="00E03EB3"/>
    <w:rsid w:val="00E0404F"/>
    <w:rsid w:val="00E049BA"/>
    <w:rsid w:val="00E05A35"/>
    <w:rsid w:val="00E05F38"/>
    <w:rsid w:val="00E0603F"/>
    <w:rsid w:val="00E1056E"/>
    <w:rsid w:val="00E10E68"/>
    <w:rsid w:val="00E128C5"/>
    <w:rsid w:val="00E147E8"/>
    <w:rsid w:val="00E158DF"/>
    <w:rsid w:val="00E2007B"/>
    <w:rsid w:val="00E218C0"/>
    <w:rsid w:val="00E21AFA"/>
    <w:rsid w:val="00E22C43"/>
    <w:rsid w:val="00E23A9F"/>
    <w:rsid w:val="00E24A70"/>
    <w:rsid w:val="00E25DBE"/>
    <w:rsid w:val="00E262B1"/>
    <w:rsid w:val="00E26795"/>
    <w:rsid w:val="00E26CE3"/>
    <w:rsid w:val="00E2746A"/>
    <w:rsid w:val="00E278E2"/>
    <w:rsid w:val="00E31409"/>
    <w:rsid w:val="00E31803"/>
    <w:rsid w:val="00E32398"/>
    <w:rsid w:val="00E3348F"/>
    <w:rsid w:val="00E33943"/>
    <w:rsid w:val="00E34160"/>
    <w:rsid w:val="00E34587"/>
    <w:rsid w:val="00E34D4E"/>
    <w:rsid w:val="00E35BAE"/>
    <w:rsid w:val="00E36F27"/>
    <w:rsid w:val="00E3794C"/>
    <w:rsid w:val="00E40F08"/>
    <w:rsid w:val="00E40FC0"/>
    <w:rsid w:val="00E41BC1"/>
    <w:rsid w:val="00E4203B"/>
    <w:rsid w:val="00E42EC7"/>
    <w:rsid w:val="00E45346"/>
    <w:rsid w:val="00E459FB"/>
    <w:rsid w:val="00E46035"/>
    <w:rsid w:val="00E46461"/>
    <w:rsid w:val="00E46493"/>
    <w:rsid w:val="00E46511"/>
    <w:rsid w:val="00E46CBE"/>
    <w:rsid w:val="00E47348"/>
    <w:rsid w:val="00E476C6"/>
    <w:rsid w:val="00E47848"/>
    <w:rsid w:val="00E5036B"/>
    <w:rsid w:val="00E5155C"/>
    <w:rsid w:val="00E52006"/>
    <w:rsid w:val="00E54428"/>
    <w:rsid w:val="00E5471E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783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0B67"/>
    <w:rsid w:val="00E8157A"/>
    <w:rsid w:val="00E817BF"/>
    <w:rsid w:val="00E82129"/>
    <w:rsid w:val="00E82172"/>
    <w:rsid w:val="00E825A3"/>
    <w:rsid w:val="00E8269E"/>
    <w:rsid w:val="00E831E1"/>
    <w:rsid w:val="00E84539"/>
    <w:rsid w:val="00E85BB8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249"/>
    <w:rsid w:val="00EB73D8"/>
    <w:rsid w:val="00EB7534"/>
    <w:rsid w:val="00EB77C7"/>
    <w:rsid w:val="00EC0913"/>
    <w:rsid w:val="00EC0D26"/>
    <w:rsid w:val="00EC153A"/>
    <w:rsid w:val="00EC1966"/>
    <w:rsid w:val="00EC1C8D"/>
    <w:rsid w:val="00EC2E55"/>
    <w:rsid w:val="00EC3952"/>
    <w:rsid w:val="00EC4AD2"/>
    <w:rsid w:val="00EC4EF2"/>
    <w:rsid w:val="00EC5D21"/>
    <w:rsid w:val="00EC65AF"/>
    <w:rsid w:val="00EC6749"/>
    <w:rsid w:val="00EC6AC9"/>
    <w:rsid w:val="00EC724E"/>
    <w:rsid w:val="00EC761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43F"/>
    <w:rsid w:val="00EE4BE0"/>
    <w:rsid w:val="00EE52F4"/>
    <w:rsid w:val="00EE7748"/>
    <w:rsid w:val="00EF074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5E87"/>
    <w:rsid w:val="00EF6276"/>
    <w:rsid w:val="00F00934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4EA"/>
    <w:rsid w:val="00F20572"/>
    <w:rsid w:val="00F205AD"/>
    <w:rsid w:val="00F229C4"/>
    <w:rsid w:val="00F23339"/>
    <w:rsid w:val="00F23E5F"/>
    <w:rsid w:val="00F2467E"/>
    <w:rsid w:val="00F24B13"/>
    <w:rsid w:val="00F25829"/>
    <w:rsid w:val="00F25A43"/>
    <w:rsid w:val="00F26055"/>
    <w:rsid w:val="00F26721"/>
    <w:rsid w:val="00F274BB"/>
    <w:rsid w:val="00F27D8C"/>
    <w:rsid w:val="00F304A9"/>
    <w:rsid w:val="00F3096C"/>
    <w:rsid w:val="00F30C35"/>
    <w:rsid w:val="00F30C5B"/>
    <w:rsid w:val="00F30EF4"/>
    <w:rsid w:val="00F3190D"/>
    <w:rsid w:val="00F31D80"/>
    <w:rsid w:val="00F33099"/>
    <w:rsid w:val="00F34992"/>
    <w:rsid w:val="00F34B8B"/>
    <w:rsid w:val="00F406A7"/>
    <w:rsid w:val="00F40D95"/>
    <w:rsid w:val="00F410F6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6D5"/>
    <w:rsid w:val="00F50A64"/>
    <w:rsid w:val="00F50EE8"/>
    <w:rsid w:val="00F51723"/>
    <w:rsid w:val="00F520C5"/>
    <w:rsid w:val="00F5245C"/>
    <w:rsid w:val="00F52C74"/>
    <w:rsid w:val="00F52CD9"/>
    <w:rsid w:val="00F53344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1E2C"/>
    <w:rsid w:val="00F622A9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657C"/>
    <w:rsid w:val="00F7794A"/>
    <w:rsid w:val="00F77DCA"/>
    <w:rsid w:val="00F80E24"/>
    <w:rsid w:val="00F82DF2"/>
    <w:rsid w:val="00F842C7"/>
    <w:rsid w:val="00F8576F"/>
    <w:rsid w:val="00F85D50"/>
    <w:rsid w:val="00F8779A"/>
    <w:rsid w:val="00F902D7"/>
    <w:rsid w:val="00F90AA2"/>
    <w:rsid w:val="00F91D52"/>
    <w:rsid w:val="00F91D79"/>
    <w:rsid w:val="00F93008"/>
    <w:rsid w:val="00F95596"/>
    <w:rsid w:val="00F95996"/>
    <w:rsid w:val="00F95C73"/>
    <w:rsid w:val="00F9602C"/>
    <w:rsid w:val="00F968E3"/>
    <w:rsid w:val="00F969D8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A7A4A"/>
    <w:rsid w:val="00FB13F5"/>
    <w:rsid w:val="00FB145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6505"/>
    <w:rsid w:val="00FC7209"/>
    <w:rsid w:val="00FC7C6A"/>
    <w:rsid w:val="00FD0569"/>
    <w:rsid w:val="00FD1B10"/>
    <w:rsid w:val="00FD1DA6"/>
    <w:rsid w:val="00FD22F8"/>
    <w:rsid w:val="00FD2329"/>
    <w:rsid w:val="00FD2D2C"/>
    <w:rsid w:val="00FD2E88"/>
    <w:rsid w:val="00FD2F43"/>
    <w:rsid w:val="00FD31C0"/>
    <w:rsid w:val="00FD3474"/>
    <w:rsid w:val="00FD3503"/>
    <w:rsid w:val="00FD4535"/>
    <w:rsid w:val="00FD472D"/>
    <w:rsid w:val="00FD478E"/>
    <w:rsid w:val="00FD4D11"/>
    <w:rsid w:val="00FD4E10"/>
    <w:rsid w:val="00FD5205"/>
    <w:rsid w:val="00FD54AA"/>
    <w:rsid w:val="00FD54BD"/>
    <w:rsid w:val="00FD7822"/>
    <w:rsid w:val="00FE11C5"/>
    <w:rsid w:val="00FE1447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618F"/>
    <w:rsid w:val="00FF619A"/>
    <w:rsid w:val="00FF66C3"/>
    <w:rsid w:val="00FF6841"/>
    <w:rsid w:val="00FF6922"/>
    <w:rsid w:val="00FF6E19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D28C13D"/>
  <w15:chartTrackingRefBased/>
  <w15:docId w15:val="{D79B430F-4325-4E10-A8DC-623F37DA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5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C2DC3A-956D-4464-80E0-09C1636E2D0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713887-F0C2-4E44-92CD-60F78CD70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CEC8F8-90DD-47CF-8F75-EA2CEFC130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43</TotalTime>
  <Pages>3</Pages>
  <Words>340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Kornsiri, Chongaksorn</cp:lastModifiedBy>
  <cp:revision>16</cp:revision>
  <cp:lastPrinted>2024-10-19T10:30:00Z</cp:lastPrinted>
  <dcterms:created xsi:type="dcterms:W3CDTF">2025-04-21T07:56:00Z</dcterms:created>
  <dcterms:modified xsi:type="dcterms:W3CDTF">2025-04-28T01:47:00Z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