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3FF48937" w:rsidR="003364AC" w:rsidRPr="0008263F" w:rsidRDefault="00F8779A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4740EC2E" w:rsidR="003364AC" w:rsidRPr="00D94F60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23EB6B8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2B4A763A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33B37D20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5DD6BC0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47BAB" w:rsidRPr="0008263F" w14:paraId="041DB9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1A71FE" w14:textId="45FD481B" w:rsidR="00C47BAB" w:rsidRPr="009C33E0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93BDA4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F2866" w14:textId="0AD1CAFF" w:rsidR="00C47BAB" w:rsidRPr="003772AA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47BAB" w:rsidRPr="0008263F" w14:paraId="08E528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1AEB2200" w:rsidR="00C47BAB" w:rsidRPr="00FD22F8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82D039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256760B4" w:rsidR="00C47BAB" w:rsidRPr="003772AA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47BAB" w:rsidRPr="0008263F" w14:paraId="5D6FC5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63B51A3F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AE2C02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75746EFA" w:rsidR="00C47BAB" w:rsidRPr="003664C6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47BAB" w:rsidRPr="0008263F" w14:paraId="795A95E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0E7D4FB2" w:rsidR="00C47BAB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79A34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E6B06AC" w:rsidR="00C47BAB" w:rsidRPr="00DB5F19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47BAB" w:rsidRPr="0008263F" w14:paraId="0FC4B02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C47BAB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C47BAB" w:rsidRPr="00DB5F19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47BAB" w:rsidRPr="0008263F" w14:paraId="4D4CD5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C47BAB" w:rsidRPr="0008263F" w:rsidRDefault="00C47BAB" w:rsidP="00C47BA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47BAB" w:rsidRPr="0008263F" w14:paraId="1270E89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C47BAB" w:rsidRPr="0008263F" w:rsidRDefault="00C47BAB" w:rsidP="00C47BA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7BAB" w:rsidRPr="0008263F" w14:paraId="26B9EC6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C47BAB" w:rsidRPr="0008263F" w:rsidRDefault="00C47BAB" w:rsidP="00C47B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C47BAB" w:rsidRPr="0008263F" w:rsidRDefault="00C47BAB" w:rsidP="00C47BA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  <w:cs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2173AAC5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A17E03">
        <w:rPr>
          <w:rFonts w:ascii="Angsana New" w:hAnsi="Angsana New"/>
          <w:sz w:val="30"/>
          <w:szCs w:val="30"/>
        </w:rPr>
        <w:t xml:space="preserve"> </w:t>
      </w:r>
      <w:r w:rsidR="00F7657C">
        <w:rPr>
          <w:rFonts w:ascii="Angsana New" w:hAnsi="Angsana New"/>
          <w:sz w:val="30"/>
          <w:szCs w:val="30"/>
        </w:rPr>
        <w:t>28</w:t>
      </w:r>
      <w:r w:rsidR="00CD766C">
        <w:rPr>
          <w:rFonts w:ascii="Angsana New" w:hAnsi="Angsana New" w:hint="cs"/>
          <w:sz w:val="30"/>
          <w:szCs w:val="30"/>
          <w:cs/>
        </w:rPr>
        <w:t xml:space="preserve"> </w:t>
      </w:r>
      <w:r w:rsidR="00864229">
        <w:rPr>
          <w:rFonts w:ascii="Angsana New" w:hAnsi="Angsana New" w:hint="cs"/>
          <w:sz w:val="30"/>
          <w:szCs w:val="30"/>
          <w:cs/>
        </w:rPr>
        <w:t>เมษา</w:t>
      </w:r>
      <w:r w:rsidR="007953A9">
        <w:rPr>
          <w:rFonts w:ascii="Angsana New" w:hAnsi="Angsana New" w:hint="cs"/>
          <w:sz w:val="30"/>
          <w:szCs w:val="30"/>
          <w:cs/>
        </w:rPr>
        <w:t>ยน</w:t>
      </w:r>
      <w:r w:rsidR="00B2659C">
        <w:rPr>
          <w:rFonts w:ascii="Angsana New" w:hAnsi="Angsana New" w:hint="cs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256</w:t>
      </w:r>
      <w:r w:rsidR="00864229">
        <w:rPr>
          <w:rFonts w:ascii="Angsana New" w:hAnsi="Angsana New"/>
          <w:sz w:val="30"/>
          <w:szCs w:val="30"/>
        </w:rPr>
        <w:t>8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19CE288B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="00F8779A" w:rsidRPr="00F8779A">
        <w:rPr>
          <w:rFonts w:ascii="Angsana New" w:hAnsi="Angsana New"/>
          <w:sz w:val="30"/>
          <w:szCs w:val="30"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</w:t>
      </w:r>
      <w:r w:rsidR="00125710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42</w:t>
      </w:r>
      <w:r w:rsidR="00125710">
        <w:rPr>
          <w:rFonts w:ascii="Angsana New" w:hAnsi="Angsana New"/>
          <w:sz w:val="30"/>
          <w:szCs w:val="30"/>
        </w:rPr>
        <w:t>.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Pr="005E73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1AEB8FD8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="00864229">
        <w:rPr>
          <w:rFonts w:ascii="Angsana New" w:hAnsi="Angsana New"/>
          <w:sz w:val="30"/>
          <w:szCs w:val="30"/>
        </w:rPr>
        <w:t>67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23D2CA5" w14:textId="6BA47B28" w:rsidR="003364AC" w:rsidRDefault="003364AC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256</w:t>
      </w:r>
      <w:r w:rsidR="00864229">
        <w:rPr>
          <w:rFonts w:ascii="Angsana New" w:hAnsi="Angsana New"/>
          <w:sz w:val="30"/>
          <w:szCs w:val="30"/>
        </w:rPr>
        <w:t>7</w:t>
      </w:r>
    </w:p>
    <w:p w14:paraId="7FE66A8A" w14:textId="45B989F1" w:rsidR="003364AC" w:rsidRPr="00AD05E4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CF2D89" w14:textId="1079892C" w:rsidR="005230B1" w:rsidRDefault="005230B1" w:rsidP="005F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156239716"/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5921D9B" w14:textId="79EDB0EC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0198AAF5" w14:textId="5DD1A3A0" w:rsidR="00CD5685" w:rsidRPr="00DD3A60" w:rsidRDefault="00CD5685" w:rsidP="00BE3CCE">
      <w:pPr>
        <w:pStyle w:val="FSContent"/>
      </w:pPr>
      <w:r w:rsidRPr="00C66796">
        <w:rPr>
          <w:cs/>
        </w:rPr>
        <w:t>รายการที่สำคัญกับบุคคลหรือกิจการที่เกี่ยวข้องกันสำหรับ</w:t>
      </w:r>
      <w:r w:rsidRPr="00C66796">
        <w:rPr>
          <w:rFonts w:hint="cs"/>
          <w:cs/>
        </w:rPr>
        <w:t>งวดสามเดือน</w:t>
      </w:r>
      <w:r w:rsidRPr="00C66796">
        <w:rPr>
          <w:cs/>
        </w:rPr>
        <w:t xml:space="preserve">สิ้นสุดวันที่ </w:t>
      </w:r>
      <w:r w:rsidR="00F8779A" w:rsidRPr="00C66796">
        <w:t>3</w:t>
      </w:r>
      <w:r w:rsidR="005F56D7" w:rsidRPr="00C66796">
        <w:t>1</w:t>
      </w:r>
      <w:r w:rsidRPr="00C66796">
        <w:t xml:space="preserve"> </w:t>
      </w:r>
      <w:r w:rsidR="005F56D7" w:rsidRPr="00C66796">
        <w:rPr>
          <w:rFonts w:hint="cs"/>
          <w:cs/>
        </w:rPr>
        <w:t>มีนาคม</w:t>
      </w:r>
      <w:r w:rsidR="002F2865">
        <w:rPr>
          <w:rFonts w:hint="cs"/>
          <w:cs/>
        </w:rPr>
        <w:t xml:space="preserve"> </w:t>
      </w:r>
      <w:r w:rsidRPr="00DD3A60">
        <w:rPr>
          <w:cs/>
        </w:rPr>
        <w:t>สรุปได้ดังนี้</w:t>
      </w:r>
    </w:p>
    <w:p w14:paraId="4C980705" w14:textId="17080DA6" w:rsidR="003364AC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C43E59" w:rsidRPr="00D5409B" w14:paraId="449360E5" w14:textId="77777777" w:rsidTr="00E82A73">
        <w:trPr>
          <w:tblHeader/>
        </w:trPr>
        <w:tc>
          <w:tcPr>
            <w:tcW w:w="6290" w:type="dxa"/>
          </w:tcPr>
          <w:p w14:paraId="10E6E595" w14:textId="403DBBBD" w:rsidR="00C43E59" w:rsidRPr="00D5409B" w:rsidRDefault="0086422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4" w:type="dxa"/>
          </w:tcPr>
          <w:p w14:paraId="05024545" w14:textId="269C54DB" w:rsidR="00C43E59" w:rsidRPr="00D5409B" w:rsidRDefault="00F8779A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 w:rsidR="008642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3282E20" w14:textId="77777777" w:rsidR="00C43E59" w:rsidRPr="00D5409B" w:rsidRDefault="00C43E59" w:rsidP="00E82A7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77E5518" w14:textId="284A5411" w:rsidR="00C43E59" w:rsidRPr="00D5409B" w:rsidRDefault="00F8779A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 w:rsidR="0086422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3E59" w:rsidRPr="00D5409B" w14:paraId="1288C361" w14:textId="77777777" w:rsidTr="00E82A73">
        <w:trPr>
          <w:tblHeader/>
        </w:trPr>
        <w:tc>
          <w:tcPr>
            <w:tcW w:w="6290" w:type="dxa"/>
          </w:tcPr>
          <w:p w14:paraId="64F90FAD" w14:textId="77777777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41DB3B8F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E59" w:rsidRPr="0037579F" w14:paraId="7691854B" w14:textId="77777777" w:rsidTr="00E82A73">
        <w:tc>
          <w:tcPr>
            <w:tcW w:w="6290" w:type="dxa"/>
          </w:tcPr>
          <w:p w14:paraId="23BC1F54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030AB11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93F9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B4A259B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229" w:rsidRPr="0037579F" w14:paraId="367CA700" w14:textId="77777777" w:rsidTr="00E82A73">
        <w:tc>
          <w:tcPr>
            <w:tcW w:w="6290" w:type="dxa"/>
          </w:tcPr>
          <w:p w14:paraId="47B39438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9F97E" w14:textId="58B89F18" w:rsidR="00864229" w:rsidRPr="00FF4314" w:rsidRDefault="0062733C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367,038</w:t>
            </w:r>
          </w:p>
        </w:tc>
        <w:tc>
          <w:tcPr>
            <w:tcW w:w="236" w:type="dxa"/>
          </w:tcPr>
          <w:p w14:paraId="63F525BF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EB5FB75" w14:textId="75497EB3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329,479</w:t>
            </w:r>
          </w:p>
        </w:tc>
      </w:tr>
      <w:tr w:rsidR="00864229" w:rsidRPr="0037579F" w14:paraId="6BA8C88C" w14:textId="77777777" w:rsidTr="00E82A73">
        <w:tc>
          <w:tcPr>
            <w:tcW w:w="6290" w:type="dxa"/>
          </w:tcPr>
          <w:p w14:paraId="4B557B2A" w14:textId="4F2B6572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2962E602" w14:textId="646B2116" w:rsidR="00864229" w:rsidRPr="00372144" w:rsidRDefault="0062733C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12,856</w:t>
            </w:r>
          </w:p>
        </w:tc>
        <w:tc>
          <w:tcPr>
            <w:tcW w:w="236" w:type="dxa"/>
          </w:tcPr>
          <w:p w14:paraId="521E95D8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A67655E" w14:textId="3985A19E" w:rsidR="0086422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12,424</w:t>
            </w:r>
          </w:p>
        </w:tc>
      </w:tr>
      <w:tr w:rsidR="00864229" w:rsidRPr="0037579F" w14:paraId="76B9E6E0" w14:textId="77777777" w:rsidTr="00E82A73">
        <w:tc>
          <w:tcPr>
            <w:tcW w:w="6290" w:type="dxa"/>
          </w:tcPr>
          <w:p w14:paraId="4A83C9A1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CDB1090" w14:textId="7CE5A844" w:rsidR="00864229" w:rsidRPr="00FF4314" w:rsidRDefault="0062733C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2,982</w:t>
            </w:r>
          </w:p>
        </w:tc>
        <w:tc>
          <w:tcPr>
            <w:tcW w:w="236" w:type="dxa"/>
          </w:tcPr>
          <w:p w14:paraId="3B172D71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372CAF" w14:textId="51E5E416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</w:tr>
      <w:tr w:rsidR="00864229" w:rsidRPr="0037579F" w14:paraId="43689BBE" w14:textId="77777777" w:rsidTr="00E82A73">
        <w:tc>
          <w:tcPr>
            <w:tcW w:w="6290" w:type="dxa"/>
          </w:tcPr>
          <w:p w14:paraId="54DB0D25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2943940" w14:textId="5F23C29D" w:rsidR="00864229" w:rsidRPr="00FF4314" w:rsidRDefault="0062733C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1,263</w:t>
            </w:r>
          </w:p>
        </w:tc>
        <w:tc>
          <w:tcPr>
            <w:tcW w:w="236" w:type="dxa"/>
          </w:tcPr>
          <w:p w14:paraId="3B655345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386432" w14:textId="772E5FA0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</w:tr>
      <w:tr w:rsidR="00864229" w:rsidRPr="0037579F" w14:paraId="66B16980" w14:textId="77777777" w:rsidTr="00E82A73">
        <w:tc>
          <w:tcPr>
            <w:tcW w:w="6290" w:type="dxa"/>
          </w:tcPr>
          <w:p w14:paraId="54452786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C0A3397" w14:textId="77777777" w:rsidR="00864229" w:rsidRPr="007C2A2D" w:rsidRDefault="00864229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6A27FC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8CB967" w14:textId="77777777" w:rsidR="0086422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229" w:rsidRPr="0037579F" w14:paraId="124D7E36" w14:textId="77777777" w:rsidTr="00E82A73">
        <w:trPr>
          <w:trHeight w:val="281"/>
        </w:trPr>
        <w:tc>
          <w:tcPr>
            <w:tcW w:w="6290" w:type="dxa"/>
          </w:tcPr>
          <w:p w14:paraId="20C08292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45DD81C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85F12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0A41885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229" w:rsidRPr="0037579F" w14:paraId="22062E78" w14:textId="77777777" w:rsidTr="00E82A73">
        <w:tc>
          <w:tcPr>
            <w:tcW w:w="6290" w:type="dxa"/>
          </w:tcPr>
          <w:p w14:paraId="41EF9391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1EFCF320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7D71B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D427C2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229" w:rsidRPr="0037579F" w14:paraId="239BC916" w14:textId="77777777" w:rsidTr="00E82A73">
        <w:tc>
          <w:tcPr>
            <w:tcW w:w="6290" w:type="dxa"/>
          </w:tcPr>
          <w:p w14:paraId="62318822" w14:textId="77777777" w:rsidR="00864229" w:rsidRPr="0037579F" w:rsidRDefault="00864229" w:rsidP="00864229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14078B0" w14:textId="600BA5ED" w:rsidR="00864229" w:rsidRPr="00FF4314" w:rsidRDefault="0062733C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7,331</w:t>
            </w:r>
          </w:p>
        </w:tc>
        <w:tc>
          <w:tcPr>
            <w:tcW w:w="236" w:type="dxa"/>
          </w:tcPr>
          <w:p w14:paraId="4162C6D6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72E3DA" w14:textId="26BC7F6B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6,674</w:t>
            </w:r>
          </w:p>
        </w:tc>
      </w:tr>
      <w:tr w:rsidR="00864229" w:rsidRPr="0037579F" w14:paraId="7BD0A94B" w14:textId="77777777" w:rsidTr="00E82A73">
        <w:tc>
          <w:tcPr>
            <w:tcW w:w="6290" w:type="dxa"/>
          </w:tcPr>
          <w:p w14:paraId="10648C19" w14:textId="77777777" w:rsidR="00864229" w:rsidRPr="0037579F" w:rsidRDefault="00864229" w:rsidP="00864229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C5F4D6E" w14:textId="77C46127" w:rsidR="00864229" w:rsidRPr="00FF4314" w:rsidRDefault="00006B3B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7,331</w:t>
            </w:r>
          </w:p>
        </w:tc>
        <w:tc>
          <w:tcPr>
            <w:tcW w:w="236" w:type="dxa"/>
          </w:tcPr>
          <w:p w14:paraId="6F2A778F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B3999DE" w14:textId="58FD943A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6,674</w:t>
            </w:r>
          </w:p>
        </w:tc>
      </w:tr>
    </w:tbl>
    <w:p w14:paraId="0EFBA5AC" w14:textId="287700B4" w:rsidR="00C43E59" w:rsidRDefault="00C43E59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2B004D15" w14:textId="4599E5D0" w:rsidR="00C43E59" w:rsidRDefault="00C43E59" w:rsidP="00463C1E">
      <w:pPr>
        <w:pStyle w:val="FSContent"/>
        <w:rPr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7A7118B7" w:rsidR="003364AC" w:rsidRPr="00D94F60" w:rsidRDefault="00864229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11A39ECF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498B21A6" w:rsidR="003364AC" w:rsidRPr="00D94F60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01FAA3FB" w:rsidR="003364AC" w:rsidRPr="0021502C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24B08F4B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29A4CD9D" w:rsidR="003364AC" w:rsidRPr="0021502C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683C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1051DC7B" w:rsidR="0040683C" w:rsidRPr="00DF29F1" w:rsidRDefault="008A5C6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367,089</w:t>
            </w:r>
          </w:p>
        </w:tc>
        <w:tc>
          <w:tcPr>
            <w:tcW w:w="239" w:type="dxa"/>
            <w:vAlign w:val="bottom"/>
          </w:tcPr>
          <w:p w14:paraId="3DCAA11E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31D195DD" w:rsidR="0040683C" w:rsidRPr="0021502C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335,760</w:t>
            </w:r>
          </w:p>
        </w:tc>
      </w:tr>
      <w:tr w:rsidR="00995F96" w:rsidRPr="0021502C" w14:paraId="730944A1" w14:textId="77777777" w:rsidTr="00E52C15">
        <w:tc>
          <w:tcPr>
            <w:tcW w:w="6273" w:type="dxa"/>
          </w:tcPr>
          <w:p w14:paraId="7D90A204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F96" w:rsidRPr="0021502C" w14:paraId="455A69C8" w14:textId="77777777" w:rsidTr="00E52C15">
        <w:tc>
          <w:tcPr>
            <w:tcW w:w="6273" w:type="dxa"/>
            <w:vAlign w:val="bottom"/>
          </w:tcPr>
          <w:p w14:paraId="459AB931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5BBF6B6F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7D9B0A5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83C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75FDE783" w:rsidR="0040683C" w:rsidRPr="00CA649B" w:rsidRDefault="008A5C6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2,781</w:t>
            </w:r>
          </w:p>
        </w:tc>
        <w:tc>
          <w:tcPr>
            <w:tcW w:w="239" w:type="dxa"/>
            <w:vAlign w:val="bottom"/>
          </w:tcPr>
          <w:p w14:paraId="6D4D5825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06A5F372" w:rsidR="0040683C" w:rsidRPr="0021502C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1,144</w:t>
            </w:r>
          </w:p>
        </w:tc>
      </w:tr>
      <w:tr w:rsidR="00EC761E" w:rsidRPr="0021502C" w14:paraId="26AFB2FC" w14:textId="77777777" w:rsidTr="00864229">
        <w:tc>
          <w:tcPr>
            <w:tcW w:w="6273" w:type="dxa"/>
          </w:tcPr>
          <w:p w14:paraId="09204F29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2BDBB4B1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64229" w:rsidRPr="0021502C" w14:paraId="50285AD2" w14:textId="77777777" w:rsidTr="00864229">
        <w:tc>
          <w:tcPr>
            <w:tcW w:w="6273" w:type="dxa"/>
            <w:vAlign w:val="bottom"/>
          </w:tcPr>
          <w:p w14:paraId="51CE8074" w14:textId="66E50F7A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7A22C62B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14:paraId="23194C45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vAlign w:val="bottom"/>
          </w:tcPr>
          <w:p w14:paraId="1C8FB53B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64229" w:rsidRPr="0021502C" w14:paraId="7A50B6F1" w14:textId="77777777" w:rsidTr="00864229">
        <w:tc>
          <w:tcPr>
            <w:tcW w:w="6273" w:type="dxa"/>
            <w:vAlign w:val="bottom"/>
          </w:tcPr>
          <w:p w14:paraId="24F7AAAB" w14:textId="7C8FA08C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4C5B2A0D" w14:textId="3E2B7151" w:rsidR="00864229" w:rsidRPr="001C3F7E" w:rsidRDefault="008A5C6C" w:rsidP="00AD6D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AD6D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6,806</w:t>
            </w:r>
          </w:p>
        </w:tc>
        <w:tc>
          <w:tcPr>
            <w:tcW w:w="239" w:type="dxa"/>
            <w:vAlign w:val="bottom"/>
          </w:tcPr>
          <w:p w14:paraId="60691CF2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vAlign w:val="bottom"/>
          </w:tcPr>
          <w:p w14:paraId="3B886328" w14:textId="29789CA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11,147</w:t>
            </w:r>
          </w:p>
        </w:tc>
      </w:tr>
      <w:tr w:rsidR="00864229" w:rsidRPr="0021502C" w14:paraId="0B3B1D11" w14:textId="77777777" w:rsidTr="00864229">
        <w:tc>
          <w:tcPr>
            <w:tcW w:w="6273" w:type="dxa"/>
          </w:tcPr>
          <w:p w14:paraId="0ECEDE16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12AB38E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E3725F4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34B7D38A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49B" w:rsidRPr="00515333" w14:paraId="02DD55CD" w14:textId="77777777" w:rsidTr="00B2659C">
        <w:tc>
          <w:tcPr>
            <w:tcW w:w="6273" w:type="dxa"/>
          </w:tcPr>
          <w:p w14:paraId="21A2B28F" w14:textId="44E2C6CE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F9E9795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</w:tcPr>
          <w:p w14:paraId="622A110F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0683C" w:rsidRPr="00515333" w14:paraId="61DA9F88" w14:textId="77777777" w:rsidTr="00682226">
        <w:tc>
          <w:tcPr>
            <w:tcW w:w="6273" w:type="dxa"/>
          </w:tcPr>
          <w:p w14:paraId="59A9C17E" w14:textId="7BF76211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3DD550CB" w:rsidR="0040683C" w:rsidRPr="00B2659C" w:rsidRDefault="00AD6D16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4,695</w:t>
            </w:r>
          </w:p>
        </w:tc>
        <w:tc>
          <w:tcPr>
            <w:tcW w:w="239" w:type="dxa"/>
          </w:tcPr>
          <w:p w14:paraId="66E7918A" w14:textId="77777777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472D79D9" w:rsidR="0040683C" w:rsidRPr="00515333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5,381</w:t>
            </w:r>
          </w:p>
        </w:tc>
      </w:tr>
    </w:tbl>
    <w:p w14:paraId="72D13BE6" w14:textId="77777777" w:rsidR="000435B3" w:rsidRDefault="000435B3" w:rsidP="00662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EEC0743" w14:textId="77777777" w:rsidR="00D74632" w:rsidRDefault="00D74632" w:rsidP="00662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A79259" w14:textId="77777777" w:rsidR="002F2865" w:rsidRDefault="002F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98F4718" w14:textId="4E7F1724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0E593E" w14:paraId="41950614" w14:textId="77777777" w:rsidTr="0040683C">
        <w:tc>
          <w:tcPr>
            <w:tcW w:w="5324" w:type="dxa"/>
            <w:shd w:val="clear" w:color="auto" w:fill="auto"/>
          </w:tcPr>
          <w:p w14:paraId="1F14951D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3A92AC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3BDA61A4" w14:textId="20420D07" w:rsidR="003364AC" w:rsidRPr="000E593E" w:rsidRDefault="00864229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43E0B282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1E2D0E94" w14:textId="16D54ADC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40683C">
        <w:tc>
          <w:tcPr>
            <w:tcW w:w="5324" w:type="dxa"/>
            <w:shd w:val="clear" w:color="auto" w:fill="auto"/>
          </w:tcPr>
          <w:p w14:paraId="0D16FD98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0B58E8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1" w:type="dxa"/>
            <w:shd w:val="clear" w:color="auto" w:fill="auto"/>
          </w:tcPr>
          <w:p w14:paraId="3C5E87F6" w14:textId="47B05C12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192AD61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31220E1" w14:textId="5E834334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64AC" w:rsidRPr="000E593E" w14:paraId="19F3647C" w14:textId="77777777" w:rsidTr="00B2659C">
        <w:tc>
          <w:tcPr>
            <w:tcW w:w="5324" w:type="dxa"/>
            <w:shd w:val="clear" w:color="auto" w:fill="auto"/>
          </w:tcPr>
          <w:p w14:paraId="4E94564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BBE4E6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0" w:type="dxa"/>
            <w:gridSpan w:val="4"/>
            <w:shd w:val="clear" w:color="auto" w:fill="auto"/>
          </w:tcPr>
          <w:p w14:paraId="3ED20415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40683C">
        <w:tc>
          <w:tcPr>
            <w:tcW w:w="5324" w:type="dxa"/>
            <w:shd w:val="clear" w:color="auto" w:fill="auto"/>
          </w:tcPr>
          <w:p w14:paraId="2962AE22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49BF13F6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26D946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E299DF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35B5D0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7845" w:rsidRPr="000E593E" w14:paraId="0B0F444E" w14:textId="77777777" w:rsidTr="0012141C">
        <w:tc>
          <w:tcPr>
            <w:tcW w:w="5324" w:type="dxa"/>
            <w:shd w:val="clear" w:color="auto" w:fill="auto"/>
          </w:tcPr>
          <w:p w14:paraId="6B4BA121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F715783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A37256A" w14:textId="43AB6061" w:rsidR="002E7845" w:rsidRPr="000E593E" w:rsidRDefault="005E66C6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366,638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331C5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4FB9195F" w14:textId="2F729B2B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en-US"/>
              </w:rPr>
              <w:t>334,969</w:t>
            </w:r>
          </w:p>
        </w:tc>
      </w:tr>
      <w:tr w:rsidR="002E7845" w:rsidRPr="000E593E" w14:paraId="48E4817C" w14:textId="77777777" w:rsidTr="0012141C">
        <w:tc>
          <w:tcPr>
            <w:tcW w:w="5324" w:type="dxa"/>
            <w:shd w:val="clear" w:color="auto" w:fill="auto"/>
          </w:tcPr>
          <w:p w14:paraId="19A1FE80" w14:textId="06B20222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6AD3A41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6EA0D3EF" w14:textId="77777777" w:rsidR="002E7845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EF6FA3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3E9A84C6" w14:textId="77777777" w:rsidR="002E7845" w:rsidRPr="0028215B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7C36" w:rsidRPr="00557F9D" w14:paraId="36CD98AD" w14:textId="77777777" w:rsidTr="0012141C">
        <w:tc>
          <w:tcPr>
            <w:tcW w:w="5324" w:type="dxa"/>
            <w:shd w:val="clear" w:color="auto" w:fill="auto"/>
          </w:tcPr>
          <w:p w14:paraId="47DDC2DB" w14:textId="180A4AB7" w:rsidR="00387C36" w:rsidRPr="00387C36" w:rsidRDefault="00387C36" w:rsidP="00387C3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7C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Pr="00387C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87C3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387C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90 </w:t>
            </w:r>
            <w:r w:rsidRPr="00387C3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21893596" w14:textId="77777777" w:rsidR="00387C36" w:rsidRPr="000E593E" w:rsidRDefault="00387C36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7D96FCB" w14:textId="7F3761A0" w:rsidR="00387C36" w:rsidRDefault="00557F9D" w:rsidP="00557F9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A29057" w14:textId="77777777" w:rsidR="00387C36" w:rsidRPr="000E593E" w:rsidRDefault="00387C36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06885265" w14:textId="45A9DF69" w:rsidR="00387C36" w:rsidRPr="0028215B" w:rsidRDefault="00557F9D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</w:tr>
      <w:tr w:rsidR="00272804" w:rsidRPr="00AB4D8C" w14:paraId="404147C5" w14:textId="77777777" w:rsidTr="0012141C">
        <w:tc>
          <w:tcPr>
            <w:tcW w:w="5324" w:type="dxa"/>
            <w:shd w:val="clear" w:color="auto" w:fill="auto"/>
          </w:tcPr>
          <w:p w14:paraId="23446516" w14:textId="177C4393" w:rsidR="00272804" w:rsidRPr="00272804" w:rsidRDefault="00272804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1E6BB09" w14:textId="77777777" w:rsidR="00272804" w:rsidRPr="000E593E" w:rsidRDefault="00272804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5BA20B07" w14:textId="5E5AA0D5" w:rsidR="00272804" w:rsidRDefault="004D789D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8E05AC" w14:textId="77777777" w:rsidR="00272804" w:rsidRPr="000E593E" w:rsidRDefault="00272804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4D7C9A89" w14:textId="32BA93BC" w:rsidR="00272804" w:rsidRPr="00F163AC" w:rsidRDefault="00557F9D" w:rsidP="00557F9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5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E7845" w:rsidRPr="000E593E" w14:paraId="6B475777" w14:textId="77777777" w:rsidTr="0012141C">
        <w:tc>
          <w:tcPr>
            <w:tcW w:w="5324" w:type="dxa"/>
            <w:shd w:val="clear" w:color="auto" w:fill="auto"/>
          </w:tcPr>
          <w:p w14:paraId="63BC224D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37CC621" w14:textId="0E7D4A2C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7E2" w14:textId="07857984" w:rsidR="002E7845" w:rsidRPr="000E593E" w:rsidRDefault="004D789D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367,08</w:t>
            </w:r>
            <w:r w:rsidR="00B64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A00F0C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E372C" w14:textId="2F17A553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335,760</w:t>
            </w:r>
          </w:p>
        </w:tc>
      </w:tr>
      <w:tr w:rsidR="002E7845" w:rsidRPr="000E593E" w14:paraId="5C5E0433" w14:textId="77777777" w:rsidTr="0040683C">
        <w:tc>
          <w:tcPr>
            <w:tcW w:w="5324" w:type="dxa"/>
            <w:shd w:val="clear" w:color="auto" w:fill="auto"/>
          </w:tcPr>
          <w:p w14:paraId="2AF3712F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849E2C7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58DC9CE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83B1B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6447C37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E7845" w:rsidRPr="000E593E" w14:paraId="3E046693" w14:textId="77777777" w:rsidTr="0040683C">
        <w:tc>
          <w:tcPr>
            <w:tcW w:w="5324" w:type="dxa"/>
            <w:shd w:val="clear" w:color="auto" w:fill="auto"/>
          </w:tcPr>
          <w:p w14:paraId="1DD3F78A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7" w:type="dxa"/>
            <w:shd w:val="clear" w:color="auto" w:fill="auto"/>
          </w:tcPr>
          <w:p w14:paraId="67CC28E5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1E49C923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B6056E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4FB0BE6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7845" w:rsidRPr="000E593E" w14:paraId="4C081FD4" w14:textId="77777777" w:rsidTr="0040683C">
        <w:tc>
          <w:tcPr>
            <w:tcW w:w="5324" w:type="dxa"/>
            <w:shd w:val="clear" w:color="auto" w:fill="auto"/>
          </w:tcPr>
          <w:p w14:paraId="49DFDE15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</w:tcPr>
          <w:p w14:paraId="2C57ACD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3A8D7198" w14:textId="1D8C250A" w:rsidR="002E7845" w:rsidRPr="000E593E" w:rsidRDefault="00B641F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</w:t>
            </w:r>
            <w:r w:rsidR="002D4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</w:t>
            </w:r>
            <w:r w:rsidR="00CB42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B996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247EAD0" w14:textId="3D15B9E5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1,034,203</w:t>
            </w:r>
          </w:p>
        </w:tc>
      </w:tr>
      <w:tr w:rsidR="002E7845" w:rsidRPr="000E593E" w14:paraId="7E3BD073" w14:textId="77777777" w:rsidTr="0040683C">
        <w:tc>
          <w:tcPr>
            <w:tcW w:w="5324" w:type="dxa"/>
            <w:shd w:val="clear" w:color="auto" w:fill="auto"/>
          </w:tcPr>
          <w:p w14:paraId="6EB9E201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</w:tcPr>
          <w:p w14:paraId="6C201FF8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777649B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5B5D5C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E195E1A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7845" w:rsidRPr="000E593E" w14:paraId="317CC35A" w14:textId="77777777" w:rsidTr="0040683C">
        <w:tc>
          <w:tcPr>
            <w:tcW w:w="5324" w:type="dxa"/>
            <w:shd w:val="clear" w:color="auto" w:fill="auto"/>
          </w:tcPr>
          <w:p w14:paraId="2E2133CB" w14:textId="6407C8B8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853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4ACCCA3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D756C4E" w14:textId="2BEADEE5" w:rsidR="002E7845" w:rsidRPr="00B51758" w:rsidRDefault="002D4C3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1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C8B026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A1A640B" w14:textId="05895D56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7,445</w:t>
            </w:r>
          </w:p>
        </w:tc>
      </w:tr>
      <w:tr w:rsidR="002E7845" w:rsidRPr="000E593E" w14:paraId="4C5EF14E" w14:textId="77777777" w:rsidTr="0040683C">
        <w:tc>
          <w:tcPr>
            <w:tcW w:w="5324" w:type="dxa"/>
            <w:shd w:val="clear" w:color="auto" w:fill="auto"/>
          </w:tcPr>
          <w:p w14:paraId="57B8D725" w14:textId="7CEF6939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853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163AC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163AC">
              <w:rPr>
                <w:rFonts w:ascii="Angsana New" w:hAnsi="Angsana New"/>
                <w:sz w:val="30"/>
                <w:szCs w:val="30"/>
                <w:cs/>
              </w:rPr>
              <w:t xml:space="preserve"> 90 </w:t>
            </w:r>
            <w:r w:rsidRPr="00F163AC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69227A95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AC5A5A8" w14:textId="4B9A3BED" w:rsidR="002E7845" w:rsidRPr="00B51758" w:rsidRDefault="002D4C3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1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</w:t>
            </w:r>
            <w:r w:rsidR="00CB42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0FDB7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78C22DAB" w14:textId="66A7F71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12,638</w:t>
            </w:r>
          </w:p>
        </w:tc>
      </w:tr>
      <w:tr w:rsidR="002E7845" w:rsidRPr="000E593E" w14:paraId="7AFE8B1E" w14:textId="77777777" w:rsidTr="0040683C">
        <w:tc>
          <w:tcPr>
            <w:tcW w:w="5324" w:type="dxa"/>
            <w:shd w:val="clear" w:color="auto" w:fill="auto"/>
          </w:tcPr>
          <w:p w14:paraId="715C24A9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F753BD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6CAE" w14:textId="7EEC1303" w:rsidR="002E7845" w:rsidRPr="000E593E" w:rsidRDefault="00B5175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1,214,534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D9FBCC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7781" w14:textId="4180BAF3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1,054,286</w:t>
            </w:r>
          </w:p>
        </w:tc>
      </w:tr>
      <w:tr w:rsidR="002E7845" w:rsidRPr="000E593E" w14:paraId="7C3F79FC" w14:textId="77777777" w:rsidTr="0040683C">
        <w:tc>
          <w:tcPr>
            <w:tcW w:w="5324" w:type="dxa"/>
            <w:shd w:val="clear" w:color="auto" w:fill="auto"/>
          </w:tcPr>
          <w:p w14:paraId="122BF676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shd w:val="clear" w:color="auto" w:fill="auto"/>
          </w:tcPr>
          <w:p w14:paraId="3B9ACA62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C52F05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D9F751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48F1B87D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E7845" w:rsidRPr="000E593E" w14:paraId="54D04DC1" w14:textId="77777777" w:rsidTr="00344332">
        <w:tc>
          <w:tcPr>
            <w:tcW w:w="5324" w:type="dxa"/>
            <w:shd w:val="clear" w:color="auto" w:fill="auto"/>
          </w:tcPr>
          <w:p w14:paraId="2A37ABF0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34CBE58A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0D31A053" w14:textId="6AF7AE76" w:rsidR="002E7845" w:rsidRPr="000E593E" w:rsidRDefault="00CE7BC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</w:t>
            </w:r>
            <w:r w:rsidR="00CC6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C6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044AD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DB7875A" w14:textId="07F1DFE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1,390,046</w:t>
            </w:r>
          </w:p>
        </w:tc>
      </w:tr>
      <w:tr w:rsidR="004829E1" w:rsidRPr="000E593E" w14:paraId="691E3F9E" w14:textId="77777777" w:rsidTr="00344332">
        <w:tc>
          <w:tcPr>
            <w:tcW w:w="5324" w:type="dxa"/>
            <w:shd w:val="clear" w:color="auto" w:fill="auto"/>
          </w:tcPr>
          <w:p w14:paraId="7E19DE96" w14:textId="702EC5D2" w:rsidR="004829E1" w:rsidRPr="00587211" w:rsidRDefault="004829E1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72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587211" w:rsidRPr="002F2865">
              <w:rPr>
                <w:sz w:val="30"/>
                <w:szCs w:val="30"/>
                <w:cs/>
              </w:rPr>
              <w:t>ค่าเผื่อ</w:t>
            </w:r>
            <w:r w:rsidR="002F2865">
              <w:rPr>
                <w:rFonts w:hint="cs"/>
                <w:sz w:val="30"/>
                <w:szCs w:val="30"/>
                <w:cs/>
              </w:rPr>
              <w:t>ผล</w:t>
            </w:r>
            <w:r w:rsidR="00587211" w:rsidRPr="002F2865">
              <w:rPr>
                <w:sz w:val="30"/>
                <w:szCs w:val="30"/>
                <w:cs/>
              </w:rPr>
              <w:t>ขาดทุน</w:t>
            </w:r>
            <w:r w:rsidR="002F2865">
              <w:rPr>
                <w:rFonts w:hint="cs"/>
                <w:sz w:val="30"/>
                <w:szCs w:val="30"/>
                <w:cs/>
              </w:rPr>
              <w:t>ด้าน</w:t>
            </w:r>
            <w:r w:rsidR="00587211" w:rsidRPr="002F2865">
              <w:rPr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27" w:type="dxa"/>
            <w:shd w:val="clear" w:color="auto" w:fill="auto"/>
          </w:tcPr>
          <w:p w14:paraId="417D1335" w14:textId="77777777" w:rsidR="004829E1" w:rsidRPr="000E593E" w:rsidRDefault="004829E1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656B5B0" w14:textId="718ACC11" w:rsidR="004829E1" w:rsidRPr="00344332" w:rsidRDefault="00587211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3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(1,077)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850E2E" w14:textId="77777777" w:rsidR="004829E1" w:rsidRPr="00344332" w:rsidRDefault="004829E1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467DF49F" w14:textId="74C39E69" w:rsidR="004829E1" w:rsidRPr="00344332" w:rsidRDefault="00587211" w:rsidP="00587211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33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829E1" w:rsidRPr="000E593E" w14:paraId="4FFAEBAE" w14:textId="77777777" w:rsidTr="00344332">
        <w:tc>
          <w:tcPr>
            <w:tcW w:w="5324" w:type="dxa"/>
            <w:shd w:val="clear" w:color="auto" w:fill="auto"/>
          </w:tcPr>
          <w:p w14:paraId="533AC26F" w14:textId="2C0DE405" w:rsidR="004829E1" w:rsidRPr="000E593E" w:rsidRDefault="004829E1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7" w:type="dxa"/>
            <w:shd w:val="clear" w:color="auto" w:fill="auto"/>
          </w:tcPr>
          <w:p w14:paraId="1041F09F" w14:textId="77777777" w:rsidR="004829E1" w:rsidRPr="000E593E" w:rsidRDefault="004829E1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8C480" w14:textId="0220F6F8" w:rsidR="004829E1" w:rsidRDefault="00587211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1,580,54</w:t>
            </w:r>
            <w:r w:rsidR="003443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5739F0" w14:textId="77777777" w:rsidR="004829E1" w:rsidRPr="000E593E" w:rsidRDefault="004829E1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6AB6B" w14:textId="52F39A06" w:rsidR="004829E1" w:rsidRDefault="00587211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1,390,046</w:t>
            </w:r>
          </w:p>
        </w:tc>
      </w:tr>
    </w:tbl>
    <w:p w14:paraId="50F70A8F" w14:textId="77777777" w:rsidR="005230B1" w:rsidRDefault="005230B1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151"/>
        <w:gridCol w:w="901"/>
        <w:gridCol w:w="1542"/>
        <w:gridCol w:w="235"/>
        <w:gridCol w:w="33"/>
        <w:gridCol w:w="1309"/>
      </w:tblGrid>
      <w:tr w:rsidR="00375EF7" w:rsidRPr="000E593E" w14:paraId="207BCB85" w14:textId="77777777" w:rsidTr="00375EF7">
        <w:tc>
          <w:tcPr>
            <w:tcW w:w="5151" w:type="dxa"/>
            <w:shd w:val="clear" w:color="auto" w:fill="auto"/>
          </w:tcPr>
          <w:p w14:paraId="74FC4F2A" w14:textId="551EA4D0" w:rsidR="00375EF7" w:rsidRPr="00375EF7" w:rsidRDefault="00375EF7" w:rsidP="00495959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5EF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1" w:type="dxa"/>
            <w:shd w:val="clear" w:color="auto" w:fill="auto"/>
          </w:tcPr>
          <w:p w14:paraId="0E760774" w14:textId="77777777" w:rsidR="00375EF7" w:rsidRPr="000E593E" w:rsidRDefault="00375EF7" w:rsidP="004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2" w:type="dxa"/>
            <w:shd w:val="clear" w:color="auto" w:fill="auto"/>
          </w:tcPr>
          <w:p w14:paraId="6108B718" w14:textId="43DB9476" w:rsidR="00375EF7" w:rsidRPr="000E593E" w:rsidRDefault="00375EF7" w:rsidP="0049595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664F846" w14:textId="77777777" w:rsidR="00375EF7" w:rsidRPr="000E593E" w:rsidRDefault="00375EF7" w:rsidP="00495959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A956622" w14:textId="3EBF16D4" w:rsidR="00375EF7" w:rsidRPr="000E593E" w:rsidRDefault="00375EF7" w:rsidP="0049595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5EF7" w:rsidRPr="000E593E" w14:paraId="3F903073" w14:textId="77777777" w:rsidTr="00375EF7">
        <w:tc>
          <w:tcPr>
            <w:tcW w:w="5151" w:type="dxa"/>
            <w:shd w:val="clear" w:color="auto" w:fill="auto"/>
          </w:tcPr>
          <w:p w14:paraId="483B6463" w14:textId="42DF9EA0" w:rsidR="00375EF7" w:rsidRPr="00375EF7" w:rsidRDefault="00375EF7" w:rsidP="00495959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75E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75E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75E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1" w:type="dxa"/>
            <w:shd w:val="clear" w:color="auto" w:fill="auto"/>
          </w:tcPr>
          <w:p w14:paraId="29871736" w14:textId="2275F911" w:rsidR="00375EF7" w:rsidRPr="000E593E" w:rsidRDefault="00375EF7" w:rsidP="004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2" w:type="dxa"/>
            <w:shd w:val="clear" w:color="auto" w:fill="auto"/>
          </w:tcPr>
          <w:p w14:paraId="3E924603" w14:textId="77777777" w:rsidR="00375EF7" w:rsidRPr="000E593E" w:rsidRDefault="00375EF7" w:rsidP="0049595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0C94C14D" w14:textId="77777777" w:rsidR="00375EF7" w:rsidRPr="000E593E" w:rsidRDefault="00375EF7" w:rsidP="00495959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41C86324" w14:textId="77777777" w:rsidR="00375EF7" w:rsidRPr="000E593E" w:rsidRDefault="00375EF7" w:rsidP="0049595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75EF7" w:rsidRPr="000E593E" w14:paraId="61C4769D" w14:textId="77777777" w:rsidTr="00375EF7">
        <w:tc>
          <w:tcPr>
            <w:tcW w:w="5151" w:type="dxa"/>
            <w:shd w:val="clear" w:color="auto" w:fill="auto"/>
          </w:tcPr>
          <w:p w14:paraId="199F737D" w14:textId="77777777" w:rsidR="00375EF7" w:rsidRPr="000E593E" w:rsidRDefault="00375EF7" w:rsidP="004959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151E2F5F" w14:textId="77777777" w:rsidR="00375EF7" w:rsidRPr="000E593E" w:rsidRDefault="00375EF7" w:rsidP="004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9" w:type="dxa"/>
            <w:gridSpan w:val="4"/>
            <w:shd w:val="clear" w:color="auto" w:fill="auto"/>
          </w:tcPr>
          <w:p w14:paraId="420C0263" w14:textId="77777777" w:rsidR="00375EF7" w:rsidRPr="000E593E" w:rsidRDefault="00375EF7" w:rsidP="004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5EF7" w:rsidRPr="000E593E" w14:paraId="0AA3E56C" w14:textId="77777777" w:rsidTr="00375EF7">
        <w:tc>
          <w:tcPr>
            <w:tcW w:w="5151" w:type="dxa"/>
            <w:shd w:val="clear" w:color="auto" w:fill="auto"/>
          </w:tcPr>
          <w:p w14:paraId="042BEF29" w14:textId="26E0CC6E" w:rsidR="00375EF7" w:rsidRPr="00375EF7" w:rsidRDefault="00375EF7" w:rsidP="004959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4829E69" w14:textId="77777777" w:rsidR="00375EF7" w:rsidRPr="000E593E" w:rsidRDefault="00375EF7" w:rsidP="0049595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42" w:type="dxa"/>
            <w:shd w:val="clear" w:color="auto" w:fill="auto"/>
          </w:tcPr>
          <w:p w14:paraId="4203E38F" w14:textId="2627FCEA" w:rsidR="00375EF7" w:rsidRPr="000E593E" w:rsidRDefault="00375EF7" w:rsidP="00495959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1.077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A3DAE61" w14:textId="77777777" w:rsidR="00375EF7" w:rsidRPr="000E593E" w:rsidRDefault="00375EF7" w:rsidP="00495959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1B579961" w14:textId="07C35CDD" w:rsidR="00375EF7" w:rsidRPr="000E593E" w:rsidRDefault="00375EF7" w:rsidP="00375EF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5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76A3623A" w14:textId="77777777" w:rsidR="00375EF7" w:rsidRDefault="00375EF7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D77E6CA" w14:textId="77777777" w:rsidR="00375EF7" w:rsidRDefault="003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D73F522" w14:textId="161BA439" w:rsidR="003364AC" w:rsidRPr="00227755" w:rsidRDefault="003364AC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2775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033B2" w14:textId="4C0446F9" w:rsidR="008F1624" w:rsidRPr="00150C20" w:rsidRDefault="008F1624" w:rsidP="00150C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2E784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8779A" w:rsidRPr="00F8779A">
        <w:rPr>
          <w:rFonts w:asciiTheme="majorBidi" w:hAnsiTheme="majorBidi" w:cstheme="majorBidi"/>
          <w:sz w:val="30"/>
          <w:szCs w:val="30"/>
        </w:rPr>
        <w:t>3</w:t>
      </w:r>
      <w:r w:rsidR="002E7845">
        <w:rPr>
          <w:rFonts w:asciiTheme="majorBidi" w:hAnsiTheme="majorBidi" w:cstheme="majorBidi"/>
          <w:sz w:val="30"/>
          <w:szCs w:val="30"/>
        </w:rPr>
        <w:t>1</w:t>
      </w:r>
      <w:r w:rsidR="002669FF">
        <w:rPr>
          <w:rFonts w:asciiTheme="majorBidi" w:hAnsiTheme="majorBidi" w:cstheme="majorBidi"/>
          <w:sz w:val="30"/>
          <w:szCs w:val="30"/>
        </w:rPr>
        <w:t xml:space="preserve"> </w:t>
      </w:r>
      <w:r w:rsidR="002E784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779A" w:rsidRPr="00F8779A">
        <w:rPr>
          <w:rFonts w:asciiTheme="majorBidi" w:hAnsiTheme="majorBidi" w:cstheme="majorBidi"/>
          <w:sz w:val="30"/>
          <w:szCs w:val="30"/>
        </w:rPr>
        <w:t>256</w:t>
      </w:r>
      <w:r w:rsidR="002E7845">
        <w:rPr>
          <w:rFonts w:asciiTheme="majorBidi" w:hAnsiTheme="majorBidi" w:cstheme="majorBidi"/>
          <w:sz w:val="30"/>
          <w:szCs w:val="30"/>
        </w:rPr>
        <w:t>8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0E1F56">
        <w:rPr>
          <w:rFonts w:asciiTheme="majorBidi" w:hAnsiTheme="majorBidi" w:cstheme="majorBidi"/>
          <w:sz w:val="30"/>
          <w:szCs w:val="30"/>
        </w:rPr>
        <w:t>352.4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Pr="008F1624">
        <w:rPr>
          <w:rFonts w:ascii="Angsana New" w:hAnsi="Angsana New"/>
          <w:i/>
          <w:iCs/>
          <w:sz w:val="30"/>
          <w:szCs w:val="30"/>
        </w:rPr>
        <w:t>,</w:t>
      </w:r>
      <w:r w:rsidR="002E7845">
        <w:rPr>
          <w:rFonts w:ascii="Angsana New" w:hAnsi="Angsana New"/>
          <w:i/>
          <w:iCs/>
          <w:sz w:val="30"/>
          <w:szCs w:val="30"/>
        </w:rPr>
        <w:t>391</w:t>
      </w:r>
      <w:r w:rsidRPr="008F1624">
        <w:rPr>
          <w:rFonts w:ascii="Angsana New" w:hAnsi="Angsana New"/>
          <w:i/>
          <w:iCs/>
          <w:sz w:val="30"/>
          <w:szCs w:val="30"/>
        </w:rPr>
        <w:t>.</w:t>
      </w:r>
      <w:r w:rsidR="002E7845">
        <w:rPr>
          <w:rFonts w:ascii="Angsana New" w:hAnsi="Angsana New"/>
          <w:i/>
          <w:iCs/>
          <w:sz w:val="30"/>
          <w:szCs w:val="30"/>
        </w:rPr>
        <w:t>8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โดยบริษัทได้รับเงินจากสถาบันการเงิน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0E1F56">
        <w:rPr>
          <w:rFonts w:asciiTheme="majorBidi" w:hAnsiTheme="majorBidi" w:cstheme="majorBidi"/>
          <w:sz w:val="30"/>
          <w:szCs w:val="30"/>
        </w:rPr>
        <w:t>345.5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Pr="008F1624">
        <w:rPr>
          <w:rFonts w:ascii="Angsana New" w:hAnsi="Angsana New"/>
          <w:i/>
          <w:iCs/>
          <w:sz w:val="30"/>
          <w:szCs w:val="30"/>
        </w:rPr>
        <w:t>,</w:t>
      </w:r>
      <w:r w:rsidR="002E7845">
        <w:rPr>
          <w:rFonts w:ascii="Angsana New" w:hAnsi="Angsana New"/>
          <w:i/>
          <w:iCs/>
          <w:sz w:val="30"/>
          <w:szCs w:val="30"/>
        </w:rPr>
        <w:t>362</w:t>
      </w:r>
      <w:r w:rsidRPr="008F1624">
        <w:rPr>
          <w:rFonts w:ascii="Angsana New" w:hAnsi="Angsana New"/>
          <w:i/>
          <w:iCs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0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0F1D2183" w14:textId="3BDDA32F" w:rsidR="00665D37" w:rsidRDefault="0066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37B8F4" w14:textId="2EA871A9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2F2865">
      <w:pPr>
        <w:pStyle w:val="FSBlank"/>
        <w:spacing w:line="240" w:lineRule="auto"/>
        <w:ind w:left="0"/>
        <w:rPr>
          <w:rFonts w:asciiTheme="majorBidi" w:hAnsiTheme="majorBidi" w:cstheme="majorBidi"/>
          <w:sz w:val="30"/>
          <w:szCs w:val="30"/>
          <w:cs/>
        </w:rPr>
      </w:pPr>
    </w:p>
    <w:p w14:paraId="240CE028" w14:textId="292CE9D9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E7845">
        <w:rPr>
          <w:rFonts w:ascii="Angsana New" w:hAnsi="Angsana New"/>
          <w:spacing w:val="-2"/>
          <w:sz w:val="30"/>
          <w:szCs w:val="30"/>
        </w:rPr>
        <w:t xml:space="preserve">31 </w:t>
      </w:r>
      <w:r w:rsidR="002E7845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2E7845">
        <w:rPr>
          <w:rFonts w:ascii="Angsana New" w:hAnsi="Angsana New"/>
          <w:spacing w:val="-2"/>
          <w:sz w:val="30"/>
          <w:szCs w:val="30"/>
        </w:rPr>
        <w:t>2568</w:t>
      </w:r>
      <w:r w:rsidRPr="002669FF">
        <w:rPr>
          <w:rFonts w:ascii="Angsana New" w:hAnsi="Angsana New"/>
          <w:spacing w:val="-2"/>
          <w:sz w:val="30"/>
          <w:szCs w:val="30"/>
        </w:rPr>
        <w:t xml:space="preserve"> </w:t>
      </w:r>
      <w:r w:rsidR="00375EF7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</w:t>
      </w:r>
      <w:r w:rsidR="00375EF7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ส่วนที่ไม่มีหลักประกัน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651A0" w:rsidRPr="00E5471E">
        <w:rPr>
          <w:rFonts w:asciiTheme="majorBidi" w:hAnsiTheme="majorBidi" w:cstheme="majorBidi"/>
          <w:spacing w:val="-2"/>
          <w:sz w:val="30"/>
          <w:szCs w:val="30"/>
        </w:rPr>
        <w:t>1,150</w:t>
      </w:r>
      <w:r w:rsidR="00DF29F1"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E7845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E7845" w:rsidRPr="00E5471E">
        <w:rPr>
          <w:rFonts w:asciiTheme="majorBidi" w:hAnsiTheme="majorBidi"/>
          <w:i/>
          <w:iCs/>
          <w:spacing w:val="-2"/>
          <w:sz w:val="30"/>
          <w:szCs w:val="30"/>
        </w:rPr>
        <w:t>985</w:t>
      </w:r>
      <w:r w:rsidR="00BB0E5E" w:rsidRPr="00E5471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367CE7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26119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91658C" w:rsidRPr="00E5471E">
        <w:rPr>
          <w:rFonts w:asciiTheme="majorBidi" w:hAnsiTheme="majorBidi" w:cstheme="majorBidi"/>
          <w:spacing w:val="-2"/>
          <w:sz w:val="30"/>
          <w:szCs w:val="30"/>
        </w:rPr>
        <w:t>2.58%</w:t>
      </w:r>
      <w:r w:rsidR="00991DD9"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8779A" w:rsidRPr="00E5471E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367CE7"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1658C" w:rsidRPr="00E5471E">
        <w:rPr>
          <w:rFonts w:asciiTheme="majorBidi" w:hAnsiTheme="majorBidi" w:cstheme="majorBidi"/>
          <w:spacing w:val="-2"/>
          <w:sz w:val="30"/>
          <w:szCs w:val="30"/>
        </w:rPr>
        <w:t>3.05%</w:t>
      </w:r>
      <w:r w:rsidR="00991DD9"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A013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E7845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83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- 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0ED3CABA" w14:textId="32AB0ACC" w:rsidR="000E593E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2E7845">
        <w:rPr>
          <w:rFonts w:ascii="Angsana New" w:hAnsi="Angsana New"/>
          <w:spacing w:val="-2"/>
          <w:sz w:val="30"/>
          <w:szCs w:val="30"/>
        </w:rPr>
        <w:t xml:space="preserve">31 </w:t>
      </w:r>
      <w:r w:rsidR="002E7845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2E7845">
        <w:rPr>
          <w:rFonts w:ascii="Angsana New" w:hAnsi="Angsana New"/>
          <w:spacing w:val="-2"/>
          <w:sz w:val="30"/>
          <w:szCs w:val="30"/>
        </w:rPr>
        <w:t>2568</w:t>
      </w:r>
      <w:r w:rsidRPr="002669FF">
        <w:rPr>
          <w:rFonts w:ascii="Angsana New" w:hAnsi="Angsana New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="00367CE7" w:rsidRPr="00E5471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D83862" w:rsidRPr="00E5471E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E5471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E5471E">
        <w:rPr>
          <w:rFonts w:asciiTheme="majorBidi" w:hAnsiTheme="majorBidi" w:cstheme="majorBidi"/>
          <w:sz w:val="30"/>
          <w:szCs w:val="30"/>
        </w:rPr>
        <w:t xml:space="preserve"> </w:t>
      </w:r>
      <w:r w:rsidR="00D83862" w:rsidRPr="00E5471E">
        <w:rPr>
          <w:rFonts w:asciiTheme="majorBidi" w:hAnsiTheme="majorBidi" w:cstheme="majorBidi"/>
          <w:sz w:val="30"/>
          <w:szCs w:val="30"/>
        </w:rPr>
        <w:t>1,210</w:t>
      </w:r>
      <w:r w:rsidRPr="00E5471E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5471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 w:rsidRPr="00E5471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F1624"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E5471E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F1624" w:rsidRPr="00E5471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E7845" w:rsidRPr="00E5471E">
        <w:rPr>
          <w:rFonts w:asciiTheme="majorBidi" w:hAnsiTheme="majorBidi" w:cstheme="majorBidi"/>
          <w:i/>
          <w:iCs/>
          <w:sz w:val="30"/>
          <w:szCs w:val="30"/>
        </w:rPr>
        <w:t>375</w:t>
      </w:r>
      <w:r w:rsidR="008F1624"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E5471E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E5471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E8D8F85" w14:textId="46D76051" w:rsidR="003364AC" w:rsidRPr="00785B2C" w:rsidRDefault="003364AC" w:rsidP="002F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FF4EBF" w14:textId="7C8C5709" w:rsidR="005F5D82" w:rsidRDefault="003364AC" w:rsidP="0065582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EF3FA05" w14:textId="77777777" w:rsidR="00655820" w:rsidRPr="00655820" w:rsidRDefault="00655820" w:rsidP="0065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0"/>
        <w:gridCol w:w="1106"/>
        <w:gridCol w:w="269"/>
        <w:gridCol w:w="1097"/>
        <w:gridCol w:w="269"/>
        <w:gridCol w:w="1106"/>
        <w:gridCol w:w="254"/>
        <w:gridCol w:w="1101"/>
      </w:tblGrid>
      <w:tr w:rsidR="002E7845" w:rsidRPr="00B57B3A" w14:paraId="72A81D59" w14:textId="77777777" w:rsidTr="00293377">
        <w:tc>
          <w:tcPr>
            <w:tcW w:w="2136" w:type="pct"/>
          </w:tcPr>
          <w:p w14:paraId="3221D9AA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4BB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33E0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>31</w:t>
            </w:r>
            <w:r w:rsidRPr="003F4BB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9" w:type="pct"/>
          </w:tcPr>
          <w:p w14:paraId="57A81F3B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C2F76B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D9AADAC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05653D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14:paraId="5409D97C" w14:textId="2D4E94A4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40" w:type="pct"/>
          </w:tcPr>
          <w:p w14:paraId="18E93B7F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14:paraId="469C3B9F" w14:textId="077ACBD1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567</w:t>
            </w:r>
          </w:p>
        </w:tc>
      </w:tr>
      <w:tr w:rsidR="002E7845" w:rsidRPr="00B57B3A" w14:paraId="082ACD46" w14:textId="77777777" w:rsidTr="00293377">
        <w:tc>
          <w:tcPr>
            <w:tcW w:w="2136" w:type="pct"/>
          </w:tcPr>
          <w:p w14:paraId="367AD053" w14:textId="77777777" w:rsidR="002E7845" w:rsidRPr="003F4BBE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2096D6B2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B73CA2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19E081D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AA24A3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584C74D4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7845" w:rsidRPr="00B57B3A" w14:paraId="4DB287D7" w14:textId="77777777" w:rsidTr="00293377">
        <w:trPr>
          <w:trHeight w:val="74"/>
        </w:trPr>
        <w:tc>
          <w:tcPr>
            <w:tcW w:w="2136" w:type="pct"/>
          </w:tcPr>
          <w:p w14:paraId="6D11AB40" w14:textId="77777777" w:rsidR="002E7845" w:rsidRPr="0037579F" w:rsidRDefault="002E7845" w:rsidP="002933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9" w:type="pct"/>
            <w:vAlign w:val="bottom"/>
          </w:tcPr>
          <w:p w14:paraId="59E3B8A0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02EAE11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69D870C7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2F6B81BF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4A5D551A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996A2AE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22EBDE0E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845" w:rsidRPr="00B57B3A" w14:paraId="424C9C01" w14:textId="77777777" w:rsidTr="00293377">
        <w:trPr>
          <w:trHeight w:val="74"/>
        </w:trPr>
        <w:tc>
          <w:tcPr>
            <w:tcW w:w="2136" w:type="pct"/>
          </w:tcPr>
          <w:p w14:paraId="55122B41" w14:textId="77777777" w:rsidR="002E7845" w:rsidRPr="0037579F" w:rsidRDefault="002E7845" w:rsidP="002933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9" w:type="pct"/>
            <w:vAlign w:val="bottom"/>
          </w:tcPr>
          <w:p w14:paraId="351248E3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982F200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4F8AB30E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703FDC0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0F2A642D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6851D961" w14:textId="77777777" w:rsidR="002E7845" w:rsidRPr="00B57B3A" w:rsidRDefault="002E7845" w:rsidP="0029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270D3F92" w14:textId="77777777" w:rsidR="002E7845" w:rsidRPr="00B57B3A" w:rsidRDefault="002E7845" w:rsidP="0029337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845" w:rsidRPr="005163C4" w14:paraId="55390BA7" w14:textId="77777777" w:rsidTr="00293377">
        <w:trPr>
          <w:trHeight w:val="74"/>
        </w:trPr>
        <w:tc>
          <w:tcPr>
            <w:tcW w:w="2136" w:type="pct"/>
            <w:vAlign w:val="bottom"/>
            <w:hideMark/>
          </w:tcPr>
          <w:p w14:paraId="1009B5A6" w14:textId="77777777" w:rsidR="002E7845" w:rsidRPr="00B57B3A" w:rsidRDefault="002E7845" w:rsidP="002E7845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9" w:type="pct"/>
            <w:vAlign w:val="bottom"/>
          </w:tcPr>
          <w:p w14:paraId="5F8A4844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570343ED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3351B22A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602CD1A5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32737F5C" w14:textId="7983AE8A" w:rsidR="002E7845" w:rsidRPr="005163C4" w:rsidRDefault="00B91E7D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1,029</w:t>
            </w:r>
            <w:r w:rsidR="000962F5">
              <w:rPr>
                <w:rFonts w:asciiTheme="majorBidi" w:hAnsiTheme="majorBidi" w:cstheme="majorBidi"/>
                <w:sz w:val="30"/>
                <w:szCs w:val="30"/>
              </w:rPr>
              <w:t>,519</w:t>
            </w:r>
          </w:p>
        </w:tc>
        <w:tc>
          <w:tcPr>
            <w:tcW w:w="140" w:type="pct"/>
            <w:vAlign w:val="bottom"/>
          </w:tcPr>
          <w:p w14:paraId="13E9ACCA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069675FC" w14:textId="3C0A2D6C" w:rsidR="002E7845" w:rsidRPr="005163C4" w:rsidRDefault="002E7845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1,108,972</w:t>
            </w:r>
          </w:p>
        </w:tc>
      </w:tr>
      <w:tr w:rsidR="002E7845" w:rsidRPr="005163C4" w14:paraId="53E8442A" w14:textId="77777777" w:rsidTr="00293377">
        <w:tc>
          <w:tcPr>
            <w:tcW w:w="2136" w:type="pct"/>
            <w:vAlign w:val="bottom"/>
            <w:hideMark/>
          </w:tcPr>
          <w:p w14:paraId="0880EDF9" w14:textId="77777777" w:rsidR="002E7845" w:rsidRPr="00B57B3A" w:rsidRDefault="002E7845" w:rsidP="002E7845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9" w:type="pct"/>
            <w:vAlign w:val="bottom"/>
          </w:tcPr>
          <w:p w14:paraId="553616F0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71AD8D8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BFDA045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BFA740C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242C94C" w14:textId="067D064F" w:rsidR="002E7845" w:rsidRPr="002F2865" w:rsidRDefault="000962F5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131,79</w:t>
            </w:r>
            <w:r w:rsidR="002F28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  <w:vAlign w:val="bottom"/>
          </w:tcPr>
          <w:p w14:paraId="373159C1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7B4CFF3A" w14:textId="7E1CC51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96,92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E7845" w:rsidRPr="005163C4" w14:paraId="648250A4" w14:textId="77777777" w:rsidTr="00293377">
        <w:tc>
          <w:tcPr>
            <w:tcW w:w="2136" w:type="pct"/>
            <w:vAlign w:val="bottom"/>
          </w:tcPr>
          <w:p w14:paraId="108BCEE9" w14:textId="77777777" w:rsidR="002E7845" w:rsidRPr="0037579F" w:rsidRDefault="002E7845" w:rsidP="002E7845">
            <w:pPr>
              <w:ind w:left="1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9" w:type="pct"/>
            <w:vAlign w:val="bottom"/>
          </w:tcPr>
          <w:p w14:paraId="5E8D7757" w14:textId="77777777" w:rsidR="002E7845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428355F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5946583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90730EC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3ECC1DF" w14:textId="0CDBAE32" w:rsidR="002E7845" w:rsidRDefault="000962F5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114,666</w:t>
            </w:r>
          </w:p>
        </w:tc>
        <w:tc>
          <w:tcPr>
            <w:tcW w:w="140" w:type="pct"/>
            <w:vAlign w:val="bottom"/>
          </w:tcPr>
          <w:p w14:paraId="3CD676AE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0A93D5EB" w14:textId="1ABC7CFB" w:rsidR="002E7845" w:rsidRPr="005163C4" w:rsidRDefault="002E7845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96,863</w:t>
            </w:r>
          </w:p>
        </w:tc>
      </w:tr>
      <w:tr w:rsidR="002E7845" w:rsidRPr="005163C4" w14:paraId="455210A6" w14:textId="77777777" w:rsidTr="00293377">
        <w:tc>
          <w:tcPr>
            <w:tcW w:w="2136" w:type="pct"/>
            <w:vAlign w:val="bottom"/>
            <w:hideMark/>
          </w:tcPr>
          <w:p w14:paraId="765C8D39" w14:textId="231D68F9" w:rsidR="002E7845" w:rsidRPr="00B57B3A" w:rsidRDefault="002E7845" w:rsidP="002E7845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  <w:r w:rsidR="00DB75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75A5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และเขตอุตสาหกรรมส่งออก 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</w:tcPr>
          <w:p w14:paraId="57A2C841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E94BE5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03114159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804ACCD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61A86" w14:textId="03202D98" w:rsidR="002E7845" w:rsidRPr="005163C4" w:rsidRDefault="00C0519C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774,245</w:t>
            </w:r>
          </w:p>
        </w:tc>
        <w:tc>
          <w:tcPr>
            <w:tcW w:w="140" w:type="pct"/>
          </w:tcPr>
          <w:p w14:paraId="461486A8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EBE2A" w14:textId="1DA5B344" w:rsidR="002E7845" w:rsidRPr="005163C4" w:rsidRDefault="002E7845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576,250</w:t>
            </w:r>
          </w:p>
        </w:tc>
      </w:tr>
      <w:tr w:rsidR="002E7845" w:rsidRPr="005163C4" w14:paraId="43FC71C1" w14:textId="77777777" w:rsidTr="00293377">
        <w:tc>
          <w:tcPr>
            <w:tcW w:w="2136" w:type="pct"/>
            <w:vAlign w:val="bottom"/>
            <w:hideMark/>
          </w:tcPr>
          <w:p w14:paraId="78557D67" w14:textId="77777777" w:rsidR="002E7845" w:rsidRPr="00B57B3A" w:rsidRDefault="002E7845" w:rsidP="002E7845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02B8D51A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7D40384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  <w:vAlign w:val="bottom"/>
          </w:tcPr>
          <w:p w14:paraId="6B9793DA" w14:textId="77777777" w:rsidR="002E7845" w:rsidRPr="005163C4" w:rsidRDefault="002E7845" w:rsidP="002E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1100C2C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FB399" w14:textId="78E03332" w:rsidR="002E7845" w:rsidRPr="005163C4" w:rsidRDefault="00C0519C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2,050,22</w:t>
            </w:r>
            <w:r w:rsidR="002F286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  <w:vAlign w:val="bottom"/>
          </w:tcPr>
          <w:p w14:paraId="2289D697" w14:textId="77777777" w:rsidR="002E7845" w:rsidRPr="005163C4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FA28D0" w14:textId="062BBF75" w:rsidR="002E7845" w:rsidRPr="005163C4" w:rsidRDefault="002E7845" w:rsidP="002E78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731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1,879,00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1F25B41B" w14:textId="77777777" w:rsidR="002E7845" w:rsidRDefault="002E7845" w:rsidP="009D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0F0DBE54" w14:textId="4B1F878F" w:rsidR="003364AC" w:rsidRDefault="00655820" w:rsidP="009D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         </w:t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57DEAA65" w14:textId="5D10CB9F" w:rsidR="00324222" w:rsidRPr="001B71D9" w:rsidRDefault="00324222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324222" w:rsidRPr="001B71D9" w:rsidSect="00B773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72"/>
        </w:sectPr>
      </w:pPr>
    </w:p>
    <w:p w14:paraId="143BC0B5" w14:textId="3906BD17" w:rsidR="003364AC" w:rsidRPr="00440DDF" w:rsidRDefault="003364AC" w:rsidP="00440D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3" w:name="_Hlk14918793"/>
      <w:r w:rsidRPr="00440DDF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440DDF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734AE3E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0536FBD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0353DE2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571C474F" w:rsidR="00BB0E5E" w:rsidRPr="001D5F0D" w:rsidRDefault="00BB0E5E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2E78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2E784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2E78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2D062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2C2D9FC6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53AC517C" w:rsidR="00BB0E5E" w:rsidRPr="001D5F0D" w:rsidRDefault="00D74632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783</w:t>
            </w:r>
          </w:p>
        </w:tc>
        <w:tc>
          <w:tcPr>
            <w:tcW w:w="236" w:type="dxa"/>
          </w:tcPr>
          <w:p w14:paraId="0CB78BA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74E598" w14:textId="01AD6497" w:rsidR="00BB0E5E" w:rsidRPr="001D5F0D" w:rsidRDefault="00D74632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3FA87EA" w14:textId="5082DE5F" w:rsidR="00BB0E5E" w:rsidRPr="001D5F0D" w:rsidRDefault="00D74632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783</w:t>
            </w:r>
          </w:p>
        </w:tc>
        <w:tc>
          <w:tcPr>
            <w:tcW w:w="236" w:type="dxa"/>
          </w:tcPr>
          <w:p w14:paraId="3D3CCF1C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0E23A5D" w14:textId="079348C7" w:rsidR="00BB0E5E" w:rsidRPr="001D5F0D" w:rsidRDefault="00D74632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2C9802" w14:textId="3F823BD0" w:rsidR="00BB0E5E" w:rsidRPr="001D5F0D" w:rsidRDefault="00D74632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738</w:t>
            </w:r>
          </w:p>
        </w:tc>
      </w:tr>
      <w:tr w:rsidR="00BB0E5E" w:rsidRPr="001D5F0D" w14:paraId="5647455B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437C39B2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0A156A89" w:rsidR="00BB0E5E" w:rsidRPr="001D5F0D" w:rsidRDefault="00D74632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25,5</w:t>
            </w:r>
            <w:r w:rsidR="002F28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6B9A4D8E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9E3002" w14:textId="73F8AA47" w:rsidR="00BB0E5E" w:rsidRPr="001D5F0D" w:rsidRDefault="00D74632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406C5D7" w14:textId="0876A21C" w:rsidR="00BB0E5E" w:rsidRPr="001D5F0D" w:rsidRDefault="00D74632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25,5</w:t>
            </w:r>
            <w:r w:rsidR="002F28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62E08C04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685729" w14:textId="385BB20A" w:rsidR="00BB0E5E" w:rsidRPr="001D5F0D" w:rsidRDefault="00D74632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81B9C47" w14:textId="4D2955A4" w:rsidR="00BB0E5E" w:rsidRPr="001D5F0D" w:rsidRDefault="00D74632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25,5</w:t>
            </w:r>
            <w:r w:rsidR="002F28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</w:t>
            </w:r>
          </w:p>
        </w:tc>
      </w:tr>
      <w:tr w:rsidR="00BB0E5E" w:rsidRPr="001D5F0D" w14:paraId="0D48BA4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24FA3B47" w:rsidR="00BB0E5E" w:rsidRPr="001D5F0D" w:rsidRDefault="00D74632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26,31</w:t>
            </w:r>
            <w:r w:rsidR="0019146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</w:tcPr>
          <w:p w14:paraId="1E5F234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D8DB51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53B6C6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3BA6110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2AA51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55AF3D4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E33CA03" w14:textId="77777777" w:rsidTr="00BB0E5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BB0E5E" w:rsidRPr="001D5F0D" w:rsidRDefault="00BB0E5E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B67C3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C78CB0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D506949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E415B9" w14:textId="77777777" w:rsidR="00BB0E5E" w:rsidRPr="001D5F0D" w:rsidRDefault="00BB0E5E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9222BF5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5B9A1B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9214A0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98280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B44149F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BA808CD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66A099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2BFEC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18FEA6E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60658A9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0D62B38B" w:rsidR="00BB0E5E" w:rsidRPr="001D5F0D" w:rsidRDefault="00BB0E5E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2920FA56" w:rsidR="00BB0E5E" w:rsidRPr="001D5F0D" w:rsidRDefault="00D74632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(5,425)</w:t>
            </w:r>
          </w:p>
        </w:tc>
        <w:tc>
          <w:tcPr>
            <w:tcW w:w="236" w:type="dxa"/>
          </w:tcPr>
          <w:p w14:paraId="5A46C443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E419C0" w14:textId="25A95331" w:rsidR="00BB0E5E" w:rsidRPr="001D5F0D" w:rsidRDefault="00D74632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9DE2EB2" w14:textId="44D783AD" w:rsidR="00BB0E5E" w:rsidRPr="00BB0E5E" w:rsidRDefault="00D74632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(5,425)</w:t>
            </w:r>
          </w:p>
        </w:tc>
        <w:tc>
          <w:tcPr>
            <w:tcW w:w="236" w:type="dxa"/>
          </w:tcPr>
          <w:p w14:paraId="6BB238C1" w14:textId="77777777" w:rsidR="00BB0E5E" w:rsidRPr="001D5F0D" w:rsidRDefault="00BB0E5E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383901" w14:textId="30CA08DE" w:rsidR="00BB0E5E" w:rsidRPr="001D5F0D" w:rsidRDefault="00D74632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55887FA" w14:textId="08F8BD7B" w:rsidR="00BB0E5E" w:rsidRPr="001D5F0D" w:rsidRDefault="002F2865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746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5,425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BB0E5E" w:rsidRPr="001D5F0D" w14:paraId="43ABA29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5D8B7E14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399ED9F7" w:rsidR="00BB0E5E" w:rsidRPr="001D5F0D" w:rsidRDefault="00D74632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(38,315)</w:t>
            </w:r>
          </w:p>
        </w:tc>
        <w:tc>
          <w:tcPr>
            <w:tcW w:w="236" w:type="dxa"/>
          </w:tcPr>
          <w:p w14:paraId="7676532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46105F7" w14:textId="6BE950D8" w:rsidR="00BB0E5E" w:rsidRPr="001D5F0D" w:rsidRDefault="00D74632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D9E77B6" w14:textId="34ADB8B2" w:rsidR="00BB0E5E" w:rsidRPr="00BB0E5E" w:rsidRDefault="00D74632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(38,315)</w:t>
            </w:r>
          </w:p>
        </w:tc>
        <w:tc>
          <w:tcPr>
            <w:tcW w:w="236" w:type="dxa"/>
          </w:tcPr>
          <w:p w14:paraId="23636C3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83A5CEE" w14:textId="51C30151" w:rsidR="00BB0E5E" w:rsidRPr="001D5F0D" w:rsidRDefault="00D74632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0AC7906" w14:textId="44B7076A" w:rsidR="00BB0E5E" w:rsidRPr="001D5F0D" w:rsidRDefault="002F2865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746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38,315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BB0E5E" w:rsidRPr="001D5F0D" w14:paraId="54F091AD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0E1CCB3C" w:rsidR="00BB0E5E" w:rsidRPr="001D5F0D" w:rsidRDefault="00D74632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(43,740)</w:t>
            </w:r>
          </w:p>
        </w:tc>
        <w:tc>
          <w:tcPr>
            <w:tcW w:w="236" w:type="dxa"/>
          </w:tcPr>
          <w:p w14:paraId="18EB072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B7DB10B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AE41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8F45FE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CEE16E0" w14:textId="77777777" w:rsidR="00BB0E5E" w:rsidRPr="001D5F0D" w:rsidRDefault="00BB0E5E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3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42DA6">
        <w:trPr>
          <w:trHeight w:val="992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11A857" w14:textId="15BF6D70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เครื่องมือที่ใช้</w:t>
            </w:r>
          </w:p>
          <w:p w14:paraId="78FCCFDE" w14:textId="77777777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ในการป้องกัน</w:t>
            </w:r>
          </w:p>
          <w:p w14:paraId="14155DBE" w14:textId="442921A7" w:rsidR="00BB0E5E" w:rsidRPr="00F53344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60566B0D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656C7979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67669BEC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0B0859BE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E7845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F40D95" w:rsidRPr="001D5F0D" w14:paraId="61C7E0E9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59C46288" w:rsidR="00F40D95" w:rsidRPr="00BB0E5E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157B9A5" w14:textId="02401D61" w:rsidR="00F40D95" w:rsidRPr="00962EDB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E6706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237" w:type="dxa"/>
          </w:tcPr>
          <w:p w14:paraId="0CEC817F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09C474F0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51886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75A584EB" w:rsidR="00F40D95" w:rsidRPr="00BB0E5E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4,47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4807495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0959F99" w:rsidR="00F40D95" w:rsidRPr="00BB0E5E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D5783D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72C3A2" w14:textId="007DE5B3" w:rsidR="00F40D95" w:rsidRPr="00BB0E5E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4,47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</w:p>
        </w:tc>
      </w:tr>
      <w:tr w:rsidR="00F40D95" w:rsidRPr="001D5F0D" w14:paraId="0C88A0F7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E89149C" w:rsidR="00F40D95" w:rsidRPr="001D5F0D" w:rsidRDefault="00F40D95" w:rsidP="00F40D95">
            <w:pPr>
              <w:ind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24F517" w14:textId="6D7719A4" w:rsidR="00F40D95" w:rsidRPr="00962EDB" w:rsidRDefault="00F40D95" w:rsidP="00F40D9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06</w:t>
            </w:r>
          </w:p>
        </w:tc>
        <w:tc>
          <w:tcPr>
            <w:tcW w:w="237" w:type="dxa"/>
          </w:tcPr>
          <w:p w14:paraId="25647163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05A2E90B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13CCCD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A4C264" w14:textId="17B61972" w:rsidR="00F40D95" w:rsidRPr="00BB0E5E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606</w:t>
            </w:r>
          </w:p>
        </w:tc>
        <w:tc>
          <w:tcPr>
            <w:tcW w:w="270" w:type="dxa"/>
            <w:vAlign w:val="bottom"/>
          </w:tcPr>
          <w:p w14:paraId="7EC26212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1880AA16" w:rsidR="00F40D95" w:rsidRPr="00BB0E5E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671994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618C1C0A" w:rsidR="00F40D95" w:rsidRPr="00BB0E5E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06</w:t>
            </w:r>
          </w:p>
        </w:tc>
      </w:tr>
      <w:tr w:rsidR="00F40D95" w:rsidRPr="001D5F0D" w14:paraId="69DAFDAF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6F0D" w14:textId="0A3851C4" w:rsidR="00F40D95" w:rsidRPr="00962EDB" w:rsidRDefault="00F40D95" w:rsidP="00F40D9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51</w:t>
            </w:r>
            <w:r w:rsidRPr="00C96A9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080</w:t>
            </w:r>
          </w:p>
        </w:tc>
        <w:tc>
          <w:tcPr>
            <w:tcW w:w="237" w:type="dxa"/>
          </w:tcPr>
          <w:p w14:paraId="2B590E0E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571C8C10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C140D1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F40D95" w:rsidRPr="00BB0E5E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25A947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F40D95" w:rsidRPr="00BB0E5E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730D88" w14:textId="77777777" w:rsidR="00F40D95" w:rsidRPr="00BB0E5E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37F14A53" w14:textId="77777777" w:rsidTr="00F17F74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5B9F390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30A357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F40D95" w:rsidRPr="00BB0E5E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D8636E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F40D95" w:rsidRPr="00BB0E5E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D4129E7" w14:textId="77777777" w:rsidR="00F40D95" w:rsidRPr="00BB0E5E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20081E16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AE5DA16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977D844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F40D95" w:rsidRPr="00BB0E5E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8D3731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F40D95" w:rsidRPr="00BB0E5E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CFF0FA6" w14:textId="77777777" w:rsidR="00F40D95" w:rsidRPr="00BB0E5E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01C61731" w14:textId="77777777" w:rsidTr="00597A38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5701576F" w:rsidR="00F40D95" w:rsidRPr="00BB0E5E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C01F3BD" w14:textId="2BBEDF85" w:rsidR="00F40D95" w:rsidRPr="00962EDB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706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E6706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111</w:t>
            </w:r>
            <w:r w:rsidRPr="00E6706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0EADCC30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243F1442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3AFED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433DDDD3" w:rsidR="00F40D95" w:rsidRPr="00BB0E5E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(6,111)</w:t>
            </w:r>
          </w:p>
        </w:tc>
        <w:tc>
          <w:tcPr>
            <w:tcW w:w="270" w:type="dxa"/>
            <w:vAlign w:val="bottom"/>
          </w:tcPr>
          <w:p w14:paraId="54767DB8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7059BEDB" w:rsidR="00F40D95" w:rsidRPr="00BB0E5E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205EDB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7DFF0EB5" w:rsidR="00F40D95" w:rsidRPr="00BB0E5E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(6,111)</w:t>
            </w:r>
          </w:p>
        </w:tc>
      </w:tr>
      <w:tr w:rsidR="00F40D95" w:rsidRPr="001D5F0D" w14:paraId="57181865" w14:textId="77777777" w:rsidTr="00597A38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0D45633E" w:rsidR="00F40D95" w:rsidRPr="001D5F0D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E5E80D" w14:textId="4EBE6019" w:rsidR="00F40D95" w:rsidRPr="00962EDB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706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Pr="00E6706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942</w:t>
            </w:r>
            <w:r w:rsidRPr="00E6706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303F1C48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1BDC93D2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512586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7319A3A6" w:rsidR="00F40D95" w:rsidRPr="00BB0E5E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20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942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82CD1F3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014CDFF6" w:rsidR="00F40D95" w:rsidRPr="00BB0E5E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B2A8D7A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7BBB1799" w:rsidR="00F40D95" w:rsidRPr="00BB0E5E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20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942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F40D95" w:rsidRPr="001D5F0D" w14:paraId="625C1053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D2412" w14:textId="7036154A" w:rsidR="00F40D95" w:rsidRPr="00962EDB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5170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  <w:r w:rsidRPr="00F2517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053</w:t>
            </w:r>
            <w:r w:rsidRPr="00F25170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50FAC9FE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3EA5A7E6" w:rsidR="00F40D95" w:rsidRPr="00BB0E5E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829CF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3EF7AC9C" w:rsidR="00F40D95" w:rsidRPr="001D5F0D" w:rsidRDefault="00F40D95" w:rsidP="00B2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4D8D96" w14:textId="77777777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65BDD740" w:rsidR="00F40D95" w:rsidRPr="001D5F0D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F40D95" w:rsidRPr="001D5F0D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D68940" w14:textId="20653563" w:rsidR="00F40D95" w:rsidRPr="00B22363" w:rsidRDefault="00F40D95" w:rsidP="00B2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0810E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F66E7A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AFEC253" w14:textId="50B89291" w:rsidR="004965B6" w:rsidRDefault="003364AC" w:rsidP="004965B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40DDF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1F4430F" w14:textId="77777777" w:rsidR="004965B6" w:rsidRDefault="004965B6" w:rsidP="00496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4965B6" w:rsidRPr="00484F1E" w14:paraId="251C3022" w14:textId="77777777" w:rsidTr="00E2663C">
        <w:trPr>
          <w:tblHeader/>
        </w:trPr>
        <w:tc>
          <w:tcPr>
            <w:tcW w:w="7830" w:type="dxa"/>
          </w:tcPr>
          <w:p w14:paraId="3A034E5F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BE25679" w14:textId="77777777" w:rsidR="004965B6" w:rsidRPr="00484F1E" w:rsidRDefault="004965B6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965B6" w:rsidRPr="00484F1E" w14:paraId="2691526E" w14:textId="77777777" w:rsidTr="00E2663C">
        <w:trPr>
          <w:tblHeader/>
        </w:trPr>
        <w:tc>
          <w:tcPr>
            <w:tcW w:w="7830" w:type="dxa"/>
          </w:tcPr>
          <w:p w14:paraId="456F4977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9622E26" w14:textId="77777777" w:rsidR="004965B6" w:rsidRPr="00484F1E" w:rsidRDefault="004965B6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965B6" w:rsidRPr="00484F1E" w14:paraId="4C11993E" w14:textId="77777777" w:rsidTr="00E2663C">
        <w:trPr>
          <w:cantSplit/>
          <w:tblHeader/>
        </w:trPr>
        <w:tc>
          <w:tcPr>
            <w:tcW w:w="7830" w:type="dxa"/>
          </w:tcPr>
          <w:p w14:paraId="30140BA5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C0F8FF0" w14:textId="77777777" w:rsidR="004965B6" w:rsidRPr="00484F1E" w:rsidRDefault="004965B6" w:rsidP="00E2663C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5B6" w:rsidRPr="00484F1E" w14:paraId="3E39A3F5" w14:textId="77777777" w:rsidTr="00E2663C">
        <w:tc>
          <w:tcPr>
            <w:tcW w:w="7830" w:type="dxa"/>
          </w:tcPr>
          <w:p w14:paraId="5A30BC0F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1AAB71CE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5B6" w:rsidRPr="00484F1E" w14:paraId="6D2F44BB" w14:textId="77777777" w:rsidTr="00E2663C">
        <w:tc>
          <w:tcPr>
            <w:tcW w:w="7830" w:type="dxa"/>
          </w:tcPr>
          <w:p w14:paraId="4453C9B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5D6E57E8" w14:textId="167F13C0" w:rsidR="004965B6" w:rsidRPr="00484F1E" w:rsidRDefault="0025705D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</w:tr>
      <w:tr w:rsidR="004965B6" w:rsidRPr="00484F1E" w14:paraId="647E0081" w14:textId="77777777" w:rsidTr="00E2663C">
        <w:tc>
          <w:tcPr>
            <w:tcW w:w="7830" w:type="dxa"/>
          </w:tcPr>
          <w:p w14:paraId="496CB7E3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AD76657" w14:textId="4359E2C4" w:rsidR="004965B6" w:rsidRPr="00484F1E" w:rsidRDefault="0025705D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</w:tr>
      <w:tr w:rsidR="004965B6" w:rsidRPr="00484F1E" w14:paraId="2124FB96" w14:textId="77777777" w:rsidTr="00E2663C">
        <w:tc>
          <w:tcPr>
            <w:tcW w:w="7830" w:type="dxa"/>
          </w:tcPr>
          <w:p w14:paraId="50E63A1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4F6D68" w14:textId="3988AF98" w:rsidR="004965B6" w:rsidRPr="00484F1E" w:rsidRDefault="0025705D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15,828</w:t>
            </w:r>
          </w:p>
        </w:tc>
      </w:tr>
    </w:tbl>
    <w:p w14:paraId="7005EE5E" w14:textId="77777777" w:rsidR="004965B6" w:rsidRDefault="004965B6" w:rsidP="00496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DDB877D" w14:textId="17544F30" w:rsidR="00EC65AF" w:rsidRDefault="004965B6" w:rsidP="00EC65A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FE3AA19" w14:textId="77777777" w:rsidR="00EC65AF" w:rsidRDefault="00EC65AF" w:rsidP="00EC6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E1D7E0C" w14:textId="3720D89B" w:rsidR="00EC65AF" w:rsidRPr="00EC65AF" w:rsidRDefault="00EC65AF" w:rsidP="00EC6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EC65AF">
        <w:rPr>
          <w:rFonts w:asciiTheme="majorBidi" w:hAnsiTheme="majorBidi" w:cstheme="majorBidi" w:hint="cs"/>
          <w:spacing w:val="-2"/>
          <w:sz w:val="30"/>
          <w:szCs w:val="30"/>
          <w:cs/>
        </w:rPr>
        <w:t>ในการ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ประชุมสามัญประจำปีของผู้ถือหุ้นของบริษัท 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5705D">
        <w:rPr>
          <w:rFonts w:asciiTheme="majorBidi" w:hAnsiTheme="majorBidi" w:cstheme="majorBidi"/>
          <w:spacing w:val="-2"/>
          <w:sz w:val="30"/>
          <w:szCs w:val="30"/>
        </w:rPr>
        <w:t>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ผู้ถือหุ้นมีมติ</w:t>
      </w:r>
      <w:r w:rsidR="00B3203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อนุมัติการจัดสรรกำไรเป็นเงินปันผลในอัตราหุ้นละ </w:t>
      </w:r>
      <w:r w:rsidR="00B3203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B3203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 เป็นจำนวนเงินรวมทั้งสิ้น </w:t>
      </w:r>
      <w:r w:rsidR="00B32039">
        <w:rPr>
          <w:rFonts w:asciiTheme="majorBidi" w:hAnsiTheme="majorBidi" w:cstheme="majorBidi"/>
          <w:spacing w:val="-2"/>
          <w:sz w:val="30"/>
          <w:szCs w:val="30"/>
        </w:rPr>
        <w:t xml:space="preserve">48 </w:t>
      </w:r>
      <w:r w:rsidR="00B32039">
        <w:rPr>
          <w:rFonts w:asciiTheme="majorBidi" w:hAnsiTheme="majorBidi" w:cstheme="majorBidi" w:hint="cs"/>
          <w:spacing w:val="-2"/>
          <w:sz w:val="30"/>
          <w:szCs w:val="30"/>
          <w:cs/>
        </w:rPr>
        <w:t>ล้า</w:t>
      </w:r>
      <w:r w:rsidR="002F2865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="00B32039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="00B3203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2039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เงินปันผลดังกล่าวจะจ่ายให้แก่ผู้ถือหุ้นสามัญของบริษัทในระหว่างปี</w:t>
      </w:r>
      <w:r w:rsidR="00B32039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19146E">
        <w:rPr>
          <w:rFonts w:asciiTheme="majorBidi" w:hAnsiTheme="majorBidi" w:cstheme="majorBidi"/>
          <w:spacing w:val="-2"/>
          <w:sz w:val="30"/>
          <w:szCs w:val="30"/>
        </w:rPr>
        <w:t>8</w:t>
      </w:r>
    </w:p>
    <w:sectPr w:rsidR="00EC65AF" w:rsidRPr="00EC65AF" w:rsidSect="00C43E5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F6A5D" w14:textId="77777777" w:rsidR="00D66679" w:rsidRDefault="00D66679">
      <w:r>
        <w:separator/>
      </w:r>
    </w:p>
  </w:endnote>
  <w:endnote w:type="continuationSeparator" w:id="0">
    <w:p w14:paraId="72D21559" w14:textId="77777777" w:rsidR="00D66679" w:rsidRDefault="00D66679">
      <w:r>
        <w:continuationSeparator/>
      </w:r>
    </w:p>
  </w:endnote>
  <w:endnote w:type="continuationNotice" w:id="1">
    <w:p w14:paraId="4488DB85" w14:textId="77777777" w:rsidR="00D66679" w:rsidRDefault="00D666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3853" w14:textId="4A18B666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6F49" w14:textId="0B3A28DA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347" w14:textId="73302508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FA16" w14:textId="77777777" w:rsidR="00D66679" w:rsidRDefault="00D66679">
      <w:r>
        <w:separator/>
      </w:r>
    </w:p>
  </w:footnote>
  <w:footnote w:type="continuationSeparator" w:id="0">
    <w:p w14:paraId="2F215D5C" w14:textId="77777777" w:rsidR="00D66679" w:rsidRDefault="00D66679">
      <w:r>
        <w:continuationSeparator/>
      </w:r>
    </w:p>
  </w:footnote>
  <w:footnote w:type="continuationNotice" w:id="1">
    <w:p w14:paraId="6ACBDACC" w14:textId="77777777" w:rsidR="00D66679" w:rsidRDefault="00D666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1" w:name="_Hlk68857696"/>
    <w:bookmarkStart w:id="2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1"/>
  <w:bookmarkEnd w:id="2"/>
  <w:p w14:paraId="264F9015" w14:textId="146B3C66" w:rsidR="00864229" w:rsidRPr="00A86E49" w:rsidRDefault="00864229" w:rsidP="008642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4358" w14:textId="77777777" w:rsidR="00331B6D" w:rsidRPr="00A81676" w:rsidRDefault="00331B6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C9063A8" w14:textId="77777777" w:rsidR="00331B6D" w:rsidRPr="006C5D17" w:rsidRDefault="00331B6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A4BF1F5" w14:textId="77777777" w:rsidR="00331B6D" w:rsidRPr="00A86E49" w:rsidRDefault="00331B6D" w:rsidP="008642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E8E1A40" w14:textId="77777777" w:rsidR="00331B6D" w:rsidRPr="00AB510F" w:rsidRDefault="00331B6D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2506" w14:textId="77777777" w:rsidR="00331B6D" w:rsidRPr="00A81676" w:rsidRDefault="00331B6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61CB0363" w14:textId="77777777" w:rsidR="00331B6D" w:rsidRPr="006C5D17" w:rsidRDefault="00331B6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44DCD3F" w14:textId="77777777" w:rsidR="00331B6D" w:rsidRPr="00A86E49" w:rsidRDefault="00331B6D" w:rsidP="008642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7C7D362" w14:textId="77777777" w:rsidR="00331B6D" w:rsidRPr="00AB510F" w:rsidRDefault="00331B6D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AE9F" w14:textId="30361729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2A5EAB9" w14:textId="704BBD32" w:rsidR="00BC7501" w:rsidRPr="00A86E49" w:rsidRDefault="00BC7501" w:rsidP="00BC7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19146E" w:rsidRPr="00A86E49">
      <w:rPr>
        <w:rFonts w:ascii="Angsana New" w:hAnsi="Angsana New" w:hint="cs"/>
        <w:b/>
        <w:bCs/>
        <w:sz w:val="32"/>
        <w:szCs w:val="32"/>
        <w:cs/>
      </w:rPr>
      <w:t>สามเดือนสิ้นสุด</w:t>
    </w:r>
    <w:r w:rsidR="0019146E"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="0019146E"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19146E" w:rsidRPr="009C33E0">
      <w:rPr>
        <w:rFonts w:ascii="Angsana New" w:hAnsi="Angsana New"/>
        <w:b/>
        <w:bCs/>
        <w:sz w:val="32"/>
        <w:szCs w:val="32"/>
      </w:rPr>
      <w:t>31</w:t>
    </w:r>
    <w:r w:rsidR="0019146E" w:rsidRPr="00CF6615">
      <w:rPr>
        <w:rFonts w:ascii="Angsana New" w:hAnsi="Angsana New"/>
        <w:b/>
        <w:bCs/>
        <w:sz w:val="32"/>
        <w:szCs w:val="32"/>
      </w:rPr>
      <w:t xml:space="preserve"> </w:t>
    </w:r>
    <w:r w:rsidR="0019146E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19146E" w:rsidRPr="009C33E0">
      <w:rPr>
        <w:rFonts w:ascii="Angsana New" w:hAnsi="Angsana New"/>
        <w:b/>
        <w:bCs/>
        <w:sz w:val="32"/>
        <w:szCs w:val="32"/>
      </w:rPr>
      <w:t>256</w:t>
    </w:r>
    <w:r w:rsidR="0019146E">
      <w:rPr>
        <w:rFonts w:ascii="Angsana New" w:hAnsi="Angsana New"/>
        <w:b/>
        <w:bCs/>
        <w:sz w:val="32"/>
        <w:szCs w:val="32"/>
      </w:rPr>
      <w:t>8</w:t>
    </w:r>
    <w:r w:rsidR="0019146E" w:rsidRPr="002E23E1">
      <w:rPr>
        <w:rFonts w:ascii="Angsana New" w:hAnsi="Angsana New"/>
        <w:b/>
        <w:bCs/>
        <w:sz w:val="32"/>
        <w:szCs w:val="32"/>
      </w:rPr>
      <w:t xml:space="preserve"> </w:t>
    </w:r>
    <w:r w:rsidR="0019146E"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DE2D43C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B3B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10BD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331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1B6D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37B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C54C6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B6F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0DD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9D0"/>
    <w:rsid w:val="005243B5"/>
    <w:rsid w:val="00524CE3"/>
    <w:rsid w:val="0052515E"/>
    <w:rsid w:val="00525167"/>
    <w:rsid w:val="00525AD0"/>
    <w:rsid w:val="0052691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57F9D"/>
    <w:rsid w:val="0056078E"/>
    <w:rsid w:val="00560B5E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387"/>
    <w:rsid w:val="005F07C9"/>
    <w:rsid w:val="005F0821"/>
    <w:rsid w:val="005F19A5"/>
    <w:rsid w:val="005F1AA8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33F5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997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C07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B00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21"/>
    <w:rsid w:val="006D5D35"/>
    <w:rsid w:val="006D656E"/>
    <w:rsid w:val="006E1434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33F"/>
    <w:rsid w:val="00735E26"/>
    <w:rsid w:val="007376F8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4DA"/>
    <w:rsid w:val="0082287F"/>
    <w:rsid w:val="00822A87"/>
    <w:rsid w:val="00823918"/>
    <w:rsid w:val="0082446D"/>
    <w:rsid w:val="00824615"/>
    <w:rsid w:val="0082783D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E0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7B3A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402"/>
    <w:rsid w:val="00B75CFD"/>
    <w:rsid w:val="00B773A1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C7501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6796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A77AF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21FC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0D95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79A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1C5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13887-F0C2-4E44-92CD-60F78CD7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</TotalTime>
  <Pages>8</Pages>
  <Words>1449</Words>
  <Characters>6346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15</cp:revision>
  <cp:lastPrinted>2024-10-19T10:30:00Z</cp:lastPrinted>
  <dcterms:created xsi:type="dcterms:W3CDTF">2025-04-21T07:56:00Z</dcterms:created>
  <dcterms:modified xsi:type="dcterms:W3CDTF">2025-04-28T01:50:00Z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