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9E00" w14:textId="4EAEC3DF" w:rsidR="004868E1" w:rsidRPr="00CF6F4B" w:rsidRDefault="004868E1" w:rsidP="00D03BB3">
      <w:pPr>
        <w:pStyle w:val="CoverClientName"/>
        <w:spacing w:before="0" w:after="0" w:line="240" w:lineRule="atLeast"/>
        <w:rPr>
          <w:rFonts w:cs="Cordia New"/>
          <w:b w:val="0"/>
          <w:bCs/>
          <w:sz w:val="22"/>
          <w:szCs w:val="22"/>
          <w:cs/>
          <w:lang w:val="en-US" w:bidi="th-TH"/>
        </w:rPr>
      </w:pPr>
    </w:p>
    <w:p w14:paraId="531F747B" w14:textId="2F416DCC" w:rsidR="005D0E48" w:rsidRPr="0064597E" w:rsidRDefault="005D0E48" w:rsidP="002948A5">
      <w:pPr>
        <w:pStyle w:val="CoverClientName"/>
        <w:spacing w:before="0" w:after="0" w:line="240" w:lineRule="atLeast"/>
        <w:jc w:val="center"/>
        <w:rPr>
          <w:rFonts w:cs="Times New Roman"/>
          <w:sz w:val="40"/>
          <w:szCs w:val="40"/>
        </w:rPr>
      </w:pPr>
      <w:r w:rsidRPr="0064597E">
        <w:rPr>
          <w:rFonts w:cs="Times New Roman"/>
          <w:sz w:val="40"/>
          <w:szCs w:val="40"/>
        </w:rPr>
        <w:t>Kasikorn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29B6688D" w14:textId="77777777" w:rsidR="00482EC4" w:rsidRPr="0064597E" w:rsidRDefault="00482EC4" w:rsidP="00482EC4">
      <w:pPr>
        <w:pStyle w:val="CoverTitle"/>
        <w:spacing w:line="240" w:lineRule="atLeast"/>
        <w:jc w:val="center"/>
        <w:rPr>
          <w:rFonts w:cs="Times New Roman"/>
        </w:rPr>
      </w:pPr>
      <w:r w:rsidRPr="0064597E">
        <w:rPr>
          <w:rFonts w:cs="Times New Roman"/>
          <w:spacing w:val="-3"/>
          <w:szCs w:val="36"/>
        </w:rPr>
        <w:t>Financial statements</w:t>
      </w:r>
      <w:r w:rsidRPr="0064597E">
        <w:rPr>
          <w:rFonts w:cs="Times New Roman"/>
        </w:rPr>
        <w:t xml:space="preserve"> </w:t>
      </w:r>
      <w:r w:rsidRPr="0064597E">
        <w:rPr>
          <w:rFonts w:cs="Times New Roman"/>
          <w:spacing w:val="-3"/>
          <w:szCs w:val="36"/>
        </w:rPr>
        <w:t>for the year ended</w:t>
      </w:r>
    </w:p>
    <w:p w14:paraId="55D5BDD1" w14:textId="77C1F6F2" w:rsidR="00482EC4" w:rsidRPr="0064597E" w:rsidRDefault="00482EC4" w:rsidP="00482EC4">
      <w:pPr>
        <w:pStyle w:val="CoverTitle"/>
        <w:spacing w:line="240" w:lineRule="atLeast"/>
        <w:jc w:val="center"/>
        <w:rPr>
          <w:rFonts w:cs="Times New Roman"/>
          <w:spacing w:val="-3"/>
          <w:szCs w:val="36"/>
          <w:lang w:val="en-US"/>
        </w:rPr>
      </w:pPr>
      <w:r w:rsidRPr="0064597E">
        <w:rPr>
          <w:rFonts w:cs="Times New Roman"/>
          <w:spacing w:val="-3"/>
          <w:szCs w:val="36"/>
        </w:rPr>
        <w:t>31 December 202</w:t>
      </w:r>
      <w:r w:rsidR="00E10500">
        <w:rPr>
          <w:rFonts w:cs="Times New Roman"/>
          <w:spacing w:val="-3"/>
          <w:szCs w:val="36"/>
        </w:rPr>
        <w:t>4</w:t>
      </w:r>
    </w:p>
    <w:p w14:paraId="03DFD78B" w14:textId="77777777" w:rsidR="00482EC4" w:rsidRPr="0064597E" w:rsidRDefault="00482EC4" w:rsidP="00482EC4">
      <w:pPr>
        <w:pStyle w:val="CoverTitle"/>
        <w:spacing w:line="240" w:lineRule="atLeast"/>
        <w:jc w:val="center"/>
        <w:rPr>
          <w:rFonts w:cs="Times New Roman"/>
          <w:spacing w:val="-3"/>
          <w:szCs w:val="36"/>
        </w:rPr>
      </w:pPr>
      <w:r w:rsidRPr="0064597E">
        <w:rPr>
          <w:rFonts w:cs="Times New Roman"/>
          <w:spacing w:val="-3"/>
          <w:szCs w:val="36"/>
        </w:rPr>
        <w:t>and</w:t>
      </w:r>
    </w:p>
    <w:p w14:paraId="3D5C9017" w14:textId="77777777" w:rsidR="00482EC4" w:rsidRPr="0064597E" w:rsidRDefault="00482EC4" w:rsidP="00482EC4">
      <w:pPr>
        <w:spacing w:line="240" w:lineRule="atLeast"/>
        <w:jc w:val="center"/>
        <w:rPr>
          <w:rFonts w:cs="Times New Roman"/>
          <w:sz w:val="36"/>
          <w:szCs w:val="36"/>
        </w:rPr>
      </w:pPr>
      <w:r w:rsidRPr="0064597E">
        <w:rPr>
          <w:rFonts w:cs="Times New Roman"/>
          <w:spacing w:val="-3"/>
          <w:sz w:val="36"/>
          <w:szCs w:val="36"/>
        </w:rPr>
        <w:t>Independent Auditor’s Report</w:t>
      </w:r>
    </w:p>
    <w:p w14:paraId="59DFEAF7" w14:textId="77777777" w:rsidR="00EA534E" w:rsidRPr="0064597E" w:rsidRDefault="00EA534E" w:rsidP="00FC5B49">
      <w:pPr>
        <w:spacing w:line="240" w:lineRule="atLeast"/>
        <w:jc w:val="center"/>
        <w:rPr>
          <w:rFonts w:cs="Times New Roman"/>
          <w:sz w:val="32"/>
          <w:szCs w:val="32"/>
          <w:lang w:bidi="th-TH"/>
        </w:rPr>
      </w:pPr>
    </w:p>
    <w:p w14:paraId="7E45F9B7" w14:textId="77777777" w:rsidR="005D0E48" w:rsidRPr="0064597E" w:rsidRDefault="005D0E48" w:rsidP="00FC5B49">
      <w:pPr>
        <w:spacing w:line="240" w:lineRule="atLeast"/>
        <w:jc w:val="center"/>
        <w:rPr>
          <w:rFonts w:cs="Times New Roman"/>
          <w:sz w:val="32"/>
          <w:szCs w:val="32"/>
          <w:lang w:bidi="th-TH"/>
        </w:rPr>
      </w:pPr>
    </w:p>
    <w:p w14:paraId="5D89E893" w14:textId="77777777" w:rsidR="005D0E48" w:rsidRPr="0064597E" w:rsidRDefault="005D0E48" w:rsidP="00FC5B49">
      <w:pPr>
        <w:spacing w:line="240" w:lineRule="atLeast"/>
        <w:jc w:val="center"/>
        <w:rPr>
          <w:rFonts w:cs="Times New Roman"/>
          <w:sz w:val="32"/>
          <w:szCs w:val="32"/>
          <w:lang w:bidi="th-TH"/>
        </w:rPr>
      </w:pPr>
    </w:p>
    <w:p w14:paraId="021B66D9" w14:textId="77777777" w:rsidR="00945125" w:rsidRPr="0064597E" w:rsidRDefault="00945125" w:rsidP="00945125">
      <w:pPr>
        <w:spacing w:line="240" w:lineRule="atLeast"/>
        <w:jc w:val="center"/>
        <w:rPr>
          <w:rFonts w:cs="Times New Roman"/>
          <w:sz w:val="32"/>
          <w:szCs w:val="32"/>
          <w:lang w:bidi="th-TH"/>
        </w:rPr>
      </w:pPr>
    </w:p>
    <w:p w14:paraId="70454B2D" w14:textId="77777777" w:rsidR="00945125" w:rsidRPr="0064597E" w:rsidRDefault="00945125" w:rsidP="00945125">
      <w:pPr>
        <w:spacing w:line="240" w:lineRule="atLeast"/>
        <w:jc w:val="center"/>
        <w:rPr>
          <w:rFonts w:cs="Times New Roman"/>
          <w:sz w:val="32"/>
          <w:szCs w:val="32"/>
          <w:lang w:bidi="th-TH"/>
        </w:rPr>
      </w:pPr>
    </w:p>
    <w:p w14:paraId="256B402B" w14:textId="77777777" w:rsidR="00945125" w:rsidRPr="0064597E" w:rsidRDefault="00945125" w:rsidP="00945125">
      <w:pPr>
        <w:spacing w:line="240" w:lineRule="atLeast"/>
        <w:jc w:val="center"/>
        <w:rPr>
          <w:rFonts w:cs="Times New Roman"/>
          <w:sz w:val="32"/>
          <w:szCs w:val="32"/>
          <w:lang w:bidi="th-TH"/>
        </w:rPr>
      </w:pPr>
    </w:p>
    <w:p w14:paraId="1E897BF4" w14:textId="77777777" w:rsidR="00945125" w:rsidRPr="0064597E" w:rsidRDefault="00945125" w:rsidP="00945125">
      <w:pPr>
        <w:spacing w:line="240" w:lineRule="atLeast"/>
        <w:rPr>
          <w:rFonts w:cs="Times New Roman"/>
        </w:rPr>
      </w:pPr>
    </w:p>
    <w:p w14:paraId="1B64FA50" w14:textId="77777777" w:rsidR="00945125" w:rsidRPr="0064597E" w:rsidRDefault="00945125" w:rsidP="00945125">
      <w:pPr>
        <w:spacing w:line="240" w:lineRule="atLeast"/>
        <w:rPr>
          <w:cs/>
          <w:lang w:bidi="th-TH"/>
        </w:rPr>
        <w:sectPr w:rsidR="00945125" w:rsidRPr="0064597E" w:rsidSect="00EC645F">
          <w:headerReference w:type="default" r:id="rId10"/>
          <w:footerReference w:type="default" r:id="rId11"/>
          <w:pgSz w:w="11907" w:h="16840" w:code="9"/>
          <w:pgMar w:top="691" w:right="1152" w:bottom="576" w:left="1152" w:header="720" w:footer="720" w:gutter="0"/>
          <w:pgNumType w:start="2"/>
          <w:cols w:space="720"/>
        </w:sectPr>
      </w:pPr>
    </w:p>
    <w:p w14:paraId="0BE38B29" w14:textId="77777777" w:rsidR="00945125" w:rsidRPr="0064597E" w:rsidRDefault="00945125" w:rsidP="00945125">
      <w:pPr>
        <w:spacing w:line="240" w:lineRule="atLeast"/>
        <w:rPr>
          <w:rFonts w:cs="Times New Roman"/>
          <w:b/>
          <w:bCs/>
          <w:sz w:val="28"/>
          <w:szCs w:val="28"/>
          <w:cs/>
          <w:lang w:bidi="th-TH"/>
        </w:rPr>
      </w:pPr>
    </w:p>
    <w:p w14:paraId="335E4AEF" w14:textId="77777777" w:rsidR="00945125" w:rsidRPr="0064597E" w:rsidRDefault="00945125" w:rsidP="00945125">
      <w:pPr>
        <w:spacing w:line="240" w:lineRule="atLeast"/>
        <w:rPr>
          <w:rFonts w:cs="Times New Roman"/>
          <w:b/>
          <w:bCs/>
          <w:sz w:val="28"/>
          <w:szCs w:val="28"/>
        </w:rPr>
      </w:pPr>
    </w:p>
    <w:p w14:paraId="436D7EA7" w14:textId="77777777" w:rsidR="00945125" w:rsidRPr="0064597E" w:rsidRDefault="00945125" w:rsidP="00945125">
      <w:pPr>
        <w:spacing w:line="240" w:lineRule="atLeast"/>
        <w:rPr>
          <w:rFonts w:cs="Times New Roman"/>
          <w:b/>
          <w:bCs/>
          <w:sz w:val="28"/>
          <w:szCs w:val="28"/>
        </w:rPr>
      </w:pPr>
    </w:p>
    <w:p w14:paraId="5AA09F9D" w14:textId="77777777" w:rsidR="00945125" w:rsidRPr="0064597E" w:rsidRDefault="00945125" w:rsidP="00945125">
      <w:pPr>
        <w:spacing w:line="240" w:lineRule="atLeast"/>
        <w:rPr>
          <w:rFonts w:cs="Times New Roman"/>
          <w:b/>
          <w:bCs/>
          <w:sz w:val="28"/>
          <w:szCs w:val="28"/>
        </w:rPr>
      </w:pPr>
    </w:p>
    <w:p w14:paraId="5F1826CB" w14:textId="77777777" w:rsidR="00945125" w:rsidRPr="0064597E" w:rsidRDefault="00945125" w:rsidP="00945125">
      <w:pPr>
        <w:spacing w:line="240" w:lineRule="atLeast"/>
        <w:rPr>
          <w:rFonts w:cs="Times New Roman"/>
          <w:b/>
          <w:bCs/>
          <w:sz w:val="28"/>
          <w:szCs w:val="28"/>
        </w:rPr>
      </w:pPr>
    </w:p>
    <w:p w14:paraId="3C953501" w14:textId="77777777" w:rsidR="00945125" w:rsidRPr="0064597E" w:rsidRDefault="00945125" w:rsidP="00945125">
      <w:pPr>
        <w:spacing w:line="240" w:lineRule="atLeast"/>
        <w:rPr>
          <w:rFonts w:cs="Times New Roman"/>
          <w:b/>
          <w:bCs/>
          <w:sz w:val="28"/>
          <w:szCs w:val="28"/>
        </w:rPr>
      </w:pPr>
    </w:p>
    <w:p w14:paraId="431F397C" w14:textId="77777777" w:rsidR="00945125" w:rsidRPr="0064597E" w:rsidRDefault="00945125" w:rsidP="00945125">
      <w:pPr>
        <w:spacing w:line="240" w:lineRule="atLeast"/>
        <w:rPr>
          <w:rFonts w:cs="Times New Roman"/>
          <w:b/>
          <w:bCs/>
          <w:sz w:val="28"/>
          <w:szCs w:val="28"/>
        </w:rPr>
      </w:pPr>
    </w:p>
    <w:p w14:paraId="1FED26E3" w14:textId="77777777" w:rsidR="00945125" w:rsidRPr="0064597E" w:rsidRDefault="00945125" w:rsidP="00945125">
      <w:pPr>
        <w:spacing w:line="240" w:lineRule="atLeast"/>
        <w:rPr>
          <w:rFonts w:cs="Times New Roman"/>
          <w:b/>
          <w:bCs/>
          <w:sz w:val="28"/>
          <w:szCs w:val="28"/>
          <w:lang w:val="en-US"/>
        </w:rPr>
      </w:pPr>
    </w:p>
    <w:p w14:paraId="67F987F6" w14:textId="77777777" w:rsidR="00945125" w:rsidRPr="0064597E" w:rsidRDefault="00945125" w:rsidP="00945125">
      <w:pPr>
        <w:spacing w:line="240" w:lineRule="atLeast"/>
        <w:rPr>
          <w:rFonts w:cs="Times New Roman"/>
          <w:b/>
          <w:bCs/>
          <w:sz w:val="28"/>
          <w:szCs w:val="28"/>
        </w:rPr>
      </w:pPr>
    </w:p>
    <w:p w14:paraId="6AE1DCBB" w14:textId="77777777" w:rsidR="00945125" w:rsidRPr="0064597E" w:rsidRDefault="00945125" w:rsidP="00945125">
      <w:pPr>
        <w:spacing w:line="240" w:lineRule="atLeast"/>
        <w:rPr>
          <w:rFonts w:cs="Times New Roman"/>
          <w:b/>
          <w:bCs/>
          <w:sz w:val="28"/>
          <w:szCs w:val="28"/>
        </w:rPr>
      </w:pPr>
      <w:r w:rsidRPr="0064597E">
        <w:rPr>
          <w:rFonts w:cs="Times New Roman"/>
          <w:b/>
          <w:bCs/>
          <w:sz w:val="28"/>
          <w:szCs w:val="28"/>
        </w:rPr>
        <w:t>Independent Auditor’s Report</w:t>
      </w:r>
    </w:p>
    <w:p w14:paraId="75DDCF24" w14:textId="77777777" w:rsidR="00945125" w:rsidRPr="0064597E" w:rsidRDefault="00945125" w:rsidP="00945125">
      <w:pPr>
        <w:spacing w:line="240" w:lineRule="atLeast"/>
        <w:jc w:val="both"/>
        <w:rPr>
          <w:rFonts w:cs="Times New Roman"/>
          <w:sz w:val="24"/>
          <w:szCs w:val="28"/>
          <w:lang w:val="en-US"/>
        </w:rPr>
      </w:pPr>
    </w:p>
    <w:p w14:paraId="596096C8" w14:textId="77777777" w:rsidR="00945125" w:rsidRPr="0064597E" w:rsidRDefault="00945125" w:rsidP="00945125">
      <w:pPr>
        <w:spacing w:line="240" w:lineRule="atLeast"/>
        <w:ind w:right="45"/>
        <w:rPr>
          <w:rFonts w:cs="Times New Roman"/>
          <w:b/>
          <w:bCs/>
          <w:sz w:val="24"/>
          <w:szCs w:val="24"/>
        </w:rPr>
      </w:pPr>
    </w:p>
    <w:p w14:paraId="6985567D" w14:textId="1428BA21" w:rsidR="00945125" w:rsidRPr="0064597E" w:rsidRDefault="00945125" w:rsidP="00945125">
      <w:pPr>
        <w:spacing w:line="240" w:lineRule="atLeast"/>
        <w:ind w:right="45"/>
        <w:rPr>
          <w:rFonts w:cs="Times New Roman"/>
          <w:b/>
          <w:bCs/>
          <w:sz w:val="40"/>
          <w:szCs w:val="40"/>
          <w:lang w:val="en-US"/>
        </w:rPr>
      </w:pPr>
      <w:r w:rsidRPr="0064597E">
        <w:rPr>
          <w:rFonts w:cs="Times New Roman"/>
          <w:b/>
          <w:bCs/>
          <w:sz w:val="24"/>
          <w:szCs w:val="24"/>
        </w:rPr>
        <w:t xml:space="preserve">To the </w:t>
      </w:r>
      <w:r w:rsidR="00B72D4B" w:rsidRPr="0064597E">
        <w:rPr>
          <w:rFonts w:cs="Times New Roman"/>
          <w:b/>
          <w:bCs/>
          <w:sz w:val="24"/>
          <w:szCs w:val="24"/>
          <w:lang w:val="en-US" w:bidi="th-TH"/>
        </w:rPr>
        <w:t>Shareholders</w:t>
      </w:r>
      <w:r w:rsidRPr="0064597E">
        <w:rPr>
          <w:rFonts w:cs="Times New Roman"/>
          <w:b/>
          <w:bCs/>
          <w:sz w:val="24"/>
          <w:szCs w:val="24"/>
        </w:rPr>
        <w:t xml:space="preserve"> of Kasikorn Securities Public Company Limited</w:t>
      </w:r>
    </w:p>
    <w:p w14:paraId="3B53DF77" w14:textId="77777777" w:rsidR="00945125" w:rsidRPr="0064597E" w:rsidRDefault="00945125" w:rsidP="002954C5">
      <w:pPr>
        <w:shd w:val="clear" w:color="auto" w:fill="FFFFFF"/>
        <w:spacing w:line="240" w:lineRule="atLeast"/>
        <w:jc w:val="both"/>
        <w:rPr>
          <w:rFonts w:cs="Times New Roman"/>
        </w:rPr>
      </w:pPr>
    </w:p>
    <w:p w14:paraId="1BB09AD8" w14:textId="77777777" w:rsidR="00945125" w:rsidRPr="0064597E" w:rsidRDefault="00945125" w:rsidP="002954C5">
      <w:pPr>
        <w:shd w:val="clear" w:color="auto" w:fill="FFFFFF"/>
        <w:spacing w:line="240" w:lineRule="atLeast"/>
        <w:jc w:val="both"/>
        <w:rPr>
          <w:rFonts w:cs="Times New Roman"/>
        </w:rPr>
      </w:pPr>
    </w:p>
    <w:p w14:paraId="6131164D" w14:textId="77777777" w:rsidR="00945125" w:rsidRPr="0064597E" w:rsidRDefault="00945125" w:rsidP="00945125">
      <w:pPr>
        <w:spacing w:line="240" w:lineRule="atLeast"/>
        <w:jc w:val="both"/>
        <w:outlineLvl w:val="0"/>
        <w:rPr>
          <w:rFonts w:cs="Times New Roman"/>
          <w:i/>
          <w:iCs/>
          <w:lang w:val="en-US"/>
        </w:rPr>
      </w:pPr>
      <w:r w:rsidRPr="0064597E">
        <w:rPr>
          <w:rFonts w:cs="Times New Roman"/>
          <w:i/>
          <w:iCs/>
        </w:rPr>
        <w:t>Opinion</w:t>
      </w:r>
    </w:p>
    <w:p w14:paraId="33316CE7" w14:textId="77777777" w:rsidR="00945125" w:rsidRPr="0064597E" w:rsidRDefault="00945125" w:rsidP="002954C5">
      <w:pPr>
        <w:shd w:val="clear" w:color="auto" w:fill="FFFFFF"/>
        <w:spacing w:line="240" w:lineRule="atLeast"/>
        <w:jc w:val="both"/>
        <w:rPr>
          <w:rFonts w:cs="Times New Roman"/>
        </w:rPr>
      </w:pPr>
    </w:p>
    <w:p w14:paraId="71E9ACC3" w14:textId="3BE25955" w:rsidR="008564C1" w:rsidRPr="0064597E" w:rsidRDefault="008564C1" w:rsidP="008564C1">
      <w:pPr>
        <w:spacing w:line="240" w:lineRule="atLeast"/>
        <w:jc w:val="thaiDistribute"/>
        <w:rPr>
          <w:rFonts w:cs="Times New Roman"/>
          <w:i/>
          <w:iCs/>
        </w:rPr>
      </w:pPr>
      <w:r w:rsidRPr="0064597E">
        <w:rPr>
          <w:rFonts w:cs="Times New Roman"/>
          <w:spacing w:val="-2"/>
        </w:rPr>
        <w:t>I have audited the financial statements</w:t>
      </w:r>
      <w:r w:rsidRPr="0064597E">
        <w:rPr>
          <w:rFonts w:cs="Times New Roman"/>
          <w:color w:val="0000FF"/>
          <w:spacing w:val="-2"/>
        </w:rPr>
        <w:t xml:space="preserve"> </w:t>
      </w:r>
      <w:r w:rsidRPr="0064597E">
        <w:rPr>
          <w:rFonts w:cs="Times New Roman"/>
          <w:spacing w:val="-2"/>
        </w:rPr>
        <w:t>of Kasikorn Securities Public Company Limited (the “Company”),</w:t>
      </w:r>
      <w:r w:rsidRPr="0064597E">
        <w:rPr>
          <w:rFonts w:cs="Times New Roman"/>
        </w:rPr>
        <w:t xml:space="preserve"> which comprise the statement of financial position as at </w:t>
      </w:r>
      <w:r w:rsidRPr="0064597E">
        <w:rPr>
          <w:rFonts w:cs="Times New Roman"/>
          <w:lang w:val="en-US"/>
        </w:rPr>
        <w:t>31 December 202</w:t>
      </w:r>
      <w:r w:rsidR="00E10500">
        <w:rPr>
          <w:rFonts w:cs="Times New Roman"/>
          <w:lang w:val="en-US"/>
        </w:rPr>
        <w:t>4</w:t>
      </w:r>
      <w:r w:rsidRPr="0064597E">
        <w:rPr>
          <w:rFonts w:cs="Times New Roman"/>
        </w:rPr>
        <w:t xml:space="preserve">, the statement of </w:t>
      </w:r>
      <w:r w:rsidRPr="0064597E">
        <w:rPr>
          <w:rFonts w:cs="Times New Roman"/>
          <w:lang w:val="en-US"/>
        </w:rPr>
        <w:t>comprehensive income,</w:t>
      </w:r>
      <w:r w:rsidRPr="0064597E">
        <w:rPr>
          <w:rFonts w:cs="Times New Roman"/>
        </w:rPr>
        <w:t xml:space="preserve"> changes in equity and the cash flows for the </w:t>
      </w:r>
      <w:r w:rsidRPr="0064597E">
        <w:rPr>
          <w:rFonts w:cs="Times New Roman"/>
          <w:lang w:bidi="th-TH"/>
        </w:rPr>
        <w:t xml:space="preserve">year </w:t>
      </w:r>
      <w:r w:rsidRPr="0064597E">
        <w:rPr>
          <w:rFonts w:cs="Times New Roman"/>
        </w:rPr>
        <w:t xml:space="preserve">then ended, and notes, comprising a summary of </w:t>
      </w:r>
      <w:r w:rsidR="00A01024">
        <w:rPr>
          <w:rFonts w:cs="Times New Roman"/>
        </w:rPr>
        <w:t>material</w:t>
      </w:r>
      <w:r w:rsidRPr="0064597E">
        <w:rPr>
          <w:rFonts w:cs="Times New Roman"/>
        </w:rPr>
        <w:t xml:space="preserve"> accounting policies and other explanatory information.</w:t>
      </w:r>
    </w:p>
    <w:p w14:paraId="2C959C05" w14:textId="77777777" w:rsidR="008564C1" w:rsidRPr="0064597E" w:rsidRDefault="008564C1" w:rsidP="008564C1">
      <w:pPr>
        <w:spacing w:line="240" w:lineRule="atLeast"/>
        <w:jc w:val="both"/>
        <w:rPr>
          <w:rFonts w:cs="Times New Roman"/>
          <w:i/>
          <w:iCs/>
        </w:rPr>
      </w:pPr>
    </w:p>
    <w:p w14:paraId="028F23F1" w14:textId="23530E34" w:rsidR="008564C1" w:rsidRPr="0064597E" w:rsidRDefault="008564C1" w:rsidP="008564C1">
      <w:pPr>
        <w:shd w:val="clear" w:color="auto" w:fill="FFFFFF"/>
        <w:spacing w:line="240" w:lineRule="atLeast"/>
        <w:jc w:val="both"/>
        <w:rPr>
          <w:rFonts w:cs="Times New Roman"/>
          <w:lang w:val="en-US"/>
        </w:rPr>
      </w:pPr>
      <w:r w:rsidRPr="0064597E">
        <w:rPr>
          <w:rFonts w:cs="Times New Roman"/>
          <w:color w:val="000000"/>
        </w:rPr>
        <w:t xml:space="preserve">In my opinion, the accompanying financial </w:t>
      </w:r>
      <w:r w:rsidRPr="0064597E">
        <w:rPr>
          <w:rFonts w:cs="Times New Roman"/>
        </w:rPr>
        <w:t xml:space="preserve">statements present fairly, in all material respects, the financial position of the Company as at </w:t>
      </w:r>
      <w:r w:rsidRPr="0064597E">
        <w:rPr>
          <w:rFonts w:cs="Times New Roman"/>
          <w:lang w:val="en-US"/>
        </w:rPr>
        <w:t>31 December 202</w:t>
      </w:r>
      <w:r w:rsidR="00E10500">
        <w:rPr>
          <w:rFonts w:cs="Times New Roman"/>
          <w:lang w:val="en-US"/>
        </w:rPr>
        <w:t>4</w:t>
      </w:r>
      <w:r w:rsidRPr="0064597E">
        <w:rPr>
          <w:rFonts w:cs="Times New Roman"/>
          <w:lang w:val="en-US"/>
        </w:rPr>
        <w:t xml:space="preserve"> </w:t>
      </w:r>
      <w:r w:rsidRPr="0064597E">
        <w:rPr>
          <w:rFonts w:cs="Times New Roman"/>
        </w:rPr>
        <w:t>and its</w:t>
      </w:r>
      <w:r w:rsidRPr="0064597E">
        <w:rPr>
          <w:rFonts w:cs="Times New Roman"/>
          <w:color w:val="0000FF"/>
        </w:rPr>
        <w:t xml:space="preserve"> </w:t>
      </w:r>
      <w:r w:rsidRPr="0064597E">
        <w:rPr>
          <w:rFonts w:cs="Times New Roman"/>
        </w:rPr>
        <w:t xml:space="preserve">financial performance and cash flows for </w:t>
      </w:r>
      <w:r w:rsidRPr="0064597E">
        <w:rPr>
          <w:rFonts w:cs="Times New Roman"/>
        </w:rPr>
        <w:br/>
        <w:t>the year then ended in accordance with the Thai Financial Reporting Standards (TFRSs)</w:t>
      </w:r>
      <w:r w:rsidRPr="0064597E">
        <w:rPr>
          <w:rFonts w:cs="Times New Roman"/>
          <w:lang w:val="en-US"/>
        </w:rPr>
        <w:t>.</w:t>
      </w:r>
    </w:p>
    <w:p w14:paraId="40FC5C1F" w14:textId="77777777" w:rsidR="00945125" w:rsidRPr="0064597E" w:rsidRDefault="00945125" w:rsidP="00945125">
      <w:pPr>
        <w:shd w:val="clear" w:color="auto" w:fill="FFFFFF"/>
        <w:spacing w:line="240" w:lineRule="atLeast"/>
        <w:jc w:val="both"/>
        <w:rPr>
          <w:rFonts w:cs="Times New Roman"/>
          <w:lang w:val="en-US"/>
        </w:rPr>
      </w:pPr>
    </w:p>
    <w:p w14:paraId="459C4781" w14:textId="77777777" w:rsidR="008564C1" w:rsidRPr="0064597E" w:rsidRDefault="008564C1" w:rsidP="008564C1">
      <w:pPr>
        <w:autoSpaceDE w:val="0"/>
        <w:autoSpaceDN w:val="0"/>
        <w:adjustRightInd w:val="0"/>
        <w:spacing w:line="240" w:lineRule="atLeast"/>
        <w:rPr>
          <w:rFonts w:cs="Times New Roman"/>
          <w:i/>
          <w:iCs/>
          <w:color w:val="000000"/>
        </w:rPr>
      </w:pPr>
      <w:r w:rsidRPr="0064597E">
        <w:rPr>
          <w:rFonts w:cs="Times New Roman"/>
          <w:i/>
          <w:iCs/>
          <w:color w:val="000000"/>
        </w:rPr>
        <w:t xml:space="preserve">Basis for Opinion </w:t>
      </w:r>
    </w:p>
    <w:p w14:paraId="176FF1B0" w14:textId="77777777" w:rsidR="008564C1" w:rsidRPr="0064597E" w:rsidRDefault="008564C1" w:rsidP="008564C1">
      <w:pPr>
        <w:autoSpaceDE w:val="0"/>
        <w:autoSpaceDN w:val="0"/>
        <w:adjustRightInd w:val="0"/>
        <w:spacing w:line="240" w:lineRule="atLeast"/>
        <w:rPr>
          <w:rFonts w:cs="Times New Roman"/>
          <w:i/>
          <w:iCs/>
          <w:color w:val="000000"/>
        </w:rPr>
      </w:pPr>
    </w:p>
    <w:p w14:paraId="3C97ADE7" w14:textId="76D29F42" w:rsidR="008564C1" w:rsidRPr="0064597E" w:rsidRDefault="008564C1" w:rsidP="008564C1">
      <w:pPr>
        <w:autoSpaceDE w:val="0"/>
        <w:autoSpaceDN w:val="0"/>
        <w:adjustRightInd w:val="0"/>
        <w:spacing w:line="240" w:lineRule="atLeast"/>
        <w:jc w:val="both"/>
        <w:rPr>
          <w:rFonts w:cs="Times New Roman"/>
        </w:rPr>
      </w:pPr>
      <w:r w:rsidRPr="0064597E">
        <w:rPr>
          <w:rFonts w:cs="Times New Roman"/>
          <w:color w:val="000000"/>
        </w:rPr>
        <w:t>I conducted my audit in accordance with Thai Standards on Auditing (TSAs)</w:t>
      </w:r>
      <w:r w:rsidRPr="0064597E">
        <w:rPr>
          <w:rFonts w:cs="Times New Roman"/>
          <w:color w:val="0000FF"/>
        </w:rPr>
        <w:t xml:space="preserve">. </w:t>
      </w:r>
      <w:r w:rsidRPr="0064597E">
        <w:rPr>
          <w:rFonts w:cs="Times New Roman"/>
          <w:color w:val="000000"/>
        </w:rPr>
        <w:t xml:space="preserve">My responsibilities </w:t>
      </w:r>
      <w:r w:rsidRPr="0064597E">
        <w:rPr>
          <w:rFonts w:cs="Times New Roman"/>
        </w:rPr>
        <w:t xml:space="preserve">under those standards are further described in the </w:t>
      </w:r>
      <w:r w:rsidRPr="0064597E">
        <w:rPr>
          <w:rFonts w:cs="Times New Roman"/>
          <w:i/>
          <w:iCs/>
        </w:rPr>
        <w:t xml:space="preserve">Auditor’s Responsibilities for the Audit of the Financial Statements </w:t>
      </w:r>
      <w:r w:rsidRPr="0064597E">
        <w:rPr>
          <w:rFonts w:cs="Times New Roman"/>
        </w:rPr>
        <w:t>section of my report. I am independent of the Company in accordance with the</w:t>
      </w:r>
      <w:r w:rsidR="00C46582" w:rsidRPr="0064597E">
        <w:rPr>
          <w:rFonts w:cs="Times New Roman"/>
        </w:rPr>
        <w:t xml:space="preserve"> </w:t>
      </w:r>
      <w:r w:rsidR="00C46582" w:rsidRPr="0064597E">
        <w:rPr>
          <w:rFonts w:cs="Times New Roman"/>
          <w:i/>
          <w:iCs/>
        </w:rPr>
        <w:t xml:space="preserve">Code of Ethics for Professional Accountants including Independence Standards </w:t>
      </w:r>
      <w:r w:rsidR="00C46582" w:rsidRPr="0064597E">
        <w:rPr>
          <w:rFonts w:cs="Times New Roman"/>
        </w:rPr>
        <w:t xml:space="preserve">issued by the Federation of Accounting Professions (Code of Ethics for Professional Accountants) </w:t>
      </w:r>
      <w:r w:rsidRPr="0064597E">
        <w:rPr>
          <w:rFonts w:cs="Times New Roman"/>
        </w:rPr>
        <w:t xml:space="preserve">that is relevant to my audit of the financial statements, and I have fulfilled my other ethical responsibilities in accordance with </w:t>
      </w:r>
      <w:r w:rsidR="00C46582" w:rsidRPr="0064597E">
        <w:rPr>
          <w:rFonts w:cs="Times New Roman"/>
        </w:rPr>
        <w:t>the Code of Ethics for Professional Accountants</w:t>
      </w:r>
      <w:r w:rsidRPr="0064597E">
        <w:rPr>
          <w:rFonts w:cs="Times New Roman"/>
        </w:rPr>
        <w:t xml:space="preserve">. </w:t>
      </w:r>
      <w:r w:rsidRPr="0064597E">
        <w:rPr>
          <w:rFonts w:cs="Times New Roman"/>
        </w:rPr>
        <w:br/>
        <w:t>I believe that the audit evidence I have obtained is sufficient and appropriate to provide a basis for my opinion.</w:t>
      </w:r>
    </w:p>
    <w:p w14:paraId="21F73CE7" w14:textId="77777777" w:rsidR="008564C1" w:rsidRPr="0064597E" w:rsidRDefault="008564C1" w:rsidP="008564C1">
      <w:pPr>
        <w:autoSpaceDE w:val="0"/>
        <w:autoSpaceDN w:val="0"/>
        <w:adjustRightInd w:val="0"/>
        <w:spacing w:line="240" w:lineRule="atLeast"/>
        <w:jc w:val="both"/>
        <w:rPr>
          <w:rFonts w:cs="Times New Roman"/>
        </w:rPr>
      </w:pPr>
    </w:p>
    <w:p w14:paraId="24E8366C" w14:textId="77777777" w:rsidR="008564C1" w:rsidRPr="0064597E" w:rsidRDefault="008564C1" w:rsidP="008564C1">
      <w:pPr>
        <w:autoSpaceDE w:val="0"/>
        <w:autoSpaceDN w:val="0"/>
        <w:adjustRightInd w:val="0"/>
        <w:spacing w:line="240" w:lineRule="atLeast"/>
        <w:rPr>
          <w:rFonts w:cs="Times New Roman"/>
          <w:i/>
          <w:iCs/>
        </w:rPr>
      </w:pPr>
      <w:r w:rsidRPr="0064597E">
        <w:rPr>
          <w:rFonts w:cs="Times New Roman"/>
          <w:i/>
          <w:iCs/>
        </w:rPr>
        <w:t>Responsibilities of Management for the Financial Statements</w:t>
      </w:r>
    </w:p>
    <w:p w14:paraId="7B7C922A" w14:textId="77777777" w:rsidR="008564C1" w:rsidRPr="0064597E" w:rsidRDefault="008564C1" w:rsidP="008564C1">
      <w:pPr>
        <w:autoSpaceDE w:val="0"/>
        <w:autoSpaceDN w:val="0"/>
        <w:adjustRightInd w:val="0"/>
        <w:spacing w:line="240" w:lineRule="atLeast"/>
        <w:rPr>
          <w:rFonts w:cs="Times New Roman"/>
          <w:color w:val="000000"/>
        </w:rPr>
      </w:pPr>
    </w:p>
    <w:p w14:paraId="750059A7"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97C5A60" w14:textId="77777777" w:rsidR="008564C1" w:rsidRPr="0064597E" w:rsidRDefault="008564C1" w:rsidP="008564C1">
      <w:pPr>
        <w:autoSpaceDE w:val="0"/>
        <w:autoSpaceDN w:val="0"/>
        <w:adjustRightInd w:val="0"/>
        <w:spacing w:line="240" w:lineRule="atLeast"/>
        <w:jc w:val="both"/>
        <w:rPr>
          <w:rFonts w:cs="Times New Roman"/>
          <w:lang w:val="en-US"/>
        </w:rPr>
      </w:pPr>
    </w:p>
    <w:p w14:paraId="22A3CE59" w14:textId="5B5385AD"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In preparing the financial statements, </w:t>
      </w:r>
      <w:r w:rsidR="006A328C">
        <w:rPr>
          <w:rFonts w:cs="Times New Roman"/>
        </w:rPr>
        <w:t xml:space="preserve">the </w:t>
      </w:r>
      <w:r w:rsidRPr="0064597E">
        <w:rPr>
          <w:rFonts w:cs="Times New Roman"/>
        </w:rPr>
        <w:t>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64597E" w:rsidRDefault="00945125" w:rsidP="002954C5">
      <w:pPr>
        <w:autoSpaceDE w:val="0"/>
        <w:autoSpaceDN w:val="0"/>
        <w:adjustRightInd w:val="0"/>
        <w:spacing w:line="240" w:lineRule="atLeast"/>
        <w:jc w:val="both"/>
        <w:rPr>
          <w:rFonts w:cs="Times New Roman"/>
        </w:rPr>
      </w:pPr>
    </w:p>
    <w:p w14:paraId="6D8439B3" w14:textId="77777777" w:rsidR="00945125" w:rsidRPr="0064597E" w:rsidRDefault="00945125" w:rsidP="002954C5">
      <w:pPr>
        <w:autoSpaceDE w:val="0"/>
        <w:autoSpaceDN w:val="0"/>
        <w:adjustRightInd w:val="0"/>
        <w:spacing w:line="240" w:lineRule="atLeast"/>
        <w:jc w:val="both"/>
        <w:rPr>
          <w:rFonts w:cs="Times New Roman"/>
          <w:lang w:val="en-US"/>
        </w:rPr>
      </w:pPr>
    </w:p>
    <w:p w14:paraId="04A682B0" w14:textId="77777777" w:rsidR="00945125" w:rsidRPr="0064597E" w:rsidRDefault="00945125" w:rsidP="00945125">
      <w:pPr>
        <w:spacing w:line="240" w:lineRule="atLeast"/>
        <w:ind w:left="1134" w:hanging="1134"/>
        <w:outlineLvl w:val="0"/>
        <w:rPr>
          <w:rFonts w:cs="Times New Roman"/>
          <w:b/>
        </w:rPr>
        <w:sectPr w:rsidR="00945125" w:rsidRPr="0064597E" w:rsidSect="00DF1F8B">
          <w:headerReference w:type="default" r:id="rId12"/>
          <w:footerReference w:type="default" r:id="rId13"/>
          <w:pgSz w:w="11907" w:h="16840" w:code="9"/>
          <w:pgMar w:top="691" w:right="1152" w:bottom="576" w:left="1152" w:header="720" w:footer="720" w:gutter="0"/>
          <w:cols w:space="720"/>
        </w:sectPr>
      </w:pPr>
    </w:p>
    <w:p w14:paraId="4D80D018" w14:textId="77777777" w:rsidR="008564C1" w:rsidRPr="0064597E" w:rsidRDefault="008564C1" w:rsidP="008564C1">
      <w:pPr>
        <w:autoSpaceDE w:val="0"/>
        <w:autoSpaceDN w:val="0"/>
        <w:adjustRightInd w:val="0"/>
        <w:spacing w:line="240" w:lineRule="atLeast"/>
        <w:rPr>
          <w:rFonts w:cs="Times New Roman"/>
          <w:i/>
          <w:iCs/>
        </w:rPr>
      </w:pPr>
      <w:r w:rsidRPr="0064597E">
        <w:rPr>
          <w:rFonts w:cs="Times New Roman"/>
          <w:i/>
          <w:iCs/>
        </w:rPr>
        <w:lastRenderedPageBreak/>
        <w:t xml:space="preserve">Auditor’s Responsibilities for the Audit of the Financial Statements </w:t>
      </w:r>
    </w:p>
    <w:p w14:paraId="61BC087A" w14:textId="77777777" w:rsidR="008564C1" w:rsidRPr="0064597E" w:rsidRDefault="008564C1" w:rsidP="008564C1">
      <w:pPr>
        <w:autoSpaceDE w:val="0"/>
        <w:autoSpaceDN w:val="0"/>
        <w:adjustRightInd w:val="0"/>
        <w:spacing w:line="240" w:lineRule="atLeast"/>
        <w:jc w:val="both"/>
        <w:rPr>
          <w:rFonts w:cs="Times New Roman"/>
        </w:rPr>
      </w:pPr>
    </w:p>
    <w:p w14:paraId="059E0F69"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BC1CF84" w14:textId="77777777" w:rsidR="008564C1" w:rsidRPr="0064597E" w:rsidRDefault="008564C1" w:rsidP="008564C1">
      <w:pPr>
        <w:autoSpaceDE w:val="0"/>
        <w:autoSpaceDN w:val="0"/>
        <w:adjustRightInd w:val="0"/>
        <w:spacing w:line="240" w:lineRule="atLeast"/>
        <w:jc w:val="both"/>
        <w:rPr>
          <w:rFonts w:cs="Times New Roman"/>
        </w:rPr>
      </w:pPr>
    </w:p>
    <w:p w14:paraId="7542C069"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As part of an audit in accordance with TSAs, I exercise professional judgment and maintain professional skepticism throughout the audit. I also: </w:t>
      </w:r>
    </w:p>
    <w:p w14:paraId="2C44F9EB" w14:textId="77777777" w:rsidR="00945125" w:rsidRPr="0064597E" w:rsidRDefault="00945125" w:rsidP="00945125">
      <w:pPr>
        <w:autoSpaceDE w:val="0"/>
        <w:autoSpaceDN w:val="0"/>
        <w:adjustRightInd w:val="0"/>
        <w:spacing w:line="240" w:lineRule="atLeast"/>
        <w:jc w:val="both"/>
        <w:rPr>
          <w:rFonts w:cs="Times New Roman"/>
        </w:rPr>
      </w:pPr>
    </w:p>
    <w:p w14:paraId="33A63765"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A7DC56"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4BC7D05" w14:textId="77777777" w:rsidR="008564C1" w:rsidRPr="0064597E" w:rsidRDefault="008564C1" w:rsidP="008564C1">
      <w:pPr>
        <w:numPr>
          <w:ilvl w:val="0"/>
          <w:numId w:val="17"/>
        </w:numPr>
        <w:autoSpaceDE w:val="0"/>
        <w:autoSpaceDN w:val="0"/>
        <w:adjustRightInd w:val="0"/>
        <w:spacing w:after="160" w:line="240" w:lineRule="atLeast"/>
        <w:ind w:left="346" w:hanging="346"/>
        <w:contextualSpacing/>
        <w:jc w:val="both"/>
        <w:rPr>
          <w:rFonts w:cs="Times New Roman"/>
          <w:szCs w:val="22"/>
        </w:rPr>
      </w:pPr>
      <w:r w:rsidRPr="0064597E">
        <w:rPr>
          <w:rFonts w:cs="Times New Roman"/>
          <w:szCs w:val="22"/>
        </w:rPr>
        <w:t xml:space="preserve">Evaluate the appropriateness of accounting policies used and the reasonableness of accounting estimates and related disclosures made by management. </w:t>
      </w:r>
    </w:p>
    <w:p w14:paraId="2E152859"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CB997A6" w14:textId="77777777" w:rsidR="008564C1" w:rsidRPr="0064597E" w:rsidRDefault="008564C1" w:rsidP="008564C1">
      <w:pPr>
        <w:numPr>
          <w:ilvl w:val="0"/>
          <w:numId w:val="17"/>
        </w:numPr>
        <w:autoSpaceDE w:val="0"/>
        <w:autoSpaceDN w:val="0"/>
        <w:adjustRightInd w:val="0"/>
        <w:spacing w:line="240" w:lineRule="atLeast"/>
        <w:ind w:left="346" w:hanging="346"/>
        <w:contextualSpacing/>
        <w:jc w:val="both"/>
        <w:rPr>
          <w:rFonts w:cs="Times New Roman"/>
          <w:szCs w:val="22"/>
        </w:rPr>
      </w:pPr>
      <w:r w:rsidRPr="0064597E">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9953049" w14:textId="77777777" w:rsidR="00945125" w:rsidRPr="0064597E"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64597E" w:rsidRDefault="00945125" w:rsidP="00945125">
      <w:pPr>
        <w:autoSpaceDE w:val="0"/>
        <w:autoSpaceDN w:val="0"/>
        <w:adjustRightInd w:val="0"/>
        <w:spacing w:line="240" w:lineRule="atLeast"/>
        <w:jc w:val="both"/>
        <w:rPr>
          <w:rFonts w:cs="Times New Roman"/>
        </w:rPr>
      </w:pPr>
      <w:r w:rsidRPr="0064597E">
        <w:rPr>
          <w:rFonts w:cs="Times New Roman"/>
        </w:rPr>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64597E" w:rsidRDefault="00945125" w:rsidP="00945125">
      <w:pPr>
        <w:spacing w:line="240" w:lineRule="atLeast"/>
        <w:ind w:right="-43"/>
        <w:jc w:val="both"/>
        <w:rPr>
          <w:rFonts w:cs="Times New Roman"/>
        </w:rPr>
      </w:pPr>
    </w:p>
    <w:p w14:paraId="6B9523AE" w14:textId="77777777" w:rsidR="00945125" w:rsidRPr="0064597E" w:rsidRDefault="00945125" w:rsidP="00945125">
      <w:pPr>
        <w:spacing w:line="240" w:lineRule="atLeast"/>
        <w:ind w:right="-43"/>
        <w:jc w:val="both"/>
        <w:rPr>
          <w:rFonts w:cs="Times New Roman"/>
        </w:rPr>
      </w:pPr>
    </w:p>
    <w:p w14:paraId="5386AF23" w14:textId="77777777" w:rsidR="00945125" w:rsidRPr="0064597E" w:rsidRDefault="00945125" w:rsidP="00945125">
      <w:pPr>
        <w:spacing w:line="240" w:lineRule="atLeast"/>
        <w:ind w:right="-43"/>
        <w:jc w:val="both"/>
        <w:rPr>
          <w:rFonts w:cs="Times New Roman"/>
        </w:rPr>
      </w:pPr>
    </w:p>
    <w:p w14:paraId="70F9C554" w14:textId="77777777" w:rsidR="00945125" w:rsidRPr="0064597E" w:rsidRDefault="00945125" w:rsidP="00945125">
      <w:pPr>
        <w:spacing w:line="240" w:lineRule="atLeast"/>
        <w:ind w:right="-43"/>
        <w:jc w:val="both"/>
        <w:rPr>
          <w:rFonts w:cs="Times New Roman"/>
        </w:rPr>
      </w:pPr>
    </w:p>
    <w:p w14:paraId="39140BC5" w14:textId="77777777" w:rsidR="00945125" w:rsidRPr="0064597E" w:rsidRDefault="00945125" w:rsidP="00945125">
      <w:pPr>
        <w:spacing w:line="240" w:lineRule="atLeast"/>
        <w:ind w:right="-43"/>
        <w:jc w:val="both"/>
        <w:rPr>
          <w:rFonts w:cs="Times New Roman"/>
        </w:rPr>
      </w:pPr>
    </w:p>
    <w:p w14:paraId="51145FE7" w14:textId="1FF09919" w:rsidR="00945125" w:rsidRPr="0064597E" w:rsidRDefault="00945125" w:rsidP="00945125">
      <w:pPr>
        <w:spacing w:line="240" w:lineRule="atLeast"/>
        <w:ind w:right="-43"/>
        <w:jc w:val="both"/>
        <w:rPr>
          <w:rFonts w:cs="Times New Roman"/>
          <w:lang w:val="en-US"/>
        </w:rPr>
      </w:pPr>
      <w:r w:rsidRPr="0064597E">
        <w:rPr>
          <w:rFonts w:cs="Times New Roman"/>
        </w:rPr>
        <w:t>(</w:t>
      </w:r>
      <w:r w:rsidR="009C6679" w:rsidRPr="0064597E">
        <w:rPr>
          <w:rFonts w:cs="Times New Roman"/>
        </w:rPr>
        <w:t>Sureerat Thong</w:t>
      </w:r>
      <w:r w:rsidR="00A948E1" w:rsidRPr="0064597E">
        <w:rPr>
          <w:rFonts w:cs="Times New Roman"/>
        </w:rPr>
        <w:t>arunsang</w:t>
      </w:r>
      <w:r w:rsidRPr="0064597E">
        <w:rPr>
          <w:rFonts w:cs="Times New Roman"/>
        </w:rPr>
        <w:t>)</w:t>
      </w:r>
    </w:p>
    <w:p w14:paraId="15B00ADF" w14:textId="77777777" w:rsidR="00945125" w:rsidRPr="0064597E" w:rsidRDefault="00945125" w:rsidP="00945125">
      <w:pPr>
        <w:spacing w:line="240" w:lineRule="atLeast"/>
        <w:ind w:right="-43"/>
        <w:jc w:val="both"/>
        <w:rPr>
          <w:rFonts w:cs="Times New Roman"/>
        </w:rPr>
      </w:pPr>
      <w:r w:rsidRPr="0064597E">
        <w:rPr>
          <w:rFonts w:cs="Times New Roman"/>
        </w:rPr>
        <w:t>Certified Public Accountant</w:t>
      </w:r>
    </w:p>
    <w:p w14:paraId="1D9DBA59" w14:textId="0323A59F" w:rsidR="00945125" w:rsidRPr="0064597E" w:rsidRDefault="00945125" w:rsidP="00945125">
      <w:pPr>
        <w:spacing w:line="240" w:lineRule="atLeast"/>
        <w:ind w:right="-43"/>
        <w:jc w:val="both"/>
        <w:rPr>
          <w:rFonts w:cs="Times New Roman"/>
        </w:rPr>
      </w:pPr>
      <w:r w:rsidRPr="0064597E">
        <w:rPr>
          <w:rFonts w:cs="Times New Roman"/>
        </w:rPr>
        <w:t xml:space="preserve">Registration No. </w:t>
      </w:r>
      <w:r w:rsidR="008E0F8B">
        <w:rPr>
          <w:rFonts w:cs="Times New Roman"/>
          <w:lang w:val="en-US"/>
        </w:rPr>
        <w:t>4409</w:t>
      </w:r>
    </w:p>
    <w:p w14:paraId="470297B0" w14:textId="77777777" w:rsidR="00945125" w:rsidRPr="0064597E" w:rsidRDefault="00945125" w:rsidP="00945125">
      <w:pPr>
        <w:spacing w:line="240" w:lineRule="atLeast"/>
        <w:ind w:right="-43"/>
        <w:jc w:val="both"/>
        <w:rPr>
          <w:rFonts w:cs="Times New Roman"/>
        </w:rPr>
      </w:pPr>
    </w:p>
    <w:p w14:paraId="49820CFC" w14:textId="77777777" w:rsidR="00945125" w:rsidRPr="0064597E" w:rsidRDefault="00945125" w:rsidP="00945125">
      <w:pPr>
        <w:spacing w:line="240" w:lineRule="atLeast"/>
        <w:ind w:right="-43"/>
        <w:jc w:val="both"/>
        <w:rPr>
          <w:rFonts w:eastAsia="SimSun" w:cs="Times New Roman"/>
          <w:szCs w:val="22"/>
          <w:lang w:val="en-US" w:bidi="th-TH"/>
        </w:rPr>
      </w:pPr>
    </w:p>
    <w:p w14:paraId="1D38F56B"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KPMG Phoomchai Audit Ltd.</w:t>
      </w:r>
    </w:p>
    <w:p w14:paraId="2D2BC37E"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Bangkok</w:t>
      </w:r>
    </w:p>
    <w:p w14:paraId="47EAD437" w14:textId="0725072C" w:rsidR="00E4494A" w:rsidRPr="0064597E" w:rsidRDefault="00D179EB" w:rsidP="00C8519A">
      <w:pPr>
        <w:pStyle w:val="BodyText"/>
        <w:spacing w:after="0" w:line="240" w:lineRule="atLeast"/>
        <w:jc w:val="thaiDistribute"/>
        <w:rPr>
          <w:rFonts w:cs="Times New Roman"/>
        </w:rPr>
      </w:pPr>
      <w:r>
        <w:rPr>
          <w:rFonts w:cs="Times New Roman"/>
          <w:bCs/>
          <w:szCs w:val="28"/>
          <w:lang w:val="en-US" w:bidi="th-TH"/>
        </w:rPr>
        <w:t xml:space="preserve">18 </w:t>
      </w:r>
      <w:r w:rsidR="00B72D4B" w:rsidRPr="0064597E">
        <w:rPr>
          <w:rFonts w:cs="Times New Roman"/>
          <w:bCs/>
          <w:szCs w:val="28"/>
          <w:lang w:val="en-US" w:bidi="th-TH"/>
        </w:rPr>
        <w:t xml:space="preserve">March </w:t>
      </w:r>
      <w:r w:rsidR="008564C1" w:rsidRPr="0064597E">
        <w:rPr>
          <w:rFonts w:cs="Times New Roman"/>
          <w:bCs/>
          <w:szCs w:val="28"/>
          <w:lang w:val="en-US" w:bidi="th-TH"/>
        </w:rPr>
        <w:t>202</w:t>
      </w:r>
      <w:r w:rsidR="00E10500">
        <w:rPr>
          <w:rFonts w:cs="Times New Roman"/>
          <w:bCs/>
          <w:szCs w:val="28"/>
          <w:lang w:val="en-US" w:bidi="th-TH"/>
        </w:rPr>
        <w:t>5</w:t>
      </w:r>
      <w:r w:rsidR="005E0976" w:rsidRPr="0064597E">
        <w:rPr>
          <w:rFonts w:cs="Times New Roman"/>
          <w:noProof/>
          <w:lang w:val="en-US" w:bidi="th-TH"/>
        </w:rPr>
        <mc:AlternateContent>
          <mc:Choice Requires="wps">
            <w:drawing>
              <wp:anchor distT="45720" distB="45720" distL="114300" distR="114300" simplePos="0" relativeHeight="251658240"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17" o:spid="_x0000_s1026" type="#_x0000_t202" style="position:absolute;left:0;text-align:left;margin-left:35.65pt;margin-top:17.4pt;width:451.5pt;height:2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037B5736" w14:textId="77777777" w:rsidR="00CC66B0" w:rsidRDefault="00CC66B0"/>
                  </w:txbxContent>
                </v:textbox>
                <w10:wrap type="square"/>
              </v:shape>
            </w:pict>
          </mc:Fallback>
        </mc:AlternateContent>
      </w:r>
    </w:p>
    <w:sectPr w:rsidR="00E4494A" w:rsidRPr="0064597E" w:rsidSect="00906467">
      <w:headerReference w:type="default" r:id="rId14"/>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A1C0B" w14:textId="77777777" w:rsidR="009C6BD7" w:rsidRDefault="009C6BD7">
      <w:r>
        <w:separator/>
      </w:r>
    </w:p>
  </w:endnote>
  <w:endnote w:type="continuationSeparator" w:id="0">
    <w:p w14:paraId="5A9B1B5B" w14:textId="77777777" w:rsidR="009C6BD7" w:rsidRDefault="009C6BD7">
      <w:r>
        <w:continuationSeparator/>
      </w:r>
    </w:p>
  </w:endnote>
  <w:endnote w:type="continuationNotice" w:id="1">
    <w:p w14:paraId="31126404" w14:textId="77777777" w:rsidR="009C6BD7" w:rsidRDefault="009C6B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3E70" w14:textId="77777777" w:rsidR="00CC66B0" w:rsidRDefault="00CC66B0">
    <w:pPr>
      <w:pStyle w:val="Footer"/>
    </w:pPr>
  </w:p>
  <w:p w14:paraId="05221E44" w14:textId="77777777" w:rsidR="00CC66B0" w:rsidRDefault="00CC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7BC7" w14:textId="77777777" w:rsidR="009C6BD7" w:rsidRDefault="009C6BD7">
      <w:r>
        <w:separator/>
      </w:r>
    </w:p>
  </w:footnote>
  <w:footnote w:type="continuationSeparator" w:id="0">
    <w:p w14:paraId="5B13CD92" w14:textId="77777777" w:rsidR="009C6BD7" w:rsidRDefault="009C6BD7">
      <w:r>
        <w:continuationSeparator/>
      </w:r>
    </w:p>
  </w:footnote>
  <w:footnote w:type="continuationNotice" w:id="1">
    <w:p w14:paraId="31B1D765" w14:textId="77777777" w:rsidR="009C6BD7" w:rsidRDefault="009C6B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D7C9" w14:textId="77777777" w:rsidR="00CC66B0" w:rsidRPr="00E8430C" w:rsidRDefault="00CC66B0" w:rsidP="00B3651E">
    <w:pPr>
      <w:pStyle w:val="acctmainheading"/>
      <w:spacing w:after="0" w:line="240" w:lineRule="atLeast"/>
      <w:rPr>
        <w:szCs w:val="28"/>
      </w:rPr>
    </w:pPr>
  </w:p>
  <w:p w14:paraId="038AC8EE" w14:textId="77777777" w:rsidR="00CC66B0" w:rsidRPr="00B3651E" w:rsidRDefault="00CC66B0" w:rsidP="00B3651E">
    <w:pPr>
      <w:pStyle w:val="Header"/>
      <w:spacing w:line="240" w:lineRule="atLeast"/>
      <w:jc w:val="left"/>
      <w:rPr>
        <w:sz w:val="28"/>
        <w:szCs w:val="28"/>
      </w:rPr>
    </w:pPr>
  </w:p>
  <w:p w14:paraId="7ABF3976" w14:textId="77777777" w:rsidR="00E8430C" w:rsidRPr="00B3651E" w:rsidRDefault="00E8430C" w:rsidP="00B3651E">
    <w:pPr>
      <w:pStyle w:val="Header"/>
      <w:spacing w:line="240" w:lineRule="atLeast"/>
      <w:jc w:val="left"/>
      <w:rPr>
        <w:sz w:val="28"/>
        <w:szCs w:val="28"/>
      </w:rPr>
    </w:pPr>
  </w:p>
  <w:p w14:paraId="15E6A99E" w14:textId="77777777" w:rsidR="00E8430C" w:rsidRPr="00B3651E" w:rsidRDefault="00E8430C" w:rsidP="00B3651E">
    <w:pPr>
      <w:pStyle w:val="Header"/>
      <w:spacing w:line="240" w:lineRule="atLeast"/>
      <w:jc w:val="left"/>
      <w:rPr>
        <w:sz w:val="28"/>
        <w:szCs w:val="28"/>
      </w:rPr>
    </w:pPr>
  </w:p>
  <w:p w14:paraId="62562E07" w14:textId="77777777" w:rsidR="00B3651E" w:rsidRPr="00B3651E" w:rsidRDefault="00B3651E" w:rsidP="00B3651E">
    <w:pPr>
      <w:pStyle w:val="Header"/>
      <w:spacing w:line="240" w:lineRule="atLeast"/>
      <w:jc w:val="left"/>
      <w:rPr>
        <w:sz w:val="28"/>
        <w:szCs w:val="28"/>
      </w:rPr>
    </w:pPr>
  </w:p>
  <w:p w14:paraId="29B50D34" w14:textId="77777777" w:rsidR="00B3651E" w:rsidRPr="00B3651E" w:rsidRDefault="00B3651E" w:rsidP="00B3651E">
    <w:pPr>
      <w:pStyle w:val="Header"/>
      <w:spacing w:line="240" w:lineRule="atLeast"/>
      <w:jc w:val="left"/>
      <w:rPr>
        <w:sz w:val="28"/>
        <w:szCs w:val="28"/>
      </w:rPr>
    </w:pPr>
  </w:p>
  <w:p w14:paraId="1B008BCE" w14:textId="77777777" w:rsidR="00B3651E" w:rsidRPr="00B3651E" w:rsidRDefault="00B3651E" w:rsidP="00B3651E">
    <w:pPr>
      <w:pStyle w:val="Header"/>
      <w:spacing w:line="240" w:lineRule="atLeast"/>
      <w:jc w:val="left"/>
      <w:rPr>
        <w:sz w:val="28"/>
        <w:szCs w:val="28"/>
      </w:rPr>
    </w:pPr>
  </w:p>
  <w:p w14:paraId="3FE18487" w14:textId="77777777" w:rsidR="00B3651E" w:rsidRPr="00B3651E" w:rsidRDefault="00B3651E" w:rsidP="00B3651E">
    <w:pPr>
      <w:pStyle w:val="Header"/>
      <w:spacing w:line="240" w:lineRule="atLeast"/>
      <w:jc w:val="left"/>
      <w:rPr>
        <w:sz w:val="28"/>
        <w:szCs w:val="28"/>
      </w:rPr>
    </w:pPr>
  </w:p>
  <w:p w14:paraId="0364841F" w14:textId="77777777" w:rsidR="00B3651E" w:rsidRPr="00B3651E" w:rsidRDefault="00B3651E" w:rsidP="00B3651E">
    <w:pPr>
      <w:pStyle w:val="Header"/>
      <w:spacing w:line="240" w:lineRule="atLeast"/>
      <w:jc w:val="left"/>
      <w:rPr>
        <w:sz w:val="28"/>
        <w:szCs w:val="28"/>
      </w:rPr>
    </w:pPr>
  </w:p>
  <w:p w14:paraId="5CF196D5" w14:textId="77777777" w:rsidR="00B3651E" w:rsidRPr="00B3651E" w:rsidRDefault="00B3651E" w:rsidP="00B3651E">
    <w:pPr>
      <w:pStyle w:val="Header"/>
      <w:spacing w:line="240" w:lineRule="atLeast"/>
      <w:jc w:val="left"/>
      <w:rPr>
        <w:sz w:val="28"/>
        <w:szCs w:val="28"/>
      </w:rPr>
    </w:pPr>
  </w:p>
  <w:p w14:paraId="62EBE002" w14:textId="77777777" w:rsidR="00B3651E" w:rsidRPr="00B3651E" w:rsidRDefault="00B3651E" w:rsidP="00B3651E">
    <w:pPr>
      <w:pStyle w:val="Header"/>
      <w:spacing w:line="240" w:lineRule="atLeast"/>
      <w:jc w:val="left"/>
      <w:rPr>
        <w:sz w:val="28"/>
        <w:szCs w:val="28"/>
      </w:rPr>
    </w:pPr>
  </w:p>
  <w:p w14:paraId="559B5241" w14:textId="77777777" w:rsidR="00B3651E" w:rsidRPr="00B3651E" w:rsidRDefault="00B3651E" w:rsidP="00B3651E">
    <w:pPr>
      <w:pStyle w:val="Header"/>
      <w:spacing w:line="240" w:lineRule="atLeast"/>
      <w:jc w:val="left"/>
      <w:rPr>
        <w:sz w:val="28"/>
        <w:szCs w:val="28"/>
      </w:rPr>
    </w:pPr>
  </w:p>
  <w:p w14:paraId="612E434A" w14:textId="77777777" w:rsidR="00B3651E" w:rsidRPr="00B3651E" w:rsidRDefault="00B3651E" w:rsidP="00B3651E">
    <w:pPr>
      <w:pStyle w:val="Header"/>
      <w:spacing w:line="240" w:lineRule="atLeast"/>
      <w:jc w:val="left"/>
      <w:rPr>
        <w:sz w:val="28"/>
        <w:szCs w:val="28"/>
      </w:rPr>
    </w:pPr>
  </w:p>
  <w:p w14:paraId="73470A3D" w14:textId="77777777" w:rsidR="00B3651E" w:rsidRPr="00B3651E" w:rsidRDefault="00B3651E" w:rsidP="00B3651E">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764B" w14:textId="77777777" w:rsidR="00CC66B0" w:rsidRDefault="00CC66B0" w:rsidP="005D0E48">
    <w:pPr>
      <w:pStyle w:val="acctmainheading"/>
      <w:spacing w:after="0" w:line="240" w:lineRule="atLeast"/>
      <w:rPr>
        <w:sz w:val="24"/>
        <w:szCs w:val="24"/>
      </w:rPr>
    </w:pPr>
  </w:p>
  <w:p w14:paraId="5DBB1B99" w14:textId="77777777" w:rsidR="00CC66B0" w:rsidRDefault="00CC66B0" w:rsidP="005D0E48">
    <w:pPr>
      <w:pStyle w:val="acctmainheading"/>
      <w:spacing w:after="0" w:line="240" w:lineRule="atLeast"/>
      <w:rPr>
        <w:sz w:val="24"/>
        <w:szCs w:val="24"/>
      </w:rPr>
    </w:pPr>
  </w:p>
  <w:p w14:paraId="6E1E9C43" w14:textId="77777777" w:rsidR="00CC66B0" w:rsidRPr="005D0E48" w:rsidRDefault="00CC66B0"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3E2" w14:textId="77777777" w:rsidR="00A6768F" w:rsidRDefault="00A6768F" w:rsidP="00A6768F">
    <w:pPr>
      <w:pStyle w:val="acctmainheading"/>
      <w:tabs>
        <w:tab w:val="left" w:pos="7810"/>
      </w:tabs>
      <w:spacing w:after="0" w:line="240" w:lineRule="atLeast"/>
    </w:pPr>
    <w:r>
      <w:t xml:space="preserve">Kasikorn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7B6BD15A" w:rsidR="00A6768F" w:rsidRPr="0093722D" w:rsidRDefault="00A6768F" w:rsidP="00A6768F">
    <w:pPr>
      <w:pStyle w:val="acctmainheading"/>
      <w:spacing w:after="0" w:line="240" w:lineRule="atLeast"/>
      <w:rPr>
        <w:sz w:val="24"/>
        <w:szCs w:val="24"/>
      </w:rPr>
    </w:pPr>
    <w:r>
      <w:rPr>
        <w:sz w:val="24"/>
        <w:szCs w:val="24"/>
      </w:rPr>
      <w:t>For the year ended 31 December 202</w:t>
    </w:r>
    <w:r w:rsidR="00FC4E58">
      <w:rPr>
        <w:sz w:val="24"/>
        <w:szCs w:val="24"/>
      </w:rPr>
      <w:t>4</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0707"/>
        </w:tabs>
        <w:ind w:left="10707"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 w:numId="39" w16cid:durableId="2074699652">
    <w:abstractNumId w:val="9"/>
  </w:num>
  <w:num w:numId="40" w16cid:durableId="1136096784">
    <w:abstractNumId w:val="9"/>
  </w:num>
  <w:num w:numId="41" w16cid:durableId="634870816">
    <w:abstractNumId w:val="9"/>
  </w:num>
  <w:num w:numId="42" w16cid:durableId="66763340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9AE"/>
    <w:rsid w:val="00026AD6"/>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26B"/>
    <w:rsid w:val="00033839"/>
    <w:rsid w:val="000342E9"/>
    <w:rsid w:val="0003484D"/>
    <w:rsid w:val="0003489C"/>
    <w:rsid w:val="00034E1A"/>
    <w:rsid w:val="00034FDB"/>
    <w:rsid w:val="0003517C"/>
    <w:rsid w:val="00035C56"/>
    <w:rsid w:val="00035FBE"/>
    <w:rsid w:val="000360D9"/>
    <w:rsid w:val="00036C5C"/>
    <w:rsid w:val="00037166"/>
    <w:rsid w:val="000371A8"/>
    <w:rsid w:val="000374F9"/>
    <w:rsid w:val="000401AA"/>
    <w:rsid w:val="00040A6D"/>
    <w:rsid w:val="00040E48"/>
    <w:rsid w:val="00040E69"/>
    <w:rsid w:val="0004134B"/>
    <w:rsid w:val="0004139D"/>
    <w:rsid w:val="000417D8"/>
    <w:rsid w:val="000418B6"/>
    <w:rsid w:val="00041920"/>
    <w:rsid w:val="00041C1D"/>
    <w:rsid w:val="00041F94"/>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E25"/>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CC0"/>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2A6"/>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8C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0C1"/>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173B"/>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7AE"/>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37"/>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2F30"/>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2E5F"/>
    <w:rsid w:val="0018314C"/>
    <w:rsid w:val="00183C1D"/>
    <w:rsid w:val="00184522"/>
    <w:rsid w:val="00184850"/>
    <w:rsid w:val="00185033"/>
    <w:rsid w:val="00185471"/>
    <w:rsid w:val="00185640"/>
    <w:rsid w:val="00185D5F"/>
    <w:rsid w:val="00185D63"/>
    <w:rsid w:val="00185DC1"/>
    <w:rsid w:val="001864F1"/>
    <w:rsid w:val="00186E47"/>
    <w:rsid w:val="001870B0"/>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5FD"/>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44"/>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390"/>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4D23"/>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415"/>
    <w:rsid w:val="00206A1C"/>
    <w:rsid w:val="00206E4A"/>
    <w:rsid w:val="0020758B"/>
    <w:rsid w:val="0020766E"/>
    <w:rsid w:val="00207726"/>
    <w:rsid w:val="002078A6"/>
    <w:rsid w:val="00207F5A"/>
    <w:rsid w:val="00207F8C"/>
    <w:rsid w:val="002104C6"/>
    <w:rsid w:val="00210583"/>
    <w:rsid w:val="002107FB"/>
    <w:rsid w:val="00210D5B"/>
    <w:rsid w:val="00210F07"/>
    <w:rsid w:val="00210FBD"/>
    <w:rsid w:val="00211187"/>
    <w:rsid w:val="00211AF9"/>
    <w:rsid w:val="00211B0C"/>
    <w:rsid w:val="00211F8A"/>
    <w:rsid w:val="002123BC"/>
    <w:rsid w:val="002126FE"/>
    <w:rsid w:val="00212D0A"/>
    <w:rsid w:val="0021333D"/>
    <w:rsid w:val="0021341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67B3"/>
    <w:rsid w:val="00227210"/>
    <w:rsid w:val="00230C3C"/>
    <w:rsid w:val="0023273F"/>
    <w:rsid w:val="00232749"/>
    <w:rsid w:val="00232D4D"/>
    <w:rsid w:val="00232F3A"/>
    <w:rsid w:val="00233208"/>
    <w:rsid w:val="002338E7"/>
    <w:rsid w:val="002340F2"/>
    <w:rsid w:val="002342F8"/>
    <w:rsid w:val="00234C3F"/>
    <w:rsid w:val="002353FB"/>
    <w:rsid w:val="00235958"/>
    <w:rsid w:val="00235AC5"/>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1DBC"/>
    <w:rsid w:val="00242055"/>
    <w:rsid w:val="0024251F"/>
    <w:rsid w:val="0024287C"/>
    <w:rsid w:val="00242CAE"/>
    <w:rsid w:val="00243751"/>
    <w:rsid w:val="00243799"/>
    <w:rsid w:val="00243D4A"/>
    <w:rsid w:val="00243FE0"/>
    <w:rsid w:val="00244141"/>
    <w:rsid w:val="0024461F"/>
    <w:rsid w:val="002452B3"/>
    <w:rsid w:val="00245B1F"/>
    <w:rsid w:val="00245F23"/>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BB"/>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0E"/>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15F"/>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8A5"/>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6DE6"/>
    <w:rsid w:val="002B72FB"/>
    <w:rsid w:val="002B73D3"/>
    <w:rsid w:val="002B79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5C4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3C4"/>
    <w:rsid w:val="002D24E8"/>
    <w:rsid w:val="002D2977"/>
    <w:rsid w:val="002D2F37"/>
    <w:rsid w:val="002D3178"/>
    <w:rsid w:val="002D3247"/>
    <w:rsid w:val="002D3319"/>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BC5"/>
    <w:rsid w:val="002E1DCD"/>
    <w:rsid w:val="002E202D"/>
    <w:rsid w:val="002E2775"/>
    <w:rsid w:val="002E2799"/>
    <w:rsid w:val="002E299E"/>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79A"/>
    <w:rsid w:val="002F388A"/>
    <w:rsid w:val="002F40F2"/>
    <w:rsid w:val="002F4274"/>
    <w:rsid w:val="002F54CA"/>
    <w:rsid w:val="002F56F0"/>
    <w:rsid w:val="002F59E4"/>
    <w:rsid w:val="002F5C45"/>
    <w:rsid w:val="002F5EE5"/>
    <w:rsid w:val="002F6C19"/>
    <w:rsid w:val="002F76FA"/>
    <w:rsid w:val="002F79B8"/>
    <w:rsid w:val="002F7B32"/>
    <w:rsid w:val="0030000B"/>
    <w:rsid w:val="0030034D"/>
    <w:rsid w:val="00300994"/>
    <w:rsid w:val="00300CFE"/>
    <w:rsid w:val="00301010"/>
    <w:rsid w:val="003013A6"/>
    <w:rsid w:val="00301622"/>
    <w:rsid w:val="00301AC0"/>
    <w:rsid w:val="00301CE1"/>
    <w:rsid w:val="00301D70"/>
    <w:rsid w:val="00301DF4"/>
    <w:rsid w:val="00302868"/>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64A"/>
    <w:rsid w:val="00306711"/>
    <w:rsid w:val="00306E58"/>
    <w:rsid w:val="00307580"/>
    <w:rsid w:val="0030799C"/>
    <w:rsid w:val="00307CFC"/>
    <w:rsid w:val="0031004B"/>
    <w:rsid w:val="003102A5"/>
    <w:rsid w:val="0031034B"/>
    <w:rsid w:val="00310673"/>
    <w:rsid w:val="003107CC"/>
    <w:rsid w:val="00310905"/>
    <w:rsid w:val="00310921"/>
    <w:rsid w:val="003110D1"/>
    <w:rsid w:val="003117FF"/>
    <w:rsid w:val="00311CA6"/>
    <w:rsid w:val="003120C9"/>
    <w:rsid w:val="003122A4"/>
    <w:rsid w:val="0031260E"/>
    <w:rsid w:val="003128B2"/>
    <w:rsid w:val="00313221"/>
    <w:rsid w:val="003132E9"/>
    <w:rsid w:val="0031335A"/>
    <w:rsid w:val="00313754"/>
    <w:rsid w:val="00313C4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A9D"/>
    <w:rsid w:val="00322DB0"/>
    <w:rsid w:val="0032337B"/>
    <w:rsid w:val="00323433"/>
    <w:rsid w:val="00323510"/>
    <w:rsid w:val="00323590"/>
    <w:rsid w:val="00323C2B"/>
    <w:rsid w:val="003248B0"/>
    <w:rsid w:val="0032522E"/>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B43"/>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09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5CF"/>
    <w:rsid w:val="00392FFD"/>
    <w:rsid w:val="00393271"/>
    <w:rsid w:val="003933EE"/>
    <w:rsid w:val="003935B8"/>
    <w:rsid w:val="00393D60"/>
    <w:rsid w:val="00394118"/>
    <w:rsid w:val="0039423C"/>
    <w:rsid w:val="003945EE"/>
    <w:rsid w:val="0039467A"/>
    <w:rsid w:val="0039468C"/>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69"/>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681"/>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8F4"/>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66A"/>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2A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155"/>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3B3"/>
    <w:rsid w:val="00463624"/>
    <w:rsid w:val="00463B8C"/>
    <w:rsid w:val="004642FE"/>
    <w:rsid w:val="00464760"/>
    <w:rsid w:val="004648A5"/>
    <w:rsid w:val="004649A2"/>
    <w:rsid w:val="00464FA3"/>
    <w:rsid w:val="00465066"/>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87E5B"/>
    <w:rsid w:val="00490406"/>
    <w:rsid w:val="00490A01"/>
    <w:rsid w:val="00490BE9"/>
    <w:rsid w:val="004916C0"/>
    <w:rsid w:val="00491980"/>
    <w:rsid w:val="004919A1"/>
    <w:rsid w:val="00492376"/>
    <w:rsid w:val="00492827"/>
    <w:rsid w:val="00492BCA"/>
    <w:rsid w:val="00493350"/>
    <w:rsid w:val="00493AA5"/>
    <w:rsid w:val="00493E44"/>
    <w:rsid w:val="0049424C"/>
    <w:rsid w:val="00494E47"/>
    <w:rsid w:val="00495102"/>
    <w:rsid w:val="004952ED"/>
    <w:rsid w:val="00495796"/>
    <w:rsid w:val="00495E07"/>
    <w:rsid w:val="00495E11"/>
    <w:rsid w:val="00495E8A"/>
    <w:rsid w:val="0049653E"/>
    <w:rsid w:val="004966A8"/>
    <w:rsid w:val="004969A0"/>
    <w:rsid w:val="00496A58"/>
    <w:rsid w:val="00496A95"/>
    <w:rsid w:val="00496D60"/>
    <w:rsid w:val="00497278"/>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8F2"/>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527"/>
    <w:rsid w:val="004D5ACB"/>
    <w:rsid w:val="004D60E0"/>
    <w:rsid w:val="004D6C39"/>
    <w:rsid w:val="004D73FE"/>
    <w:rsid w:val="004D7522"/>
    <w:rsid w:val="004D75B7"/>
    <w:rsid w:val="004D7A11"/>
    <w:rsid w:val="004D7F06"/>
    <w:rsid w:val="004E0CF9"/>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6D0"/>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47B"/>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9BA"/>
    <w:rsid w:val="00555DDD"/>
    <w:rsid w:val="00555F91"/>
    <w:rsid w:val="0055601C"/>
    <w:rsid w:val="005561C0"/>
    <w:rsid w:val="005568C5"/>
    <w:rsid w:val="00556B9F"/>
    <w:rsid w:val="00557289"/>
    <w:rsid w:val="005574E5"/>
    <w:rsid w:val="00557D5A"/>
    <w:rsid w:val="00557D8A"/>
    <w:rsid w:val="00560238"/>
    <w:rsid w:val="005603E7"/>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DA1"/>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A0E"/>
    <w:rsid w:val="00584CDA"/>
    <w:rsid w:val="0058506F"/>
    <w:rsid w:val="005850B7"/>
    <w:rsid w:val="005850D8"/>
    <w:rsid w:val="0058529C"/>
    <w:rsid w:val="005857C5"/>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592"/>
    <w:rsid w:val="00590AAC"/>
    <w:rsid w:val="00590C3E"/>
    <w:rsid w:val="00590E58"/>
    <w:rsid w:val="005913FD"/>
    <w:rsid w:val="00591CC6"/>
    <w:rsid w:val="00591D0E"/>
    <w:rsid w:val="00591EAF"/>
    <w:rsid w:val="00592449"/>
    <w:rsid w:val="00593398"/>
    <w:rsid w:val="005933DB"/>
    <w:rsid w:val="0059372E"/>
    <w:rsid w:val="00593951"/>
    <w:rsid w:val="00593D9D"/>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5"/>
    <w:rsid w:val="005E5F4F"/>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4DF"/>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2F3"/>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6ED0"/>
    <w:rsid w:val="00627331"/>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8E8"/>
    <w:rsid w:val="00643D3B"/>
    <w:rsid w:val="00643DBA"/>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0BF1"/>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08D"/>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53"/>
    <w:rsid w:val="006702B7"/>
    <w:rsid w:val="00670391"/>
    <w:rsid w:val="00670DF4"/>
    <w:rsid w:val="00671F68"/>
    <w:rsid w:val="0067254C"/>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32B"/>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3FF3"/>
    <w:rsid w:val="00684002"/>
    <w:rsid w:val="00684160"/>
    <w:rsid w:val="006841C0"/>
    <w:rsid w:val="006844D3"/>
    <w:rsid w:val="00685CAA"/>
    <w:rsid w:val="0068637E"/>
    <w:rsid w:val="0068659C"/>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3F9C"/>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5164"/>
    <w:rsid w:val="006C67BE"/>
    <w:rsid w:val="006C681B"/>
    <w:rsid w:val="006C6ECB"/>
    <w:rsid w:val="006C732D"/>
    <w:rsid w:val="006C739B"/>
    <w:rsid w:val="006C7544"/>
    <w:rsid w:val="006C7AD0"/>
    <w:rsid w:val="006D0512"/>
    <w:rsid w:val="006D0A2D"/>
    <w:rsid w:val="006D0E0E"/>
    <w:rsid w:val="006D0F08"/>
    <w:rsid w:val="006D12C6"/>
    <w:rsid w:val="006D12E3"/>
    <w:rsid w:val="006D1A16"/>
    <w:rsid w:val="006D21B4"/>
    <w:rsid w:val="006D2571"/>
    <w:rsid w:val="006D28FE"/>
    <w:rsid w:val="006D2D6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2DA"/>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82"/>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3EBD"/>
    <w:rsid w:val="006F41C5"/>
    <w:rsid w:val="006F45AD"/>
    <w:rsid w:val="006F494F"/>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2DC"/>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C1C"/>
    <w:rsid w:val="00723E5C"/>
    <w:rsid w:val="00724816"/>
    <w:rsid w:val="00724942"/>
    <w:rsid w:val="00724AA9"/>
    <w:rsid w:val="007250EB"/>
    <w:rsid w:val="00725366"/>
    <w:rsid w:val="00725AB7"/>
    <w:rsid w:val="00725C4B"/>
    <w:rsid w:val="0072607F"/>
    <w:rsid w:val="0072677E"/>
    <w:rsid w:val="00727CAB"/>
    <w:rsid w:val="007308A8"/>
    <w:rsid w:val="00730923"/>
    <w:rsid w:val="0073096C"/>
    <w:rsid w:val="00730C08"/>
    <w:rsid w:val="0073104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C5C"/>
    <w:rsid w:val="00735FBD"/>
    <w:rsid w:val="00736082"/>
    <w:rsid w:val="0073646D"/>
    <w:rsid w:val="00736A74"/>
    <w:rsid w:val="00736B8E"/>
    <w:rsid w:val="00736F37"/>
    <w:rsid w:val="007370AE"/>
    <w:rsid w:val="007371E8"/>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4D6"/>
    <w:rsid w:val="007456F1"/>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BDD"/>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49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675"/>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26"/>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1C7"/>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EA5"/>
    <w:rsid w:val="007C08BD"/>
    <w:rsid w:val="007C0A27"/>
    <w:rsid w:val="007C123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375"/>
    <w:rsid w:val="007C79CC"/>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51B"/>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C2F"/>
    <w:rsid w:val="007F6E77"/>
    <w:rsid w:val="007F6E85"/>
    <w:rsid w:val="007F7049"/>
    <w:rsid w:val="007F738E"/>
    <w:rsid w:val="007F7CCE"/>
    <w:rsid w:val="008000C3"/>
    <w:rsid w:val="0080099E"/>
    <w:rsid w:val="00800A8C"/>
    <w:rsid w:val="00800E52"/>
    <w:rsid w:val="00801027"/>
    <w:rsid w:val="00801B8B"/>
    <w:rsid w:val="0080222A"/>
    <w:rsid w:val="00802673"/>
    <w:rsid w:val="00802B56"/>
    <w:rsid w:val="00803110"/>
    <w:rsid w:val="00803385"/>
    <w:rsid w:val="00803768"/>
    <w:rsid w:val="00803894"/>
    <w:rsid w:val="00803908"/>
    <w:rsid w:val="00803CA3"/>
    <w:rsid w:val="008043D7"/>
    <w:rsid w:val="00804744"/>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965"/>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94D"/>
    <w:rsid w:val="00827965"/>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4E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2DB"/>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8FF"/>
    <w:rsid w:val="00861E5D"/>
    <w:rsid w:val="00862045"/>
    <w:rsid w:val="008623EA"/>
    <w:rsid w:val="008625FE"/>
    <w:rsid w:val="0086270C"/>
    <w:rsid w:val="00862B3E"/>
    <w:rsid w:val="00862BD4"/>
    <w:rsid w:val="00862D7A"/>
    <w:rsid w:val="00862F92"/>
    <w:rsid w:val="00862F9D"/>
    <w:rsid w:val="0086313D"/>
    <w:rsid w:val="00863242"/>
    <w:rsid w:val="0086375B"/>
    <w:rsid w:val="00863981"/>
    <w:rsid w:val="00863A96"/>
    <w:rsid w:val="00864531"/>
    <w:rsid w:val="00864684"/>
    <w:rsid w:val="00864A68"/>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2B6"/>
    <w:rsid w:val="00873361"/>
    <w:rsid w:val="00873377"/>
    <w:rsid w:val="00873940"/>
    <w:rsid w:val="00873B24"/>
    <w:rsid w:val="00873C34"/>
    <w:rsid w:val="00873FCA"/>
    <w:rsid w:val="00874200"/>
    <w:rsid w:val="00874609"/>
    <w:rsid w:val="00874C7B"/>
    <w:rsid w:val="00874F8C"/>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D60"/>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037C"/>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A97"/>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B7CBE"/>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76FF"/>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8B"/>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1BEC"/>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058"/>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1DEF"/>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5C89"/>
    <w:rsid w:val="009460A0"/>
    <w:rsid w:val="00946C0B"/>
    <w:rsid w:val="00946C5E"/>
    <w:rsid w:val="00946E4A"/>
    <w:rsid w:val="00947535"/>
    <w:rsid w:val="00947694"/>
    <w:rsid w:val="009478AF"/>
    <w:rsid w:val="00950D61"/>
    <w:rsid w:val="00951144"/>
    <w:rsid w:val="0095148E"/>
    <w:rsid w:val="0095201A"/>
    <w:rsid w:val="009520A6"/>
    <w:rsid w:val="0095232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B32"/>
    <w:rsid w:val="0095727C"/>
    <w:rsid w:val="009572A7"/>
    <w:rsid w:val="0095758F"/>
    <w:rsid w:val="00957A78"/>
    <w:rsid w:val="0096021C"/>
    <w:rsid w:val="0096146E"/>
    <w:rsid w:val="009619FC"/>
    <w:rsid w:val="00961CF9"/>
    <w:rsid w:val="0096252C"/>
    <w:rsid w:val="00962880"/>
    <w:rsid w:val="00962D6A"/>
    <w:rsid w:val="00962D96"/>
    <w:rsid w:val="009646AD"/>
    <w:rsid w:val="00964E40"/>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2838"/>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E52"/>
    <w:rsid w:val="00994244"/>
    <w:rsid w:val="009943FB"/>
    <w:rsid w:val="0099448E"/>
    <w:rsid w:val="0099479E"/>
    <w:rsid w:val="00994B6F"/>
    <w:rsid w:val="00994B76"/>
    <w:rsid w:val="00995E04"/>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BD7"/>
    <w:rsid w:val="009C6DCF"/>
    <w:rsid w:val="009C6E18"/>
    <w:rsid w:val="009C6FA6"/>
    <w:rsid w:val="009C71B1"/>
    <w:rsid w:val="009C763B"/>
    <w:rsid w:val="009C78DD"/>
    <w:rsid w:val="009C79B1"/>
    <w:rsid w:val="009D0004"/>
    <w:rsid w:val="009D090A"/>
    <w:rsid w:val="009D0EC7"/>
    <w:rsid w:val="009D0FDF"/>
    <w:rsid w:val="009D12FB"/>
    <w:rsid w:val="009D16E5"/>
    <w:rsid w:val="009D2BCC"/>
    <w:rsid w:val="009D2E3E"/>
    <w:rsid w:val="009D342A"/>
    <w:rsid w:val="009D35DD"/>
    <w:rsid w:val="009D44D6"/>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E3B"/>
    <w:rsid w:val="009E1F95"/>
    <w:rsid w:val="009E26DD"/>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8D2"/>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0A"/>
    <w:rsid w:val="009F5034"/>
    <w:rsid w:val="009F5177"/>
    <w:rsid w:val="009F5454"/>
    <w:rsid w:val="009F5470"/>
    <w:rsid w:val="009F5DE5"/>
    <w:rsid w:val="009F5F26"/>
    <w:rsid w:val="009F622F"/>
    <w:rsid w:val="009F62E8"/>
    <w:rsid w:val="009F62EF"/>
    <w:rsid w:val="009F63B1"/>
    <w:rsid w:val="009F64FF"/>
    <w:rsid w:val="009F6C30"/>
    <w:rsid w:val="009F6E8F"/>
    <w:rsid w:val="009F6ED0"/>
    <w:rsid w:val="009F7204"/>
    <w:rsid w:val="009F7E3D"/>
    <w:rsid w:val="00A00230"/>
    <w:rsid w:val="00A005ED"/>
    <w:rsid w:val="00A0083B"/>
    <w:rsid w:val="00A008FB"/>
    <w:rsid w:val="00A00A64"/>
    <w:rsid w:val="00A00B29"/>
    <w:rsid w:val="00A01024"/>
    <w:rsid w:val="00A015BD"/>
    <w:rsid w:val="00A01A04"/>
    <w:rsid w:val="00A022F2"/>
    <w:rsid w:val="00A02609"/>
    <w:rsid w:val="00A0297C"/>
    <w:rsid w:val="00A03372"/>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1BC"/>
    <w:rsid w:val="00A10383"/>
    <w:rsid w:val="00A104E5"/>
    <w:rsid w:val="00A10B9E"/>
    <w:rsid w:val="00A10CFA"/>
    <w:rsid w:val="00A1136D"/>
    <w:rsid w:val="00A113B7"/>
    <w:rsid w:val="00A11467"/>
    <w:rsid w:val="00A117C2"/>
    <w:rsid w:val="00A11857"/>
    <w:rsid w:val="00A120D1"/>
    <w:rsid w:val="00A1241A"/>
    <w:rsid w:val="00A1251F"/>
    <w:rsid w:val="00A126BE"/>
    <w:rsid w:val="00A12B6D"/>
    <w:rsid w:val="00A12BD8"/>
    <w:rsid w:val="00A130F5"/>
    <w:rsid w:val="00A1320D"/>
    <w:rsid w:val="00A13340"/>
    <w:rsid w:val="00A13651"/>
    <w:rsid w:val="00A14B5B"/>
    <w:rsid w:val="00A14B7C"/>
    <w:rsid w:val="00A14F86"/>
    <w:rsid w:val="00A153A1"/>
    <w:rsid w:val="00A15AF2"/>
    <w:rsid w:val="00A15D0B"/>
    <w:rsid w:val="00A15E2B"/>
    <w:rsid w:val="00A16157"/>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B9C"/>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68C6"/>
    <w:rsid w:val="00A47422"/>
    <w:rsid w:val="00A47A1B"/>
    <w:rsid w:val="00A47BDC"/>
    <w:rsid w:val="00A47E2B"/>
    <w:rsid w:val="00A501AB"/>
    <w:rsid w:val="00A50A93"/>
    <w:rsid w:val="00A51032"/>
    <w:rsid w:val="00A51189"/>
    <w:rsid w:val="00A517DC"/>
    <w:rsid w:val="00A519FE"/>
    <w:rsid w:val="00A51AF1"/>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720"/>
    <w:rsid w:val="00A55779"/>
    <w:rsid w:val="00A55EE3"/>
    <w:rsid w:val="00A55EE5"/>
    <w:rsid w:val="00A55F56"/>
    <w:rsid w:val="00A5670D"/>
    <w:rsid w:val="00A567A3"/>
    <w:rsid w:val="00A56980"/>
    <w:rsid w:val="00A56CA6"/>
    <w:rsid w:val="00A6004C"/>
    <w:rsid w:val="00A600B8"/>
    <w:rsid w:val="00A60244"/>
    <w:rsid w:val="00A602D6"/>
    <w:rsid w:val="00A60411"/>
    <w:rsid w:val="00A6052B"/>
    <w:rsid w:val="00A60581"/>
    <w:rsid w:val="00A606EC"/>
    <w:rsid w:val="00A60C17"/>
    <w:rsid w:val="00A60E07"/>
    <w:rsid w:val="00A611D7"/>
    <w:rsid w:val="00A612C8"/>
    <w:rsid w:val="00A6133C"/>
    <w:rsid w:val="00A61389"/>
    <w:rsid w:val="00A6152C"/>
    <w:rsid w:val="00A6241C"/>
    <w:rsid w:val="00A624AD"/>
    <w:rsid w:val="00A62B3A"/>
    <w:rsid w:val="00A62F4B"/>
    <w:rsid w:val="00A6329A"/>
    <w:rsid w:val="00A63C23"/>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53"/>
    <w:rsid w:val="00A779EA"/>
    <w:rsid w:val="00A77A3E"/>
    <w:rsid w:val="00A77C17"/>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51C"/>
    <w:rsid w:val="00A957BC"/>
    <w:rsid w:val="00A95866"/>
    <w:rsid w:val="00A95DD6"/>
    <w:rsid w:val="00A95F3A"/>
    <w:rsid w:val="00A9666C"/>
    <w:rsid w:val="00A969D2"/>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89F"/>
    <w:rsid w:val="00AA4BD7"/>
    <w:rsid w:val="00AA4EBD"/>
    <w:rsid w:val="00AA4ED9"/>
    <w:rsid w:val="00AA4FEF"/>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95D"/>
    <w:rsid w:val="00AB3C75"/>
    <w:rsid w:val="00AB4056"/>
    <w:rsid w:val="00AB41FB"/>
    <w:rsid w:val="00AB4AFC"/>
    <w:rsid w:val="00AB4E08"/>
    <w:rsid w:val="00AB59B5"/>
    <w:rsid w:val="00AB5C90"/>
    <w:rsid w:val="00AB5DD5"/>
    <w:rsid w:val="00AB6494"/>
    <w:rsid w:val="00AB6D0B"/>
    <w:rsid w:val="00AB7550"/>
    <w:rsid w:val="00AC02C7"/>
    <w:rsid w:val="00AC0351"/>
    <w:rsid w:val="00AC0461"/>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7D7"/>
    <w:rsid w:val="00AC58AC"/>
    <w:rsid w:val="00AC5F78"/>
    <w:rsid w:val="00AC640B"/>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C17"/>
    <w:rsid w:val="00AD3F04"/>
    <w:rsid w:val="00AD41F8"/>
    <w:rsid w:val="00AD4455"/>
    <w:rsid w:val="00AD4D0F"/>
    <w:rsid w:val="00AD4F50"/>
    <w:rsid w:val="00AD4FE1"/>
    <w:rsid w:val="00AD525C"/>
    <w:rsid w:val="00AD55C1"/>
    <w:rsid w:val="00AD564B"/>
    <w:rsid w:val="00AD5798"/>
    <w:rsid w:val="00AD5D79"/>
    <w:rsid w:val="00AD6252"/>
    <w:rsid w:val="00AD64F5"/>
    <w:rsid w:val="00AD72CC"/>
    <w:rsid w:val="00AD736E"/>
    <w:rsid w:val="00AD73F5"/>
    <w:rsid w:val="00AD7B51"/>
    <w:rsid w:val="00AD7B68"/>
    <w:rsid w:val="00AE00CA"/>
    <w:rsid w:val="00AE084B"/>
    <w:rsid w:val="00AE09E0"/>
    <w:rsid w:val="00AE0DFA"/>
    <w:rsid w:val="00AE0E88"/>
    <w:rsid w:val="00AE105B"/>
    <w:rsid w:val="00AE15B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185A"/>
    <w:rsid w:val="00AF23A7"/>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CE"/>
    <w:rsid w:val="00AF58A4"/>
    <w:rsid w:val="00AF5A1E"/>
    <w:rsid w:val="00AF62AF"/>
    <w:rsid w:val="00AF64C5"/>
    <w:rsid w:val="00AF67D9"/>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87"/>
    <w:rsid w:val="00B00D92"/>
    <w:rsid w:val="00B01964"/>
    <w:rsid w:val="00B019DC"/>
    <w:rsid w:val="00B01F7F"/>
    <w:rsid w:val="00B02C0F"/>
    <w:rsid w:val="00B02F23"/>
    <w:rsid w:val="00B03271"/>
    <w:rsid w:val="00B03A6E"/>
    <w:rsid w:val="00B03FAA"/>
    <w:rsid w:val="00B048D4"/>
    <w:rsid w:val="00B0561F"/>
    <w:rsid w:val="00B05634"/>
    <w:rsid w:val="00B058FC"/>
    <w:rsid w:val="00B060D6"/>
    <w:rsid w:val="00B069B7"/>
    <w:rsid w:val="00B06BD0"/>
    <w:rsid w:val="00B0731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083"/>
    <w:rsid w:val="00B30263"/>
    <w:rsid w:val="00B3061C"/>
    <w:rsid w:val="00B3094C"/>
    <w:rsid w:val="00B30C3F"/>
    <w:rsid w:val="00B30CC7"/>
    <w:rsid w:val="00B31142"/>
    <w:rsid w:val="00B311A6"/>
    <w:rsid w:val="00B317BD"/>
    <w:rsid w:val="00B32AF6"/>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51E"/>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774"/>
    <w:rsid w:val="00B64EF5"/>
    <w:rsid w:val="00B65151"/>
    <w:rsid w:val="00B652AF"/>
    <w:rsid w:val="00B653D6"/>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0D9"/>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25A"/>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3B6"/>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5CD"/>
    <w:rsid w:val="00BC0D3A"/>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3D"/>
    <w:rsid w:val="00BD0F60"/>
    <w:rsid w:val="00BD13A0"/>
    <w:rsid w:val="00BD1946"/>
    <w:rsid w:val="00BD1955"/>
    <w:rsid w:val="00BD19D2"/>
    <w:rsid w:val="00BD1BFF"/>
    <w:rsid w:val="00BD1C47"/>
    <w:rsid w:val="00BD253D"/>
    <w:rsid w:val="00BD2636"/>
    <w:rsid w:val="00BD2C8B"/>
    <w:rsid w:val="00BD3B28"/>
    <w:rsid w:val="00BD3E9B"/>
    <w:rsid w:val="00BD4115"/>
    <w:rsid w:val="00BD41DF"/>
    <w:rsid w:val="00BD46CA"/>
    <w:rsid w:val="00BD46D9"/>
    <w:rsid w:val="00BD4A6C"/>
    <w:rsid w:val="00BD4ADA"/>
    <w:rsid w:val="00BD4BD2"/>
    <w:rsid w:val="00BD59B5"/>
    <w:rsid w:val="00BD5A29"/>
    <w:rsid w:val="00BD5AC7"/>
    <w:rsid w:val="00BD5D4B"/>
    <w:rsid w:val="00BD5DBD"/>
    <w:rsid w:val="00BD5FB4"/>
    <w:rsid w:val="00BD6164"/>
    <w:rsid w:val="00BD632E"/>
    <w:rsid w:val="00BD63FF"/>
    <w:rsid w:val="00BD64CE"/>
    <w:rsid w:val="00BD6C0F"/>
    <w:rsid w:val="00BD6E69"/>
    <w:rsid w:val="00BD6EC6"/>
    <w:rsid w:val="00BD70EF"/>
    <w:rsid w:val="00BD7397"/>
    <w:rsid w:val="00BD74F7"/>
    <w:rsid w:val="00BD759A"/>
    <w:rsid w:val="00BD7685"/>
    <w:rsid w:val="00BD7DB5"/>
    <w:rsid w:val="00BD7E8F"/>
    <w:rsid w:val="00BE01E6"/>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C2D"/>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125"/>
    <w:rsid w:val="00BF52AC"/>
    <w:rsid w:val="00BF5BD8"/>
    <w:rsid w:val="00BF618F"/>
    <w:rsid w:val="00BF63C1"/>
    <w:rsid w:val="00BF66DF"/>
    <w:rsid w:val="00BF66EF"/>
    <w:rsid w:val="00BF6ADE"/>
    <w:rsid w:val="00BF6F83"/>
    <w:rsid w:val="00BF73CB"/>
    <w:rsid w:val="00BF7A5F"/>
    <w:rsid w:val="00C0067E"/>
    <w:rsid w:val="00C00B8F"/>
    <w:rsid w:val="00C00F1C"/>
    <w:rsid w:val="00C01CE0"/>
    <w:rsid w:val="00C01FE8"/>
    <w:rsid w:val="00C02F74"/>
    <w:rsid w:val="00C03644"/>
    <w:rsid w:val="00C03A85"/>
    <w:rsid w:val="00C03A90"/>
    <w:rsid w:val="00C0480E"/>
    <w:rsid w:val="00C04DB0"/>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6B4"/>
    <w:rsid w:val="00C248DB"/>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108"/>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2ADE"/>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09"/>
    <w:rsid w:val="00C6494D"/>
    <w:rsid w:val="00C64F08"/>
    <w:rsid w:val="00C65344"/>
    <w:rsid w:val="00C65637"/>
    <w:rsid w:val="00C6576A"/>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19A"/>
    <w:rsid w:val="00C8566A"/>
    <w:rsid w:val="00C8571D"/>
    <w:rsid w:val="00C85F69"/>
    <w:rsid w:val="00C86A9F"/>
    <w:rsid w:val="00C86ECF"/>
    <w:rsid w:val="00C875B2"/>
    <w:rsid w:val="00C879B2"/>
    <w:rsid w:val="00C879DA"/>
    <w:rsid w:val="00C87BF6"/>
    <w:rsid w:val="00C90500"/>
    <w:rsid w:val="00C90535"/>
    <w:rsid w:val="00C90BCD"/>
    <w:rsid w:val="00C90D1A"/>
    <w:rsid w:val="00C90FC9"/>
    <w:rsid w:val="00C9100F"/>
    <w:rsid w:val="00C9120D"/>
    <w:rsid w:val="00C912DC"/>
    <w:rsid w:val="00C915BB"/>
    <w:rsid w:val="00C92C2E"/>
    <w:rsid w:val="00C92DA4"/>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14E"/>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6B0"/>
    <w:rsid w:val="00CA5B41"/>
    <w:rsid w:val="00CA5C29"/>
    <w:rsid w:val="00CA62E0"/>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2B1"/>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373D"/>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776"/>
    <w:rsid w:val="00CD18D9"/>
    <w:rsid w:val="00CD1BD5"/>
    <w:rsid w:val="00CD1CBA"/>
    <w:rsid w:val="00CD1E3F"/>
    <w:rsid w:val="00CD212B"/>
    <w:rsid w:val="00CD2197"/>
    <w:rsid w:val="00CD21D2"/>
    <w:rsid w:val="00CD22E3"/>
    <w:rsid w:val="00CD2670"/>
    <w:rsid w:val="00CD2F17"/>
    <w:rsid w:val="00CD2F33"/>
    <w:rsid w:val="00CD32B2"/>
    <w:rsid w:val="00CD347B"/>
    <w:rsid w:val="00CD3578"/>
    <w:rsid w:val="00CD3944"/>
    <w:rsid w:val="00CD416B"/>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731"/>
    <w:rsid w:val="00CF22C4"/>
    <w:rsid w:val="00CF252F"/>
    <w:rsid w:val="00CF2757"/>
    <w:rsid w:val="00CF2C04"/>
    <w:rsid w:val="00CF2E95"/>
    <w:rsid w:val="00CF2FE2"/>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6F4B"/>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9EB"/>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1BF1"/>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432"/>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85"/>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1979"/>
    <w:rsid w:val="00D82361"/>
    <w:rsid w:val="00D825C8"/>
    <w:rsid w:val="00D82781"/>
    <w:rsid w:val="00D8297C"/>
    <w:rsid w:val="00D82FE9"/>
    <w:rsid w:val="00D8315A"/>
    <w:rsid w:val="00D83426"/>
    <w:rsid w:val="00D8362F"/>
    <w:rsid w:val="00D842C2"/>
    <w:rsid w:val="00D845DB"/>
    <w:rsid w:val="00D847F7"/>
    <w:rsid w:val="00D84915"/>
    <w:rsid w:val="00D84F8B"/>
    <w:rsid w:val="00D853FB"/>
    <w:rsid w:val="00D8549C"/>
    <w:rsid w:val="00D85E0B"/>
    <w:rsid w:val="00D85EE7"/>
    <w:rsid w:val="00D86886"/>
    <w:rsid w:val="00D86B8B"/>
    <w:rsid w:val="00D86E45"/>
    <w:rsid w:val="00D87327"/>
    <w:rsid w:val="00D873C4"/>
    <w:rsid w:val="00D876C8"/>
    <w:rsid w:val="00D876FD"/>
    <w:rsid w:val="00D87882"/>
    <w:rsid w:val="00D87A26"/>
    <w:rsid w:val="00D90128"/>
    <w:rsid w:val="00D90166"/>
    <w:rsid w:val="00D9017B"/>
    <w:rsid w:val="00D90484"/>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14F"/>
    <w:rsid w:val="00DA333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3AA"/>
    <w:rsid w:val="00DB05BC"/>
    <w:rsid w:val="00DB08A7"/>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3C5"/>
    <w:rsid w:val="00DC64B1"/>
    <w:rsid w:val="00DC6BC0"/>
    <w:rsid w:val="00DC6FA6"/>
    <w:rsid w:val="00DC7039"/>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0B2"/>
    <w:rsid w:val="00DE27B8"/>
    <w:rsid w:val="00DE2DF2"/>
    <w:rsid w:val="00DE3387"/>
    <w:rsid w:val="00DE3A84"/>
    <w:rsid w:val="00DE4090"/>
    <w:rsid w:val="00DE4305"/>
    <w:rsid w:val="00DE438F"/>
    <w:rsid w:val="00DE45C7"/>
    <w:rsid w:val="00DE48ED"/>
    <w:rsid w:val="00DE4902"/>
    <w:rsid w:val="00DE4E2F"/>
    <w:rsid w:val="00DE5458"/>
    <w:rsid w:val="00DE5587"/>
    <w:rsid w:val="00DE5F94"/>
    <w:rsid w:val="00DE6006"/>
    <w:rsid w:val="00DE6049"/>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308"/>
    <w:rsid w:val="00E00C23"/>
    <w:rsid w:val="00E00D07"/>
    <w:rsid w:val="00E00DB3"/>
    <w:rsid w:val="00E01130"/>
    <w:rsid w:val="00E01349"/>
    <w:rsid w:val="00E014B3"/>
    <w:rsid w:val="00E015D2"/>
    <w:rsid w:val="00E01880"/>
    <w:rsid w:val="00E01EFB"/>
    <w:rsid w:val="00E02106"/>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352"/>
    <w:rsid w:val="00E05DCF"/>
    <w:rsid w:val="00E05ECC"/>
    <w:rsid w:val="00E0616F"/>
    <w:rsid w:val="00E0671A"/>
    <w:rsid w:val="00E068BA"/>
    <w:rsid w:val="00E07141"/>
    <w:rsid w:val="00E07876"/>
    <w:rsid w:val="00E07BA9"/>
    <w:rsid w:val="00E07FAE"/>
    <w:rsid w:val="00E10500"/>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16E"/>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18FC"/>
    <w:rsid w:val="00E623A7"/>
    <w:rsid w:val="00E624DA"/>
    <w:rsid w:val="00E62838"/>
    <w:rsid w:val="00E62FEC"/>
    <w:rsid w:val="00E635F8"/>
    <w:rsid w:val="00E6388B"/>
    <w:rsid w:val="00E63CFA"/>
    <w:rsid w:val="00E647B4"/>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77BD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30C"/>
    <w:rsid w:val="00E84772"/>
    <w:rsid w:val="00E847D5"/>
    <w:rsid w:val="00E848B5"/>
    <w:rsid w:val="00E84B38"/>
    <w:rsid w:val="00E84B48"/>
    <w:rsid w:val="00E84D72"/>
    <w:rsid w:val="00E8536C"/>
    <w:rsid w:val="00E857C6"/>
    <w:rsid w:val="00E86D9F"/>
    <w:rsid w:val="00E86FB7"/>
    <w:rsid w:val="00E878A3"/>
    <w:rsid w:val="00E87B1D"/>
    <w:rsid w:val="00E87EEF"/>
    <w:rsid w:val="00E901A3"/>
    <w:rsid w:val="00E90391"/>
    <w:rsid w:val="00E903F9"/>
    <w:rsid w:val="00E90567"/>
    <w:rsid w:val="00E90629"/>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4F75"/>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A95"/>
    <w:rsid w:val="00EB1DEA"/>
    <w:rsid w:val="00EB1E5B"/>
    <w:rsid w:val="00EB1EF5"/>
    <w:rsid w:val="00EB2088"/>
    <w:rsid w:val="00EB2881"/>
    <w:rsid w:val="00EB3A80"/>
    <w:rsid w:val="00EB3CB8"/>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592"/>
    <w:rsid w:val="00EC27C6"/>
    <w:rsid w:val="00EC28FA"/>
    <w:rsid w:val="00EC29B7"/>
    <w:rsid w:val="00EC3293"/>
    <w:rsid w:val="00EC3504"/>
    <w:rsid w:val="00EC3A71"/>
    <w:rsid w:val="00EC4671"/>
    <w:rsid w:val="00EC468F"/>
    <w:rsid w:val="00EC493F"/>
    <w:rsid w:val="00EC4994"/>
    <w:rsid w:val="00EC4CC2"/>
    <w:rsid w:val="00EC512C"/>
    <w:rsid w:val="00EC5366"/>
    <w:rsid w:val="00EC57F8"/>
    <w:rsid w:val="00EC5F2D"/>
    <w:rsid w:val="00EC5F49"/>
    <w:rsid w:val="00EC645F"/>
    <w:rsid w:val="00EC65E0"/>
    <w:rsid w:val="00EC6BD2"/>
    <w:rsid w:val="00EC754E"/>
    <w:rsid w:val="00EC7558"/>
    <w:rsid w:val="00ED00B0"/>
    <w:rsid w:val="00ED032F"/>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6E9"/>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DA9"/>
    <w:rsid w:val="00F13DDD"/>
    <w:rsid w:val="00F13FA4"/>
    <w:rsid w:val="00F14230"/>
    <w:rsid w:val="00F149C5"/>
    <w:rsid w:val="00F14A43"/>
    <w:rsid w:val="00F14C2B"/>
    <w:rsid w:val="00F14D0C"/>
    <w:rsid w:val="00F14F7A"/>
    <w:rsid w:val="00F150CA"/>
    <w:rsid w:val="00F162E2"/>
    <w:rsid w:val="00F1690D"/>
    <w:rsid w:val="00F16C3F"/>
    <w:rsid w:val="00F170DE"/>
    <w:rsid w:val="00F1716F"/>
    <w:rsid w:val="00F17452"/>
    <w:rsid w:val="00F17DBF"/>
    <w:rsid w:val="00F17DDE"/>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2AD"/>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272"/>
    <w:rsid w:val="00F4735A"/>
    <w:rsid w:val="00F47383"/>
    <w:rsid w:val="00F47884"/>
    <w:rsid w:val="00F47B5A"/>
    <w:rsid w:val="00F47FA8"/>
    <w:rsid w:val="00F500BB"/>
    <w:rsid w:val="00F5122B"/>
    <w:rsid w:val="00F516F9"/>
    <w:rsid w:val="00F52079"/>
    <w:rsid w:val="00F52349"/>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E86"/>
    <w:rsid w:val="00F57225"/>
    <w:rsid w:val="00F57863"/>
    <w:rsid w:val="00F57AA9"/>
    <w:rsid w:val="00F57E13"/>
    <w:rsid w:val="00F60782"/>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426"/>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1D33"/>
    <w:rsid w:val="00F7206C"/>
    <w:rsid w:val="00F72277"/>
    <w:rsid w:val="00F72524"/>
    <w:rsid w:val="00F72756"/>
    <w:rsid w:val="00F728AE"/>
    <w:rsid w:val="00F72A90"/>
    <w:rsid w:val="00F72DB7"/>
    <w:rsid w:val="00F730B4"/>
    <w:rsid w:val="00F73344"/>
    <w:rsid w:val="00F73357"/>
    <w:rsid w:val="00F73CE3"/>
    <w:rsid w:val="00F7422B"/>
    <w:rsid w:val="00F74230"/>
    <w:rsid w:val="00F74811"/>
    <w:rsid w:val="00F74A5C"/>
    <w:rsid w:val="00F75233"/>
    <w:rsid w:val="00F7560B"/>
    <w:rsid w:val="00F75A77"/>
    <w:rsid w:val="00F75D23"/>
    <w:rsid w:val="00F75F47"/>
    <w:rsid w:val="00F770D9"/>
    <w:rsid w:val="00F770DA"/>
    <w:rsid w:val="00F77524"/>
    <w:rsid w:val="00F77F3D"/>
    <w:rsid w:val="00F77F52"/>
    <w:rsid w:val="00F805CA"/>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A0326"/>
    <w:rsid w:val="00FA07E4"/>
    <w:rsid w:val="00FA122A"/>
    <w:rsid w:val="00FA1B1F"/>
    <w:rsid w:val="00FA1CD2"/>
    <w:rsid w:val="00FA2BF7"/>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4E58"/>
    <w:rsid w:val="00FC504C"/>
    <w:rsid w:val="00FC57E7"/>
    <w:rsid w:val="00FC5B49"/>
    <w:rsid w:val="00FC5D68"/>
    <w:rsid w:val="00FC62FE"/>
    <w:rsid w:val="00FC6352"/>
    <w:rsid w:val="00FC653D"/>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013"/>
    <w:rsid w:val="00FD63D2"/>
    <w:rsid w:val="00FD6DC8"/>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14F"/>
    <w:rsid w:val="00FE4E11"/>
    <w:rsid w:val="00FE4E78"/>
    <w:rsid w:val="00FE51CF"/>
    <w:rsid w:val="00FE581C"/>
    <w:rsid w:val="00FE5C7D"/>
    <w:rsid w:val="00FE5E01"/>
    <w:rsid w:val="00FE5EBF"/>
    <w:rsid w:val="00FE5FBD"/>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5F58"/>
    <w:rsid w:val="00FF608B"/>
    <w:rsid w:val="00FF6546"/>
    <w:rsid w:val="00FF6609"/>
    <w:rsid w:val="00FF6FAE"/>
    <w:rsid w:val="00FF6FED"/>
    <w:rsid w:val="00FF7638"/>
    <w:rsid w:val="00FF76A3"/>
    <w:rsid w:val="00FF785C"/>
    <w:rsid w:val="00FF78AD"/>
    <w:rsid w:val="0CBC1A91"/>
    <w:rsid w:val="4C3A19BB"/>
    <w:rsid w:val="58B649AF"/>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EC56BAA5-69B1-4AC7-83A5-9981D83E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05761629">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184442980">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3EC56-E75D-4C1B-99AC-709939DE5173}">
  <ds:schemaRefs>
    <ds:schemaRef ds:uri="http://schemas.microsoft.com/sharepoint/v3/contenttype/forms"/>
  </ds:schemaRefs>
</ds:datastoreItem>
</file>

<file path=customXml/itemProps2.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customXml/itemProps3.xml><?xml version="1.0" encoding="utf-8"?>
<ds:datastoreItem xmlns:ds="http://schemas.openxmlformats.org/officeDocument/2006/customXml" ds:itemID="{E24152EC-92FC-41C3-9D5C-ED589A101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276</TotalTime>
  <Pages>3</Pages>
  <Words>831</Words>
  <Characters>4738</Characters>
  <Application>Microsoft Office Word</Application>
  <DocSecurity>0</DocSecurity>
  <Lines>39</Lines>
  <Paragraphs>11</Paragraphs>
  <ScaleCrop>false</ScaleCrop>
  <Company>KPMG</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Theeranun Kittimanasakul</cp:lastModifiedBy>
  <cp:revision>140</cp:revision>
  <cp:lastPrinted>2025-03-18T04:04:00Z</cp:lastPrinted>
  <dcterms:created xsi:type="dcterms:W3CDTF">2024-03-21T17:18:00Z</dcterms:created>
  <dcterms:modified xsi:type="dcterms:W3CDTF">2025-04-03T12:59:00Z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