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5040" w14:textId="77777777" w:rsidR="00D87296" w:rsidRPr="00E75741" w:rsidRDefault="00A10488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E75741">
        <w:rPr>
          <w:rFonts w:ascii="Angsana New" w:hAnsi="Angsana New" w:cs="Angsana New"/>
          <w:cs/>
        </w:rPr>
        <w:t>บริษัท ริช สปอร์ต จำกัด (มหาชน)</w:t>
      </w:r>
      <w:r w:rsidR="00D87296" w:rsidRPr="00E75741">
        <w:rPr>
          <w:rFonts w:ascii="Angsana New" w:hAnsi="Angsana New" w:cs="Angsana New"/>
          <w:cs/>
        </w:rPr>
        <w:t xml:space="preserve"> และบริษัทย่อย</w:t>
      </w:r>
    </w:p>
    <w:p w14:paraId="5BAC904C" w14:textId="008FB0F7" w:rsidR="00D87296" w:rsidRPr="00E75741" w:rsidRDefault="00D87296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E75741">
        <w:rPr>
          <w:rFonts w:ascii="Angsana New" w:hAnsi="Angsana New" w:cs="Angsana New"/>
          <w:cs/>
        </w:rPr>
        <w:t>หมายเหตุประกอบงบการเงิน</w:t>
      </w:r>
    </w:p>
    <w:p w14:paraId="0628A6EE" w14:textId="48F53400" w:rsidR="00D87296" w:rsidRPr="00E75741" w:rsidRDefault="00A10488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E75741">
        <w:rPr>
          <w:rFonts w:ascii="Angsana New" w:hAnsi="Angsana New" w:cs="Angsana New"/>
          <w:cs/>
        </w:rPr>
        <w:t>สำหรับปีสิ้นสุดวันที่</w:t>
      </w:r>
      <w:r w:rsidRPr="00E75741">
        <w:rPr>
          <w:rFonts w:ascii="Angsana New" w:hAnsi="Angsana New" w:cs="Angsana New"/>
        </w:rPr>
        <w:t xml:space="preserve"> </w:t>
      </w:r>
      <w:r w:rsidR="00226653" w:rsidRPr="00E75741">
        <w:rPr>
          <w:rFonts w:ascii="Angsana New" w:hAnsi="Angsana New" w:cs="Angsana New"/>
        </w:rPr>
        <w:t xml:space="preserve">31 </w:t>
      </w:r>
      <w:r w:rsidR="00226653" w:rsidRPr="00E75741">
        <w:rPr>
          <w:rFonts w:ascii="Angsana New" w:hAnsi="Angsana New" w:cs="Angsana New"/>
          <w:cs/>
        </w:rPr>
        <w:t xml:space="preserve">ธันวาคม </w:t>
      </w:r>
      <w:r w:rsidR="004E08BE">
        <w:rPr>
          <w:rFonts w:ascii="Angsana New" w:hAnsi="Angsana New" w:cs="Angsana New"/>
        </w:rPr>
        <w:t>2567</w:t>
      </w:r>
      <w:r w:rsidR="00226653" w:rsidRPr="00E75741">
        <w:rPr>
          <w:rFonts w:ascii="Angsana New" w:hAnsi="Angsana New" w:cs="Angsana New"/>
        </w:rPr>
        <w:t xml:space="preserve">   </w:t>
      </w:r>
    </w:p>
    <w:p w14:paraId="60989A7A" w14:textId="77777777" w:rsidR="00956AD2" w:rsidRPr="00E75741" w:rsidRDefault="00D966DE" w:rsidP="009A42D8">
      <w:pPr>
        <w:pStyle w:val="a1"/>
        <w:tabs>
          <w:tab w:val="clear" w:pos="360"/>
          <w:tab w:val="clear" w:pos="720"/>
          <w:tab w:val="clear" w:pos="1080"/>
          <w:tab w:val="left" w:pos="540"/>
        </w:tabs>
        <w:spacing w:before="36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87296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E9D5BC9" w14:textId="5CCA84B2" w:rsidR="00AB0F38" w:rsidRDefault="00AB0F38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A10488" w:rsidRPr="00E75741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E75741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A10488" w:rsidRPr="00E7574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ผลิตและจำหน่ายรองเท้า เสื้อผ้า หมวก และกระเป๋า</w:t>
      </w:r>
      <w:r w:rsidR="00A10488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A10488" w:rsidRPr="00E75741">
        <w:rPr>
          <w:rFonts w:ascii="Angsana New" w:hAnsi="Angsana New"/>
          <w:sz w:val="32"/>
          <w:szCs w:val="32"/>
          <w:cs/>
        </w:rPr>
        <w:t>ที่อยู่ตามที่จดทะเบียนของ</w:t>
      </w:r>
      <w:r w:rsidR="00A10488" w:rsidRPr="0026124F">
        <w:rPr>
          <w:rFonts w:ascii="Angsana New" w:hAnsi="Angsana New"/>
          <w:sz w:val="32"/>
          <w:szCs w:val="32"/>
          <w:cs/>
        </w:rPr>
        <w:t xml:space="preserve">บริษัทฯตั้งอยู่ที่เลขที่ </w:t>
      </w:r>
      <w:r w:rsidR="00A10488" w:rsidRPr="0026124F">
        <w:rPr>
          <w:rFonts w:ascii="Angsana New" w:hAnsi="Angsana New"/>
          <w:sz w:val="32"/>
          <w:szCs w:val="32"/>
        </w:rPr>
        <w:t>116/20</w:t>
      </w:r>
      <w:r w:rsidR="00A10488" w:rsidRPr="0026124F">
        <w:rPr>
          <w:rFonts w:ascii="Angsana New" w:hAnsi="Angsana New"/>
          <w:sz w:val="32"/>
          <w:szCs w:val="32"/>
          <w:cs/>
        </w:rPr>
        <w:t xml:space="preserve"> ถนน ณ ระนอง แขวงคลองเตย เขตคลองเตย กรุงเทพมหานคร</w:t>
      </w:r>
      <w:r w:rsidR="00A10488" w:rsidRPr="0026124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F1569" w:rsidRPr="0026124F">
        <w:rPr>
          <w:rFonts w:ascii="Angsana New" w:hAnsi="Angsana New"/>
          <w:sz w:val="32"/>
          <w:szCs w:val="32"/>
        </w:rPr>
        <w:t xml:space="preserve">                </w:t>
      </w:r>
      <w:r w:rsidR="00226653" w:rsidRPr="0026124F">
        <w:rPr>
          <w:rFonts w:ascii="Angsana New" w:hAnsi="Angsana New"/>
          <w:sz w:val="32"/>
          <w:szCs w:val="32"/>
        </w:rPr>
        <w:t xml:space="preserve">31 </w:t>
      </w:r>
      <w:r w:rsidR="00226653" w:rsidRPr="002612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6653" w:rsidRPr="0026124F">
        <w:rPr>
          <w:rFonts w:ascii="Angsana New" w:hAnsi="Angsana New"/>
          <w:sz w:val="32"/>
          <w:szCs w:val="32"/>
        </w:rPr>
        <w:t>256</w:t>
      </w:r>
      <w:r w:rsidR="00917522" w:rsidRPr="0026124F">
        <w:rPr>
          <w:rFonts w:ascii="Angsana New" w:hAnsi="Angsana New"/>
          <w:sz w:val="32"/>
          <w:szCs w:val="32"/>
        </w:rPr>
        <w:t>7</w:t>
      </w:r>
      <w:r w:rsidR="00644C36" w:rsidRPr="0026124F">
        <w:rPr>
          <w:rFonts w:ascii="Angsana New" w:hAnsi="Angsana New"/>
          <w:sz w:val="32"/>
          <w:szCs w:val="32"/>
        </w:rPr>
        <w:t xml:space="preserve"> </w:t>
      </w:r>
      <w:r w:rsidR="00A10488" w:rsidRPr="0026124F">
        <w:rPr>
          <w:rFonts w:ascii="Angsana New" w:hAnsi="Angsana New" w:hint="cs"/>
          <w:sz w:val="32"/>
          <w:szCs w:val="32"/>
          <w:cs/>
        </w:rPr>
        <w:t>บริษัทฯมีสาขาจำนว</w:t>
      </w:r>
      <w:r w:rsidR="00067C1F" w:rsidRPr="0026124F">
        <w:rPr>
          <w:rFonts w:ascii="Angsana New" w:hAnsi="Angsana New" w:hint="cs"/>
          <w:sz w:val="32"/>
          <w:szCs w:val="32"/>
          <w:cs/>
        </w:rPr>
        <w:t>น</w:t>
      </w:r>
      <w:r w:rsidR="00067C1F" w:rsidRPr="0026124F">
        <w:rPr>
          <w:rFonts w:ascii="Angsana New" w:hAnsi="Angsana New"/>
          <w:sz w:val="32"/>
          <w:szCs w:val="32"/>
        </w:rPr>
        <w:t xml:space="preserve"> </w:t>
      </w:r>
      <w:r w:rsidR="00F60BB0" w:rsidRPr="0026124F">
        <w:rPr>
          <w:rFonts w:ascii="Angsana New" w:hAnsi="Angsana New"/>
          <w:sz w:val="32"/>
          <w:szCs w:val="32"/>
        </w:rPr>
        <w:t>6</w:t>
      </w:r>
      <w:r w:rsidR="00284F9C" w:rsidRPr="0026124F">
        <w:rPr>
          <w:rFonts w:ascii="Angsana New" w:hAnsi="Angsana New"/>
          <w:sz w:val="32"/>
          <w:szCs w:val="32"/>
        </w:rPr>
        <w:t>1</w:t>
      </w:r>
      <w:r w:rsidR="001C64C3" w:rsidRPr="0026124F">
        <w:rPr>
          <w:rFonts w:ascii="Angsana New" w:hAnsi="Angsana New" w:hint="cs"/>
          <w:sz w:val="32"/>
          <w:szCs w:val="32"/>
          <w:cs/>
        </w:rPr>
        <w:t xml:space="preserve"> </w:t>
      </w:r>
      <w:r w:rsidR="00D64181" w:rsidRPr="0026124F">
        <w:rPr>
          <w:rFonts w:ascii="Angsana New" w:hAnsi="Angsana New" w:hint="cs"/>
          <w:sz w:val="32"/>
          <w:szCs w:val="32"/>
          <w:cs/>
        </w:rPr>
        <w:t>แห่ง</w:t>
      </w:r>
      <w:r w:rsidR="00A10488" w:rsidRPr="0026124F">
        <w:rPr>
          <w:rFonts w:ascii="Angsana New" w:hAnsi="Angsana New"/>
          <w:sz w:val="32"/>
          <w:szCs w:val="32"/>
        </w:rPr>
        <w:t xml:space="preserve"> (</w:t>
      </w:r>
      <w:r w:rsidR="00226653" w:rsidRPr="0026124F">
        <w:rPr>
          <w:rFonts w:ascii="Angsana New" w:hAnsi="Angsana New"/>
          <w:sz w:val="32"/>
          <w:szCs w:val="32"/>
        </w:rPr>
        <w:t>256</w:t>
      </w:r>
      <w:r w:rsidR="00917522" w:rsidRPr="0026124F">
        <w:rPr>
          <w:rFonts w:ascii="Angsana New" w:hAnsi="Angsana New"/>
          <w:sz w:val="32"/>
          <w:szCs w:val="32"/>
        </w:rPr>
        <w:t>6</w:t>
      </w:r>
      <w:r w:rsidR="00A10488" w:rsidRPr="0026124F">
        <w:rPr>
          <w:rFonts w:ascii="Angsana New" w:hAnsi="Angsana New"/>
          <w:sz w:val="32"/>
          <w:szCs w:val="32"/>
        </w:rPr>
        <w:t>:</w:t>
      </w:r>
      <w:r w:rsidR="00365590" w:rsidRPr="0026124F">
        <w:rPr>
          <w:rFonts w:ascii="Angsana New" w:hAnsi="Angsana New"/>
          <w:sz w:val="32"/>
          <w:szCs w:val="32"/>
        </w:rPr>
        <w:t xml:space="preserve"> </w:t>
      </w:r>
      <w:r w:rsidR="00917522" w:rsidRPr="0026124F">
        <w:rPr>
          <w:rFonts w:ascii="Angsana New" w:hAnsi="Angsana New"/>
          <w:sz w:val="32"/>
          <w:szCs w:val="32"/>
        </w:rPr>
        <w:t>67</w:t>
      </w:r>
      <w:r w:rsidR="00226653" w:rsidRPr="0026124F">
        <w:rPr>
          <w:rFonts w:ascii="Angsana New" w:hAnsi="Angsana New" w:hint="cs"/>
          <w:sz w:val="32"/>
          <w:szCs w:val="32"/>
          <w:cs/>
        </w:rPr>
        <w:t xml:space="preserve"> </w:t>
      </w:r>
      <w:r w:rsidR="00D64181" w:rsidRPr="0026124F">
        <w:rPr>
          <w:rFonts w:ascii="Angsana New" w:hAnsi="Angsana New" w:hint="cs"/>
          <w:sz w:val="32"/>
          <w:szCs w:val="32"/>
          <w:cs/>
        </w:rPr>
        <w:t>แห่ง</w:t>
      </w:r>
      <w:r w:rsidR="00A10488" w:rsidRPr="0026124F">
        <w:rPr>
          <w:rFonts w:ascii="Angsana New" w:hAnsi="Angsana New" w:hint="cs"/>
          <w:sz w:val="32"/>
          <w:szCs w:val="32"/>
          <w:cs/>
        </w:rPr>
        <w:t>)</w:t>
      </w:r>
    </w:p>
    <w:p w14:paraId="0D905DE9" w14:textId="77777777" w:rsidR="006C7573" w:rsidRDefault="006C7573" w:rsidP="006C7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00F52">
        <w:rPr>
          <w:rFonts w:ascii="Angsana New" w:hAnsi="Angsana New"/>
          <w:sz w:val="32"/>
          <w:szCs w:val="32"/>
          <w:cs/>
        </w:rPr>
        <w:t>เมื่อ</w:t>
      </w:r>
      <w:r w:rsidRPr="00FB02CB">
        <w:rPr>
          <w:rFonts w:ascii="Angsana New" w:hAnsi="Angsana New"/>
          <w:sz w:val="32"/>
          <w:szCs w:val="32"/>
          <w:cs/>
        </w:rPr>
        <w:t xml:space="preserve">วันที่ </w:t>
      </w:r>
      <w:r w:rsidRPr="00FB02CB">
        <w:rPr>
          <w:rFonts w:ascii="Angsana New" w:hAnsi="Angsana New"/>
          <w:sz w:val="32"/>
          <w:szCs w:val="32"/>
        </w:rPr>
        <w:t>4</w:t>
      </w:r>
      <w:r w:rsidRPr="00FB02CB">
        <w:rPr>
          <w:rFonts w:ascii="Angsana New" w:hAnsi="Angsana New"/>
          <w:sz w:val="32"/>
          <w:szCs w:val="32"/>
          <w:cs/>
        </w:rPr>
        <w:t xml:space="preserve"> มีนาคม </w:t>
      </w:r>
      <w:r w:rsidRPr="00FB02CB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 w:rsidRPr="00000F52">
        <w:rPr>
          <w:rFonts w:ascii="Angsana New" w:hAnsi="Angsana New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บริษัทฯได้จดทะเบียนย้ายที่อยู่บริษัทฯกับกระทรวงพาณิชย์เป็นเลขที่ </w:t>
      </w:r>
      <w:r w:rsidRPr="00FB02CB">
        <w:rPr>
          <w:rFonts w:ascii="Angsana New" w:hAnsi="Angsana New"/>
          <w:sz w:val="32"/>
          <w:szCs w:val="32"/>
        </w:rPr>
        <w:t xml:space="preserve">1152 </w:t>
      </w:r>
      <w:r>
        <w:rPr>
          <w:rFonts w:ascii="Angsana New" w:hAnsi="Angsana New"/>
          <w:sz w:val="32"/>
          <w:szCs w:val="32"/>
        </w:rPr>
        <w:t xml:space="preserve">      </w:t>
      </w:r>
      <w:r w:rsidRPr="00FB02CB">
        <w:rPr>
          <w:rFonts w:ascii="Angsana New" w:hAnsi="Angsana New"/>
          <w:sz w:val="32"/>
          <w:szCs w:val="32"/>
          <w:cs/>
        </w:rPr>
        <w:t>อาคารปัน ชั้น</w:t>
      </w:r>
      <w:r w:rsidRPr="00FB02CB">
        <w:rPr>
          <w:rFonts w:ascii="Angsana New" w:hAnsi="Angsana New"/>
          <w:sz w:val="32"/>
          <w:szCs w:val="32"/>
        </w:rPr>
        <w:t xml:space="preserve">18 </w:t>
      </w:r>
      <w:r w:rsidRPr="00FB02CB">
        <w:rPr>
          <w:rFonts w:ascii="Angsana New" w:hAnsi="Angsana New"/>
          <w:sz w:val="32"/>
          <w:szCs w:val="32"/>
          <w:cs/>
        </w:rPr>
        <w:t xml:space="preserve">ห้องเลขที่ </w:t>
      </w:r>
      <w:r w:rsidRPr="00FB02CB">
        <w:rPr>
          <w:rFonts w:ascii="Angsana New" w:hAnsi="Angsana New"/>
          <w:sz w:val="32"/>
          <w:szCs w:val="32"/>
        </w:rPr>
        <w:t>1801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02CB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02CB">
        <w:rPr>
          <w:rFonts w:ascii="Angsana New" w:hAnsi="Angsana New"/>
          <w:sz w:val="32"/>
          <w:szCs w:val="32"/>
        </w:rPr>
        <w:t xml:space="preserve">1805 </w:t>
      </w:r>
      <w:r w:rsidRPr="00FB02CB">
        <w:rPr>
          <w:rFonts w:ascii="Angsana New" w:hAnsi="Angsana New"/>
          <w:sz w:val="32"/>
          <w:szCs w:val="32"/>
          <w:cs/>
        </w:rPr>
        <w:t xml:space="preserve">และ </w:t>
      </w:r>
      <w:r w:rsidRPr="00FB02CB">
        <w:rPr>
          <w:rFonts w:ascii="Angsana New" w:hAnsi="Angsana New"/>
          <w:sz w:val="32"/>
          <w:szCs w:val="32"/>
        </w:rPr>
        <w:t xml:space="preserve">1808 </w:t>
      </w:r>
      <w:r w:rsidRPr="00FB02CB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Pr="00FB02CB">
        <w:rPr>
          <w:rFonts w:ascii="Angsana New" w:hAnsi="Angsana New"/>
          <w:sz w:val="32"/>
          <w:szCs w:val="32"/>
        </w:rPr>
        <w:t xml:space="preserve">4 </w:t>
      </w:r>
      <w:r w:rsidRPr="00FB02CB">
        <w:rPr>
          <w:rFonts w:ascii="Angsana New" w:hAnsi="Angsana New"/>
          <w:sz w:val="32"/>
          <w:szCs w:val="32"/>
          <w:cs/>
        </w:rPr>
        <w:t xml:space="preserve">แขวงคลองเตย เขตคลองเตย </w:t>
      </w:r>
      <w:r>
        <w:rPr>
          <w:rFonts w:ascii="Angsana New" w:hAnsi="Angsana New"/>
          <w:sz w:val="32"/>
          <w:szCs w:val="32"/>
        </w:rPr>
        <w:t xml:space="preserve">       </w:t>
      </w:r>
      <w:r w:rsidRPr="00FB02CB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5D7180A" w14:textId="77777777" w:rsidR="00C249B4" w:rsidRPr="00E75741" w:rsidRDefault="00D966DE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2</w:t>
      </w:r>
      <w:r w:rsidR="00CA749E" w:rsidRPr="00E75741">
        <w:rPr>
          <w:rFonts w:ascii="Angsana New" w:hAnsi="Angsana New"/>
          <w:b/>
          <w:bCs/>
          <w:sz w:val="32"/>
          <w:szCs w:val="32"/>
        </w:rPr>
        <w:t>.</w:t>
      </w:r>
      <w:r w:rsidR="00C249B4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2114C5" w:rsidRPr="00E757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7C238BC" w14:textId="6F50E7A4" w:rsidR="005132AC" w:rsidRPr="00E75741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2.1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F1569" w:rsidRPr="00E75741">
        <w:rPr>
          <w:rFonts w:ascii="Angsana New" w:hAnsi="Angsana New"/>
          <w:sz w:val="32"/>
          <w:szCs w:val="32"/>
        </w:rPr>
        <w:t xml:space="preserve">         </w:t>
      </w:r>
      <w:r w:rsidRPr="00E75741">
        <w:rPr>
          <w:rFonts w:ascii="Angsana New" w:hAnsi="Angsana New"/>
          <w:sz w:val="32"/>
          <w:szCs w:val="32"/>
          <w:cs/>
        </w:rPr>
        <w:t>พ</w:t>
      </w:r>
      <w:r w:rsidRPr="00E75741">
        <w:rPr>
          <w:rFonts w:ascii="Angsana New" w:hAnsi="Angsana New"/>
          <w:sz w:val="32"/>
          <w:szCs w:val="32"/>
        </w:rPr>
        <w:t>.</w:t>
      </w:r>
      <w:r w:rsidRPr="00E75741">
        <w:rPr>
          <w:rFonts w:ascii="Angsana New" w:hAnsi="Angsana New"/>
          <w:sz w:val="32"/>
          <w:szCs w:val="32"/>
          <w:cs/>
        </w:rPr>
        <w:t>ศ</w:t>
      </w:r>
      <w:r w:rsidRPr="00E75741">
        <w:rPr>
          <w:rFonts w:ascii="Angsana New" w:hAnsi="Angsana New"/>
          <w:sz w:val="32"/>
          <w:szCs w:val="32"/>
        </w:rPr>
        <w:t xml:space="preserve">. 2547 </w:t>
      </w:r>
      <w:r w:rsidRPr="00E75741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E75741">
        <w:rPr>
          <w:rFonts w:ascii="Angsana New" w:hAnsi="Angsana New"/>
          <w:sz w:val="32"/>
          <w:szCs w:val="32"/>
        </w:rPr>
        <w:t>.</w:t>
      </w:r>
      <w:r w:rsidRPr="00E75741">
        <w:rPr>
          <w:rFonts w:ascii="Angsana New" w:hAnsi="Angsana New"/>
          <w:sz w:val="32"/>
          <w:szCs w:val="32"/>
          <w:cs/>
        </w:rPr>
        <w:t>ศ</w:t>
      </w:r>
      <w:r w:rsidRPr="00E75741">
        <w:rPr>
          <w:rFonts w:ascii="Angsana New" w:hAnsi="Angsana New"/>
          <w:sz w:val="32"/>
          <w:szCs w:val="32"/>
        </w:rPr>
        <w:t>. 2543</w:t>
      </w:r>
    </w:p>
    <w:p w14:paraId="51075CF0" w14:textId="0498AB17" w:rsidR="005132AC" w:rsidRPr="00E75741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22853875" w14:textId="22914A9F" w:rsidR="005132AC" w:rsidRPr="00E75741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BD3AF1A" w14:textId="48494B27" w:rsidR="002114C5" w:rsidRPr="00E75741" w:rsidRDefault="002114C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2.2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2F1670A" w14:textId="449DACA9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ก)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1E561B" w:rsidRPr="00E75741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="005132AC" w:rsidRPr="00E75741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</w:t>
      </w:r>
      <w:r w:rsidR="002114C5" w:rsidRPr="00E7574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1470"/>
        <w:gridCol w:w="1200"/>
        <w:gridCol w:w="1200"/>
      </w:tblGrid>
      <w:tr w:rsidR="002114C5" w:rsidRPr="00E75741" w14:paraId="6903F773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0AC85E" w14:textId="77777777" w:rsidR="002114C5" w:rsidRPr="00E75741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B5A0E8" w14:textId="77777777" w:rsidR="002114C5" w:rsidRPr="00E75741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CEAA758" w14:textId="77777777" w:rsidR="002114C5" w:rsidRPr="00E75741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A440" w14:textId="77777777" w:rsidR="002114C5" w:rsidRPr="00E75741" w:rsidRDefault="002114C5" w:rsidP="009A42D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114C5" w:rsidRPr="00E75741" w14:paraId="5DBFFE66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38EC90" w14:textId="1CC36206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ED7D5C" w:rsidRPr="00E757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D83ED6" w14:textId="77777777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EF4825" w14:textId="77777777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F9A52" w14:textId="77777777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561B" w:rsidRPr="00E75741" w14:paraId="6465813C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8F7B41" w14:textId="77777777" w:rsidR="001E561B" w:rsidRPr="00E75741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782B2F" w14:textId="77777777" w:rsidR="001E561B" w:rsidRPr="00E75741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1D50E4" w14:textId="77777777" w:rsidR="001E561B" w:rsidRPr="00E75741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F1C1" w14:textId="72EFF1BE" w:rsidR="001E561B" w:rsidRPr="00E75741" w:rsidRDefault="00640E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="00226653" w:rsidRPr="00E7574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D90" w14:textId="439DF1DA" w:rsidR="001E561B" w:rsidRPr="00E75741" w:rsidRDefault="00640E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114C5" w:rsidRPr="00E75741" w14:paraId="7B4B8230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BBAAB" w14:textId="77777777" w:rsidR="002114C5" w:rsidRPr="00E75741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D50871" w14:textId="77777777" w:rsidR="002114C5" w:rsidRPr="00E75741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EB1941F" w14:textId="77777777" w:rsidR="002114C5" w:rsidRPr="00E75741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8C1E29" w14:textId="77777777" w:rsidR="002114C5" w:rsidRPr="00E75741" w:rsidRDefault="00B5707F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</w:t>
            </w:r>
            <w:r w:rsidR="002114C5" w:rsidRPr="00E7574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757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6DEDE1" w14:textId="77777777" w:rsidR="002114C5" w:rsidRPr="00E75741" w:rsidRDefault="00B5707F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</w:t>
            </w:r>
            <w:r w:rsidR="002114C5" w:rsidRPr="00E7574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757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836" w:rsidRPr="00E75741" w14:paraId="7E32E877" w14:textId="77777777" w:rsidTr="0068251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CE6726" w14:textId="77777777" w:rsidR="004C1836" w:rsidRPr="00E75741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Rich Avenue Company Limited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57CC15" w14:textId="77777777" w:rsidR="004C1836" w:rsidRPr="00E75741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23D3311" w14:textId="77777777" w:rsidR="004C1836" w:rsidRPr="00E75741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DD13AE" w14:textId="68C92A33" w:rsidR="004C1836" w:rsidRPr="00E75741" w:rsidRDefault="00D75ECA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48C178" w14:textId="77777777" w:rsidR="004C1836" w:rsidRPr="00E75741" w:rsidRDefault="00EC361D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</w:tr>
    </w:tbl>
    <w:p w14:paraId="60BC5D93" w14:textId="77777777" w:rsidR="00E87143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</w:p>
    <w:p w14:paraId="020D0F33" w14:textId="7E4EEF8E" w:rsidR="002114C5" w:rsidRPr="00E75741" w:rsidRDefault="00E8714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114C5" w:rsidRPr="00E75741">
        <w:rPr>
          <w:rFonts w:ascii="Angsana New" w:hAnsi="Angsana New"/>
          <w:sz w:val="32"/>
          <w:szCs w:val="32"/>
          <w:cs/>
        </w:rPr>
        <w:t>ข)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E75741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4A0CD5A5" w14:textId="64B274D1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 xml:space="preserve">ค) 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E75741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2114C5" w:rsidRPr="00E75741">
        <w:rPr>
          <w:rFonts w:ascii="Angsana New" w:hAnsi="Angsana New"/>
          <w:sz w:val="32"/>
          <w:szCs w:val="32"/>
        </w:rPr>
        <w:t xml:space="preserve"> 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696CE4AC" w14:textId="2D3860B3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ง)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18D8124" w14:textId="6BAC366C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จ)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2114C5" w:rsidRPr="00E75741">
        <w:rPr>
          <w:rFonts w:ascii="Angsana New" w:hAnsi="Angsana New"/>
          <w:sz w:val="32"/>
          <w:szCs w:val="32"/>
        </w:rPr>
        <w:t xml:space="preserve">  </w:t>
      </w:r>
    </w:p>
    <w:p w14:paraId="7C9FEFB5" w14:textId="1B545D0F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ฉ)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A4556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AA4556" w:rsidRPr="00E75741">
        <w:rPr>
          <w:rFonts w:ascii="Angsana New" w:hAnsi="Angsana New" w:hint="cs"/>
          <w:sz w:val="32"/>
          <w:szCs w:val="32"/>
          <w:cs/>
        </w:rPr>
        <w:t xml:space="preserve">      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1EBBE459" w14:textId="48B0CF3D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ช)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E75741">
        <w:rPr>
          <w:rFonts w:ascii="Angsana New" w:hAnsi="Angsana New"/>
          <w:sz w:val="32"/>
          <w:szCs w:val="32"/>
        </w:rPr>
        <w:t xml:space="preserve">     </w:t>
      </w:r>
      <w:r w:rsidR="002114C5" w:rsidRPr="00E75741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</w:t>
      </w:r>
      <w:r w:rsidRPr="00E75741">
        <w:rPr>
          <w:rFonts w:ascii="Angsana New" w:hAnsi="Angsana New"/>
          <w:sz w:val="32"/>
          <w:szCs w:val="32"/>
        </w:rPr>
        <w:t xml:space="preserve">         </w:t>
      </w:r>
      <w:r w:rsidR="002114C5" w:rsidRPr="00E75741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ขาดทุนรวมและส่วนของผู้ถือหุ้นในงบฐานะการเงินรวม</w:t>
      </w:r>
    </w:p>
    <w:p w14:paraId="2933EBE5" w14:textId="36B16E40" w:rsidR="002114C5" w:rsidRPr="00E75741" w:rsidRDefault="002114C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2.3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</w:t>
      </w:r>
      <w:r w:rsidR="00500FC8" w:rsidRPr="00E75741">
        <w:rPr>
          <w:rFonts w:ascii="Angsana New" w:hAnsi="Angsana New"/>
          <w:spacing w:val="-4"/>
          <w:sz w:val="32"/>
          <w:szCs w:val="32"/>
          <w:cs/>
        </w:rPr>
        <w:t>าร</w:t>
      </w:r>
      <w:r w:rsidR="00B5707F" w:rsidRPr="00E75741">
        <w:rPr>
          <w:rFonts w:ascii="Angsana New" w:hAnsi="Angsana New"/>
          <w:spacing w:val="-4"/>
          <w:sz w:val="32"/>
          <w:szCs w:val="32"/>
          <w:cs/>
        </w:rPr>
        <w:t>โดยแสดงเงินลงทุนในบริษัทย่อย</w:t>
      </w:r>
      <w:r w:rsidR="00224A97">
        <w:rPr>
          <w:rFonts w:ascii="Angsana New" w:hAnsi="Angsana New" w:hint="cs"/>
          <w:spacing w:val="-4"/>
          <w:sz w:val="32"/>
          <w:szCs w:val="32"/>
          <w:cs/>
        </w:rPr>
        <w:t>และบริษัทร่วม</w:t>
      </w:r>
      <w:r w:rsidRPr="00E75741">
        <w:rPr>
          <w:rFonts w:ascii="Angsana New" w:hAnsi="Angsana New"/>
          <w:spacing w:val="-4"/>
          <w:sz w:val="32"/>
          <w:szCs w:val="32"/>
          <w:cs/>
        </w:rPr>
        <w:t>ตามวิธีราคาทุน</w:t>
      </w:r>
    </w:p>
    <w:p w14:paraId="47ED878F" w14:textId="6661E0CF" w:rsidR="00EF5527" w:rsidRPr="00E75741" w:rsidRDefault="00EF5527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E764AD8" w14:textId="77777777" w:rsidR="005E1B45" w:rsidRPr="00541EF4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="005E1B45" w:rsidRPr="00E75741">
        <w:rPr>
          <w:rFonts w:ascii="Angsana New" w:hAnsi="Angsana New"/>
          <w:b/>
          <w:bCs/>
          <w:sz w:val="32"/>
          <w:szCs w:val="32"/>
        </w:rPr>
        <w:t> </w:t>
      </w:r>
      <w:r w:rsidR="005E1B45" w:rsidRPr="00E75741">
        <w:rPr>
          <w:rFonts w:ascii="Angsana New" w:hAnsi="Angsana New"/>
          <w:b/>
          <w:bCs/>
          <w:sz w:val="32"/>
          <w:szCs w:val="32"/>
        </w:rPr>
        <w:tab/>
      </w:r>
      <w:r w:rsidR="005E1B45" w:rsidRPr="00541EF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C7708D" w:rsidRPr="00541EF4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E1B45" w:rsidRPr="00541EF4">
        <w:rPr>
          <w:rFonts w:ascii="Angsana New" w:hAnsi="Angsana New"/>
          <w:b/>
          <w:bCs/>
          <w:sz w:val="32"/>
          <w:szCs w:val="32"/>
          <w:cs/>
        </w:rPr>
        <w:t xml:space="preserve">ปัจจุบัน </w:t>
      </w:r>
    </w:p>
    <w:p w14:paraId="50A03FC5" w14:textId="66D374CF" w:rsidR="00541EF4" w:rsidRPr="00541EF4" w:rsidRDefault="00541EF4" w:rsidP="00541EF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1EF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541EF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41E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1E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41EF4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41EF4">
        <w:rPr>
          <w:rFonts w:asciiTheme="majorBidi" w:hAnsiTheme="majorBidi" w:cstheme="majorBidi"/>
          <w:sz w:val="32"/>
          <w:szCs w:val="32"/>
        </w:rPr>
        <w:t>1</w:t>
      </w:r>
      <w:r w:rsidRPr="00541EF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41EF4">
        <w:rPr>
          <w:rFonts w:asciiTheme="majorBidi" w:hAnsiTheme="majorBidi" w:cstheme="majorBidi"/>
          <w:sz w:val="32"/>
          <w:szCs w:val="32"/>
        </w:rPr>
        <w:t>2567</w:t>
      </w:r>
      <w:r w:rsidRPr="00541EF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968D712" w14:textId="393FFCD6" w:rsidR="005E1B45" w:rsidRPr="00E75741" w:rsidRDefault="00541EF4" w:rsidP="0054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41EF4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</w:rPr>
        <w:tab/>
      </w:r>
      <w:r w:rsidRPr="00541EF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41EF4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541EF4">
        <w:rPr>
          <w:rFonts w:asciiTheme="majorBidi" w:hAnsiTheme="majorBidi" w:cstheme="majorBidi"/>
          <w:sz w:val="32"/>
          <w:szCs w:val="32"/>
          <w:cs/>
        </w:rPr>
        <w:t>ต่อ</w:t>
      </w:r>
      <w:r w:rsidRPr="00541EF4">
        <w:rPr>
          <w:rFonts w:asciiTheme="majorBidi" w:hAnsiTheme="majorBidi" w:cstheme="majorBidi"/>
          <w:sz w:val="32"/>
          <w:szCs w:val="32"/>
        </w:rPr>
        <w:br/>
      </w:r>
      <w:r w:rsidRPr="00541EF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4A9D370" w14:textId="77777777" w:rsidR="009E42C6" w:rsidRPr="00E75741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75741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60F740E" w14:textId="4B832C7D" w:rsidR="005E1B45" w:rsidRPr="00E75741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lastRenderedPageBreak/>
        <w:t>3.2</w:t>
      </w:r>
      <w:r w:rsidR="005E1B45" w:rsidRPr="00E75741">
        <w:rPr>
          <w:rFonts w:ascii="Angsana New" w:hAnsi="Angsana New"/>
          <w:b/>
          <w:bCs/>
          <w:sz w:val="32"/>
          <w:szCs w:val="32"/>
        </w:rPr>
        <w:t xml:space="preserve">  </w:t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C65264" w:rsidRPr="00C6526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65264">
        <w:rPr>
          <w:rFonts w:ascii="Angsana New" w:hAnsi="Angsana New"/>
          <w:b/>
          <w:bCs/>
          <w:sz w:val="32"/>
          <w:szCs w:val="32"/>
        </w:rPr>
        <w:t>1</w:t>
      </w:r>
      <w:r w:rsidR="00C65264" w:rsidRPr="00C6526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C65264">
        <w:rPr>
          <w:rFonts w:ascii="Angsana New" w:hAnsi="Angsana New"/>
          <w:b/>
          <w:bCs/>
          <w:sz w:val="32"/>
          <w:szCs w:val="32"/>
        </w:rPr>
        <w:t>2568</w:t>
      </w:r>
    </w:p>
    <w:p w14:paraId="596CEDBD" w14:textId="7C70F648" w:rsidR="00224A97" w:rsidRPr="00224A97" w:rsidRDefault="00224A97" w:rsidP="00224A97">
      <w:pPr>
        <w:spacing w:before="120" w:after="120"/>
        <w:ind w:left="540"/>
        <w:jc w:val="thaiDistribute"/>
        <w:rPr>
          <w:sz w:val="32"/>
          <w:szCs w:val="32"/>
        </w:rPr>
      </w:pPr>
      <w:r w:rsidRPr="00224A9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24A97">
        <w:rPr>
          <w:sz w:val="32"/>
          <w:szCs w:val="32"/>
        </w:rPr>
        <w:t xml:space="preserve"> </w:t>
      </w:r>
      <w:r w:rsidRPr="00224A97">
        <w:rPr>
          <w:rFonts w:asciiTheme="majorBidi" w:hAnsiTheme="majorBidi" w:cstheme="majorBidi"/>
          <w:sz w:val="32"/>
          <w:szCs w:val="32"/>
        </w:rPr>
        <w:t xml:space="preserve">1 </w:t>
      </w:r>
      <w:r w:rsidRPr="00224A97">
        <w:rPr>
          <w:sz w:val="32"/>
          <w:szCs w:val="32"/>
          <w:cs/>
        </w:rPr>
        <w:t>มกราคม</w:t>
      </w:r>
      <w:r w:rsidRPr="00224A97">
        <w:rPr>
          <w:sz w:val="32"/>
          <w:szCs w:val="32"/>
        </w:rPr>
        <w:t xml:space="preserve"> </w:t>
      </w:r>
      <w:r w:rsidRPr="00224A97">
        <w:rPr>
          <w:rFonts w:asciiTheme="majorBidi" w:hAnsiTheme="majorBidi" w:cstheme="majorBidi"/>
          <w:sz w:val="32"/>
          <w:szCs w:val="32"/>
        </w:rPr>
        <w:t>2568</w:t>
      </w:r>
      <w:r w:rsidRPr="00224A97">
        <w:rPr>
          <w:sz w:val="32"/>
          <w:szCs w:val="32"/>
        </w:rPr>
        <w:t xml:space="preserve"> </w:t>
      </w:r>
      <w:r w:rsidRPr="00224A9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24A97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224A97">
        <w:rPr>
          <w:sz w:val="32"/>
          <w:szCs w:val="32"/>
          <w:cs/>
        </w:rPr>
        <w:t>มาตรฐาน</w:t>
      </w:r>
      <w:r w:rsidRPr="00224A97">
        <w:rPr>
          <w:sz w:val="32"/>
          <w:szCs w:val="32"/>
        </w:rPr>
        <w:t xml:space="preserve"> </w:t>
      </w:r>
    </w:p>
    <w:p w14:paraId="6AA73DED" w14:textId="14A530C1" w:rsidR="005E1B45" w:rsidRPr="00E75741" w:rsidRDefault="00224A97" w:rsidP="00224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24A97">
        <w:rPr>
          <w:rFonts w:asciiTheme="majorBidi" w:hAnsiTheme="majorBidi" w:cstheme="majorBidi"/>
          <w:sz w:val="32"/>
          <w:szCs w:val="32"/>
        </w:rPr>
        <w:tab/>
      </w:r>
      <w:r w:rsidRPr="00224A97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224A97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2CFFAD9A" w14:textId="3191CF57" w:rsidR="00956AD2" w:rsidRPr="00E75741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CA749E" w:rsidRPr="00E75741">
        <w:rPr>
          <w:rFonts w:ascii="Angsana New" w:hAnsi="Angsana New"/>
          <w:b/>
          <w:bCs/>
          <w:sz w:val="32"/>
          <w:szCs w:val="32"/>
        </w:rPr>
        <w:t>.</w:t>
      </w:r>
      <w:r w:rsidR="00D356E7" w:rsidRPr="00E75741">
        <w:rPr>
          <w:rFonts w:ascii="Angsana New" w:hAnsi="Angsana New"/>
          <w:b/>
          <w:bCs/>
          <w:sz w:val="32"/>
          <w:szCs w:val="32"/>
        </w:rPr>
        <w:tab/>
      </w:r>
      <w:r w:rsidR="00BD0D12" w:rsidRPr="00E757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7B3B420" w14:textId="77777777" w:rsidR="00814DDE" w:rsidRPr="00E75741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814DDE" w:rsidRPr="00E75741">
        <w:rPr>
          <w:rFonts w:ascii="Angsana New" w:hAnsi="Angsana New"/>
          <w:b/>
          <w:bCs/>
          <w:sz w:val="32"/>
          <w:szCs w:val="32"/>
        </w:rPr>
        <w:t>.1</w:t>
      </w:r>
      <w:r w:rsidR="00814DDE" w:rsidRPr="00E75741">
        <w:rPr>
          <w:rFonts w:ascii="Angsana New" w:hAnsi="Angsana New"/>
          <w:b/>
          <w:bCs/>
          <w:sz w:val="32"/>
          <w:szCs w:val="32"/>
        </w:rPr>
        <w:tab/>
      </w:r>
      <w:r w:rsidR="00814DDE" w:rsidRPr="00E7574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1C81" w:rsidRPr="00E75741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4121EE4" w14:textId="77777777" w:rsidR="00814DDE" w:rsidRPr="00E75741" w:rsidRDefault="00814DDE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pacing w:val="-4"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ab/>
        <w:t>ขาย</w:t>
      </w:r>
      <w:r w:rsidRPr="00E75741">
        <w:rPr>
          <w:rFonts w:ascii="Angsana New" w:hAnsi="Angsana New"/>
          <w:i/>
          <w:iCs/>
          <w:spacing w:val="-4"/>
          <w:sz w:val="32"/>
          <w:szCs w:val="32"/>
          <w:cs/>
        </w:rPr>
        <w:t>สินค้า</w:t>
      </w:r>
    </w:p>
    <w:p w14:paraId="763806EA" w14:textId="77777777" w:rsidR="00421804" w:rsidRPr="00E75741" w:rsidRDefault="00513703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421804" w:rsidRPr="00E75741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E6E2309" w14:textId="5EFD941B" w:rsidR="0042662B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4242FCFE" w14:textId="4FFF6218" w:rsidR="0042662B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E75741">
        <w:rPr>
          <w:rFonts w:ascii="Angsana New" w:hAnsi="Angsana New" w:hint="cs"/>
          <w:sz w:val="32"/>
          <w:szCs w:val="32"/>
          <w:cs/>
        </w:rPr>
        <w:t>ตาม</w:t>
      </w:r>
      <w:r w:rsidRPr="00E75741">
        <w:rPr>
          <w:rFonts w:ascii="Angsana New" w:hAnsi="Angsana New"/>
          <w:sz w:val="32"/>
          <w:szCs w:val="32"/>
          <w:cs/>
        </w:rPr>
        <w:t>เกณฑ์คงค้าง</w:t>
      </w:r>
      <w:r w:rsidRPr="00E75741">
        <w:rPr>
          <w:rFonts w:ascii="Angsana New" w:hAnsi="Angsana New" w:hint="cs"/>
          <w:sz w:val="32"/>
          <w:szCs w:val="32"/>
          <w:cs/>
        </w:rPr>
        <w:t>ด้วย</w:t>
      </w:r>
      <w:r w:rsidRPr="00E75741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E75741">
        <w:rPr>
          <w:rFonts w:ascii="Angsana New" w:hAnsi="Angsana New" w:hint="cs"/>
          <w:sz w:val="32"/>
          <w:szCs w:val="32"/>
          <w:cs/>
        </w:rPr>
        <w:t>โดยจะนำ</w:t>
      </w:r>
      <w:r w:rsidRPr="00E75741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E75741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E75741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ในภายหลัง</w:t>
      </w:r>
      <w:r w:rsidRPr="00E75741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E75741">
        <w:rPr>
          <w:rFonts w:ascii="Angsana New" w:hAnsi="Angsana New"/>
          <w:sz w:val="32"/>
          <w:szCs w:val="32"/>
          <w:cs/>
        </w:rPr>
        <w:t>จะ</w:t>
      </w:r>
      <w:r w:rsidRPr="00E75741">
        <w:rPr>
          <w:rFonts w:ascii="Angsana New" w:hAnsi="Angsana New" w:hint="cs"/>
          <w:sz w:val="32"/>
          <w:szCs w:val="32"/>
          <w:cs/>
        </w:rPr>
        <w:t>นำ</w:t>
      </w:r>
      <w:r w:rsidRPr="00E75741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E75741">
        <w:rPr>
          <w:rFonts w:ascii="Angsana New" w:hAnsi="Angsana New" w:hint="cs"/>
          <w:sz w:val="32"/>
          <w:szCs w:val="32"/>
          <w:cs/>
        </w:rPr>
        <w:t>ิ</w:t>
      </w:r>
      <w:r w:rsidRPr="00E75741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Pr="00E75741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E75741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EF06542" w14:textId="77777777" w:rsidR="0042662B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0769454F" w14:textId="4EB789B9" w:rsidR="009E7E72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75741">
        <w:rPr>
          <w:rFonts w:ascii="Angsana New" w:hAnsi="Angsana New" w:hint="cs"/>
          <w:sz w:val="32"/>
          <w:szCs w:val="32"/>
          <w:cs/>
        </w:rPr>
        <w:t>โดยใช้</w:t>
      </w:r>
      <w:r w:rsidRPr="00E75741">
        <w:rPr>
          <w:rFonts w:ascii="Angsana New" w:hAnsi="Angsana New"/>
          <w:sz w:val="32"/>
          <w:szCs w:val="32"/>
          <w:cs/>
        </w:rPr>
        <w:t>วิธีดอกเบี้ย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E75741">
        <w:rPr>
          <w:rFonts w:ascii="Angsana New" w:hAnsi="Angsana New" w:hint="cs"/>
          <w:sz w:val="32"/>
          <w:szCs w:val="32"/>
          <w:cs/>
        </w:rPr>
        <w:t>ตาม</w:t>
      </w:r>
      <w:r w:rsidRPr="00E75741">
        <w:rPr>
          <w:rFonts w:ascii="Angsana New" w:hAnsi="Angsana New"/>
          <w:sz w:val="32"/>
          <w:szCs w:val="32"/>
          <w:cs/>
        </w:rPr>
        <w:t>เกณฑ์คงค้าง</w:t>
      </w:r>
    </w:p>
    <w:p w14:paraId="6C94A13E" w14:textId="77777777" w:rsidR="00814DDE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814DDE" w:rsidRPr="00E75741">
        <w:rPr>
          <w:rFonts w:ascii="Angsana New" w:hAnsi="Angsana New"/>
          <w:b/>
          <w:bCs/>
          <w:sz w:val="32"/>
          <w:szCs w:val="32"/>
        </w:rPr>
        <w:t>.</w:t>
      </w:r>
      <w:r w:rsidR="00D966DE" w:rsidRPr="00E75741">
        <w:rPr>
          <w:rFonts w:ascii="Angsana New" w:hAnsi="Angsana New"/>
          <w:b/>
          <w:bCs/>
          <w:sz w:val="32"/>
          <w:szCs w:val="32"/>
        </w:rPr>
        <w:t>2</w:t>
      </w:r>
      <w:r w:rsidR="00814DDE" w:rsidRPr="00E757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FAB48C" w14:textId="75C5F08D" w:rsidR="00644C36" w:rsidRPr="00E75741" w:rsidRDefault="00814DDE" w:rsidP="0064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68251B" w:rsidRPr="00E75741">
        <w:rPr>
          <w:rFonts w:ascii="Angsana New" w:hAnsi="Angsana New"/>
          <w:sz w:val="32"/>
          <w:szCs w:val="32"/>
        </w:rPr>
        <w:t xml:space="preserve">         </w:t>
      </w:r>
      <w:r w:rsidRPr="00E7574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E75741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Pr="00E7574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C9AF4D6" w14:textId="77777777" w:rsidR="009E42C6" w:rsidRPr="00E75741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br w:type="page"/>
      </w:r>
    </w:p>
    <w:p w14:paraId="58ED1D6C" w14:textId="4127BD6E" w:rsidR="008D5D16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5D16" w:rsidRPr="00E75741">
        <w:rPr>
          <w:rFonts w:ascii="Angsana New" w:hAnsi="Angsana New"/>
          <w:b/>
          <w:bCs/>
          <w:sz w:val="32"/>
          <w:szCs w:val="32"/>
        </w:rPr>
        <w:t>.</w:t>
      </w:r>
      <w:r w:rsidR="00CE7E38" w:rsidRPr="00E75741">
        <w:rPr>
          <w:rFonts w:ascii="Angsana New" w:hAnsi="Angsana New"/>
          <w:b/>
          <w:bCs/>
          <w:sz w:val="32"/>
          <w:szCs w:val="32"/>
        </w:rPr>
        <w:t>3</w:t>
      </w:r>
      <w:r w:rsidR="008D5D16" w:rsidRPr="00E75741">
        <w:rPr>
          <w:rFonts w:ascii="Angsana New" w:hAnsi="Angsana New"/>
          <w:b/>
          <w:bCs/>
          <w:sz w:val="32"/>
          <w:szCs w:val="32"/>
        </w:rPr>
        <w:tab/>
      </w:r>
      <w:r w:rsidR="008D5D16" w:rsidRPr="00E757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B8EABC7" w14:textId="77777777" w:rsidR="008D5D16" w:rsidRPr="00E75741" w:rsidRDefault="008D5D1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0E4527" w:rsidRPr="00E75741">
        <w:rPr>
          <w:rFonts w:ascii="Angsana New" w:hAnsi="Angsana New"/>
          <w:spacing w:val="-4"/>
          <w:sz w:val="32"/>
          <w:szCs w:val="32"/>
          <w:cs/>
        </w:rPr>
        <w:t>และสินค้าระหว่างผลิต</w:t>
      </w:r>
      <w:r w:rsidRPr="00E75741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ตามวิธีถัวเฉลี่ยถ่วงน้ำหนักหรือมูลค่าสุทธิ</w:t>
      </w:r>
      <w:r w:rsidR="0068251B" w:rsidRPr="00E75741">
        <w:rPr>
          <w:rFonts w:ascii="Angsana New" w:hAnsi="Angsana New"/>
          <w:sz w:val="32"/>
          <w:szCs w:val="32"/>
        </w:rPr>
        <w:t xml:space="preserve">        </w:t>
      </w:r>
      <w:r w:rsidRPr="00E75741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5A4F02" w:rsidRPr="00E75741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4B60A837" w14:textId="77777777" w:rsidR="003A067F" w:rsidRPr="00E75741" w:rsidRDefault="000E4527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วัตถุดิบแสดงมูลค่าตามราคาทุนถัวเฉลี่ย</w:t>
      </w:r>
      <w:r w:rsidR="005A4F02" w:rsidRPr="00E75741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E75741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EE93ACC" w14:textId="056BEE45" w:rsidR="005F5926" w:rsidRPr="00E75741" w:rsidRDefault="005F5926" w:rsidP="005F5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E75741">
        <w:rPr>
          <w:rFonts w:ascii="Angsana New" w:hAnsi="Angsana New"/>
          <w:b/>
          <w:bCs/>
          <w:sz w:val="32"/>
          <w:szCs w:val="32"/>
        </w:rPr>
        <w:tab/>
      </w:r>
      <w:r w:rsidR="00EC1684" w:rsidRPr="00EC168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 และบริษัทร่วม</w:t>
      </w:r>
    </w:p>
    <w:p w14:paraId="423E3399" w14:textId="0FCF107F" w:rsidR="009812C7" w:rsidRPr="006F7081" w:rsidRDefault="005F5926" w:rsidP="00981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9812C7" w:rsidRPr="006F708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58399465" w14:textId="126FFAD7" w:rsidR="005F5926" w:rsidRPr="00E75741" w:rsidRDefault="009812C7" w:rsidP="00981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F7081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</w:t>
      </w:r>
      <w:r w:rsidRPr="009812C7">
        <w:rPr>
          <w:rFonts w:ascii="Angsana New" w:hAnsi="Angsana New"/>
          <w:sz w:val="32"/>
          <w:szCs w:val="32"/>
          <w:cs/>
        </w:rPr>
        <w:t>วิธีราคาทุน</w:t>
      </w:r>
      <w:r w:rsidR="006B71C9">
        <w:rPr>
          <w:rFonts w:ascii="Angsana New" w:hAnsi="Angsana New" w:hint="cs"/>
          <w:sz w:val="32"/>
          <w:szCs w:val="32"/>
          <w:cs/>
        </w:rPr>
        <w:t>สุทธิจากค่าเผื่อการลดมูลค่า (ถ้ามี)</w:t>
      </w:r>
    </w:p>
    <w:p w14:paraId="5622254A" w14:textId="645231E3" w:rsidR="00B43922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B43922" w:rsidRPr="00E75741">
        <w:rPr>
          <w:rFonts w:ascii="Angsana New" w:hAnsi="Angsana New"/>
          <w:b/>
          <w:bCs/>
          <w:sz w:val="32"/>
          <w:szCs w:val="32"/>
        </w:rPr>
        <w:t>.</w:t>
      </w:r>
      <w:r w:rsidR="009812C7">
        <w:rPr>
          <w:rFonts w:ascii="Angsana New" w:hAnsi="Angsana New"/>
          <w:b/>
          <w:bCs/>
          <w:sz w:val="32"/>
          <w:szCs w:val="32"/>
        </w:rPr>
        <w:t>5</w:t>
      </w:r>
      <w:r w:rsidR="00B43922" w:rsidRPr="00E7574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D6384" w14:textId="77777777" w:rsidR="00B43922" w:rsidRPr="00E75741" w:rsidRDefault="00B43922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C2517E" w:rsidRPr="00E75741">
        <w:rPr>
          <w:rFonts w:ascii="Angsana New" w:hAnsi="Angsana New"/>
          <w:sz w:val="32"/>
          <w:szCs w:val="32"/>
          <w:cs/>
        </w:rPr>
        <w:t xml:space="preserve">                  </w:t>
      </w:r>
      <w:r w:rsidRPr="00E75741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ถ้ามี</w:t>
      </w:r>
      <w:r w:rsidR="003107A0" w:rsidRPr="00E75741">
        <w:rPr>
          <w:rFonts w:ascii="Angsana New" w:hAnsi="Angsana New"/>
          <w:sz w:val="32"/>
          <w:szCs w:val="32"/>
        </w:rPr>
        <w:t>)</w:t>
      </w:r>
    </w:p>
    <w:p w14:paraId="71DFC4C6" w14:textId="77777777" w:rsidR="00B43922" w:rsidRPr="00E75741" w:rsidRDefault="00B43922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B43922" w:rsidRPr="00E75741" w14:paraId="3CE69953" w14:textId="77777777" w:rsidTr="00EF69BA">
        <w:tc>
          <w:tcPr>
            <w:tcW w:w="6480" w:type="dxa"/>
          </w:tcPr>
          <w:p w14:paraId="308CC9A8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2420F0E6" w14:textId="77777777" w:rsidR="00B43922" w:rsidRPr="00E75741" w:rsidRDefault="00C2517E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00FC8" w:rsidRPr="00E7574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540" w:type="dxa"/>
          </w:tcPr>
          <w:p w14:paraId="1EC66A3E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43922" w:rsidRPr="00E75741" w14:paraId="5662095D" w14:textId="77777777" w:rsidTr="00EF69BA">
        <w:tc>
          <w:tcPr>
            <w:tcW w:w="6480" w:type="dxa"/>
          </w:tcPr>
          <w:p w14:paraId="7594E5F5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6C46DBEA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>-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40" w:type="dxa"/>
          </w:tcPr>
          <w:p w14:paraId="756FA035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43922" w:rsidRPr="00E75741" w14:paraId="33FC1692" w14:textId="77777777" w:rsidTr="00EF69BA">
        <w:tc>
          <w:tcPr>
            <w:tcW w:w="6480" w:type="dxa"/>
          </w:tcPr>
          <w:p w14:paraId="0A0E1539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950D66A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</w:t>
            </w:r>
            <w:r w:rsidR="00C2517E"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>-</w:t>
            </w:r>
            <w:r w:rsidR="003D6C13" w:rsidRPr="00E757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067F" w:rsidRPr="00E7574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540" w:type="dxa"/>
          </w:tcPr>
          <w:p w14:paraId="0D3E8EE1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8FAA7CB" w14:textId="77777777" w:rsidR="00B43922" w:rsidRPr="00E75741" w:rsidRDefault="00B43922" w:rsidP="009A42D8">
      <w:pPr>
        <w:tabs>
          <w:tab w:val="clear" w:pos="454"/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E359AC" w:rsidRPr="00E75741">
        <w:rPr>
          <w:rFonts w:ascii="Angsana New" w:hAnsi="Angsana New" w:hint="cs"/>
          <w:sz w:val="32"/>
          <w:szCs w:val="32"/>
          <w:cs/>
        </w:rPr>
        <w:t>และก่อสร้าง</w:t>
      </w:r>
    </w:p>
    <w:p w14:paraId="7303FEE5" w14:textId="72701EC1" w:rsidR="00B43922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B568376" w14:textId="72ABB6CA" w:rsidR="00B43922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B43922" w:rsidRPr="00E75741">
        <w:rPr>
          <w:rFonts w:ascii="Angsana New" w:hAnsi="Angsana New"/>
          <w:b/>
          <w:bCs/>
          <w:sz w:val="32"/>
          <w:szCs w:val="32"/>
        </w:rPr>
        <w:t>.</w:t>
      </w:r>
      <w:r w:rsidR="009812C7">
        <w:rPr>
          <w:rFonts w:ascii="Angsana New" w:hAnsi="Angsana New"/>
          <w:b/>
          <w:bCs/>
          <w:sz w:val="32"/>
          <w:szCs w:val="32"/>
        </w:rPr>
        <w:t>6</w:t>
      </w:r>
      <w:r w:rsidR="00B43922" w:rsidRPr="00E7574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0FE31D7" w14:textId="5258BD1C" w:rsidR="00B43922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</w:t>
      </w:r>
      <w:r w:rsidR="003107A0" w:rsidRPr="00E75741">
        <w:rPr>
          <w:rFonts w:ascii="Angsana New" w:hAnsi="Angsana New"/>
          <w:sz w:val="32"/>
          <w:szCs w:val="32"/>
          <w:cs/>
        </w:rPr>
        <w:t>ไม่มีตัวตน</w:t>
      </w:r>
      <w:r w:rsidR="00B43922" w:rsidRPr="00E75741">
        <w:rPr>
          <w:rFonts w:ascii="Angsana New" w:hAnsi="Angsana New"/>
          <w:sz w:val="32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D966DE" w:rsidRPr="00E75741">
        <w:rPr>
          <w:rFonts w:ascii="Angsana New" w:hAnsi="Angsana New"/>
          <w:sz w:val="32"/>
          <w:szCs w:val="32"/>
        </w:rPr>
        <w:t xml:space="preserve"> </w:t>
      </w:r>
      <w:r w:rsidR="00B43922" w:rsidRPr="00E75741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0C8173F4" w14:textId="77777777" w:rsidR="00EE61DE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</w:p>
    <w:p w14:paraId="7D8AC4B4" w14:textId="77777777" w:rsidR="00EE61DE" w:rsidRDefault="00EE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CAD533" w14:textId="4FA92C3E" w:rsidR="00B43922" w:rsidRPr="00E75741" w:rsidRDefault="00EE61DE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E1B45" w:rsidRPr="00E75741">
        <w:rPr>
          <w:rFonts w:ascii="Angsana New" w:hAnsi="Angsana New" w:hint="cs"/>
          <w:sz w:val="32"/>
          <w:szCs w:val="32"/>
          <w:cs/>
        </w:rPr>
        <w:t xml:space="preserve"> โดยใช้วิธีเส้นตรงตาม</w:t>
      </w:r>
      <w:r w:rsidR="00B43922" w:rsidRPr="00E75741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43922" w:rsidRPr="00E75741">
        <w:rPr>
          <w:rFonts w:ascii="Angsana New" w:hAnsi="Angsana New"/>
          <w:sz w:val="32"/>
          <w:szCs w:val="32"/>
          <w:cs/>
        </w:rPr>
        <w:t>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6A620C65" w14:textId="7CB1DAE9" w:rsidR="00B43922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43922" w:rsidRPr="00E7574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E827D18" w14:textId="77777777" w:rsidR="00C632A3" w:rsidRPr="00E75741" w:rsidRDefault="00C632A3" w:rsidP="009A42D8">
      <w:pPr>
        <w:tabs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 w:hint="cs"/>
          <w:sz w:val="32"/>
          <w:szCs w:val="32"/>
          <w:cs/>
        </w:rPr>
        <w:t xml:space="preserve">   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65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1980"/>
      </w:tblGrid>
      <w:tr w:rsidR="00D40FA9" w:rsidRPr="00E75741" w14:paraId="55741948" w14:textId="77777777" w:rsidTr="00BA6831">
        <w:tc>
          <w:tcPr>
            <w:tcW w:w="4608" w:type="dxa"/>
          </w:tcPr>
          <w:p w14:paraId="7F05EBF7" w14:textId="1809CF30" w:rsidR="00BF6D38" w:rsidRPr="00E75741" w:rsidRDefault="00D40FA9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980" w:type="dxa"/>
            <w:shd w:val="clear" w:color="auto" w:fill="auto"/>
          </w:tcPr>
          <w:p w14:paraId="213A524D" w14:textId="39EB045C" w:rsidR="00BF6D38" w:rsidRPr="00E75741" w:rsidRDefault="00D40FA9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>-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</w:rPr>
              <w:t>10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11AABA61" w14:textId="79D83A60" w:rsidR="00A7472F" w:rsidRDefault="00A7472F" w:rsidP="00A74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Pr="00E75741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สินทรัพย์ไม่มีตัวตนที่มีอายุการให้ประโยชน์ไม่</w:t>
      </w:r>
      <w:r w:rsidR="003E1534">
        <w:rPr>
          <w:rFonts w:ascii="Angsana New" w:hAnsi="Angsana New" w:hint="cs"/>
          <w:sz w:val="32"/>
          <w:szCs w:val="32"/>
          <w:cs/>
        </w:rPr>
        <w:t>ทราบแน่นอนของกิจการ คือ</w:t>
      </w:r>
      <w:r w:rsidR="000C7BA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</w:p>
    <w:p w14:paraId="23FD2B86" w14:textId="589BC2B6" w:rsidR="003E1534" w:rsidRPr="00E75741" w:rsidRDefault="003E1534" w:rsidP="00A74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</w:t>
      </w:r>
      <w:r w:rsidRPr="00995912">
        <w:rPr>
          <w:rFonts w:ascii="Angsana New" w:hAnsi="Angsana New"/>
          <w:sz w:val="32"/>
          <w:szCs w:val="32"/>
          <w:cs/>
        </w:rPr>
        <w:t>ไม่มีการตัดจำหน่ายสินทรัพย์ไม่มีตัวตนที่มีอายุการให้ประโยชน์ไม่ทราบแน่นอนแต่จะใช้วิธี</w:t>
      </w:r>
      <w:r>
        <w:rPr>
          <w:rFonts w:ascii="Angsana New" w:hAnsi="Angsana New"/>
          <w:sz w:val="32"/>
          <w:szCs w:val="32"/>
        </w:rPr>
        <w:t xml:space="preserve"> </w:t>
      </w:r>
      <w:r w:rsidRPr="00995912">
        <w:rPr>
          <w:rFonts w:ascii="Angsana New" w:hAnsi="Angsana New"/>
          <w:sz w:val="32"/>
          <w:szCs w:val="32"/>
          <w:cs/>
        </w:rPr>
        <w:t>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</w:t>
      </w:r>
      <w:r w:rsidRPr="00995912">
        <w:rPr>
          <w:rFonts w:ascii="Angsana New" w:hAnsi="Angsana New"/>
          <w:sz w:val="32"/>
          <w:szCs w:val="32"/>
          <w:cs/>
        </w:rPr>
        <w:t>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61FAB9AB" w14:textId="72499533" w:rsidR="00206DFD" w:rsidRPr="00E75741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206DFD" w:rsidRPr="00E75741">
        <w:rPr>
          <w:rFonts w:ascii="Angsana New" w:hAnsi="Angsana New"/>
          <w:b/>
          <w:bCs/>
          <w:sz w:val="32"/>
          <w:szCs w:val="32"/>
        </w:rPr>
        <w:t>.</w:t>
      </w:r>
      <w:r w:rsidR="009812C7">
        <w:rPr>
          <w:rFonts w:ascii="Angsana New" w:hAnsi="Angsana New"/>
          <w:b/>
          <w:bCs/>
          <w:sz w:val="32"/>
          <w:szCs w:val="32"/>
        </w:rPr>
        <w:t>7</w:t>
      </w:r>
      <w:r w:rsidR="00206DFD" w:rsidRPr="00E75741">
        <w:rPr>
          <w:rFonts w:ascii="Angsana New" w:hAnsi="Angsana New"/>
          <w:b/>
          <w:bCs/>
          <w:sz w:val="32"/>
          <w:szCs w:val="32"/>
        </w:rPr>
        <w:tab/>
      </w:r>
      <w:r w:rsidR="00206DFD" w:rsidRPr="00E7574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AB1BF24" w14:textId="5B7E8BDE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FFEC91B" w14:textId="77777777" w:rsidR="00C67F3C" w:rsidRPr="00E75741" w:rsidRDefault="00C67F3C" w:rsidP="00670B1C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75E268" w14:textId="2D2316F6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เว้นแต่</w:t>
      </w:r>
      <w:r w:rsidRPr="00E75741">
        <w:rPr>
          <w:rFonts w:ascii="Angsana New" w:hAnsi="Angsana New"/>
          <w:sz w:val="32"/>
          <w:szCs w:val="32"/>
        </w:rPr>
        <w:t xml:space="preserve">        </w:t>
      </w:r>
      <w:r w:rsidR="00C67F3C" w:rsidRPr="00E75741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67F3C" w:rsidRPr="00E75741">
        <w:rPr>
          <w:rFonts w:ascii="Angsana New" w:hAnsi="Angsana New"/>
          <w:sz w:val="32"/>
          <w:szCs w:val="32"/>
        </w:rPr>
        <w:tab/>
      </w:r>
    </w:p>
    <w:p w14:paraId="417B8234" w14:textId="77777777" w:rsidR="00C67F3C" w:rsidRPr="00E75741" w:rsidRDefault="00C67F3C" w:rsidP="00670B1C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3ED73D" w14:textId="47908149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C67F3C" w:rsidRPr="00E75741">
        <w:rPr>
          <w:rFonts w:ascii="Angsana New" w:hAnsi="Angsana New" w:hint="cs"/>
          <w:sz w:val="32"/>
          <w:szCs w:val="32"/>
          <w:cs/>
        </w:rPr>
        <w:t>รับรู้</w:t>
      </w:r>
      <w:r w:rsidR="00C67F3C" w:rsidRPr="00E7574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C7708D" w:rsidRPr="00E75741">
        <w:rPr>
          <w:rFonts w:ascii="Angsana New" w:hAnsi="Angsana New"/>
          <w:sz w:val="32"/>
          <w:szCs w:val="32"/>
        </w:rPr>
        <w:t xml:space="preserve"> </w:t>
      </w:r>
      <w:r w:rsidR="00AA4556" w:rsidRPr="00E75741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</w:t>
      </w:r>
      <w:r w:rsidR="00C7708D" w:rsidRPr="00E75741">
        <w:rPr>
          <w:rFonts w:ascii="Angsana New" w:hAnsi="Angsana New" w:hint="cs"/>
          <w:sz w:val="32"/>
          <w:szCs w:val="32"/>
          <w:cs/>
        </w:rPr>
        <w:t>ื</w:t>
      </w:r>
      <w:r w:rsidR="00AA4556" w:rsidRPr="00E75741">
        <w:rPr>
          <w:rFonts w:ascii="Angsana New" w:hAnsi="Angsana New" w:hint="cs"/>
          <w:sz w:val="32"/>
          <w:szCs w:val="32"/>
          <w:cs/>
        </w:rPr>
        <w:t>อการบูรณะสินทรัพย์อ้างอิงหรือสถานที่ตั้งของสินทรัพย์อ้างอิง</w:t>
      </w:r>
      <w:r w:rsidR="00C67F3C" w:rsidRPr="00E75741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7D40A8A" w14:textId="5F36EDED" w:rsidR="00C67F3C" w:rsidRPr="00E75741" w:rsidRDefault="00EE61DE" w:rsidP="00EE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67F3C" w:rsidRPr="00E75741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783416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="00C67F3C" w:rsidRPr="00E75741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5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1980"/>
      </w:tblGrid>
      <w:tr w:rsidR="00BA6831" w:rsidRPr="00E75741" w14:paraId="1F514178" w14:textId="77777777" w:rsidTr="00BA6831">
        <w:tc>
          <w:tcPr>
            <w:tcW w:w="4608" w:type="dxa"/>
          </w:tcPr>
          <w:p w14:paraId="3CA51FA2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25BB58FA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1 -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</w:rPr>
              <w:t>6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BA6831" w:rsidRPr="00E75741" w14:paraId="06349B70" w14:textId="77777777" w:rsidTr="00BA6831">
        <w:tc>
          <w:tcPr>
            <w:tcW w:w="4608" w:type="dxa"/>
          </w:tcPr>
          <w:p w14:paraId="0B49597C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ยานพาหน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</w:p>
        </w:tc>
        <w:tc>
          <w:tcPr>
            <w:tcW w:w="1980" w:type="dxa"/>
            <w:shd w:val="clear" w:color="auto" w:fill="auto"/>
          </w:tcPr>
          <w:p w14:paraId="17FAA910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B3BDC40" w14:textId="6684BDD4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27D3E72" w14:textId="13A66053" w:rsidR="00C67F3C" w:rsidRPr="00E75741" w:rsidRDefault="00C67F3C" w:rsidP="00AA4556">
      <w:pPr>
        <w:keepNext/>
        <w:spacing w:before="60" w:after="6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9D161ED" w14:textId="77E3409D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C67F3C" w:rsidRPr="00E7574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="00C67F3C" w:rsidRPr="00E7574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C67F3C" w:rsidRPr="00E75741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E42C6" w:rsidRPr="00E75741">
        <w:rPr>
          <w:rFonts w:ascii="Angsana New" w:hAnsi="Angsana New"/>
          <w:sz w:val="32"/>
          <w:szCs w:val="32"/>
        </w:rPr>
        <w:t xml:space="preserve">      </w:t>
      </w:r>
      <w:r w:rsidR="00C67F3C" w:rsidRPr="00E75741">
        <w:rPr>
          <w:rFonts w:ascii="Angsana New" w:hAnsi="Angsana New"/>
          <w:sz w:val="32"/>
          <w:szCs w:val="32"/>
          <w:cs/>
        </w:rPr>
        <w:t>สัญญาเช่า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</w:p>
    <w:p w14:paraId="40A671A7" w14:textId="61B813A3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E75741">
        <w:rPr>
          <w:rFonts w:ascii="Angsana New" w:hAnsi="Angsana New"/>
          <w:sz w:val="32"/>
          <w:szCs w:val="32"/>
        </w:rPr>
        <w:t xml:space="preserve">       </w:t>
      </w:r>
      <w:r w:rsidR="00C67F3C" w:rsidRPr="00E75741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C62E21E" w14:textId="50928221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67F3C"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889798F" w14:textId="13A3CE2A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C67F3C" w:rsidRPr="00E75741">
        <w:rPr>
          <w:rFonts w:ascii="Angsana New" w:hAnsi="Angsana New"/>
          <w:sz w:val="32"/>
          <w:szCs w:val="32"/>
        </w:rPr>
        <w:t xml:space="preserve">12 </w:t>
      </w:r>
      <w:r w:rsidR="00C67F3C" w:rsidRPr="00E7574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D092291" w14:textId="751BE973" w:rsidR="003A1C73" w:rsidRPr="00E75741" w:rsidRDefault="000D2526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3A1C73" w:rsidRPr="00E75741">
        <w:rPr>
          <w:rFonts w:ascii="Angsana New" w:hAnsi="Angsana New"/>
          <w:b/>
          <w:bCs/>
          <w:sz w:val="32"/>
          <w:szCs w:val="32"/>
        </w:rPr>
        <w:t>.</w:t>
      </w:r>
      <w:r w:rsidR="00725F9A">
        <w:rPr>
          <w:rFonts w:ascii="Angsana New" w:hAnsi="Angsana New"/>
          <w:b/>
          <w:bCs/>
          <w:sz w:val="32"/>
          <w:szCs w:val="32"/>
        </w:rPr>
        <w:t>8</w:t>
      </w:r>
      <w:r w:rsidR="003A1C73" w:rsidRPr="00E75741">
        <w:rPr>
          <w:rFonts w:ascii="Angsana New" w:hAnsi="Angsana New"/>
          <w:b/>
          <w:bCs/>
          <w:sz w:val="32"/>
          <w:szCs w:val="32"/>
        </w:rPr>
        <w:tab/>
      </w:r>
      <w:r w:rsidR="003A1C73" w:rsidRPr="00E7574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27FD053" w14:textId="28503F07" w:rsidR="003A1C73" w:rsidRPr="00E75741" w:rsidRDefault="003A1C7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C67A3BD" w14:textId="09654946" w:rsidR="003A1C73" w:rsidRPr="00E75741" w:rsidRDefault="003A1C7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</w:t>
      </w:r>
      <w:r w:rsidR="002F7B8C">
        <w:rPr>
          <w:rFonts w:ascii="Angsana New" w:hAnsi="Angsana New" w:hint="cs"/>
          <w:sz w:val="32"/>
          <w:szCs w:val="32"/>
          <w:cs/>
        </w:rPr>
        <w:t>บริษัทร่วม และ</w:t>
      </w:r>
      <w:r w:rsidRPr="00E75741">
        <w:rPr>
          <w:rFonts w:ascii="Angsana New" w:hAnsi="Angsana New"/>
          <w:sz w:val="32"/>
          <w:szCs w:val="32"/>
          <w:cs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F019495" w14:textId="626B0546" w:rsidR="00206DFD" w:rsidRPr="00E75741" w:rsidRDefault="000D2526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6DFD" w:rsidRPr="00E75741">
        <w:rPr>
          <w:rFonts w:ascii="Angsana New" w:hAnsi="Angsana New"/>
          <w:b/>
          <w:bCs/>
          <w:sz w:val="32"/>
          <w:szCs w:val="32"/>
        </w:rPr>
        <w:t>.</w:t>
      </w:r>
      <w:r w:rsidR="00C91405">
        <w:rPr>
          <w:rFonts w:ascii="Angsana New" w:hAnsi="Angsana New"/>
          <w:b/>
          <w:bCs/>
          <w:sz w:val="32"/>
          <w:szCs w:val="32"/>
        </w:rPr>
        <w:t>9</w:t>
      </w:r>
      <w:r w:rsidR="00206DFD" w:rsidRPr="00E75741">
        <w:rPr>
          <w:rFonts w:ascii="Angsana New" w:hAnsi="Angsana New"/>
          <w:b/>
          <w:bCs/>
          <w:sz w:val="32"/>
          <w:szCs w:val="32"/>
        </w:rPr>
        <w:tab/>
      </w:r>
      <w:r w:rsidR="00206DFD" w:rsidRPr="00E7574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DD98A" w14:textId="77777777" w:rsidR="00206DFD" w:rsidRPr="00E75741" w:rsidRDefault="00206DFD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ๆ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A7F72ED" w14:textId="5B232E5D" w:rsidR="00206DFD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06DFD" w:rsidRPr="00E75741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ณ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42C6" w:rsidRPr="00E75741">
        <w:rPr>
          <w:rFonts w:ascii="Angsana New" w:hAnsi="Angsana New"/>
          <w:sz w:val="32"/>
          <w:szCs w:val="32"/>
        </w:rPr>
        <w:t xml:space="preserve">     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ณ</w:t>
      </w:r>
      <w:r w:rsidR="00B5707F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</w:p>
    <w:p w14:paraId="7668C83C" w14:textId="77777777" w:rsidR="00206DFD" w:rsidRPr="00E75741" w:rsidRDefault="00206DFD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D69358" w14:textId="02281F75" w:rsidR="009F6DC7" w:rsidRPr="00E75741" w:rsidRDefault="000D2526" w:rsidP="009A42D8">
      <w:pPr>
        <w:tabs>
          <w:tab w:val="left" w:pos="720"/>
        </w:tabs>
        <w:spacing w:before="120" w:after="120" w:line="240" w:lineRule="auto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5741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91405">
        <w:rPr>
          <w:rFonts w:ascii="Angsana New" w:eastAsia="Arial Unicode MS" w:hAnsi="Angsana New"/>
          <w:b/>
          <w:bCs/>
          <w:sz w:val="32"/>
          <w:szCs w:val="32"/>
        </w:rPr>
        <w:t>10</w:t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</w:t>
      </w:r>
      <w:r w:rsidR="009F6DC7" w:rsidRPr="00E75741">
        <w:rPr>
          <w:rFonts w:ascii="Angsana New" w:eastAsia="Arial Unicode MS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EDF6006" w14:textId="185982B9" w:rsidR="00C7708D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9F6DC7" w:rsidRPr="00E75741">
        <w:rPr>
          <w:rFonts w:ascii="Angsana New" w:hAnsi="Angsana New"/>
          <w:sz w:val="32"/>
          <w:szCs w:val="32"/>
          <w:cs/>
        </w:rPr>
        <w:t>ทุก</w:t>
      </w:r>
      <w:r w:rsidR="009F6DC7" w:rsidRPr="00E75741">
        <w:rPr>
          <w:rFonts w:ascii="Angsana New" w:hAnsi="Angsana New" w:hint="cs"/>
          <w:sz w:val="32"/>
          <w:szCs w:val="32"/>
          <w:cs/>
        </w:rPr>
        <w:t>สิ้น</w:t>
      </w:r>
      <w:r w:rsidR="009F6DC7" w:rsidRPr="00E75741">
        <w:rPr>
          <w:rFonts w:ascii="Angsana New" w:hAnsi="Angsana New"/>
          <w:sz w:val="32"/>
          <w:szCs w:val="32"/>
          <w:cs/>
        </w:rPr>
        <w:t xml:space="preserve">รอบระยะเวลารายงาน </w:t>
      </w:r>
      <w:r w:rsidR="009F6DC7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9F6DC7" w:rsidRPr="00E75741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="009F6DC7" w:rsidRPr="00E75741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F6DC7" w:rsidRPr="00E75741">
        <w:rPr>
          <w:rFonts w:ascii="Angsana New" w:hAnsi="Angsana New"/>
          <w:sz w:val="32"/>
          <w:szCs w:val="32"/>
        </w:rPr>
        <w:t xml:space="preserve"> </w:t>
      </w:r>
      <w:r w:rsidR="009F6DC7" w:rsidRPr="00E75741">
        <w:rPr>
          <w:rFonts w:ascii="Angsana New" w:hAnsi="Angsana New" w:hint="cs"/>
          <w:sz w:val="32"/>
          <w:szCs w:val="32"/>
          <w:cs/>
        </w:rPr>
        <w:t>และ</w:t>
      </w:r>
      <w:r w:rsidR="009F6DC7" w:rsidRPr="00E75741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9A42D8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6DC7" w:rsidRPr="00E75741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9F6DC7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9F6DC7" w:rsidRPr="00E75741">
        <w:rPr>
          <w:rFonts w:ascii="Angsana New" w:hAnsi="Angsana New"/>
          <w:sz w:val="32"/>
          <w:szCs w:val="32"/>
          <w:cs/>
        </w:rPr>
        <w:t>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743D8" w:rsidRPr="00E75741">
        <w:rPr>
          <w:rFonts w:ascii="Angsana New" w:hAnsi="Angsana New"/>
          <w:sz w:val="32"/>
          <w:szCs w:val="32"/>
        </w:rPr>
        <w:t xml:space="preserve"> </w:t>
      </w:r>
    </w:p>
    <w:p w14:paraId="1A73A3D8" w14:textId="3CF8AF86" w:rsidR="009F6DC7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0285F" w:rsidRPr="00E75741">
        <w:rPr>
          <w:rFonts w:ascii="Angsana New" w:hAnsi="Angsana New" w:hint="cs"/>
          <w:sz w:val="32"/>
          <w:szCs w:val="32"/>
          <w:cs/>
        </w:rPr>
        <w:t>ก</w:t>
      </w:r>
      <w:r w:rsidR="003A1C73" w:rsidRPr="00E75741">
        <w:rPr>
          <w:rFonts w:ascii="Angsana New" w:hAnsi="Angsana New" w:hint="cs"/>
          <w:sz w:val="32"/>
          <w:szCs w:val="32"/>
          <w:cs/>
        </w:rPr>
        <w:t>ลุ่มบริษัทจะรับรู้รายการขาดทุนจากการด้อยค่าในส่วนของกำไรหรือขาดทุน</w:t>
      </w:r>
    </w:p>
    <w:p w14:paraId="61614AE4" w14:textId="642DAB07" w:rsidR="000E0E75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0E0E75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C91405">
        <w:rPr>
          <w:rFonts w:ascii="Angsana New" w:hAnsi="Angsana New"/>
          <w:b/>
          <w:bCs/>
          <w:sz w:val="32"/>
          <w:szCs w:val="32"/>
        </w:rPr>
        <w:t>1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C82FA39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7C63E09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46DDAD" w14:textId="77777777" w:rsidR="000E0E75" w:rsidRPr="00E75741" w:rsidRDefault="000E0E75" w:rsidP="00F621BB">
      <w:pPr>
        <w:tabs>
          <w:tab w:val="clear" w:pos="227"/>
          <w:tab w:val="clear" w:pos="454"/>
          <w:tab w:val="clear" w:pos="680"/>
        </w:tabs>
        <w:ind w:left="54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901366" w:rsidRPr="00E75741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38B2F9CF" w14:textId="77777777" w:rsidR="000E0E75" w:rsidRPr="00E75741" w:rsidRDefault="000E0E75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5264A5F" w14:textId="77777777" w:rsidR="000E0E75" w:rsidRPr="00E75741" w:rsidRDefault="00C27DF1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</w:t>
      </w:r>
      <w:r w:rsidR="00635F9C" w:rsidRPr="00E757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E0E75" w:rsidRPr="00E75741">
        <w:rPr>
          <w:rFonts w:ascii="Angsana New" w:hAnsi="Angsana New"/>
          <w:sz w:val="32"/>
          <w:szCs w:val="32"/>
          <w:cs/>
        </w:rPr>
        <w:t>จากสินทรัพย์ของ</w:t>
      </w:r>
      <w:r w:rsidR="00635F9C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0E0E75" w:rsidRPr="00E75741">
        <w:rPr>
          <w:rFonts w:ascii="Angsana New" w:hAnsi="Angsana New"/>
          <w:sz w:val="32"/>
          <w:szCs w:val="32"/>
          <w:cs/>
        </w:rPr>
        <w:t>บริษัท เงินที่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</w:t>
      </w:r>
      <w:r w:rsidR="00635F9C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="000E0E75" w:rsidRPr="00E75741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690005FC" w14:textId="02F663DF" w:rsidR="000E0E75" w:rsidRPr="00E75741" w:rsidRDefault="00E87143" w:rsidP="000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0E75" w:rsidRPr="00E75741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0F28ED5" w14:textId="6D1A5EF1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901366" w:rsidRPr="00E75741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         </w:t>
      </w:r>
      <w:r w:rsidR="009E42C6" w:rsidRPr="00E75741">
        <w:rPr>
          <w:rFonts w:ascii="Angsana New" w:hAnsi="Angsana New"/>
          <w:sz w:val="32"/>
          <w:szCs w:val="32"/>
        </w:rPr>
        <w:t xml:space="preserve">   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ซึ่ง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901366" w:rsidRPr="00E75741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345E45A4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E75741">
        <w:rPr>
          <w:rFonts w:ascii="Angsana New" w:hAnsi="Angsana New"/>
          <w:sz w:val="32"/>
          <w:szCs w:val="32"/>
        </w:rPr>
        <w:t>Projected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Unit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Credit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Method)</w:t>
      </w:r>
      <w:r w:rsidR="00901366" w:rsidRPr="00E75741">
        <w:rPr>
          <w:rFonts w:ascii="Angsana New" w:hAnsi="Angsana New"/>
          <w:sz w:val="32"/>
          <w:szCs w:val="32"/>
          <w:cs/>
        </w:rPr>
        <w:t xml:space="preserve"> โดย</w:t>
      </w:r>
      <w:r w:rsidRPr="00E75741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FA26A44" w14:textId="77777777" w:rsidR="001671C4" w:rsidRPr="00E75741" w:rsidRDefault="000E0E75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4D36355" w14:textId="75D61635" w:rsidR="000E0E75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0E0E75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C91405">
        <w:rPr>
          <w:rFonts w:ascii="Angsana New" w:hAnsi="Angsana New"/>
          <w:b/>
          <w:bCs/>
          <w:sz w:val="32"/>
          <w:szCs w:val="32"/>
        </w:rPr>
        <w:t>2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96894C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75741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6316725" w14:textId="1398ECB9" w:rsidR="000E0E75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EF5527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871EFE">
        <w:rPr>
          <w:rFonts w:ascii="Angsana New" w:hAnsi="Angsana New"/>
          <w:b/>
          <w:bCs/>
          <w:sz w:val="32"/>
          <w:szCs w:val="32"/>
        </w:rPr>
        <w:t>3</w:t>
      </w:r>
      <w:r w:rsidR="00EF5527" w:rsidRPr="00E75741">
        <w:rPr>
          <w:rFonts w:ascii="Angsana New" w:hAnsi="Angsana New"/>
          <w:b/>
          <w:bCs/>
          <w:sz w:val="32"/>
          <w:szCs w:val="32"/>
        </w:rPr>
        <w:tab/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04EDCDF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C7C161A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68BB08" w14:textId="0FC43AF5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C7573">
        <w:rPr>
          <w:rFonts w:ascii="Angsana New" w:hAnsi="Angsana New"/>
          <w:sz w:val="32"/>
          <w:szCs w:val="32"/>
        </w:rPr>
        <w:t xml:space="preserve">             </w:t>
      </w:r>
      <w:r w:rsidRPr="00E75741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FDC2F12" w14:textId="77777777" w:rsidR="000E0E75" w:rsidRPr="00E75741" w:rsidRDefault="000E0E75" w:rsidP="00333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D06A778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3539005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E359AC" w:rsidRPr="00E75741">
        <w:rPr>
          <w:rFonts w:ascii="Angsana New" w:hAnsi="Angsana New"/>
          <w:sz w:val="32"/>
          <w:szCs w:val="32"/>
          <w:cs/>
        </w:rPr>
        <w:t>บผลแตกต่างชั่วคราวที่ใช้หักภาษี</w:t>
      </w:r>
      <w:r w:rsidRPr="00E75741">
        <w:rPr>
          <w:rFonts w:ascii="Angsana New" w:hAnsi="Angsana New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C8D92C" w14:textId="714D1066" w:rsidR="000E0E75" w:rsidRPr="00E75741" w:rsidRDefault="00C27DF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E0E75" w:rsidRPr="00E75741">
        <w:rPr>
          <w:rFonts w:ascii="Angsana New" w:hAnsi="Angsana New"/>
          <w:sz w:val="32"/>
          <w:szCs w:val="32"/>
        </w:rPr>
        <w:t xml:space="preserve"> </w:t>
      </w:r>
      <w:r w:rsidR="000E0E75" w:rsidRPr="00E75741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404027" w14:textId="77777777" w:rsidR="005D024D" w:rsidRPr="00E75741" w:rsidRDefault="000E0E75" w:rsidP="005D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5080B57" w14:textId="77777777" w:rsidR="00E41147" w:rsidRDefault="00E41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EA09D6" w14:textId="08A1DF81" w:rsidR="00B56DEF" w:rsidRPr="00E75741" w:rsidRDefault="00333296" w:rsidP="0036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56DEF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871EFE">
        <w:rPr>
          <w:rFonts w:ascii="Angsana New" w:hAnsi="Angsana New"/>
          <w:b/>
          <w:bCs/>
          <w:sz w:val="32"/>
          <w:szCs w:val="32"/>
        </w:rPr>
        <w:t>4</w:t>
      </w:r>
      <w:r w:rsidR="00B56DEF" w:rsidRPr="00E75741">
        <w:rPr>
          <w:rFonts w:ascii="Angsana New" w:hAnsi="Angsana New"/>
          <w:b/>
          <w:bCs/>
          <w:sz w:val="32"/>
          <w:szCs w:val="32"/>
        </w:rPr>
        <w:tab/>
      </w:r>
      <w:r w:rsidR="00B56DEF" w:rsidRPr="00E757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3881F46" w14:textId="5A418626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สำหรับลูกหนี้การค้าที่ไม่มีองค์ประกอบเกี่ยวกับการจัดหาเงินที่มีนัยสำคัญหรือลูกหนี้การค้า</w:t>
      </w:r>
      <w:r w:rsidR="00610488" w:rsidRPr="00E75741">
        <w:rPr>
          <w:rFonts w:ascii="Angsana New" w:hAnsi="Angsana New" w:hint="cs"/>
          <w:spacing w:val="-4"/>
          <w:sz w:val="32"/>
          <w:szCs w:val="32"/>
          <w:cs/>
        </w:rPr>
        <w:t>ที่ ณ วันเริ่มต้นสัญญากลุ่มบริษัทคาดว่าจะได้รับชำระเงินคืนจากลูกค้าภายในหนึ่งปี และ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82493AE" w14:textId="77777777" w:rsidR="00B56DEF" w:rsidRPr="00E75741" w:rsidRDefault="00B56DEF" w:rsidP="003633C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42261E" w14:textId="0623EB31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กลุ่มบริษัทจัดประเภท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ด้วยราคาทุนตัดจำหน่าย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และสินทรัพย์ทางการเงินที่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โดยพิจารณาจากแผน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ABD37AC" w14:textId="77777777" w:rsidR="00B56DEF" w:rsidRPr="00E75741" w:rsidRDefault="009A42D8" w:rsidP="003633C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Cs w:val="32"/>
          <w:cs/>
        </w:rPr>
        <w:tab/>
      </w:r>
      <w:r w:rsidR="00B56DEF"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B56DEF" w:rsidRPr="00E75741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80D952E" w14:textId="659FE43B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pacing w:val="-4"/>
          <w:sz w:val="32"/>
          <w:szCs w:val="32"/>
          <w:cs/>
        </w:rPr>
        <w:t>ถือครอง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เพื่อรับกระแสเงินสดตามสัญญา และ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เงื่อนไขตาม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สัญญาของสินทรัพย์ทางการเงิน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ก่อให้เกิด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กระแสเงินสด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เป็นการรับชำระเพียงเงินต้นและดอกเบี้ยจาก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ยอดคงเหลือของ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เงินต้น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ในวันที่ระบุไว้เท่านั้น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C20DB6E" w14:textId="16DF3574" w:rsidR="00B56DEF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มีการประเมิน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การด้อยค่า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ทั้งนี้ ผลกำไรและขาดทุนที่เกิดขึ้นจาก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การตัดรายการ การเปลี่ยนแปลง หรือการด้อยค่า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ของสินทรัพย์ดังกล่าว</w:t>
      </w:r>
      <w:r w:rsidRPr="00E75741">
        <w:rPr>
          <w:rFonts w:ascii="Angsana New" w:hAnsi="Angsana New"/>
          <w:spacing w:val="-4"/>
          <w:sz w:val="32"/>
          <w:szCs w:val="32"/>
          <w:cs/>
        </w:rPr>
        <w:t>จะรับรู้ใน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กำไรหรือขาดทุน</w:t>
      </w:r>
    </w:p>
    <w:p w14:paraId="338EDD02" w14:textId="07EDFF6A" w:rsidR="00B56DEF" w:rsidRPr="00E75741" w:rsidRDefault="004B6B84" w:rsidP="003633CA">
      <w:pPr>
        <w:keepNext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56DEF"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AC16B99" w14:textId="3EC505F2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เงื่อนไขตาม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สัญญาของสินทรัพย์ทางการเงิน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ก่อ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ให้เกิดกระแสเงินสด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เป็นการ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E75741">
        <w:rPr>
          <w:rFonts w:ascii="Angsana New" w:hAnsi="Angsana New"/>
          <w:spacing w:val="-4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Pr="00E75741">
        <w:rPr>
          <w:rFonts w:ascii="Angsana New" w:hAnsi="Angsana New"/>
          <w:spacing w:val="-4"/>
          <w:sz w:val="32"/>
          <w:szCs w:val="32"/>
          <w:cs/>
        </w:rPr>
        <w:t>ไว้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เท่านั้น</w:t>
      </w:r>
    </w:p>
    <w:p w14:paraId="39498634" w14:textId="6248D1AF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การโอน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กลับรายการผลขาดทุนนั้นจะรับรู้ใน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ขาดทุนและคำนวณ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ด้วยวิธีการเช่นเดียว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ในขณะที่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การเปลี่ยนแปลงในมูลค่ายุติธรรม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อื่น ๆ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จะรับรู้ผ่านกำไร</w:t>
      </w:r>
      <w:r w:rsidRPr="00E75741">
        <w:rPr>
          <w:rFonts w:ascii="Angsana New" w:hAnsi="Angsana New"/>
          <w:spacing w:val="-4"/>
          <w:sz w:val="32"/>
          <w:szCs w:val="32"/>
          <w:cs/>
        </w:rPr>
        <w:lastRenderedPageBreak/>
        <w:t>ขาดทุนเบ็ดเสร็จอื่น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ยังส่วนของ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54AE4684" w14:textId="77777777" w:rsidR="005D024D" w:rsidRPr="00E75741" w:rsidRDefault="005D024D" w:rsidP="003633CA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0"/>
          <w:szCs w:val="20"/>
        </w:rPr>
      </w:pPr>
      <w:r w:rsidRPr="00E75741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7574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CD416B0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วันที่รับรู้รายการวันแรก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ซึ่งไม่ได้ถือไว้เพื่อค้า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เป็นตราสารทุนที่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การจัดประเภทรายการจะพิจารณาเป็นรายตราสาร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F772485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กำไรและขาดทุน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ที่รับรู้ในกำไรขาดทุนเบ็ดเสร็จอื่นของ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สินทรัพย์ทางการเงินนี้จะไม่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สามารถ</w:t>
      </w:r>
      <w:r w:rsidRPr="00E75741">
        <w:rPr>
          <w:rFonts w:ascii="Angsana New" w:hAnsi="Angsana New"/>
          <w:spacing w:val="-4"/>
          <w:sz w:val="32"/>
          <w:szCs w:val="32"/>
          <w:cs/>
        </w:rPr>
        <w:t>โอนไปรับรู้ใน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กำไรหรือขาดทุน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ได้ในภายหลัง </w:t>
      </w:r>
    </w:p>
    <w:p w14:paraId="08C0E035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เงินปันผล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รับจาก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ดังกล่าวถือ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เป็นรายได้อื่นใน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หรือ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ขาดทุน เว้นแต่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ในกรณีที่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อย่างชัดเจน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กลุ่มบริษัทจะรับรู้รายการนั้น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ในกำไรขาดทุนเบ็ดเสร็จอื่น </w:t>
      </w:r>
    </w:p>
    <w:p w14:paraId="6A65F538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เงินลงทุนในตรา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สาร</w:t>
      </w:r>
      <w:r w:rsidRPr="00E75741">
        <w:rPr>
          <w:rFonts w:ascii="Angsana New" w:hAnsi="Angsana New"/>
          <w:spacing w:val="-4"/>
          <w:sz w:val="32"/>
          <w:szCs w:val="32"/>
          <w:cs/>
        </w:rPr>
        <w:t>ทุน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ไม่มีข้อกำหนดให้ประเมินการด้อยค่า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647D4660" w14:textId="77777777" w:rsidR="00B56DEF" w:rsidRPr="00E75741" w:rsidRDefault="00B56DEF" w:rsidP="003633CA">
      <w:pPr>
        <w:tabs>
          <w:tab w:val="clear" w:pos="454"/>
        </w:tabs>
        <w:spacing w:before="120" w:after="120" w:line="240" w:lineRule="auto"/>
        <w:ind w:left="540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501B355" w14:textId="009AFA43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B56DEF" w:rsidRPr="00E75741">
        <w:rPr>
          <w:rFonts w:ascii="Angsana New" w:hAnsi="Angsana New" w:hint="cs"/>
          <w:sz w:val="32"/>
          <w:szCs w:val="32"/>
          <w:cs/>
        </w:rPr>
        <w:t>จะแสดง</w:t>
      </w:r>
      <w:r w:rsidR="00B56DEF" w:rsidRPr="00E75741">
        <w:rPr>
          <w:rFonts w:ascii="Angsana New" w:hAnsi="Angsana New"/>
          <w:sz w:val="32"/>
          <w:szCs w:val="32"/>
          <w:cs/>
        </w:rPr>
        <w:t>ในงบฐานะการเงิน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>ด้วย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="00B56DEF" w:rsidRPr="00E7574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="00B56DEF" w:rsidRPr="00E7574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="00B56DEF" w:rsidRPr="00E75741">
        <w:rPr>
          <w:rFonts w:ascii="Angsana New" w:hAnsi="Angsana New" w:hint="cs"/>
          <w:sz w:val="32"/>
          <w:szCs w:val="32"/>
          <w:cs/>
        </w:rPr>
        <w:t>ของ</w:t>
      </w:r>
      <w:r w:rsidR="00B56DEF" w:rsidRPr="00E75741">
        <w:rPr>
          <w:rFonts w:ascii="Angsana New" w:hAnsi="Angsana New"/>
          <w:sz w:val="32"/>
          <w:szCs w:val="32"/>
          <w:cs/>
        </w:rPr>
        <w:t>มูลค่ายุติธรรมใน</w:t>
      </w:r>
      <w:r w:rsidR="00B56DEF" w:rsidRPr="00E75741">
        <w:rPr>
          <w:rFonts w:ascii="Angsana New" w:hAnsi="Angsana New" w:hint="cs"/>
          <w:sz w:val="32"/>
          <w:szCs w:val="32"/>
          <w:cs/>
        </w:rPr>
        <w:t>ส่วนของ</w:t>
      </w:r>
      <w:r w:rsidR="00B56DEF" w:rsidRPr="00E75741">
        <w:rPr>
          <w:rFonts w:ascii="Angsana New" w:hAnsi="Angsana New"/>
          <w:sz w:val="32"/>
          <w:szCs w:val="32"/>
          <w:cs/>
        </w:rPr>
        <w:t>กำไร</w:t>
      </w:r>
      <w:r w:rsidR="00B56DEF" w:rsidRPr="00E75741">
        <w:rPr>
          <w:rFonts w:ascii="Angsana New" w:hAnsi="Angsana New" w:hint="cs"/>
          <w:sz w:val="32"/>
          <w:szCs w:val="32"/>
          <w:cs/>
        </w:rPr>
        <w:t>หรือ</w:t>
      </w:r>
      <w:r w:rsidR="00B56DEF" w:rsidRPr="00E75741">
        <w:rPr>
          <w:rFonts w:ascii="Angsana New" w:hAnsi="Angsana New"/>
          <w:sz w:val="32"/>
          <w:szCs w:val="32"/>
          <w:cs/>
        </w:rPr>
        <w:t>ขาดทุน</w:t>
      </w:r>
    </w:p>
    <w:p w14:paraId="1D499148" w14:textId="339F10A9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>ดังกล่าว หมาย</w:t>
      </w:r>
      <w:r w:rsidR="005E1B45" w:rsidRPr="00E75741">
        <w:rPr>
          <w:rFonts w:ascii="Angsana New" w:hAnsi="Angsana New" w:hint="cs"/>
          <w:sz w:val="32"/>
          <w:szCs w:val="32"/>
          <w:cs/>
        </w:rPr>
        <w:t>ความ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รวมถึง ตราสารอนุพันธ์ </w:t>
      </w:r>
      <w:r w:rsidR="00B56DEF" w:rsidRPr="00E75741">
        <w:rPr>
          <w:rFonts w:ascii="Angsana New" w:hAnsi="Angsana New"/>
          <w:sz w:val="32"/>
          <w:szCs w:val="32"/>
          <w:cs/>
        </w:rPr>
        <w:t>เงินลงทุนใน</w:t>
      </w:r>
      <w:r w:rsidR="00B56DEF" w:rsidRPr="00E75741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="00B56DEF" w:rsidRPr="00E75741">
        <w:rPr>
          <w:rFonts w:ascii="Angsana New" w:hAnsi="Angsana New" w:hint="cs"/>
          <w:sz w:val="32"/>
          <w:szCs w:val="32"/>
          <w:cs/>
        </w:rPr>
        <w:t>ให้</w:t>
      </w:r>
      <w:r w:rsidR="00B56DEF" w:rsidRPr="00E75741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716E9D0" w14:textId="37406095" w:rsidR="00722FD6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B56DEF" w:rsidRPr="00E75741">
        <w:rPr>
          <w:rFonts w:ascii="Angsana New" w:hAnsi="Angsana New" w:hint="eastAsia"/>
          <w:sz w:val="32"/>
          <w:szCs w:val="32"/>
          <w:cs/>
        </w:rPr>
        <w:t>ถือ</w:t>
      </w:r>
      <w:r w:rsidR="00B56DEF" w:rsidRPr="00E75741">
        <w:rPr>
          <w:rFonts w:ascii="Angsana New" w:hAnsi="Angsana New"/>
          <w:sz w:val="32"/>
          <w:szCs w:val="32"/>
          <w:cs/>
        </w:rPr>
        <w:t>เป็นรายได้อื่นใน</w:t>
      </w:r>
      <w:r w:rsidR="00B56DEF" w:rsidRPr="00E75741">
        <w:rPr>
          <w:rFonts w:ascii="Angsana New" w:hAnsi="Angsana New" w:hint="eastAsia"/>
          <w:sz w:val="32"/>
          <w:szCs w:val="32"/>
          <w:cs/>
        </w:rPr>
        <w:t>ส่วนของ</w:t>
      </w:r>
      <w:r w:rsidR="00B56DEF" w:rsidRPr="00E75741">
        <w:rPr>
          <w:rFonts w:ascii="Angsana New" w:hAnsi="Angsana New"/>
          <w:sz w:val="32"/>
          <w:szCs w:val="32"/>
          <w:cs/>
        </w:rPr>
        <w:t>กำไร</w:t>
      </w:r>
      <w:r w:rsidR="00B56DEF" w:rsidRPr="00E75741">
        <w:rPr>
          <w:rFonts w:ascii="Angsana New" w:hAnsi="Angsana New" w:hint="eastAsia"/>
          <w:sz w:val="32"/>
          <w:szCs w:val="32"/>
          <w:cs/>
        </w:rPr>
        <w:t>หรือ</w:t>
      </w:r>
      <w:r w:rsidR="00B56DEF" w:rsidRPr="00E75741">
        <w:rPr>
          <w:rFonts w:ascii="Angsana New" w:hAnsi="Angsana New"/>
          <w:sz w:val="32"/>
          <w:szCs w:val="32"/>
          <w:cs/>
        </w:rPr>
        <w:t>ขาดทุน</w:t>
      </w:r>
    </w:p>
    <w:p w14:paraId="70B1907D" w14:textId="1CF2F355" w:rsidR="00F621BB" w:rsidRPr="00E75741" w:rsidRDefault="00F621BB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7010E88" w14:textId="2991A9D4" w:rsidR="00F621BB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F621BB" w:rsidRPr="00E75741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F621BB" w:rsidRPr="00E75741">
        <w:rPr>
          <w:rFonts w:ascii="Angsana New" w:hAnsi="Angsana New"/>
          <w:sz w:val="32"/>
          <w:szCs w:val="32"/>
        </w:rPr>
        <w:t xml:space="preserve"> </w:t>
      </w:r>
      <w:r w:rsidR="00F621BB" w:rsidRPr="00E75741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="00F621BB" w:rsidRPr="00E7574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="00F621BB" w:rsidRPr="00E75741">
        <w:rPr>
          <w:rFonts w:ascii="Angsana New" w:hAnsi="Angsana New"/>
          <w:sz w:val="32"/>
          <w:szCs w:val="32"/>
        </w:rPr>
        <w:t xml:space="preserve"> </w:t>
      </w:r>
      <w:r w:rsidR="00F621BB" w:rsidRPr="00E75741">
        <w:rPr>
          <w:rFonts w:ascii="Angsana New" w:hAnsi="Angsana New" w:hint="cs"/>
          <w:sz w:val="32"/>
          <w:szCs w:val="32"/>
          <w:cs/>
        </w:rPr>
        <w:t>และ</w:t>
      </w:r>
      <w:r w:rsidR="00F621BB" w:rsidRPr="00E75741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F621BB" w:rsidRPr="00E75741">
        <w:rPr>
          <w:rFonts w:ascii="Angsana New" w:hAnsi="Angsana New" w:hint="cs"/>
          <w:sz w:val="32"/>
          <w:szCs w:val="32"/>
          <w:cs/>
        </w:rPr>
        <w:t>ทั้งนี้ ผล</w:t>
      </w:r>
      <w:r w:rsidR="00F621BB" w:rsidRPr="00E7574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="00F621BB" w:rsidRPr="00E75741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="00F621BB" w:rsidRPr="00E7574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F621BB" w:rsidRPr="00E75741">
        <w:rPr>
          <w:rFonts w:ascii="Angsana New" w:hAnsi="Angsana New" w:hint="cs"/>
          <w:sz w:val="32"/>
          <w:szCs w:val="32"/>
          <w:cs/>
        </w:rPr>
        <w:t>และการ</w:t>
      </w:r>
      <w:r w:rsidR="00F621BB" w:rsidRPr="00E75741">
        <w:rPr>
          <w:rFonts w:ascii="Angsana New" w:hAnsi="Angsana New"/>
          <w:sz w:val="32"/>
          <w:szCs w:val="32"/>
          <w:cs/>
        </w:rPr>
        <w:t>ตัดจำหน่าย</w:t>
      </w:r>
      <w:r w:rsidR="00F621BB" w:rsidRPr="00E75741">
        <w:rPr>
          <w:rFonts w:ascii="Angsana New" w:hAnsi="Angsana New" w:hint="cs"/>
          <w:sz w:val="32"/>
          <w:szCs w:val="32"/>
          <w:cs/>
        </w:rPr>
        <w:t>ตาม</w:t>
      </w:r>
      <w:r w:rsidR="00F621BB" w:rsidRPr="00E7574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="00F621BB" w:rsidRPr="00E75741">
        <w:rPr>
          <w:rFonts w:ascii="Angsana New" w:hAnsi="Angsana New" w:hint="cs"/>
          <w:sz w:val="32"/>
          <w:szCs w:val="32"/>
          <w:cs/>
        </w:rPr>
        <w:t>ส่วนของ</w:t>
      </w:r>
      <w:r w:rsidR="00F621BB" w:rsidRPr="00E7574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="00F621BB" w:rsidRPr="00E75741">
        <w:rPr>
          <w:rFonts w:ascii="Angsana New" w:hAnsi="Angsana New" w:hint="cs"/>
          <w:sz w:val="32"/>
          <w:szCs w:val="32"/>
          <w:cs/>
        </w:rPr>
        <w:t>โดย</w:t>
      </w:r>
      <w:r w:rsidR="00F621BB" w:rsidRPr="00E7574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F621BB" w:rsidRPr="00E75741">
        <w:rPr>
          <w:rFonts w:ascii="Angsana New" w:hAnsi="Angsana New" w:hint="cs"/>
          <w:sz w:val="32"/>
          <w:szCs w:val="32"/>
          <w:cs/>
        </w:rPr>
        <w:t>ตัดจำหน่าย</w:t>
      </w:r>
      <w:r w:rsidR="00F621BB" w:rsidRPr="00E7574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="00F621BB" w:rsidRPr="00E75741">
        <w:rPr>
          <w:rFonts w:ascii="Angsana New" w:hAnsi="Angsana New" w:hint="cs"/>
          <w:sz w:val="32"/>
          <w:szCs w:val="32"/>
          <w:cs/>
        </w:rPr>
        <w:t>ด้วย</w:t>
      </w:r>
      <w:r w:rsidR="00F621BB" w:rsidRPr="00E75741">
        <w:rPr>
          <w:rFonts w:ascii="Angsana New" w:hAnsi="Angsana New"/>
          <w:sz w:val="32"/>
          <w:szCs w:val="32"/>
          <w:cs/>
        </w:rPr>
        <w:t xml:space="preserve"> ทั้งนี้ </w:t>
      </w:r>
      <w:r w:rsidR="00F621BB" w:rsidRPr="00E75741">
        <w:rPr>
          <w:rFonts w:ascii="Angsana New" w:hAnsi="Angsana New" w:hint="cs"/>
          <w:sz w:val="32"/>
          <w:szCs w:val="32"/>
          <w:cs/>
        </w:rPr>
        <w:t>ค่า</w:t>
      </w:r>
      <w:r w:rsidR="00F621BB" w:rsidRPr="00E75741">
        <w:rPr>
          <w:rFonts w:ascii="Angsana New" w:hAnsi="Angsana New"/>
          <w:sz w:val="32"/>
          <w:szCs w:val="32"/>
          <w:cs/>
        </w:rPr>
        <w:t>ตัดจำหน่าย</w:t>
      </w:r>
      <w:r w:rsidR="00F621BB" w:rsidRPr="00E75741">
        <w:rPr>
          <w:rFonts w:ascii="Angsana New" w:hAnsi="Angsana New" w:hint="cs"/>
          <w:sz w:val="32"/>
          <w:szCs w:val="32"/>
          <w:cs/>
        </w:rPr>
        <w:t>ตาม</w:t>
      </w:r>
      <w:r w:rsidR="00F621BB" w:rsidRPr="00E7574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="00F621BB" w:rsidRPr="00E7574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F621BB" w:rsidRPr="00E75741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="00F621BB" w:rsidRPr="00E75741">
        <w:rPr>
          <w:rFonts w:ascii="Angsana New" w:hAnsi="Angsana New" w:hint="cs"/>
          <w:sz w:val="32"/>
          <w:szCs w:val="32"/>
          <w:cs/>
        </w:rPr>
        <w:t>ส่วนของ</w:t>
      </w:r>
      <w:r w:rsidR="00F621BB" w:rsidRPr="00E75741">
        <w:rPr>
          <w:rFonts w:ascii="Angsana New" w:hAnsi="Angsana New"/>
          <w:sz w:val="32"/>
          <w:szCs w:val="32"/>
          <w:cs/>
        </w:rPr>
        <w:t>กำไร</w:t>
      </w:r>
      <w:r w:rsidR="00F621BB" w:rsidRPr="00E75741">
        <w:rPr>
          <w:rFonts w:ascii="Angsana New" w:hAnsi="Angsana New" w:hint="cs"/>
          <w:sz w:val="32"/>
          <w:szCs w:val="32"/>
          <w:cs/>
        </w:rPr>
        <w:t>หรือ</w:t>
      </w:r>
      <w:r w:rsidR="00F621BB" w:rsidRPr="00E75741">
        <w:rPr>
          <w:rFonts w:ascii="Angsana New" w:hAnsi="Angsana New"/>
          <w:sz w:val="32"/>
          <w:szCs w:val="32"/>
          <w:cs/>
        </w:rPr>
        <w:t>ขาดทุน</w:t>
      </w:r>
    </w:p>
    <w:p w14:paraId="2E9772D1" w14:textId="77777777" w:rsidR="00B56DEF" w:rsidRPr="00E75741" w:rsidRDefault="00B56DEF" w:rsidP="009A42D8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E7574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1C75A0" w14:textId="48961AAD" w:rsidR="00635F9C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="00B56DEF" w:rsidRPr="00E7574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="00B56DEF" w:rsidRPr="00E75741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="00B56DEF" w:rsidRPr="00E7574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="00B56DEF" w:rsidRPr="00E7574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="00B56DEF" w:rsidRPr="00E75741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D9295A" w14:textId="687416A8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635F9C" w:rsidRPr="00E75741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271464AD" w14:textId="77777777" w:rsidR="0041328D" w:rsidRPr="00E75741" w:rsidRDefault="0041328D" w:rsidP="0041328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466F885" w14:textId="1DA06BBD" w:rsidR="00561892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="00B56DEF" w:rsidRPr="00E75741">
        <w:rPr>
          <w:rFonts w:ascii="Angsana New" w:hAnsi="Angsana New" w:hint="cs"/>
          <w:sz w:val="32"/>
          <w:szCs w:val="32"/>
          <w:cs/>
        </w:rPr>
        <w:t>ทั้งหมด</w:t>
      </w:r>
      <w:r w:rsidR="00B56DEF" w:rsidRPr="00E7574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B56DEF" w:rsidRPr="00E7574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B56DEF" w:rsidRPr="00E7574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="00B56DEF" w:rsidRPr="00E75741">
        <w:rPr>
          <w:rFonts w:ascii="Angsana New" w:hAnsi="Angsana New" w:hint="cs"/>
          <w:sz w:val="32"/>
          <w:szCs w:val="32"/>
          <w:cs/>
        </w:rPr>
        <w:t>ชำระ และ</w:t>
      </w:r>
      <w:r w:rsidR="003E1534">
        <w:rPr>
          <w:rFonts w:ascii="Angsana New" w:hAnsi="Angsana New" w:hint="cs"/>
          <w:sz w:val="32"/>
          <w:szCs w:val="32"/>
          <w:cs/>
        </w:rPr>
        <w:t xml:space="preserve">        </w:t>
      </w:r>
      <w:r w:rsidR="00B56DEF" w:rsidRPr="00E7574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B56DEF" w:rsidRPr="00E75741">
        <w:rPr>
          <w:rFonts w:ascii="Angsana New" w:hAnsi="Angsana New" w:hint="cs"/>
          <w:sz w:val="32"/>
          <w:szCs w:val="32"/>
          <w:cs/>
        </w:rPr>
        <w:t>โดยประมาณ</w:t>
      </w:r>
      <w:r w:rsidR="00B56DEF" w:rsidRPr="00E7574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D58DE96" w14:textId="1343EB15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="00B56DEF" w:rsidRPr="00E75741">
        <w:rPr>
          <w:rFonts w:ascii="Angsana New" w:hAnsi="Angsana New"/>
          <w:sz w:val="32"/>
          <w:szCs w:val="32"/>
        </w:rPr>
        <w:t xml:space="preserve"> </w:t>
      </w:r>
      <w:r w:rsidR="00B56DEF" w:rsidRPr="00E75741">
        <w:rPr>
          <w:rFonts w:ascii="Angsana New" w:hAnsi="Angsana New" w:hint="cs"/>
          <w:sz w:val="32"/>
          <w:szCs w:val="32"/>
          <w:cs/>
        </w:rPr>
        <w:t>ทุก</w:t>
      </w:r>
      <w:r w:rsidR="00B56DEF" w:rsidRPr="00E7574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</w:t>
      </w:r>
      <w:r w:rsidR="00B56DEF" w:rsidRPr="00E75741">
        <w:rPr>
          <w:rFonts w:ascii="Angsana New" w:hAnsi="Angsana New" w:hint="cs"/>
          <w:sz w:val="32"/>
          <w:szCs w:val="32"/>
          <w:cs/>
        </w:rPr>
        <w:t>จึง</w:t>
      </w:r>
      <w:r w:rsidR="00B56DEF" w:rsidRPr="00E75741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59432702"/>
      <w:r w:rsidR="00E77129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5741">
        <w:rPr>
          <w:rFonts w:ascii="Angsana New" w:hAnsi="Angsana New"/>
          <w:sz w:val="32"/>
          <w:szCs w:val="32"/>
        </w:rPr>
        <w:t xml:space="preserve">   </w:t>
      </w:r>
      <w:r w:rsidR="005E1B45" w:rsidRPr="00E75741">
        <w:rPr>
          <w:rFonts w:ascii="Angsana New" w:hAnsi="Angsana New" w:hint="cs"/>
          <w:sz w:val="32"/>
          <w:szCs w:val="32"/>
          <w:cs/>
        </w:rPr>
        <w:t>การคำนวณผลขา</w:t>
      </w:r>
      <w:r w:rsidR="00936EF4" w:rsidRPr="00E75741">
        <w:rPr>
          <w:rFonts w:ascii="Angsana New" w:hAnsi="Angsana New" w:hint="cs"/>
          <w:sz w:val="32"/>
          <w:szCs w:val="32"/>
          <w:cs/>
        </w:rPr>
        <w:t>ด</w:t>
      </w:r>
      <w:r w:rsidR="005E1B45" w:rsidRPr="00E75741">
        <w:rPr>
          <w:rFonts w:ascii="Angsana New" w:hAnsi="Angsana New" w:hint="cs"/>
          <w:sz w:val="32"/>
          <w:szCs w:val="32"/>
          <w:cs/>
        </w:rPr>
        <w:t>ทุนด้านเครดิตที่คาดว่าจะเกิดข</w:t>
      </w:r>
      <w:r w:rsidR="00E77129" w:rsidRPr="00E75741">
        <w:rPr>
          <w:rFonts w:ascii="Angsana New" w:hAnsi="Angsana New" w:hint="cs"/>
          <w:sz w:val="32"/>
          <w:szCs w:val="32"/>
          <w:cs/>
        </w:rPr>
        <w:t>ึ้</w:t>
      </w:r>
      <w:r w:rsidR="005E1B45" w:rsidRPr="00E75741">
        <w:rPr>
          <w:rFonts w:ascii="Angsana New" w:hAnsi="Angsana New" w:hint="cs"/>
          <w:sz w:val="32"/>
          <w:szCs w:val="32"/>
          <w:cs/>
        </w:rPr>
        <w:t>นข้างต้น</w:t>
      </w:r>
      <w:r w:rsidR="00B56DEF" w:rsidRPr="00E75741">
        <w:rPr>
          <w:rFonts w:ascii="Angsana New" w:hAnsi="Angsana New" w:hint="cs"/>
          <w:sz w:val="32"/>
          <w:szCs w:val="32"/>
          <w:cs/>
        </w:rPr>
        <w:t>อ้าง</w:t>
      </w:r>
      <w:r w:rsidR="00B56DEF" w:rsidRPr="00E75741">
        <w:rPr>
          <w:rFonts w:ascii="Angsana New" w:hAnsi="Angsana New"/>
          <w:sz w:val="32"/>
          <w:szCs w:val="32"/>
          <w:cs/>
        </w:rPr>
        <w:t>อิงจาก</w:t>
      </w:r>
      <w:r w:rsidR="00B56DEF" w:rsidRPr="00E75741">
        <w:rPr>
          <w:rFonts w:ascii="Angsana New" w:hAnsi="Angsana New" w:hint="cs"/>
          <w:sz w:val="32"/>
          <w:szCs w:val="32"/>
          <w:cs/>
        </w:rPr>
        <w:t>ข้อมูลผล</w:t>
      </w:r>
      <w:r w:rsidR="00B56DEF" w:rsidRPr="00E7574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E77129" w:rsidRPr="00E757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56DEF" w:rsidRPr="00E7574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56DEF" w:rsidRPr="00E7574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56DEF" w:rsidRPr="00E75741">
        <w:rPr>
          <w:rFonts w:ascii="Angsana New" w:hAnsi="Angsana New" w:hint="cs"/>
          <w:sz w:val="32"/>
          <w:szCs w:val="32"/>
          <w:cs/>
        </w:rPr>
        <w:t>การ</w:t>
      </w:r>
      <w:r w:rsidR="00B56DEF" w:rsidRPr="00E75741">
        <w:rPr>
          <w:rFonts w:ascii="Angsana New" w:hAnsi="Angsana New"/>
          <w:sz w:val="32"/>
          <w:szCs w:val="32"/>
          <w:cs/>
        </w:rPr>
        <w:t>คาดการณ์</w:t>
      </w:r>
      <w:r w:rsidR="00B56DEF" w:rsidRPr="00E75741">
        <w:rPr>
          <w:rFonts w:ascii="Angsana New" w:hAnsi="Angsana New" w:hint="cs"/>
          <w:sz w:val="32"/>
          <w:szCs w:val="32"/>
          <w:cs/>
        </w:rPr>
        <w:t>ไปใน</w:t>
      </w:r>
      <w:r w:rsidR="00B56DEF" w:rsidRPr="00E7574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56DEF" w:rsidRPr="00E75741">
        <w:rPr>
          <w:rFonts w:ascii="Angsana New" w:hAnsi="Angsana New" w:hint="cs"/>
          <w:sz w:val="32"/>
          <w:szCs w:val="32"/>
          <w:cs/>
        </w:rPr>
        <w:t>นั้น</w:t>
      </w:r>
      <w:r w:rsidR="00B56DEF" w:rsidRPr="00E7574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0"/>
    </w:p>
    <w:p w14:paraId="255FD2EC" w14:textId="76A52919" w:rsidR="00B56DEF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สินทรัพย์ทางการเงินจะถูกตัด</w:t>
      </w:r>
      <w:r w:rsidR="00B56DEF" w:rsidRPr="00E75741">
        <w:rPr>
          <w:rFonts w:ascii="Angsana New" w:hAnsi="Angsana New" w:hint="cs"/>
          <w:sz w:val="32"/>
          <w:szCs w:val="32"/>
          <w:cs/>
        </w:rPr>
        <w:t>จำหน่าย</w:t>
      </w:r>
      <w:r w:rsidR="00B56DEF" w:rsidRPr="00E75741">
        <w:rPr>
          <w:rFonts w:ascii="Angsana New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="00B56DEF" w:rsidRPr="00E75741">
        <w:rPr>
          <w:rFonts w:ascii="Angsana New" w:hAnsi="Angsana New" w:hint="cs"/>
          <w:sz w:val="32"/>
          <w:szCs w:val="32"/>
          <w:cs/>
        </w:rPr>
        <w:t>คืน</w:t>
      </w:r>
      <w:r w:rsidR="00B56DEF" w:rsidRPr="00E75741">
        <w:rPr>
          <w:rFonts w:ascii="Angsana New" w:hAnsi="Angsana New"/>
          <w:sz w:val="32"/>
          <w:szCs w:val="32"/>
          <w:cs/>
        </w:rPr>
        <w:t>กระแสเงินสดตามสัญญา</w:t>
      </w:r>
      <w:r w:rsidR="00B56DEF" w:rsidRPr="00E75741">
        <w:rPr>
          <w:rFonts w:ascii="Angsana New" w:hAnsi="Angsana New" w:hint="cs"/>
          <w:sz w:val="32"/>
          <w:szCs w:val="32"/>
          <w:cs/>
        </w:rPr>
        <w:t>อีกต่อไป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682B6493" w14:textId="3DC75AF3" w:rsidR="00B56DEF" w:rsidRPr="00E75741" w:rsidRDefault="00B56DEF" w:rsidP="00610488">
      <w:pPr>
        <w:tabs>
          <w:tab w:val="clear" w:pos="454"/>
        </w:tabs>
        <w:spacing w:before="60" w:after="60"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3BE481F" w14:textId="547F7B49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 </w:t>
      </w:r>
      <w:r w:rsidR="00B56DEF" w:rsidRPr="00E75741">
        <w:rPr>
          <w:rFonts w:ascii="Angsana New" w:hAnsi="Angsana New" w:hint="cs"/>
          <w:sz w:val="32"/>
          <w:szCs w:val="32"/>
          <w:cs/>
        </w:rPr>
        <w:t>และ</w:t>
      </w:r>
      <w:r w:rsidR="00B56DEF" w:rsidRPr="00E75741">
        <w:rPr>
          <w:rFonts w:ascii="Angsana New" w:hAnsi="Angsana New"/>
          <w:sz w:val="32"/>
          <w:szCs w:val="32"/>
          <w:cs/>
        </w:rPr>
        <w:t>แสดง</w:t>
      </w:r>
      <w:r w:rsidR="00B56DEF" w:rsidRPr="00E75741">
        <w:rPr>
          <w:rFonts w:ascii="Angsana New" w:hAnsi="Angsana New" w:hint="cs"/>
          <w:sz w:val="32"/>
          <w:szCs w:val="32"/>
          <w:cs/>
        </w:rPr>
        <w:t>ด้วยยอด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สุทธิในงบฐานะการเงิน </w:t>
      </w:r>
      <w:r w:rsidR="00B56DEF" w:rsidRPr="00E75741">
        <w:rPr>
          <w:rFonts w:ascii="Angsana New" w:hAnsi="Angsana New" w:hint="cs"/>
          <w:sz w:val="32"/>
          <w:szCs w:val="32"/>
          <w:cs/>
        </w:rPr>
        <w:t>ก็ต่อเมื่อ</w:t>
      </w:r>
      <w:r w:rsidR="00B56DEF" w:rsidRPr="00E75741">
        <w:rPr>
          <w:rFonts w:ascii="Angsana New" w:hAnsi="Angsana New"/>
          <w:sz w:val="32"/>
          <w:szCs w:val="32"/>
          <w:cs/>
        </w:rPr>
        <w:t>กิจการมีสิทธิ</w:t>
      </w:r>
      <w:r w:rsidR="00B56DEF" w:rsidRPr="00E75741">
        <w:rPr>
          <w:rFonts w:ascii="Angsana New" w:hAnsi="Angsana New" w:hint="cs"/>
          <w:sz w:val="32"/>
          <w:szCs w:val="32"/>
          <w:cs/>
        </w:rPr>
        <w:t>บังคับใช้ได้</w:t>
      </w:r>
      <w:r w:rsidR="00B56DEF" w:rsidRPr="00E75741">
        <w:rPr>
          <w:rFonts w:ascii="Angsana New" w:hAnsi="Angsana New"/>
          <w:sz w:val="32"/>
          <w:szCs w:val="32"/>
          <w:cs/>
        </w:rPr>
        <w:t>ตามกฎหมาย</w:t>
      </w:r>
      <w:r w:rsidR="00B56DEF" w:rsidRPr="00E75741">
        <w:rPr>
          <w:rFonts w:ascii="Angsana New" w:hAnsi="Angsana New" w:hint="cs"/>
          <w:sz w:val="32"/>
          <w:szCs w:val="32"/>
          <w:cs/>
        </w:rPr>
        <w:t>อยู่แล้ว</w:t>
      </w:r>
      <w:r w:rsidR="00B56DEF" w:rsidRPr="00E75741">
        <w:rPr>
          <w:rFonts w:ascii="Angsana New" w:hAnsi="Angsana New"/>
          <w:sz w:val="32"/>
          <w:szCs w:val="32"/>
          <w:cs/>
        </w:rPr>
        <w:t>ในการหักกลบ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="00B56DEF" w:rsidRPr="00E75741">
        <w:rPr>
          <w:rFonts w:ascii="Angsana New" w:hAnsi="Angsana New"/>
          <w:sz w:val="32"/>
          <w:szCs w:val="32"/>
          <w:cs/>
        </w:rPr>
        <w:t>และ</w:t>
      </w:r>
      <w:r w:rsidR="00B56DEF" w:rsidRPr="00E75741">
        <w:rPr>
          <w:rFonts w:ascii="Angsana New" w:hAnsi="Angsana New" w:hint="cs"/>
          <w:sz w:val="32"/>
          <w:szCs w:val="32"/>
          <w:cs/>
        </w:rPr>
        <w:t>กิจการ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B56DEF" w:rsidRPr="00E75741">
        <w:rPr>
          <w:rFonts w:ascii="Angsana New" w:hAnsi="Angsana New" w:hint="cs"/>
          <w:sz w:val="32"/>
          <w:szCs w:val="32"/>
          <w:cs/>
        </w:rPr>
        <w:t>หรือ</w:t>
      </w:r>
      <w:r w:rsidR="00B56DEF" w:rsidRPr="00E75741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D943647" w14:textId="77777777" w:rsidR="00AC6037" w:rsidRDefault="00AC6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5.19_ตราสารอนุพันธ์_[และการบัญชีป้อ"/>
      <w:bookmarkStart w:id="2" w:name="_Hlk56707126"/>
      <w:bookmarkEnd w:id="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E1BC9C" w14:textId="58874BF0" w:rsidR="00B56DEF" w:rsidRPr="00E75741" w:rsidRDefault="00333296" w:rsidP="00561892">
      <w:pPr>
        <w:spacing w:before="120" w:after="120" w:line="240" w:lineRule="auto"/>
        <w:ind w:left="540" w:hanging="540"/>
        <w:rPr>
          <w:rFonts w:ascii="Angsana New" w:eastAsia="Arial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56DEF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AC6037">
        <w:rPr>
          <w:rFonts w:ascii="Angsana New" w:hAnsi="Angsana New"/>
          <w:b/>
          <w:bCs/>
          <w:sz w:val="32"/>
          <w:szCs w:val="32"/>
        </w:rPr>
        <w:t>5</w:t>
      </w:r>
      <w:r w:rsidR="00B56DEF" w:rsidRPr="00E75741">
        <w:rPr>
          <w:rFonts w:ascii="Angsana New" w:hAnsi="Angsana New"/>
          <w:b/>
          <w:bCs/>
          <w:sz w:val="32"/>
          <w:szCs w:val="32"/>
        </w:rPr>
        <w:tab/>
      </w:r>
      <w:r w:rsidR="00561892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B56DEF" w:rsidRPr="00E75741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bookmarkEnd w:id="2"/>
    <w:p w14:paraId="100D5D01" w14:textId="3978E746" w:rsidR="00B56DEF" w:rsidRPr="00E75741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0285F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B56DEF" w:rsidRPr="00E75741">
        <w:rPr>
          <w:rFonts w:ascii="Angsana New" w:hAnsi="Angsana New"/>
          <w:sz w:val="32"/>
          <w:szCs w:val="32"/>
          <w:cs/>
        </w:rPr>
        <w:t>บริษัทใช้ตราสารอนุพันธ์ เช่น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56DEF" w:rsidRPr="00E75741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B5A8E8" w14:textId="6E4D3C32" w:rsidR="00B56DEF" w:rsidRPr="00E75741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0285F" w:rsidRPr="00E75741">
        <w:rPr>
          <w:rFonts w:ascii="Angsana New" w:hAnsi="Angsana New" w:hint="cs"/>
          <w:sz w:val="32"/>
          <w:szCs w:val="32"/>
          <w:cs/>
        </w:rPr>
        <w:t>กลุ่ม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="00B56DEF" w:rsidRPr="00E75741">
        <w:rPr>
          <w:rFonts w:ascii="Angsana New" w:hAnsi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="00B56DEF" w:rsidRPr="00E75741">
        <w:rPr>
          <w:rFonts w:ascii="Angsana New" w:hAnsi="Angsana New"/>
          <w:sz w:val="32"/>
          <w:szCs w:val="32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31DB94E" w14:textId="240B4D37" w:rsidR="00B56DEF" w:rsidRPr="00E75741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="00B56DEF" w:rsidRPr="00E75741">
        <w:rPr>
          <w:rFonts w:ascii="Angsana New" w:hAnsi="Angsana New"/>
          <w:sz w:val="32"/>
          <w:szCs w:val="32"/>
          <w:cs/>
        </w:rPr>
        <w:t>แสดงตราสารอนุพันธ์ที่มีอายุสัญญาคงเหลือ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มากกว่า </w:t>
      </w:r>
      <w:r w:rsidR="00B56DEF" w:rsidRPr="00E75741">
        <w:rPr>
          <w:rFonts w:ascii="Angsana New" w:hAnsi="Angsana New"/>
          <w:sz w:val="32"/>
          <w:szCs w:val="32"/>
        </w:rPr>
        <w:t xml:space="preserve">12 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</w:t>
      </w:r>
      <w:r w:rsidR="00B56DEF" w:rsidRPr="00E75741">
        <w:rPr>
          <w:rFonts w:ascii="Angsana New" w:hAnsi="Angsana New"/>
          <w:sz w:val="32"/>
          <w:szCs w:val="32"/>
        </w:rPr>
        <w:t>12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="00B56DEF" w:rsidRPr="00E75741">
        <w:rPr>
          <w:rFonts w:ascii="Angsana New" w:hAnsi="Angsana New" w:hint="cs"/>
          <w:sz w:val="32"/>
          <w:szCs w:val="32"/>
          <w:cs/>
        </w:rPr>
        <w:t>และแสดง</w:t>
      </w:r>
      <w:r w:rsidR="00B56DEF" w:rsidRPr="00E75741">
        <w:rPr>
          <w:rFonts w:ascii="Angsana New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65AA3E7" w14:textId="13579A81" w:rsidR="000E0E75" w:rsidRPr="00E75741" w:rsidRDefault="00333296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EF5527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AC6037">
        <w:rPr>
          <w:rFonts w:ascii="Angsana New" w:hAnsi="Angsana New"/>
          <w:b/>
          <w:bCs/>
          <w:sz w:val="32"/>
          <w:szCs w:val="32"/>
        </w:rPr>
        <w:t>6</w:t>
      </w:r>
      <w:r w:rsidR="000E0E75" w:rsidRPr="00E75741">
        <w:rPr>
          <w:rFonts w:ascii="Angsana New" w:hAnsi="Angsana New"/>
          <w:b/>
          <w:bCs/>
          <w:sz w:val="32"/>
          <w:szCs w:val="32"/>
        </w:rPr>
        <w:tab/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E4EA218" w14:textId="0C38DF4A" w:rsidR="000E0E75" w:rsidRPr="00E75741" w:rsidRDefault="000E0E75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561892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61892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(ผู้ร่วม</w:t>
      </w:r>
      <w:r w:rsidR="009E42C6" w:rsidRPr="00E75741">
        <w:rPr>
          <w:rFonts w:ascii="Angsana New" w:hAnsi="Angsana New"/>
          <w:sz w:val="32"/>
          <w:szCs w:val="32"/>
        </w:rPr>
        <w:t xml:space="preserve">      </w:t>
      </w:r>
      <w:r w:rsidRPr="00E75741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D200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E359AC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</w:t>
      </w:r>
      <w:r w:rsidRPr="00E75741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9AD5002" w14:textId="661E0BF2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359AC" w:rsidRPr="00E757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E42C6" w:rsidRPr="00E75741">
        <w:rPr>
          <w:rFonts w:ascii="Angsana New" w:hAnsi="Angsana New"/>
          <w:sz w:val="32"/>
          <w:szCs w:val="32"/>
        </w:rPr>
        <w:t xml:space="preserve">    </w:t>
      </w:r>
      <w:r w:rsidR="00E359AC" w:rsidRPr="00E75741">
        <w:rPr>
          <w:rFonts w:ascii="Angsana New" w:hAnsi="Angsana New" w:hint="cs"/>
          <w:sz w:val="32"/>
          <w:szCs w:val="32"/>
          <w:cs/>
        </w:rPr>
        <w:t xml:space="preserve">  </w:t>
      </w:r>
      <w:r w:rsidRPr="00E75741">
        <w:rPr>
          <w:rFonts w:ascii="Angsana New" w:hAnsi="Angsana New"/>
          <w:sz w:val="32"/>
          <w:szCs w:val="32"/>
          <w:cs/>
        </w:rPr>
        <w:t>งบการเงิน</w:t>
      </w:r>
      <w:r w:rsidR="00626232" w:rsidRPr="00E75741">
        <w:rPr>
          <w:rFonts w:ascii="Angsana New" w:hAnsi="Angsana New"/>
          <w:sz w:val="32"/>
          <w:szCs w:val="32"/>
          <w:cs/>
        </w:rPr>
        <w:t>แบ่ง</w:t>
      </w:r>
      <w:r w:rsidRPr="00E75741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8E315AC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ระดับ </w:t>
      </w:r>
      <w:r w:rsidRPr="00E75741">
        <w:rPr>
          <w:rFonts w:ascii="Angsana New" w:hAnsi="Angsana New"/>
          <w:sz w:val="32"/>
          <w:szCs w:val="32"/>
        </w:rPr>
        <w:t xml:space="preserve">1 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C34320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ระดับ </w:t>
      </w:r>
      <w:r w:rsidRPr="00E75741">
        <w:rPr>
          <w:rFonts w:ascii="Angsana New" w:hAnsi="Angsana New"/>
          <w:sz w:val="32"/>
          <w:szCs w:val="32"/>
        </w:rPr>
        <w:t>2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FF2DBB9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ระดับ </w:t>
      </w:r>
      <w:r w:rsidRPr="00E75741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F16F4" w:rsidRPr="00E75741">
        <w:rPr>
          <w:rFonts w:ascii="Angsana New" w:hAnsi="Angsana New" w:hint="cs"/>
          <w:sz w:val="32"/>
          <w:szCs w:val="32"/>
          <w:cs/>
        </w:rPr>
        <w:t>สด</w:t>
      </w:r>
      <w:r w:rsidRPr="00E7574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42E40B6B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D200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ณ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A834079" w14:textId="77777777" w:rsidR="00AC6037" w:rsidRDefault="00AC6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96DF16" w14:textId="22CF01C2" w:rsidR="000E0E75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3F93951" w14:textId="4BB2C155" w:rsidR="00EF69BA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75741">
        <w:rPr>
          <w:rFonts w:ascii="Angsana New" w:hAnsi="Angsana New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75741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</w:t>
      </w:r>
      <w:r w:rsidRPr="00E75741">
        <w:rPr>
          <w:rFonts w:ascii="Angsana New" w:hAnsi="Angsana New"/>
          <w:sz w:val="32"/>
          <w:szCs w:val="32"/>
          <w:cs/>
        </w:rPr>
        <w:t>มีดังนี้</w:t>
      </w:r>
    </w:p>
    <w:p w14:paraId="1B18A89A" w14:textId="77777777" w:rsidR="00421804" w:rsidRPr="00E75741" w:rsidRDefault="00035B17" w:rsidP="00561892">
      <w:pPr>
        <w:tabs>
          <w:tab w:val="clear" w:pos="907"/>
          <w:tab w:val="left" w:pos="600"/>
          <w:tab w:val="left" w:pos="9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tab/>
      </w:r>
      <w:r w:rsidRPr="00E75741">
        <w:tab/>
      </w:r>
      <w:r w:rsidRPr="00E75741">
        <w:rPr>
          <w:cs/>
        </w:rPr>
        <w:tab/>
      </w:r>
      <w:r w:rsidR="00421804" w:rsidRPr="00E7574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C08DD0F" w14:textId="77777777" w:rsidR="00421804" w:rsidRPr="00E75741" w:rsidRDefault="00561892" w:rsidP="005618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421804" w:rsidRPr="00E75741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B155C5F" w14:textId="77777777" w:rsidR="00421804" w:rsidRPr="00E75741" w:rsidRDefault="00421804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E75741">
        <w:rPr>
          <w:rFonts w:ascii="Angsana New" w:hAnsi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D856CC6" w14:textId="77777777" w:rsidR="00421804" w:rsidRPr="00E75741" w:rsidRDefault="00421804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E75741">
        <w:rPr>
          <w:rFonts w:ascii="Angsana New" w:hAnsi="Angsana New"/>
          <w:sz w:val="32"/>
          <w:szCs w:val="32"/>
        </w:rPr>
        <w:tab/>
      </w:r>
    </w:p>
    <w:p w14:paraId="33044E6D" w14:textId="77777777" w:rsidR="00722FD6" w:rsidRPr="00E75741" w:rsidRDefault="00421804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E75741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08D33708" w14:textId="4B12B7EC" w:rsidR="00421804" w:rsidRPr="00E75741" w:rsidRDefault="00421804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</w:t>
      </w:r>
      <w:r w:rsidR="00722FD6" w:rsidRPr="00E75741">
        <w:rPr>
          <w:rFonts w:ascii="Angsana New" w:hAnsi="Angsana New"/>
          <w:sz w:val="32"/>
          <w:szCs w:val="32"/>
        </w:rPr>
        <w:t xml:space="preserve">         </w:t>
      </w:r>
      <w:r w:rsidRPr="00E75741">
        <w:rPr>
          <w:rFonts w:ascii="Angsana New" w:hAnsi="Angsana New" w:hint="cs"/>
          <w:sz w:val="32"/>
          <w:szCs w:val="32"/>
          <w:cs/>
        </w:rPr>
        <w:t>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E75741">
        <w:rPr>
          <w:rFonts w:ascii="Angsana New" w:hAnsi="Angsana New"/>
          <w:sz w:val="32"/>
          <w:szCs w:val="32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F2DCF7" w14:textId="77777777" w:rsidR="00981513" w:rsidRPr="00E75741" w:rsidRDefault="00981513" w:rsidP="005D4FD6">
      <w:pPr>
        <w:pStyle w:val="Caption"/>
        <w:tabs>
          <w:tab w:val="clear" w:pos="227"/>
          <w:tab w:val="clear" w:pos="454"/>
          <w:tab w:val="clear" w:pos="680"/>
        </w:tabs>
        <w:spacing w:before="120" w:after="120" w:line="240" w:lineRule="auto"/>
        <w:ind w:left="540"/>
        <w:rPr>
          <w:rFonts w:ascii="Angsana New" w:hAnsi="Angsana New"/>
          <w:b w:val="0"/>
          <w:bCs w:val="0"/>
          <w:color w:val="FF0000"/>
          <w:sz w:val="32"/>
          <w:szCs w:val="32"/>
        </w:rPr>
      </w:pPr>
      <w:bookmarkStart w:id="3" w:name="_Hlk61511850"/>
      <w:r w:rsidRPr="00E75741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513A5E7" w14:textId="77777777" w:rsidR="00981513" w:rsidRDefault="00981513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4" w:name="_Hlk59432712"/>
      <w:r w:rsidRPr="00E7574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DD07545" w14:textId="7D1E7A33" w:rsidR="00A74766" w:rsidRPr="00E75741" w:rsidRDefault="00A7476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012FB68E" w14:textId="77777777" w:rsidR="00E14153" w:rsidRPr="00E75741" w:rsidRDefault="00A7476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 เป็นต้น</w:t>
      </w:r>
    </w:p>
    <w:p w14:paraId="1E7B1AF0" w14:textId="77777777" w:rsidR="00CE31FC" w:rsidRPr="00E75741" w:rsidRDefault="00CE31FC" w:rsidP="005D4FD6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14:paraId="73C52940" w14:textId="77777777" w:rsidR="000E0E75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DCC6D34" w14:textId="77777777" w:rsidR="000E0E75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นอกจากนี้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0A1C1D" w14:textId="77777777" w:rsidR="00461D56" w:rsidRPr="00E75741" w:rsidRDefault="00461D56" w:rsidP="00461D56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3E5469F" w14:textId="77777777" w:rsidR="00461D56" w:rsidRPr="00E75741" w:rsidRDefault="00461D56" w:rsidP="00461D5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ๆ</w:t>
      </w:r>
    </w:p>
    <w:p w14:paraId="56864A2B" w14:textId="77777777" w:rsidR="000E0E75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8D82B36" w14:textId="77777777" w:rsidR="00035B17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59AC" w:rsidRPr="00E75741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E75741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</w:t>
      </w:r>
      <w:r w:rsidR="00981513" w:rsidRPr="00E75741">
        <w:rPr>
          <w:rFonts w:ascii="Angsana New" w:hAnsi="Angsana New" w:hint="cs"/>
          <w:sz w:val="32"/>
          <w:szCs w:val="32"/>
          <w:cs/>
        </w:rPr>
        <w:t>น</w:t>
      </w:r>
    </w:p>
    <w:p w14:paraId="17FE9D6C" w14:textId="0D61311A" w:rsidR="00956AD2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6</w:t>
      </w:r>
      <w:r w:rsidR="004B2CC1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B36FCF" w:rsidRPr="00755EA5">
        <w:rPr>
          <w:rFonts w:ascii="Angsana New" w:hAnsi="Angsana New" w:hint="cs"/>
          <w:b/>
          <w:bCs/>
          <w:sz w:val="32"/>
          <w:szCs w:val="32"/>
          <w:cs/>
        </w:rPr>
        <w:t>รายการ</w:t>
      </w:r>
      <w:r w:rsidR="001C1AF4" w:rsidRPr="00755EA5">
        <w:rPr>
          <w:rFonts w:ascii="Angsana New" w:hAnsi="Angsana New" w:hint="cs"/>
          <w:b/>
          <w:bCs/>
          <w:sz w:val="32"/>
          <w:szCs w:val="32"/>
          <w:cs/>
        </w:rPr>
        <w:t>ธุรกิจกับ</w:t>
      </w:r>
      <w:r w:rsidR="00956AD2" w:rsidRPr="00755EA5">
        <w:rPr>
          <w:rFonts w:ascii="Angsana New" w:hAnsi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1DE9F3CE" w14:textId="096319F3" w:rsidR="00BE77D4" w:rsidRPr="00E75741" w:rsidRDefault="00BE77D4" w:rsidP="00BE77D4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ลักษณะความสัมพันธ์ระหว่างบริษัทฯกับกิจการที่เกี่ยวข้องกันที่มีรายการธุรกิจที่สำคัญในระหว่างปี </w:t>
      </w:r>
      <w:r w:rsidR="000A61AE" w:rsidRPr="00E75741">
        <w:rPr>
          <w:rFonts w:ascii="Angsana New" w:hAnsi="Angsana New"/>
          <w:sz w:val="32"/>
          <w:szCs w:val="32"/>
        </w:rPr>
        <w:t>256</w:t>
      </w:r>
      <w:r w:rsidR="009D083E">
        <w:rPr>
          <w:rFonts w:ascii="Angsana New" w:hAnsi="Angsana New"/>
          <w:sz w:val="32"/>
          <w:szCs w:val="32"/>
        </w:rPr>
        <w:t>7</w:t>
      </w:r>
      <w:r w:rsidRPr="00E75741">
        <w:rPr>
          <w:rFonts w:ascii="Angsana New" w:hAnsi="Angsana New" w:hint="cs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61AE" w:rsidRPr="00E75741">
        <w:rPr>
          <w:rFonts w:ascii="Angsana New" w:hAnsi="Angsana New"/>
          <w:sz w:val="32"/>
          <w:szCs w:val="32"/>
        </w:rPr>
        <w:t>256</w:t>
      </w:r>
      <w:r w:rsidR="009D083E">
        <w:rPr>
          <w:rFonts w:ascii="Angsana New" w:hAnsi="Angsana New"/>
          <w:sz w:val="32"/>
          <w:szCs w:val="32"/>
        </w:rPr>
        <w:t>6</w:t>
      </w:r>
      <w:r w:rsidRPr="00E75741">
        <w:rPr>
          <w:rFonts w:ascii="Angsana New" w:hAnsi="Angsana New" w:hint="cs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3330"/>
      </w:tblGrid>
      <w:tr w:rsidR="00BE77D4" w:rsidRPr="00E75741" w14:paraId="57BED422" w14:textId="77777777" w:rsidTr="00BE77D4">
        <w:trPr>
          <w:trHeight w:val="80"/>
          <w:tblHeader/>
        </w:trPr>
        <w:tc>
          <w:tcPr>
            <w:tcW w:w="3960" w:type="dxa"/>
          </w:tcPr>
          <w:p w14:paraId="333AE8D3" w14:textId="77777777" w:rsidR="00BE77D4" w:rsidRPr="00E75741" w:rsidRDefault="00BE77D4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  <w:hideMark/>
          </w:tcPr>
          <w:p w14:paraId="7602A8F6" w14:textId="77777777" w:rsidR="00BE77D4" w:rsidRPr="00E75741" w:rsidRDefault="00BE77D4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3330" w:type="dxa"/>
          </w:tcPr>
          <w:p w14:paraId="5F18DC0D" w14:textId="77777777" w:rsidR="00BE77D4" w:rsidRPr="00E75741" w:rsidRDefault="00BE77D4">
            <w:pPr>
              <w:spacing w:line="240" w:lineRule="auto"/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</w:p>
        </w:tc>
      </w:tr>
      <w:tr w:rsidR="00BE77D4" w:rsidRPr="00E75741" w14:paraId="6080840D" w14:textId="77777777" w:rsidTr="00BE77D4">
        <w:trPr>
          <w:trHeight w:val="20"/>
          <w:tblHeader/>
        </w:trPr>
        <w:tc>
          <w:tcPr>
            <w:tcW w:w="3960" w:type="dxa"/>
            <w:hideMark/>
          </w:tcPr>
          <w:p w14:paraId="4EDD0E64" w14:textId="77777777" w:rsidR="00BE77D4" w:rsidRPr="00E75741" w:rsidRDefault="00BE77D4">
            <w:pPr>
              <w:pBdr>
                <w:bottom w:val="single" w:sz="4" w:space="1" w:color="auto"/>
              </w:pBdr>
              <w:spacing w:line="240" w:lineRule="auto"/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1350" w:type="dxa"/>
            <w:hideMark/>
          </w:tcPr>
          <w:p w14:paraId="117DFDB4" w14:textId="77777777" w:rsidR="00BE77D4" w:rsidRPr="00E75741" w:rsidRDefault="00BE77D4">
            <w:pPr>
              <w:pBdr>
                <w:bottom w:val="single" w:sz="4" w:space="1" w:color="auto"/>
              </w:pBd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ที่จดทะเบียน</w:t>
            </w:r>
          </w:p>
        </w:tc>
        <w:tc>
          <w:tcPr>
            <w:tcW w:w="3330" w:type="dxa"/>
            <w:hideMark/>
          </w:tcPr>
          <w:p w14:paraId="297AA108" w14:textId="77777777" w:rsidR="00BE77D4" w:rsidRPr="00E75741" w:rsidRDefault="00BE77D4">
            <w:pPr>
              <w:pBdr>
                <w:bottom w:val="single" w:sz="4" w:space="1" w:color="auto"/>
              </w:pBdr>
              <w:spacing w:line="240" w:lineRule="auto"/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E77D4" w:rsidRPr="00E75741" w14:paraId="2850AC97" w14:textId="77777777" w:rsidTr="00BE77D4">
        <w:trPr>
          <w:trHeight w:val="20"/>
        </w:trPr>
        <w:tc>
          <w:tcPr>
            <w:tcW w:w="3960" w:type="dxa"/>
            <w:hideMark/>
          </w:tcPr>
          <w:p w14:paraId="3D56BFE3" w14:textId="77777777" w:rsidR="00BE77D4" w:rsidRPr="00E75741" w:rsidRDefault="00BE77D4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Cs/>
                <w:sz w:val="32"/>
                <w:szCs w:val="32"/>
              </w:rPr>
              <w:t>Rich Avenue Company Limited</w:t>
            </w:r>
          </w:p>
        </w:tc>
        <w:tc>
          <w:tcPr>
            <w:tcW w:w="1350" w:type="dxa"/>
            <w:hideMark/>
          </w:tcPr>
          <w:p w14:paraId="440C4726" w14:textId="77777777" w:rsidR="00BE77D4" w:rsidRPr="00E75741" w:rsidRDefault="00BE77D4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hideMark/>
          </w:tcPr>
          <w:p w14:paraId="261254EC" w14:textId="77777777" w:rsidR="00BE77D4" w:rsidRPr="00E75741" w:rsidRDefault="00BE77D4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BE77D4" w:rsidRPr="00E75741" w14:paraId="5BED54E9" w14:textId="77777777" w:rsidTr="00BE77D4">
        <w:trPr>
          <w:trHeight w:val="20"/>
        </w:trPr>
        <w:tc>
          <w:tcPr>
            <w:tcW w:w="3960" w:type="dxa"/>
            <w:hideMark/>
          </w:tcPr>
          <w:p w14:paraId="39F9E1F1" w14:textId="77777777" w:rsidR="00BE77D4" w:rsidRPr="00E75741" w:rsidRDefault="00BE77D4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Cs/>
                <w:sz w:val="32"/>
                <w:szCs w:val="32"/>
              </w:rPr>
              <w:t>Melrose Avenue Company Limited</w:t>
            </w:r>
          </w:p>
        </w:tc>
        <w:tc>
          <w:tcPr>
            <w:tcW w:w="1350" w:type="dxa"/>
            <w:hideMark/>
          </w:tcPr>
          <w:p w14:paraId="425DA029" w14:textId="77777777" w:rsidR="00BE77D4" w:rsidRPr="00E75741" w:rsidRDefault="00BE77D4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hideMark/>
          </w:tcPr>
          <w:p w14:paraId="1CD614EC" w14:textId="77777777" w:rsidR="00BE77D4" w:rsidRPr="00E75741" w:rsidRDefault="00BE77D4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ผู้มีส่วนได้เสียที่ไม่มีอำนาจควบคุมของบริษัทย่อย</w:t>
            </w:r>
          </w:p>
        </w:tc>
      </w:tr>
      <w:tr w:rsidR="001A736B" w:rsidRPr="00E75741" w14:paraId="6D7E98C4" w14:textId="77777777" w:rsidTr="00BE77D4">
        <w:trPr>
          <w:trHeight w:val="20"/>
        </w:trPr>
        <w:tc>
          <w:tcPr>
            <w:tcW w:w="3960" w:type="dxa"/>
          </w:tcPr>
          <w:p w14:paraId="1F2AAFCB" w14:textId="180F051A" w:rsidR="001A736B" w:rsidRPr="00E75741" w:rsidRDefault="00DA1E29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Rich Avenue Finance Plc.</w:t>
            </w:r>
          </w:p>
        </w:tc>
        <w:tc>
          <w:tcPr>
            <w:tcW w:w="1350" w:type="dxa"/>
          </w:tcPr>
          <w:p w14:paraId="43A6B37F" w14:textId="3F212F56" w:rsidR="001A736B" w:rsidRPr="00E75741" w:rsidRDefault="009D083E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9D083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</w:tcPr>
          <w:p w14:paraId="6D40E42E" w14:textId="322FFA5B" w:rsidR="001A736B" w:rsidRPr="00E75741" w:rsidRDefault="009D083E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</w:tbl>
    <w:p w14:paraId="3A068FA7" w14:textId="77777777" w:rsidR="009D083E" w:rsidRDefault="009D083E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2CBF8C37" w14:textId="77777777" w:rsidR="009D083E" w:rsidRDefault="009D0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45AAB6" w14:textId="28C1C56C" w:rsidR="00BE77D4" w:rsidRPr="00E75741" w:rsidRDefault="00BE77D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230"/>
        <w:gridCol w:w="4410"/>
      </w:tblGrid>
      <w:tr w:rsidR="00BE77D4" w:rsidRPr="00E75741" w14:paraId="41C2745F" w14:textId="77777777" w:rsidTr="003633CA">
        <w:trPr>
          <w:trHeight w:val="335"/>
        </w:trPr>
        <w:tc>
          <w:tcPr>
            <w:tcW w:w="4230" w:type="dxa"/>
            <w:hideMark/>
          </w:tcPr>
          <w:p w14:paraId="42B2D4D8" w14:textId="77777777" w:rsidR="00BE77D4" w:rsidRPr="00E75741" w:rsidRDefault="00BE77D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410" w:type="dxa"/>
            <w:hideMark/>
          </w:tcPr>
          <w:p w14:paraId="619C3C4E" w14:textId="77777777" w:rsidR="00BE77D4" w:rsidRPr="00E75741" w:rsidRDefault="00BE77D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นโยบายการกำหนดราคา</w:t>
            </w:r>
          </w:p>
        </w:tc>
      </w:tr>
      <w:tr w:rsidR="00BE77D4" w:rsidRPr="00E75741" w14:paraId="46855432" w14:textId="77777777" w:rsidTr="003633CA">
        <w:tc>
          <w:tcPr>
            <w:tcW w:w="4230" w:type="dxa"/>
            <w:hideMark/>
          </w:tcPr>
          <w:p w14:paraId="5BF739E6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4410" w:type="dxa"/>
            <w:hideMark/>
          </w:tcPr>
          <w:p w14:paraId="36752125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ต้นทุนบวกกำไรส่วนเพิ่ม</w:t>
            </w:r>
          </w:p>
        </w:tc>
      </w:tr>
      <w:tr w:rsidR="00BE77D4" w:rsidRPr="00E75741" w14:paraId="60DD80E2" w14:textId="77777777" w:rsidTr="003633CA">
        <w:tc>
          <w:tcPr>
            <w:tcW w:w="4230" w:type="dxa"/>
            <w:hideMark/>
          </w:tcPr>
          <w:p w14:paraId="03FBCE25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4410" w:type="dxa"/>
            <w:hideMark/>
          </w:tcPr>
          <w:p w14:paraId="6E201BF5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BE77D4" w:rsidRPr="00E75741" w14:paraId="7ADF043C" w14:textId="77777777" w:rsidTr="003633CA">
        <w:tc>
          <w:tcPr>
            <w:tcW w:w="4230" w:type="dxa"/>
            <w:hideMark/>
          </w:tcPr>
          <w:p w14:paraId="2CA65A1C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 w:cs="Cordia New"/>
                <w:sz w:val="32"/>
                <w:szCs w:val="32"/>
                <w:cs/>
                <w:lang w:val="en-US"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ดอกเบี้ยรับ</w:t>
            </w:r>
          </w:p>
        </w:tc>
        <w:tc>
          <w:tcPr>
            <w:tcW w:w="4410" w:type="dxa"/>
            <w:hideMark/>
          </w:tcPr>
          <w:p w14:paraId="04DBAF41" w14:textId="5F733786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BF4C62"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6</w:t>
            </w: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 ต่อปี</w:t>
            </w:r>
          </w:p>
        </w:tc>
      </w:tr>
    </w:tbl>
    <w:p w14:paraId="58B277C4" w14:textId="77777777" w:rsidR="00BE77D4" w:rsidRPr="00E75741" w:rsidRDefault="00BE77D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272"/>
        <w:gridCol w:w="250"/>
        <w:gridCol w:w="1171"/>
        <w:gridCol w:w="261"/>
        <w:gridCol w:w="1173"/>
        <w:gridCol w:w="241"/>
        <w:gridCol w:w="1302"/>
      </w:tblGrid>
      <w:tr w:rsidR="00BE77D4" w:rsidRPr="00E75741" w14:paraId="6EAD9536" w14:textId="77777777" w:rsidTr="003633CA">
        <w:trPr>
          <w:tblHeader/>
        </w:trPr>
        <w:tc>
          <w:tcPr>
            <w:tcW w:w="1912" w:type="pct"/>
          </w:tcPr>
          <w:p w14:paraId="51A991B7" w14:textId="77777777" w:rsidR="00BE77D4" w:rsidRPr="00E75741" w:rsidRDefault="00BE77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088" w:type="pct"/>
            <w:gridSpan w:val="7"/>
            <w:hideMark/>
          </w:tcPr>
          <w:p w14:paraId="7147E874" w14:textId="77777777" w:rsidR="00BE77D4" w:rsidRPr="00E75741" w:rsidRDefault="00BE77D4">
            <w:pPr>
              <w:pStyle w:val="BodyText"/>
              <w:spacing w:after="0"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 w:hint="cs"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BE77D4" w:rsidRPr="00E75741" w14:paraId="4652BC81" w14:textId="77777777" w:rsidTr="008A249C">
        <w:trPr>
          <w:tblHeader/>
        </w:trPr>
        <w:tc>
          <w:tcPr>
            <w:tcW w:w="1912" w:type="pct"/>
          </w:tcPr>
          <w:p w14:paraId="14422830" w14:textId="77777777" w:rsidR="00BE77D4" w:rsidRPr="00E75741" w:rsidRDefault="00BE77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  <w:hideMark/>
          </w:tcPr>
          <w:p w14:paraId="490C7EBF" w14:textId="77777777" w:rsidR="00BE77D4" w:rsidRPr="00B06F4E" w:rsidRDefault="00BE77D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F4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F673FE6" w14:textId="77777777" w:rsidR="00BE77D4" w:rsidRPr="00B06F4E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pct"/>
            <w:gridSpan w:val="3"/>
            <w:hideMark/>
          </w:tcPr>
          <w:p w14:paraId="370B4494" w14:textId="77777777" w:rsidR="00BE77D4" w:rsidRPr="00B06F4E" w:rsidRDefault="00BE77D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F4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7D4" w:rsidRPr="00E75741" w14:paraId="05C60751" w14:textId="77777777" w:rsidTr="008A249C">
        <w:trPr>
          <w:tblHeader/>
        </w:trPr>
        <w:tc>
          <w:tcPr>
            <w:tcW w:w="1912" w:type="pct"/>
          </w:tcPr>
          <w:p w14:paraId="6F16796D" w14:textId="77777777" w:rsidR="00BE77D4" w:rsidRPr="00E75741" w:rsidRDefault="00BE77D4">
            <w:pPr>
              <w:pStyle w:val="BodyText"/>
              <w:spacing w:after="0" w:line="240" w:lineRule="auto"/>
              <w:ind w:left="-108" w:right="-110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D3F43" w14:textId="7D06EF57" w:rsidR="00BE77D4" w:rsidRPr="00E75741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bottom"/>
          </w:tcPr>
          <w:p w14:paraId="64B0C022" w14:textId="198BFA21" w:rsidR="00BE77D4" w:rsidRPr="00E75741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7CD89" w14:textId="134C8828" w:rsidR="00BE77D4" w:rsidRPr="00B06F4E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F4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bottom"/>
          </w:tcPr>
          <w:p w14:paraId="6B250444" w14:textId="77777777" w:rsidR="00BE77D4" w:rsidRPr="00B06F4E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19C84" w14:textId="219AB73E" w:rsidR="00BE77D4" w:rsidRPr="00B06F4E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F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  <w:vAlign w:val="bottom"/>
          </w:tcPr>
          <w:p w14:paraId="527E3883" w14:textId="77777777" w:rsidR="00BE77D4" w:rsidRPr="00B06F4E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4ADB25" w14:textId="7C5FB379" w:rsidR="00BE77D4" w:rsidRPr="00B06F4E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F4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E77D4" w:rsidRPr="00E75741" w14:paraId="5A03FC54" w14:textId="77777777" w:rsidTr="008A249C">
        <w:tc>
          <w:tcPr>
            <w:tcW w:w="1912" w:type="pct"/>
            <w:hideMark/>
          </w:tcPr>
          <w:p w14:paraId="19135EFB" w14:textId="77777777" w:rsidR="00BE77D4" w:rsidRPr="00E75741" w:rsidRDefault="00BE77D4">
            <w:pPr>
              <w:pStyle w:val="1-Number"/>
              <w:spacing w:line="240" w:lineRule="auto"/>
              <w:jc w:val="left"/>
              <w:rPr>
                <w:u w:val="single"/>
                <w:cs/>
              </w:rPr>
            </w:pPr>
            <w:r w:rsidRPr="00E75741">
              <w:rPr>
                <w:rFonts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93" w:type="pct"/>
          </w:tcPr>
          <w:p w14:paraId="172F91A3" w14:textId="77777777" w:rsidR="00BE77D4" w:rsidRPr="00E75741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</w:tcPr>
          <w:p w14:paraId="16F2D483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7CCF6533" w14:textId="77777777" w:rsidR="00BE77D4" w:rsidRPr="00B06F4E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42" w:type="pct"/>
          </w:tcPr>
          <w:p w14:paraId="3B6A5DE6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AA10A81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0F1D01C9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66DA2680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</w:tr>
      <w:tr w:rsidR="00BE77D4" w:rsidRPr="00E75741" w14:paraId="438C9A31" w14:textId="77777777" w:rsidTr="008A249C">
        <w:tc>
          <w:tcPr>
            <w:tcW w:w="1912" w:type="pct"/>
            <w:hideMark/>
          </w:tcPr>
          <w:p w14:paraId="65F3F7B5" w14:textId="77777777" w:rsidR="00BE77D4" w:rsidRPr="00E75741" w:rsidRDefault="00BE77D4">
            <w:pPr>
              <w:pStyle w:val="1-Number"/>
              <w:spacing w:line="240" w:lineRule="auto"/>
              <w:jc w:val="left"/>
            </w:pPr>
            <w:r w:rsidRPr="00E75741">
              <w:rPr>
                <w:rFonts w:hint="cs"/>
              </w:rPr>
              <w:t>(</w:t>
            </w:r>
            <w:r w:rsidRPr="00E75741">
              <w:rPr>
                <w:rFonts w:hint="cs"/>
                <w:cs/>
              </w:rPr>
              <w:t>ตัดออกจากงบการเงินรวมแล้ว</w:t>
            </w:r>
            <w:r w:rsidRPr="00E75741">
              <w:rPr>
                <w:rFonts w:hint="cs"/>
              </w:rPr>
              <w:t>)</w:t>
            </w:r>
          </w:p>
        </w:tc>
        <w:tc>
          <w:tcPr>
            <w:tcW w:w="693" w:type="pct"/>
          </w:tcPr>
          <w:p w14:paraId="5B72C8BF" w14:textId="77777777" w:rsidR="00BE77D4" w:rsidRPr="00E75741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</w:tcPr>
          <w:p w14:paraId="5D8C3A1A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679DD4CE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42" w:type="pct"/>
          </w:tcPr>
          <w:p w14:paraId="2CF9C91D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05A5350E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2DF1138F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148814A4" w14:textId="77777777" w:rsidR="00BE77D4" w:rsidRPr="00B06F4E" w:rsidRDefault="00BE77D4">
            <w:pPr>
              <w:pStyle w:val="1-Number"/>
              <w:spacing w:line="240" w:lineRule="auto"/>
              <w:ind w:right="76"/>
            </w:pPr>
          </w:p>
        </w:tc>
      </w:tr>
      <w:tr w:rsidR="00640EC5" w:rsidRPr="00E75741" w14:paraId="49DDA249" w14:textId="77777777" w:rsidTr="008A249C">
        <w:tc>
          <w:tcPr>
            <w:tcW w:w="1912" w:type="pct"/>
            <w:hideMark/>
          </w:tcPr>
          <w:p w14:paraId="04040FA3" w14:textId="77777777" w:rsidR="00640EC5" w:rsidRPr="00B06F4E" w:rsidRDefault="00640EC5" w:rsidP="00640EC5">
            <w:pPr>
              <w:pStyle w:val="1-Number"/>
              <w:spacing w:line="240" w:lineRule="auto"/>
              <w:jc w:val="left"/>
            </w:pPr>
            <w:r w:rsidRPr="00B06F4E">
              <w:rPr>
                <w:rFonts w:hint="cs"/>
                <w:cs/>
              </w:rPr>
              <w:t>รายได้จากการขาย</w:t>
            </w:r>
          </w:p>
        </w:tc>
        <w:tc>
          <w:tcPr>
            <w:tcW w:w="693" w:type="pct"/>
          </w:tcPr>
          <w:p w14:paraId="2AD89EC8" w14:textId="1B3A4C88" w:rsidR="00640EC5" w:rsidRPr="00B06F4E" w:rsidRDefault="00013E20" w:rsidP="00640EC5">
            <w:pPr>
              <w:pStyle w:val="1-Number"/>
              <w:spacing w:line="240" w:lineRule="auto"/>
              <w:ind w:right="76"/>
            </w:pPr>
            <w:r w:rsidRPr="00B06F4E">
              <w:t>-</w:t>
            </w:r>
          </w:p>
        </w:tc>
        <w:tc>
          <w:tcPr>
            <w:tcW w:w="136" w:type="pct"/>
          </w:tcPr>
          <w:p w14:paraId="53502BD5" w14:textId="77777777" w:rsidR="00640EC5" w:rsidRPr="00E75741" w:rsidRDefault="00640EC5" w:rsidP="00640EC5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  <w:hideMark/>
          </w:tcPr>
          <w:p w14:paraId="45AE67AA" w14:textId="77777777" w:rsidR="00640EC5" w:rsidRPr="00B06F4E" w:rsidRDefault="00640EC5" w:rsidP="00640EC5">
            <w:pPr>
              <w:pStyle w:val="1-Number"/>
              <w:spacing w:line="240" w:lineRule="auto"/>
              <w:ind w:right="76"/>
            </w:pPr>
            <w:r w:rsidRPr="00B06F4E"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4ECBC411" w14:textId="77777777" w:rsidR="00640EC5" w:rsidRPr="00B06F4E" w:rsidRDefault="00640EC5" w:rsidP="00640EC5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A2D9BCF" w14:textId="6E329C77" w:rsidR="00640EC5" w:rsidRPr="00B06F4E" w:rsidRDefault="00A20D5E" w:rsidP="00640EC5">
            <w:pPr>
              <w:pStyle w:val="1-Number"/>
              <w:spacing w:line="240" w:lineRule="auto"/>
              <w:ind w:left="-36" w:right="76"/>
            </w:pPr>
            <w:r w:rsidRPr="00B06F4E">
              <w:t>3,495</w:t>
            </w:r>
          </w:p>
        </w:tc>
        <w:tc>
          <w:tcPr>
            <w:tcW w:w="131" w:type="pct"/>
          </w:tcPr>
          <w:p w14:paraId="42BF5A05" w14:textId="77777777" w:rsidR="00640EC5" w:rsidRPr="00B06F4E" w:rsidRDefault="00640EC5" w:rsidP="00640EC5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  <w:hideMark/>
          </w:tcPr>
          <w:p w14:paraId="41ED5B8A" w14:textId="4B9543CB" w:rsidR="00640EC5" w:rsidRPr="00B06F4E" w:rsidRDefault="00640EC5" w:rsidP="00640EC5">
            <w:pPr>
              <w:pStyle w:val="1-Number"/>
              <w:spacing w:line="240" w:lineRule="auto"/>
              <w:ind w:left="-36" w:right="76"/>
            </w:pPr>
            <w:r w:rsidRPr="00B06F4E">
              <w:t>11,751</w:t>
            </w:r>
          </w:p>
        </w:tc>
      </w:tr>
      <w:tr w:rsidR="00640EC5" w:rsidRPr="00E75741" w14:paraId="6F149A51" w14:textId="77777777" w:rsidTr="008A249C">
        <w:tc>
          <w:tcPr>
            <w:tcW w:w="1912" w:type="pct"/>
            <w:hideMark/>
          </w:tcPr>
          <w:p w14:paraId="56A7AC99" w14:textId="77777777" w:rsidR="00640EC5" w:rsidRPr="00B06F4E" w:rsidRDefault="00640EC5" w:rsidP="00640EC5">
            <w:pPr>
              <w:pStyle w:val="1-Number"/>
              <w:spacing w:line="240" w:lineRule="auto"/>
              <w:jc w:val="left"/>
            </w:pPr>
            <w:r w:rsidRPr="00B06F4E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799560DD" w14:textId="2696C929" w:rsidR="00640EC5" w:rsidRPr="00B06F4E" w:rsidRDefault="00013E20" w:rsidP="00640EC5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B06F4E">
              <w:t>-</w:t>
            </w:r>
          </w:p>
        </w:tc>
        <w:tc>
          <w:tcPr>
            <w:tcW w:w="136" w:type="pct"/>
          </w:tcPr>
          <w:p w14:paraId="72B20514" w14:textId="77777777" w:rsidR="00640EC5" w:rsidRPr="00E75741" w:rsidRDefault="00640EC5" w:rsidP="00640EC5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  <w:hideMark/>
          </w:tcPr>
          <w:p w14:paraId="3279C7C7" w14:textId="77777777" w:rsidR="00640EC5" w:rsidRPr="00B06F4E" w:rsidRDefault="00640EC5" w:rsidP="00640EC5">
            <w:pPr>
              <w:pStyle w:val="1-Number"/>
              <w:spacing w:line="240" w:lineRule="auto"/>
              <w:ind w:right="76"/>
            </w:pPr>
            <w:r w:rsidRPr="00B06F4E">
              <w:rPr>
                <w:rFonts w:hint="cs"/>
              </w:rPr>
              <w:t>-</w:t>
            </w:r>
          </w:p>
        </w:tc>
        <w:tc>
          <w:tcPr>
            <w:tcW w:w="142" w:type="pct"/>
          </w:tcPr>
          <w:p w14:paraId="04F1EC59" w14:textId="77777777" w:rsidR="00640EC5" w:rsidRPr="00B06F4E" w:rsidRDefault="00640EC5" w:rsidP="00640EC5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5004B7A5" w14:textId="015C478B" w:rsidR="00640EC5" w:rsidRPr="00B06F4E" w:rsidRDefault="00A20D5E" w:rsidP="00640EC5">
            <w:pPr>
              <w:pStyle w:val="1-Number"/>
              <w:spacing w:line="240" w:lineRule="auto"/>
              <w:ind w:right="76"/>
            </w:pPr>
            <w:r w:rsidRPr="00B06F4E">
              <w:t>2,779</w:t>
            </w:r>
          </w:p>
        </w:tc>
        <w:tc>
          <w:tcPr>
            <w:tcW w:w="131" w:type="pct"/>
          </w:tcPr>
          <w:p w14:paraId="60062050" w14:textId="77777777" w:rsidR="00640EC5" w:rsidRPr="00B06F4E" w:rsidRDefault="00640EC5" w:rsidP="00640EC5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  <w:hideMark/>
          </w:tcPr>
          <w:p w14:paraId="66128210" w14:textId="700F3DA6" w:rsidR="00640EC5" w:rsidRPr="00B06F4E" w:rsidRDefault="00640EC5" w:rsidP="00640EC5">
            <w:pPr>
              <w:pStyle w:val="1-Number"/>
              <w:spacing w:line="240" w:lineRule="auto"/>
              <w:ind w:right="76"/>
            </w:pPr>
            <w:r w:rsidRPr="00B06F4E">
              <w:t>1,933</w:t>
            </w:r>
          </w:p>
        </w:tc>
      </w:tr>
      <w:tr w:rsidR="00B149BC" w:rsidRPr="00E75741" w14:paraId="719DD9E4" w14:textId="77777777" w:rsidTr="00B149BC">
        <w:tc>
          <w:tcPr>
            <w:tcW w:w="2605" w:type="pct"/>
            <w:gridSpan w:val="2"/>
          </w:tcPr>
          <w:p w14:paraId="5DC1ECB8" w14:textId="3207CF87" w:rsidR="00B149BC" w:rsidRPr="00B06F4E" w:rsidRDefault="00B149BC" w:rsidP="00B149BC">
            <w:pPr>
              <w:pStyle w:val="1-Number"/>
              <w:spacing w:line="240" w:lineRule="auto"/>
              <w:ind w:right="76"/>
              <w:jc w:val="left"/>
              <w:rPr>
                <w:cs/>
              </w:rPr>
            </w:pPr>
            <w:r w:rsidRPr="00B06F4E">
              <w:rPr>
                <w:rFonts w:hint="cs"/>
                <w:u w:val="single"/>
                <w:cs/>
              </w:rPr>
              <w:t>รายการธุรกิจกับ</w:t>
            </w:r>
            <w:r w:rsidR="00416A77" w:rsidRPr="00B06F4E">
              <w:rPr>
                <w:sz w:val="28"/>
                <w:szCs w:val="28"/>
                <w:u w:val="single"/>
                <w:cs/>
              </w:rPr>
              <w:t>บริษัท</w:t>
            </w:r>
            <w:r w:rsidR="00416A77" w:rsidRPr="00B06F4E">
              <w:rPr>
                <w:rFonts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36" w:type="pct"/>
          </w:tcPr>
          <w:p w14:paraId="73A33545" w14:textId="77777777" w:rsidR="00B149BC" w:rsidRPr="00E75741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573F7D85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142" w:type="pct"/>
          </w:tcPr>
          <w:p w14:paraId="39BF2F0F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67D20D2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39611858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5CEFABC7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</w:tr>
      <w:tr w:rsidR="00B149BC" w:rsidRPr="00E75741" w14:paraId="598E1385" w14:textId="77777777" w:rsidTr="008A249C">
        <w:tc>
          <w:tcPr>
            <w:tcW w:w="1912" w:type="pct"/>
          </w:tcPr>
          <w:p w14:paraId="3D0008F0" w14:textId="32294923" w:rsidR="00B149BC" w:rsidRPr="00B06F4E" w:rsidRDefault="00B149BC" w:rsidP="00B149BC">
            <w:pPr>
              <w:pStyle w:val="1-Number"/>
              <w:spacing w:line="240" w:lineRule="auto"/>
              <w:jc w:val="left"/>
              <w:rPr>
                <w:cs/>
              </w:rPr>
            </w:pPr>
            <w:r w:rsidRPr="00B06F4E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4563C64A" w14:textId="5F17E4B3" w:rsidR="00B149BC" w:rsidRPr="00B06F4E" w:rsidRDefault="00FA7B0D" w:rsidP="00B149BC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B06F4E">
              <w:rPr>
                <w:rFonts w:hint="cs"/>
                <w:cs/>
              </w:rPr>
              <w:t>36</w:t>
            </w:r>
          </w:p>
        </w:tc>
        <w:tc>
          <w:tcPr>
            <w:tcW w:w="136" w:type="pct"/>
          </w:tcPr>
          <w:p w14:paraId="1FBADC54" w14:textId="77777777" w:rsidR="00B149BC" w:rsidRPr="00E75741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5EA33504" w14:textId="74E79D07" w:rsidR="00B149BC" w:rsidRPr="00B06F4E" w:rsidRDefault="00B149BC" w:rsidP="00B149BC">
            <w:pPr>
              <w:pStyle w:val="1-Number"/>
              <w:spacing w:line="240" w:lineRule="auto"/>
              <w:ind w:right="76"/>
            </w:pPr>
            <w:r w:rsidRPr="00B06F4E">
              <w:t>-</w:t>
            </w:r>
          </w:p>
        </w:tc>
        <w:tc>
          <w:tcPr>
            <w:tcW w:w="142" w:type="pct"/>
          </w:tcPr>
          <w:p w14:paraId="3635C4A1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47C516BA" w14:textId="4518D79D" w:rsidR="00B149BC" w:rsidRPr="00B06F4E" w:rsidRDefault="00FA7B0D" w:rsidP="00B149BC">
            <w:pPr>
              <w:pStyle w:val="1-Number"/>
              <w:spacing w:line="240" w:lineRule="auto"/>
              <w:ind w:right="76"/>
            </w:pPr>
            <w:r w:rsidRPr="00B06F4E">
              <w:rPr>
                <w:rFonts w:hint="cs"/>
                <w:cs/>
              </w:rPr>
              <w:t>36</w:t>
            </w:r>
          </w:p>
        </w:tc>
        <w:tc>
          <w:tcPr>
            <w:tcW w:w="131" w:type="pct"/>
          </w:tcPr>
          <w:p w14:paraId="6F05A6EC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46E1A545" w14:textId="74800329" w:rsidR="00B149BC" w:rsidRPr="00B06F4E" w:rsidRDefault="00B149BC" w:rsidP="00B149BC">
            <w:pPr>
              <w:pStyle w:val="1-Number"/>
              <w:spacing w:line="240" w:lineRule="auto"/>
              <w:ind w:right="76"/>
            </w:pPr>
            <w:r w:rsidRPr="00B06F4E">
              <w:t>-</w:t>
            </w:r>
          </w:p>
        </w:tc>
      </w:tr>
      <w:tr w:rsidR="00B149BC" w:rsidRPr="00E75741" w14:paraId="019BFDA4" w14:textId="77777777" w:rsidTr="008A249C">
        <w:tc>
          <w:tcPr>
            <w:tcW w:w="2605" w:type="pct"/>
            <w:gridSpan w:val="2"/>
            <w:hideMark/>
          </w:tcPr>
          <w:p w14:paraId="047114F5" w14:textId="77777777" w:rsidR="00B149BC" w:rsidRPr="00B06F4E" w:rsidRDefault="00B149BC" w:rsidP="00B149BC">
            <w:pPr>
              <w:pStyle w:val="1-Number"/>
              <w:spacing w:line="240" w:lineRule="auto"/>
              <w:jc w:val="left"/>
            </w:pPr>
            <w:r w:rsidRPr="00B06F4E">
              <w:rPr>
                <w:rFonts w:hint="cs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36" w:type="pct"/>
          </w:tcPr>
          <w:p w14:paraId="013DB47A" w14:textId="77777777" w:rsidR="00B149BC" w:rsidRPr="00E75741" w:rsidRDefault="00B149BC" w:rsidP="00B149BC">
            <w:pPr>
              <w:pStyle w:val="1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37416C03" w14:textId="77777777" w:rsidR="00B149BC" w:rsidRPr="00B06F4E" w:rsidRDefault="00B149BC" w:rsidP="00B149BC">
            <w:pPr>
              <w:pStyle w:val="1Number"/>
              <w:tabs>
                <w:tab w:val="decimal" w:pos="792"/>
              </w:tabs>
              <w:spacing w:line="240" w:lineRule="auto"/>
              <w:ind w:right="76"/>
              <w:jc w:val="right"/>
              <w:rPr>
                <w:lang w:bidi="th-TH"/>
              </w:rPr>
            </w:pPr>
          </w:p>
        </w:tc>
        <w:tc>
          <w:tcPr>
            <w:tcW w:w="142" w:type="pct"/>
          </w:tcPr>
          <w:p w14:paraId="63D971B3" w14:textId="77777777" w:rsidR="00B149BC" w:rsidRPr="00B06F4E" w:rsidRDefault="00B149BC" w:rsidP="00B149BC">
            <w:pPr>
              <w:pStyle w:val="1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27EBD7B1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1DBE57DA" w14:textId="77777777" w:rsidR="00B149BC" w:rsidRPr="00B06F4E" w:rsidRDefault="00B149BC" w:rsidP="00B149BC">
            <w:pPr>
              <w:pStyle w:val="1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2A3D02AA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</w:tr>
      <w:tr w:rsidR="00B149BC" w:rsidRPr="00E75741" w14:paraId="38DD5E1F" w14:textId="77777777" w:rsidTr="008A249C">
        <w:tc>
          <w:tcPr>
            <w:tcW w:w="1912" w:type="pct"/>
            <w:hideMark/>
          </w:tcPr>
          <w:p w14:paraId="585E33CD" w14:textId="77777777" w:rsidR="00B149BC" w:rsidRPr="00B06F4E" w:rsidRDefault="00B149BC" w:rsidP="00B149BC">
            <w:pPr>
              <w:pStyle w:val="1-Number"/>
              <w:spacing w:line="240" w:lineRule="auto"/>
              <w:jc w:val="left"/>
            </w:pPr>
            <w:r w:rsidRPr="00B06F4E">
              <w:rPr>
                <w:rFonts w:hint="cs"/>
                <w:cs/>
              </w:rPr>
              <w:t>ค่าที่ปรึกษา</w:t>
            </w:r>
          </w:p>
        </w:tc>
        <w:tc>
          <w:tcPr>
            <w:tcW w:w="693" w:type="pct"/>
            <w:hideMark/>
          </w:tcPr>
          <w:p w14:paraId="30F6144B" w14:textId="429DEBA8" w:rsidR="00B149BC" w:rsidRPr="00B06F4E" w:rsidRDefault="00B96161" w:rsidP="00B149BC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B06F4E">
              <w:t>1,440</w:t>
            </w:r>
          </w:p>
        </w:tc>
        <w:tc>
          <w:tcPr>
            <w:tcW w:w="136" w:type="pct"/>
          </w:tcPr>
          <w:p w14:paraId="6B7557DC" w14:textId="77777777" w:rsidR="00B149BC" w:rsidRPr="00E75741" w:rsidRDefault="00B149BC" w:rsidP="00B149BC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638" w:type="pct"/>
            <w:hideMark/>
          </w:tcPr>
          <w:p w14:paraId="0FB8923A" w14:textId="113CFE08" w:rsidR="00B149BC" w:rsidRPr="00B06F4E" w:rsidRDefault="00B149BC" w:rsidP="00B149BC">
            <w:pPr>
              <w:pStyle w:val="1-Number"/>
              <w:spacing w:line="240" w:lineRule="auto"/>
              <w:ind w:right="76"/>
            </w:pPr>
            <w:r w:rsidRPr="00B06F4E">
              <w:t>300</w:t>
            </w:r>
          </w:p>
        </w:tc>
        <w:tc>
          <w:tcPr>
            <w:tcW w:w="142" w:type="pct"/>
          </w:tcPr>
          <w:p w14:paraId="36CE85ED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2BF49A2F" w14:textId="73793B19" w:rsidR="00B149BC" w:rsidRPr="00B06F4E" w:rsidRDefault="00B85360" w:rsidP="00B149BC">
            <w:pPr>
              <w:pStyle w:val="1-Number"/>
              <w:spacing w:line="240" w:lineRule="auto"/>
              <w:ind w:right="76"/>
            </w:pPr>
            <w:r w:rsidRPr="00B06F4E">
              <w:t>1,440</w:t>
            </w:r>
          </w:p>
        </w:tc>
        <w:tc>
          <w:tcPr>
            <w:tcW w:w="131" w:type="pct"/>
          </w:tcPr>
          <w:p w14:paraId="61CBC2AE" w14:textId="77777777" w:rsidR="00B149BC" w:rsidRPr="00B06F4E" w:rsidRDefault="00B149BC" w:rsidP="00B149BC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  <w:hideMark/>
          </w:tcPr>
          <w:p w14:paraId="60F88399" w14:textId="55F1B43F" w:rsidR="00B149BC" w:rsidRPr="00B06F4E" w:rsidRDefault="00B149BC" w:rsidP="00B149BC">
            <w:pPr>
              <w:pStyle w:val="1-Number"/>
              <w:spacing w:line="240" w:lineRule="auto"/>
              <w:ind w:right="76"/>
            </w:pPr>
            <w:r w:rsidRPr="00B06F4E">
              <w:t>300</w:t>
            </w:r>
          </w:p>
        </w:tc>
      </w:tr>
    </w:tbl>
    <w:p w14:paraId="1F70A76D" w14:textId="27949BE5" w:rsidR="00816686" w:rsidRPr="00E75741" w:rsidRDefault="00C12934" w:rsidP="008A2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</w:t>
      </w:r>
      <w:r w:rsidR="00A54350"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0EC5">
        <w:rPr>
          <w:rFonts w:ascii="Angsana New" w:hAnsi="Angsana New"/>
          <w:sz w:val="32"/>
          <w:szCs w:val="32"/>
        </w:rPr>
        <w:t>2567</w:t>
      </w:r>
      <w:r w:rsidR="00333296" w:rsidRPr="00E75741">
        <w:rPr>
          <w:rFonts w:ascii="Angsana New" w:hAnsi="Angsana New"/>
          <w:sz w:val="32"/>
          <w:szCs w:val="32"/>
        </w:rPr>
        <w:t xml:space="preserve"> </w:t>
      </w:r>
      <w:r w:rsidR="00A54350" w:rsidRPr="00E75741">
        <w:rPr>
          <w:rFonts w:ascii="Angsana New" w:hAnsi="Angsana New"/>
          <w:sz w:val="32"/>
          <w:szCs w:val="32"/>
          <w:cs/>
        </w:rPr>
        <w:t xml:space="preserve">และ </w:t>
      </w:r>
      <w:r w:rsidR="00640EC5">
        <w:rPr>
          <w:rFonts w:ascii="Angsana New" w:hAnsi="Angsana New"/>
          <w:sz w:val="32"/>
          <w:szCs w:val="32"/>
        </w:rPr>
        <w:t>2566</w:t>
      </w:r>
      <w:r w:rsidR="00A54350" w:rsidRPr="00E75741">
        <w:rPr>
          <w:rFonts w:ascii="Angsana New" w:hAnsi="Angsana New"/>
          <w:sz w:val="32"/>
          <w:szCs w:val="32"/>
          <w:cs/>
        </w:rPr>
        <w:t xml:space="preserve"> </w:t>
      </w:r>
      <w:r w:rsidR="00374D62" w:rsidRPr="00E75741">
        <w:rPr>
          <w:rFonts w:ascii="Angsana New" w:hAnsi="Angsana New"/>
          <w:sz w:val="32"/>
          <w:szCs w:val="32"/>
        </w:rPr>
        <w:t xml:space="preserve">            </w:t>
      </w:r>
      <w:r w:rsidR="00A54350" w:rsidRPr="00E757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83"/>
        <w:gridCol w:w="257"/>
        <w:gridCol w:w="1183"/>
        <w:gridCol w:w="261"/>
        <w:gridCol w:w="1180"/>
        <w:gridCol w:w="270"/>
        <w:gridCol w:w="1244"/>
      </w:tblGrid>
      <w:tr w:rsidR="00531FEB" w:rsidRPr="00E75741" w14:paraId="47F2002D" w14:textId="77777777" w:rsidTr="00416A77">
        <w:tc>
          <w:tcPr>
            <w:tcW w:w="1910" w:type="pct"/>
          </w:tcPr>
          <w:p w14:paraId="3FD3C41C" w14:textId="77777777" w:rsidR="00531FEB" w:rsidRPr="00E75741" w:rsidRDefault="00531FEB" w:rsidP="00561892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</w:tcPr>
          <w:p w14:paraId="3A1732E6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7087B65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0B72A35E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531FEB" w:rsidRPr="00E75741" w14:paraId="0B3C3770" w14:textId="77777777" w:rsidTr="00416A77">
        <w:tc>
          <w:tcPr>
            <w:tcW w:w="1910" w:type="pct"/>
          </w:tcPr>
          <w:p w14:paraId="29FD8C93" w14:textId="77777777" w:rsidR="00531FEB" w:rsidRPr="00E75741" w:rsidRDefault="00531FEB" w:rsidP="00561892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9" w:type="pct"/>
            <w:gridSpan w:val="3"/>
          </w:tcPr>
          <w:p w14:paraId="7F06AF27" w14:textId="77777777" w:rsidR="00531FEB" w:rsidRPr="00E75741" w:rsidRDefault="00531FEB" w:rsidP="0056189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E7A5D82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77622541" w14:textId="77777777" w:rsidR="00531FEB" w:rsidRPr="00E75741" w:rsidRDefault="00531FEB" w:rsidP="0056189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793" w:rsidRPr="00E75741" w14:paraId="380BC2C7" w14:textId="77777777" w:rsidTr="00416A77">
        <w:tc>
          <w:tcPr>
            <w:tcW w:w="1910" w:type="pct"/>
          </w:tcPr>
          <w:p w14:paraId="20276AE1" w14:textId="77777777" w:rsidR="004C4793" w:rsidRPr="00E75741" w:rsidRDefault="004C4793" w:rsidP="004C479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33BED24" w14:textId="31ACD041" w:rsidR="004C4793" w:rsidRPr="00E75741" w:rsidRDefault="00640EC5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  <w:vAlign w:val="bottom"/>
          </w:tcPr>
          <w:p w14:paraId="4D0548C8" w14:textId="77777777" w:rsidR="004C4793" w:rsidRPr="00E75741" w:rsidRDefault="004C4793" w:rsidP="004C4793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5EC5FE2A" w14:textId="5B8432FC" w:rsidR="004C4793" w:rsidRPr="00E75741" w:rsidRDefault="00640EC5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6CB48578" w14:textId="77777777" w:rsidR="004C4793" w:rsidRPr="00E75741" w:rsidRDefault="004C4793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6471423B" w14:textId="43310C60" w:rsidR="004C4793" w:rsidRPr="00E75741" w:rsidRDefault="00640EC5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6806B22A" w14:textId="77777777" w:rsidR="004C4793" w:rsidRPr="00E75741" w:rsidRDefault="004C4793" w:rsidP="004C4793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63EDE234" w14:textId="23B5B5DA" w:rsidR="004C4793" w:rsidRPr="00E75741" w:rsidRDefault="00640EC5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31FEB" w:rsidRPr="00E75741" w14:paraId="417820D9" w14:textId="77777777" w:rsidTr="003073DB">
        <w:trPr>
          <w:trHeight w:val="176"/>
        </w:trPr>
        <w:tc>
          <w:tcPr>
            <w:tcW w:w="3389" w:type="pct"/>
            <w:gridSpan w:val="4"/>
          </w:tcPr>
          <w:p w14:paraId="363C169F" w14:textId="248070D3" w:rsidR="00531FEB" w:rsidRPr="00E75741" w:rsidRDefault="00531FEB" w:rsidP="00561892">
            <w:pPr>
              <w:tabs>
                <w:tab w:val="clear" w:pos="3742"/>
                <w:tab w:val="left" w:pos="3735"/>
              </w:tabs>
              <w:spacing w:line="240" w:lineRule="auto"/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617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8B617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8B617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2" w:type="pct"/>
          </w:tcPr>
          <w:p w14:paraId="3A3CB2CB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5A3F834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5B04B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3F8F913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A77" w:rsidRPr="00E75741" w14:paraId="61FCB493" w14:textId="77777777" w:rsidTr="003073DB">
        <w:trPr>
          <w:trHeight w:val="176"/>
        </w:trPr>
        <w:tc>
          <w:tcPr>
            <w:tcW w:w="1910" w:type="pct"/>
          </w:tcPr>
          <w:p w14:paraId="4570C945" w14:textId="548E9848" w:rsidR="00416A77" w:rsidRPr="00E75741" w:rsidRDefault="003073DB" w:rsidP="003073DB">
            <w:pPr>
              <w:tabs>
                <w:tab w:val="clear" w:pos="3742"/>
                <w:tab w:val="left" w:pos="3735"/>
              </w:tabs>
              <w:spacing w:line="240" w:lineRule="auto"/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C7573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8" w:type="pct"/>
          </w:tcPr>
          <w:p w14:paraId="28C7676F" w14:textId="05A4B6D5" w:rsidR="00416A77" w:rsidRPr="003073DB" w:rsidRDefault="00416A77" w:rsidP="003073DB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40" w:type="pct"/>
          </w:tcPr>
          <w:p w14:paraId="7A303431" w14:textId="77777777" w:rsidR="00416A77" w:rsidRPr="00E75741" w:rsidRDefault="00416A77" w:rsidP="00416A77">
            <w:pPr>
              <w:tabs>
                <w:tab w:val="clear" w:pos="3742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641" w:type="pct"/>
          </w:tcPr>
          <w:p w14:paraId="205EA80E" w14:textId="69AF5033" w:rsidR="00416A77" w:rsidRPr="003073DB" w:rsidRDefault="00416A77" w:rsidP="003073DB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42" w:type="pct"/>
            <w:tcBorders>
              <w:left w:val="nil"/>
            </w:tcBorders>
          </w:tcPr>
          <w:p w14:paraId="12E62832" w14:textId="2F13A99D" w:rsidR="00416A77" w:rsidRPr="00E75741" w:rsidRDefault="00416A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2A0CE9F" w14:textId="01D87FE6" w:rsidR="00416A77" w:rsidRPr="00A41D84" w:rsidRDefault="00416A77" w:rsidP="003073DB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7" w:type="pct"/>
          </w:tcPr>
          <w:p w14:paraId="0E23760B" w14:textId="77777777" w:rsidR="00416A77" w:rsidRPr="00E75741" w:rsidRDefault="00416A77" w:rsidP="00561892">
            <w:pPr>
              <w:pStyle w:val="BodyText"/>
              <w:tabs>
                <w:tab w:val="decimal" w:pos="82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1743407" w14:textId="2029E23A" w:rsidR="00416A77" w:rsidRPr="00E75741" w:rsidRDefault="00416A77" w:rsidP="003073DB">
            <w:pPr>
              <w:pStyle w:val="1-Number"/>
              <w:spacing w:line="240" w:lineRule="auto"/>
              <w:ind w:left="-36" w:right="76"/>
            </w:pPr>
          </w:p>
        </w:tc>
      </w:tr>
      <w:tr w:rsidR="006C7573" w:rsidRPr="00E75741" w14:paraId="0A5E0911" w14:textId="77777777" w:rsidTr="003073DB">
        <w:trPr>
          <w:trHeight w:val="176"/>
        </w:trPr>
        <w:tc>
          <w:tcPr>
            <w:tcW w:w="1910" w:type="pct"/>
          </w:tcPr>
          <w:p w14:paraId="1369CAF1" w14:textId="750A8558" w:rsidR="006C7573" w:rsidRPr="00E75741" w:rsidRDefault="006C7573" w:rsidP="003073DB">
            <w:pPr>
              <w:tabs>
                <w:tab w:val="clear" w:pos="3742"/>
                <w:tab w:val="left" w:pos="3735"/>
              </w:tabs>
              <w:spacing w:line="240" w:lineRule="auto"/>
              <w:ind w:left="2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หมุนเวียน (หมายเหตุ 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698" w:type="pct"/>
          </w:tcPr>
          <w:p w14:paraId="5C9B4861" w14:textId="74819D5C" w:rsidR="006C7573" w:rsidRDefault="006C7573" w:rsidP="003073DB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40" w:type="pct"/>
          </w:tcPr>
          <w:p w14:paraId="4C34A05B" w14:textId="77777777" w:rsidR="006C7573" w:rsidRPr="00E75741" w:rsidRDefault="006C7573" w:rsidP="00416A77">
            <w:pPr>
              <w:tabs>
                <w:tab w:val="clear" w:pos="3742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641" w:type="pct"/>
          </w:tcPr>
          <w:p w14:paraId="19F8AB36" w14:textId="2B7ED506" w:rsidR="006C7573" w:rsidRPr="00E75741" w:rsidRDefault="006C7573" w:rsidP="003073DB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42" w:type="pct"/>
            <w:tcBorders>
              <w:left w:val="nil"/>
            </w:tcBorders>
          </w:tcPr>
          <w:p w14:paraId="73CCFC86" w14:textId="77777777" w:rsidR="006C7573" w:rsidRPr="00E75741" w:rsidRDefault="006C75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A008C94" w14:textId="0E75E1B9" w:rsidR="006C7573" w:rsidRPr="00A41D84" w:rsidRDefault="006C7573" w:rsidP="003073DB">
            <w:pPr>
              <w:pStyle w:val="1-Number"/>
              <w:spacing w:line="240" w:lineRule="auto"/>
              <w:ind w:left="-36" w:right="76"/>
            </w:pPr>
            <w:r>
              <w:t>11,564</w:t>
            </w:r>
          </w:p>
        </w:tc>
        <w:tc>
          <w:tcPr>
            <w:tcW w:w="147" w:type="pct"/>
          </w:tcPr>
          <w:p w14:paraId="221DD2D3" w14:textId="77777777" w:rsidR="006C7573" w:rsidRPr="00E75741" w:rsidRDefault="006C7573" w:rsidP="00561892">
            <w:pPr>
              <w:pStyle w:val="BodyText"/>
              <w:tabs>
                <w:tab w:val="decimal" w:pos="82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D2D9FF2" w14:textId="526D9B17" w:rsidR="006C7573" w:rsidRPr="00E75741" w:rsidRDefault="006C7573" w:rsidP="003073DB">
            <w:pPr>
              <w:pStyle w:val="1-Number"/>
              <w:spacing w:line="240" w:lineRule="auto"/>
              <w:ind w:left="-36" w:right="76"/>
            </w:pPr>
            <w:r>
              <w:t>20,282</w:t>
            </w:r>
          </w:p>
        </w:tc>
      </w:tr>
      <w:tr w:rsidR="006C7573" w:rsidRPr="00E75741" w14:paraId="17A249C9" w14:textId="77777777" w:rsidTr="003073DB">
        <w:trPr>
          <w:trHeight w:val="176"/>
        </w:trPr>
        <w:tc>
          <w:tcPr>
            <w:tcW w:w="1910" w:type="pct"/>
          </w:tcPr>
          <w:p w14:paraId="0F8A6789" w14:textId="4BFA1ADC" w:rsidR="006C7573" w:rsidRPr="00E75741" w:rsidRDefault="006C7573" w:rsidP="003073DB">
            <w:pPr>
              <w:tabs>
                <w:tab w:val="clear" w:pos="3742"/>
                <w:tab w:val="left" w:pos="3735"/>
              </w:tabs>
              <w:spacing w:line="240" w:lineRule="auto"/>
              <w:ind w:left="2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</w:p>
        </w:tc>
        <w:tc>
          <w:tcPr>
            <w:tcW w:w="698" w:type="pct"/>
          </w:tcPr>
          <w:p w14:paraId="4BB2B4DB" w14:textId="54E54449" w:rsidR="006C7573" w:rsidRDefault="006C7573" w:rsidP="003073DB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40" w:type="pct"/>
          </w:tcPr>
          <w:p w14:paraId="21D11758" w14:textId="77777777" w:rsidR="006C7573" w:rsidRPr="00E75741" w:rsidRDefault="006C7573" w:rsidP="00416A77">
            <w:pPr>
              <w:tabs>
                <w:tab w:val="clear" w:pos="3742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41" w:type="pct"/>
          </w:tcPr>
          <w:p w14:paraId="6D794004" w14:textId="7A79809A" w:rsidR="006C7573" w:rsidRPr="00E75741" w:rsidRDefault="006C7573" w:rsidP="003073DB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42" w:type="pct"/>
            <w:tcBorders>
              <w:left w:val="nil"/>
            </w:tcBorders>
          </w:tcPr>
          <w:p w14:paraId="5F99CA5E" w14:textId="77777777" w:rsidR="006C7573" w:rsidRPr="00E75741" w:rsidRDefault="006C75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F56E2A" w14:textId="3A9883BC" w:rsidR="006C7573" w:rsidRPr="00A41D84" w:rsidRDefault="006C7573" w:rsidP="003073DB">
            <w:pPr>
              <w:pStyle w:val="1-Number"/>
              <w:spacing w:line="240" w:lineRule="auto"/>
              <w:ind w:left="-36" w:right="76"/>
            </w:pPr>
            <w:r>
              <w:t>11,206</w:t>
            </w:r>
          </w:p>
        </w:tc>
        <w:tc>
          <w:tcPr>
            <w:tcW w:w="147" w:type="pct"/>
          </w:tcPr>
          <w:p w14:paraId="478FF7F5" w14:textId="77777777" w:rsidR="006C7573" w:rsidRPr="00E75741" w:rsidRDefault="006C7573" w:rsidP="00561892">
            <w:pPr>
              <w:pStyle w:val="BodyText"/>
              <w:tabs>
                <w:tab w:val="decimal" w:pos="82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9283C68" w14:textId="08029C8A" w:rsidR="006C7573" w:rsidRPr="00E75741" w:rsidRDefault="006C7573" w:rsidP="003073DB">
            <w:pPr>
              <w:pStyle w:val="1-Number"/>
              <w:spacing w:line="240" w:lineRule="auto"/>
              <w:ind w:left="-36" w:right="76"/>
            </w:pPr>
            <w:r>
              <w:t>-</w:t>
            </w:r>
          </w:p>
        </w:tc>
      </w:tr>
      <w:tr w:rsidR="00640EC5" w:rsidRPr="00E75741" w14:paraId="4F3CD2DD" w14:textId="77777777" w:rsidTr="00416A77">
        <w:trPr>
          <w:trHeight w:val="176"/>
        </w:trPr>
        <w:tc>
          <w:tcPr>
            <w:tcW w:w="1910" w:type="pct"/>
          </w:tcPr>
          <w:p w14:paraId="38910198" w14:textId="1F10585A" w:rsidR="00640EC5" w:rsidRPr="00E75741" w:rsidRDefault="00640EC5" w:rsidP="00640EC5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C7573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3073DB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="006C7573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6C7573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698" w:type="pct"/>
          </w:tcPr>
          <w:p w14:paraId="2DF6F91D" w14:textId="1EC7D857" w:rsidR="00640EC5" w:rsidRPr="00E75741" w:rsidRDefault="00D770CA" w:rsidP="00640EC5">
            <w:pPr>
              <w:pStyle w:val="1-Number"/>
              <w:spacing w:line="240" w:lineRule="auto"/>
              <w:ind w:right="76"/>
            </w:pPr>
            <w:r>
              <w:rPr>
                <w:rFonts w:hint="cs"/>
                <w:cs/>
              </w:rPr>
              <w:t>36</w:t>
            </w:r>
          </w:p>
        </w:tc>
        <w:tc>
          <w:tcPr>
            <w:tcW w:w="137" w:type="pct"/>
          </w:tcPr>
          <w:p w14:paraId="76BF9FA7" w14:textId="77777777" w:rsidR="00640EC5" w:rsidRPr="00E75741" w:rsidRDefault="00640EC5" w:rsidP="00640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05CCCDE" w14:textId="77777777" w:rsidR="00640EC5" w:rsidRPr="00E75741" w:rsidRDefault="00640EC5" w:rsidP="00640EC5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42" w:type="pct"/>
            <w:tcBorders>
              <w:left w:val="nil"/>
            </w:tcBorders>
          </w:tcPr>
          <w:p w14:paraId="732C3C95" w14:textId="77777777" w:rsidR="00640EC5" w:rsidRPr="00E75741" w:rsidRDefault="00640EC5" w:rsidP="00640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31D1B77" w14:textId="6FE5EA70" w:rsidR="00640EC5" w:rsidRPr="00A41D84" w:rsidRDefault="00D770CA" w:rsidP="00640EC5">
            <w:pPr>
              <w:pStyle w:val="1-Number"/>
              <w:spacing w:line="240" w:lineRule="auto"/>
              <w:ind w:left="-36" w:right="76"/>
            </w:pPr>
            <w:r w:rsidRPr="00A41D84">
              <w:rPr>
                <w:rFonts w:hint="cs"/>
                <w:cs/>
              </w:rPr>
              <w:t>36</w:t>
            </w:r>
          </w:p>
        </w:tc>
        <w:tc>
          <w:tcPr>
            <w:tcW w:w="147" w:type="pct"/>
          </w:tcPr>
          <w:p w14:paraId="0EB3571C" w14:textId="77777777" w:rsidR="00640EC5" w:rsidRPr="00E75741" w:rsidRDefault="00640EC5" w:rsidP="00640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1218D77" w14:textId="4691B485" w:rsidR="00640EC5" w:rsidRPr="00E75741" w:rsidRDefault="003073DB" w:rsidP="00640EC5">
            <w:pPr>
              <w:pStyle w:val="1-Number"/>
              <w:spacing w:line="240" w:lineRule="auto"/>
              <w:ind w:left="-36" w:right="76"/>
            </w:pPr>
            <w:r>
              <w:t>-</w:t>
            </w:r>
          </w:p>
        </w:tc>
      </w:tr>
      <w:tr w:rsidR="00640EC5" w:rsidRPr="00E75741" w14:paraId="705C79F8" w14:textId="77777777" w:rsidTr="00416A77">
        <w:trPr>
          <w:trHeight w:val="176"/>
        </w:trPr>
        <w:tc>
          <w:tcPr>
            <w:tcW w:w="1910" w:type="pct"/>
          </w:tcPr>
          <w:p w14:paraId="6B7250CF" w14:textId="77777777" w:rsidR="00640EC5" w:rsidRPr="00E75741" w:rsidRDefault="00640EC5" w:rsidP="00640EC5">
            <w:pPr>
              <w:tabs>
                <w:tab w:val="left" w:pos="342"/>
              </w:tabs>
              <w:spacing w:line="240" w:lineRule="auto"/>
              <w:ind w:left="3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- 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2FDF4" w14:textId="2077BB76" w:rsidR="00640EC5" w:rsidRPr="00E75741" w:rsidRDefault="00D770CA" w:rsidP="00640EC5">
            <w:pPr>
              <w:pStyle w:val="1-Number"/>
              <w:spacing w:line="240" w:lineRule="auto"/>
              <w:ind w:right="76"/>
            </w:pPr>
            <w:r>
              <w:rPr>
                <w:rFonts w:hint="cs"/>
                <w:cs/>
              </w:rPr>
              <w:t>36</w:t>
            </w:r>
          </w:p>
        </w:tc>
        <w:tc>
          <w:tcPr>
            <w:tcW w:w="137" w:type="pct"/>
            <w:vAlign w:val="bottom"/>
          </w:tcPr>
          <w:p w14:paraId="71252AB7" w14:textId="77777777" w:rsidR="00640EC5" w:rsidRPr="00E75741" w:rsidRDefault="00640EC5" w:rsidP="00640EC5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4ADB6" w14:textId="77777777" w:rsidR="00640EC5" w:rsidRPr="00E75741" w:rsidRDefault="00640EC5" w:rsidP="00640EC5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42" w:type="pct"/>
            <w:vAlign w:val="bottom"/>
          </w:tcPr>
          <w:p w14:paraId="14E8E315" w14:textId="77777777" w:rsidR="00640EC5" w:rsidRPr="00E75741" w:rsidRDefault="00640EC5" w:rsidP="00640EC5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C4670" w14:textId="0869444A" w:rsidR="00640EC5" w:rsidRPr="00A41D84" w:rsidRDefault="00AA2622" w:rsidP="00640EC5">
            <w:pPr>
              <w:pStyle w:val="1-Number"/>
              <w:spacing w:line="240" w:lineRule="auto"/>
              <w:ind w:left="-36" w:right="76"/>
              <w:rPr>
                <w:cs/>
              </w:rPr>
            </w:pPr>
            <w:r w:rsidRPr="00A41D84">
              <w:t>22,806</w:t>
            </w:r>
          </w:p>
        </w:tc>
        <w:tc>
          <w:tcPr>
            <w:tcW w:w="147" w:type="pct"/>
            <w:vAlign w:val="bottom"/>
          </w:tcPr>
          <w:p w14:paraId="00071E2B" w14:textId="77777777" w:rsidR="00640EC5" w:rsidRPr="00E75741" w:rsidRDefault="00640EC5" w:rsidP="00640EC5">
            <w:pPr>
              <w:pStyle w:val="1-Number"/>
              <w:spacing w:line="240" w:lineRule="auto"/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D052E" w14:textId="39DE18F2" w:rsidR="00640EC5" w:rsidRPr="00E75741" w:rsidRDefault="00640EC5" w:rsidP="00640EC5">
            <w:pPr>
              <w:pStyle w:val="1-Number"/>
              <w:spacing w:line="240" w:lineRule="auto"/>
              <w:ind w:left="-36" w:right="76"/>
            </w:pPr>
            <w:r w:rsidRPr="00E75741">
              <w:t>20,282</w:t>
            </w:r>
          </w:p>
        </w:tc>
      </w:tr>
    </w:tbl>
    <w:p w14:paraId="548E9997" w14:textId="77777777" w:rsidR="004B6B84" w:rsidRDefault="004B6B84">
      <w:r>
        <w:br w:type="page"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57"/>
        <w:gridCol w:w="24"/>
        <w:gridCol w:w="252"/>
        <w:gridCol w:w="1158"/>
        <w:gridCol w:w="29"/>
        <w:gridCol w:w="241"/>
        <w:gridCol w:w="20"/>
        <w:gridCol w:w="9"/>
        <w:gridCol w:w="1139"/>
        <w:gridCol w:w="31"/>
        <w:gridCol w:w="239"/>
        <w:gridCol w:w="31"/>
        <w:gridCol w:w="1248"/>
      </w:tblGrid>
      <w:tr w:rsidR="004B6B84" w:rsidRPr="00E75741" w14:paraId="0CA44712" w14:textId="77777777" w:rsidTr="002F7B8C">
        <w:tc>
          <w:tcPr>
            <w:tcW w:w="1910" w:type="pct"/>
          </w:tcPr>
          <w:p w14:paraId="7DA70906" w14:textId="77777777" w:rsidR="004B6B84" w:rsidRPr="00747740" w:rsidRDefault="004B6B84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80" w:type="pct"/>
            <w:gridSpan w:val="5"/>
          </w:tcPr>
          <w:p w14:paraId="0C121CD9" w14:textId="77777777" w:rsidR="004B6B84" w:rsidRPr="00E75741" w:rsidRDefault="004B6B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2DE97970" w14:textId="77777777" w:rsidR="004B6B84" w:rsidRPr="00E75741" w:rsidRDefault="004B6B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pct"/>
            <w:gridSpan w:val="6"/>
          </w:tcPr>
          <w:p w14:paraId="70E497E6" w14:textId="77777777" w:rsidR="004B6B84" w:rsidRPr="00E75741" w:rsidRDefault="004B6B84">
            <w:pPr>
              <w:pStyle w:val="BodyText"/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4B6B84" w:rsidRPr="00E75741" w14:paraId="286F1C92" w14:textId="77777777" w:rsidTr="002F7B8C">
        <w:tc>
          <w:tcPr>
            <w:tcW w:w="1910" w:type="pct"/>
          </w:tcPr>
          <w:p w14:paraId="15474267" w14:textId="77777777" w:rsidR="004B6B84" w:rsidRPr="00E75741" w:rsidRDefault="004B6B84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0" w:type="pct"/>
            <w:gridSpan w:val="5"/>
          </w:tcPr>
          <w:p w14:paraId="69CB1A1E" w14:textId="77777777" w:rsidR="004B6B84" w:rsidRPr="00E75741" w:rsidRDefault="004B6B8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2FB5F3A6" w14:textId="77777777" w:rsidR="004B6B84" w:rsidRPr="00E75741" w:rsidRDefault="004B6B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pct"/>
            <w:gridSpan w:val="6"/>
          </w:tcPr>
          <w:p w14:paraId="7250FFB8" w14:textId="77777777" w:rsidR="004B6B84" w:rsidRPr="00E75741" w:rsidRDefault="004B6B8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84" w:rsidRPr="00E75741" w14:paraId="77CA3CA2" w14:textId="77777777" w:rsidTr="002F7B8C">
        <w:tc>
          <w:tcPr>
            <w:tcW w:w="1910" w:type="pct"/>
          </w:tcPr>
          <w:p w14:paraId="49A7E814" w14:textId="77777777" w:rsidR="004B6B84" w:rsidRPr="00E75741" w:rsidRDefault="004B6B8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vAlign w:val="bottom"/>
          </w:tcPr>
          <w:p w14:paraId="497F1557" w14:textId="52C05DCD" w:rsidR="004B6B84" w:rsidRPr="00E75741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  <w:vAlign w:val="bottom"/>
          </w:tcPr>
          <w:p w14:paraId="2B628EC9" w14:textId="77777777" w:rsidR="004B6B84" w:rsidRPr="00E75741" w:rsidRDefault="004B6B8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  <w:vAlign w:val="bottom"/>
          </w:tcPr>
          <w:p w14:paraId="7F0C893C" w14:textId="1F129A55" w:rsidR="004B6B84" w:rsidRPr="00E75741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gridSpan w:val="2"/>
          </w:tcPr>
          <w:p w14:paraId="1EF9C94C" w14:textId="77777777" w:rsidR="004B6B84" w:rsidRPr="00E75741" w:rsidRDefault="004B6B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bottom w:val="single" w:sz="4" w:space="0" w:color="auto"/>
            </w:tcBorders>
            <w:vAlign w:val="bottom"/>
          </w:tcPr>
          <w:p w14:paraId="6FAC1DE1" w14:textId="26E9E739" w:rsidR="004B6B84" w:rsidRPr="00E75741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  <w:gridSpan w:val="2"/>
            <w:vAlign w:val="bottom"/>
          </w:tcPr>
          <w:p w14:paraId="39034690" w14:textId="77777777" w:rsidR="004B6B84" w:rsidRPr="00E75741" w:rsidRDefault="004B6B84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4DB6C5AC" w14:textId="126509DB" w:rsidR="004B6B84" w:rsidRPr="00E75741" w:rsidRDefault="00640E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73BFB" w:rsidRPr="00E75741" w14:paraId="4B1EE173" w14:textId="77777777" w:rsidTr="002F7B8C">
        <w:trPr>
          <w:trHeight w:val="249"/>
        </w:trPr>
        <w:tc>
          <w:tcPr>
            <w:tcW w:w="3390" w:type="pct"/>
            <w:gridSpan w:val="6"/>
          </w:tcPr>
          <w:p w14:paraId="26C018C7" w14:textId="698A6AD0" w:rsidR="00573BFB" w:rsidRPr="00E75741" w:rsidRDefault="00573BFB" w:rsidP="00561892">
            <w:pPr>
              <w:spacing w:line="240" w:lineRule="auto"/>
              <w:ind w:left="2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44B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2544B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2544B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(หมายเหตุ </w:t>
            </w:r>
            <w:r w:rsidR="001A60A2" w:rsidRPr="002544B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1</w:t>
            </w:r>
            <w:r w:rsidR="006C7573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8)</w:t>
            </w:r>
          </w:p>
        </w:tc>
        <w:tc>
          <w:tcPr>
            <w:tcW w:w="142" w:type="pct"/>
            <w:gridSpan w:val="2"/>
          </w:tcPr>
          <w:p w14:paraId="32836389" w14:textId="77777777" w:rsidR="00573BFB" w:rsidRPr="00E75741" w:rsidRDefault="00573BFB" w:rsidP="00561892">
            <w:pPr>
              <w:pStyle w:val="2SNumber"/>
              <w:tabs>
                <w:tab w:val="clear" w:pos="821"/>
                <w:tab w:val="decimal" w:pos="675"/>
              </w:tabs>
              <w:ind w:left="-215" w:right="-170"/>
            </w:pPr>
          </w:p>
        </w:tc>
        <w:tc>
          <w:tcPr>
            <w:tcW w:w="642" w:type="pct"/>
            <w:gridSpan w:val="3"/>
            <w:vAlign w:val="bottom"/>
          </w:tcPr>
          <w:p w14:paraId="758E3F0E" w14:textId="77777777" w:rsidR="00573BFB" w:rsidRPr="00E75741" w:rsidRDefault="00573BFB" w:rsidP="00561892">
            <w:pPr>
              <w:spacing w:line="240" w:lineRule="auto"/>
              <w:ind w:left="508" w:right="-5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D15F671" w14:textId="77777777" w:rsidR="00573BFB" w:rsidRPr="00E75741" w:rsidRDefault="00573BFB" w:rsidP="00561892">
            <w:pPr>
              <w:pStyle w:val="2SNumber"/>
              <w:tabs>
                <w:tab w:val="clear" w:pos="821"/>
                <w:tab w:val="decimal" w:pos="675"/>
              </w:tabs>
              <w:ind w:left="-215" w:right="-170"/>
            </w:pPr>
          </w:p>
        </w:tc>
        <w:tc>
          <w:tcPr>
            <w:tcW w:w="679" w:type="pct"/>
            <w:vAlign w:val="bottom"/>
          </w:tcPr>
          <w:p w14:paraId="7E9C3EB7" w14:textId="77777777" w:rsidR="00573BFB" w:rsidRPr="00E75741" w:rsidRDefault="00573BFB" w:rsidP="00561892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val="en-US" w:eastAsia="en-US" w:bidi="th-TH"/>
              </w:rPr>
            </w:pPr>
          </w:p>
        </w:tc>
      </w:tr>
      <w:tr w:rsidR="00640EC5" w:rsidRPr="00E75741" w14:paraId="04FAECBB" w14:textId="77777777" w:rsidTr="002F7B8C">
        <w:tc>
          <w:tcPr>
            <w:tcW w:w="1910" w:type="pct"/>
          </w:tcPr>
          <w:p w14:paraId="7ABBD310" w14:textId="77777777" w:rsidR="00640EC5" w:rsidRPr="00E75741" w:rsidRDefault="00640EC5" w:rsidP="00640EC5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กรรมการบริษัทฯ</w:t>
            </w:r>
          </w:p>
        </w:tc>
        <w:tc>
          <w:tcPr>
            <w:tcW w:w="697" w:type="pct"/>
            <w:gridSpan w:val="2"/>
          </w:tcPr>
          <w:p w14:paraId="129D084C" w14:textId="6C6DAC29" w:rsidR="00640EC5" w:rsidRPr="00AA1312" w:rsidRDefault="00126209" w:rsidP="00640EC5">
            <w:pPr>
              <w:pStyle w:val="1-Number"/>
              <w:spacing w:line="240" w:lineRule="auto"/>
              <w:ind w:right="76"/>
            </w:pPr>
            <w:r w:rsidRPr="00AA1312">
              <w:t>136</w:t>
            </w:r>
          </w:p>
        </w:tc>
        <w:tc>
          <w:tcPr>
            <w:tcW w:w="137" w:type="pct"/>
          </w:tcPr>
          <w:p w14:paraId="2D540C46" w14:textId="77777777" w:rsidR="00640EC5" w:rsidRPr="00AA1312" w:rsidRDefault="00640EC5" w:rsidP="00640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0C67A9E8" w14:textId="3E79422C" w:rsidR="00640EC5" w:rsidRPr="00AA1312" w:rsidRDefault="00640EC5" w:rsidP="00640EC5">
            <w:pPr>
              <w:pStyle w:val="1-Number"/>
              <w:spacing w:line="240" w:lineRule="auto"/>
              <w:ind w:right="76"/>
            </w:pPr>
            <w:r w:rsidRPr="00AA1312">
              <w:t>199</w:t>
            </w:r>
          </w:p>
        </w:tc>
        <w:tc>
          <w:tcPr>
            <w:tcW w:w="142" w:type="pct"/>
            <w:gridSpan w:val="2"/>
          </w:tcPr>
          <w:p w14:paraId="7FEDDFE7" w14:textId="77777777" w:rsidR="00640EC5" w:rsidRPr="00AA1312" w:rsidRDefault="00640EC5" w:rsidP="00640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63B38AB7" w14:textId="47430CD3" w:rsidR="00640EC5" w:rsidRPr="00AA1312" w:rsidRDefault="00126209" w:rsidP="00640EC5">
            <w:pPr>
              <w:pStyle w:val="1-Number"/>
              <w:spacing w:line="240" w:lineRule="auto"/>
              <w:ind w:left="-36" w:right="76"/>
            </w:pPr>
            <w:r w:rsidRPr="00AA1312">
              <w:t>136</w:t>
            </w:r>
          </w:p>
        </w:tc>
        <w:tc>
          <w:tcPr>
            <w:tcW w:w="147" w:type="pct"/>
            <w:gridSpan w:val="2"/>
          </w:tcPr>
          <w:p w14:paraId="79DD7A99" w14:textId="77777777" w:rsidR="00640EC5" w:rsidRPr="00E75741" w:rsidRDefault="00640EC5" w:rsidP="00640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40B543E8" w14:textId="62F2FB67" w:rsidR="00640EC5" w:rsidRPr="00E75741" w:rsidRDefault="00640EC5" w:rsidP="00640EC5">
            <w:pPr>
              <w:pStyle w:val="1-Number"/>
              <w:spacing w:line="240" w:lineRule="auto"/>
              <w:ind w:left="-36" w:right="76"/>
            </w:pPr>
            <w:r w:rsidRPr="00E75741">
              <w:t>199</w:t>
            </w:r>
          </w:p>
        </w:tc>
      </w:tr>
      <w:tr w:rsidR="002F7B8C" w:rsidRPr="00E75741" w14:paraId="349DF791" w14:textId="77777777" w:rsidTr="002F7B8C">
        <w:tc>
          <w:tcPr>
            <w:tcW w:w="1910" w:type="pct"/>
          </w:tcPr>
          <w:p w14:paraId="2958866B" w14:textId="252E0B8A" w:rsidR="002F7B8C" w:rsidRPr="00E75741" w:rsidRDefault="002F7B8C" w:rsidP="002F7B8C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99176" w14:textId="5009C5AB" w:rsidR="002F7B8C" w:rsidRPr="00AA1312" w:rsidRDefault="002F7B8C" w:rsidP="002F7B8C">
            <w:pPr>
              <w:pStyle w:val="1-Number"/>
              <w:spacing w:line="240" w:lineRule="auto"/>
              <w:ind w:right="76"/>
            </w:pPr>
            <w:r w:rsidRPr="00AA1312">
              <w:t>-</w:t>
            </w:r>
          </w:p>
        </w:tc>
        <w:tc>
          <w:tcPr>
            <w:tcW w:w="137" w:type="pct"/>
          </w:tcPr>
          <w:p w14:paraId="09BE2680" w14:textId="77777777" w:rsidR="002F7B8C" w:rsidRPr="00AA1312" w:rsidRDefault="002F7B8C" w:rsidP="002F7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14:paraId="5ED7ACAD" w14:textId="39E4B285" w:rsidR="002F7B8C" w:rsidRPr="00AA1312" w:rsidRDefault="002F7B8C" w:rsidP="002F7B8C">
            <w:pPr>
              <w:pStyle w:val="1-Number"/>
              <w:spacing w:line="240" w:lineRule="auto"/>
              <w:ind w:right="76"/>
            </w:pPr>
            <w:r w:rsidRPr="00AA1312">
              <w:t>7</w:t>
            </w:r>
          </w:p>
        </w:tc>
        <w:tc>
          <w:tcPr>
            <w:tcW w:w="142" w:type="pct"/>
            <w:gridSpan w:val="2"/>
          </w:tcPr>
          <w:p w14:paraId="13086130" w14:textId="77777777" w:rsidR="002F7B8C" w:rsidRPr="00AA1312" w:rsidRDefault="002F7B8C" w:rsidP="002F7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516F9" w14:textId="6B8E9241" w:rsidR="002F7B8C" w:rsidRPr="00AA1312" w:rsidRDefault="002F7B8C" w:rsidP="002F7B8C">
            <w:pPr>
              <w:pStyle w:val="1-Number"/>
              <w:spacing w:line="240" w:lineRule="auto"/>
              <w:ind w:left="-36" w:right="76"/>
            </w:pPr>
            <w:r w:rsidRPr="00AA1312">
              <w:t>-</w:t>
            </w:r>
          </w:p>
        </w:tc>
        <w:tc>
          <w:tcPr>
            <w:tcW w:w="147" w:type="pct"/>
            <w:gridSpan w:val="2"/>
          </w:tcPr>
          <w:p w14:paraId="63CF328F" w14:textId="77777777" w:rsidR="002F7B8C" w:rsidRPr="00E75741" w:rsidRDefault="002F7B8C" w:rsidP="002F7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1ED38B91" w14:textId="750970BD" w:rsidR="002F7B8C" w:rsidRPr="00E75741" w:rsidRDefault="002F7B8C" w:rsidP="002F7B8C">
            <w:pPr>
              <w:pStyle w:val="1-Number"/>
              <w:spacing w:line="240" w:lineRule="auto"/>
              <w:ind w:left="-36" w:right="76"/>
            </w:pPr>
            <w:r w:rsidRPr="00E75741">
              <w:t>7</w:t>
            </w:r>
          </w:p>
        </w:tc>
      </w:tr>
      <w:tr w:rsidR="002F7B8C" w:rsidRPr="00E75741" w14:paraId="594F4EF3" w14:textId="77777777" w:rsidTr="002F7B8C">
        <w:tc>
          <w:tcPr>
            <w:tcW w:w="1910" w:type="pct"/>
          </w:tcPr>
          <w:p w14:paraId="2B2F50DD" w14:textId="77777777" w:rsidR="002F7B8C" w:rsidRPr="00E75741" w:rsidRDefault="002F7B8C" w:rsidP="002F7B8C">
            <w:pPr>
              <w:tabs>
                <w:tab w:val="left" w:pos="342"/>
              </w:tabs>
              <w:spacing w:line="240" w:lineRule="auto"/>
              <w:ind w:left="3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- 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E0A4C" w14:textId="6A71552A" w:rsidR="002F7B8C" w:rsidRPr="00AA1312" w:rsidRDefault="002F7B8C" w:rsidP="002F7B8C">
            <w:pPr>
              <w:pStyle w:val="1-Number"/>
              <w:spacing w:line="240" w:lineRule="auto"/>
              <w:ind w:right="76"/>
            </w:pPr>
            <w:r w:rsidRPr="00AA1312">
              <w:t>136</w:t>
            </w:r>
          </w:p>
        </w:tc>
        <w:tc>
          <w:tcPr>
            <w:tcW w:w="137" w:type="pct"/>
            <w:vAlign w:val="bottom"/>
          </w:tcPr>
          <w:p w14:paraId="541DE18C" w14:textId="77777777" w:rsidR="002F7B8C" w:rsidRPr="00AA1312" w:rsidRDefault="002F7B8C" w:rsidP="002F7B8C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28CD5" w14:textId="537AF2DC" w:rsidR="002F7B8C" w:rsidRPr="00AA1312" w:rsidRDefault="002F7B8C" w:rsidP="002F7B8C">
            <w:pPr>
              <w:pStyle w:val="1-Number"/>
              <w:spacing w:line="240" w:lineRule="auto"/>
              <w:ind w:right="76"/>
            </w:pPr>
            <w:r w:rsidRPr="00AA1312">
              <w:t>206</w:t>
            </w:r>
          </w:p>
        </w:tc>
        <w:tc>
          <w:tcPr>
            <w:tcW w:w="142" w:type="pct"/>
            <w:gridSpan w:val="2"/>
            <w:vAlign w:val="bottom"/>
          </w:tcPr>
          <w:p w14:paraId="74C17A1A" w14:textId="77777777" w:rsidR="002F7B8C" w:rsidRPr="00AA1312" w:rsidRDefault="002F7B8C" w:rsidP="002F7B8C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63686" w14:textId="5E9C7540" w:rsidR="002F7B8C" w:rsidRPr="00AA1312" w:rsidRDefault="002F7B8C" w:rsidP="002F7B8C">
            <w:pPr>
              <w:pStyle w:val="1-Number"/>
              <w:spacing w:line="240" w:lineRule="auto"/>
              <w:ind w:left="-36" w:right="76"/>
            </w:pPr>
            <w:r w:rsidRPr="00AA1312">
              <w:t>136</w:t>
            </w:r>
          </w:p>
        </w:tc>
        <w:tc>
          <w:tcPr>
            <w:tcW w:w="147" w:type="pct"/>
            <w:gridSpan w:val="2"/>
            <w:vAlign w:val="bottom"/>
          </w:tcPr>
          <w:p w14:paraId="7B168EEA" w14:textId="77777777" w:rsidR="002F7B8C" w:rsidRPr="00E75741" w:rsidRDefault="002F7B8C" w:rsidP="002F7B8C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597DA" w14:textId="3121BC97" w:rsidR="002F7B8C" w:rsidRPr="00E75741" w:rsidRDefault="002F7B8C" w:rsidP="002F7B8C">
            <w:pPr>
              <w:pStyle w:val="1-Number"/>
              <w:spacing w:line="240" w:lineRule="auto"/>
              <w:ind w:left="-36" w:right="76"/>
            </w:pPr>
            <w:r w:rsidRPr="00E75741">
              <w:t>206</w:t>
            </w:r>
          </w:p>
        </w:tc>
      </w:tr>
      <w:tr w:rsidR="002F7B8C" w:rsidRPr="00E75741" w14:paraId="47A5926B" w14:textId="77777777" w:rsidTr="002F7B8C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3374" w:type="pct"/>
            <w:gridSpan w:val="5"/>
            <w:hideMark/>
          </w:tcPr>
          <w:p w14:paraId="2C0E49DF" w14:textId="77777777" w:rsidR="002F7B8C" w:rsidRPr="00AA1312" w:rsidRDefault="002F7B8C" w:rsidP="002F7B8C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A131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เงินให้กู้ยืมระยะสั้น - กิจการที่เกี่ยวข้องกัน </w:t>
            </w:r>
          </w:p>
        </w:tc>
        <w:tc>
          <w:tcPr>
            <w:tcW w:w="147" w:type="pct"/>
            <w:gridSpan w:val="2"/>
          </w:tcPr>
          <w:p w14:paraId="3B34B58C" w14:textId="77777777" w:rsidR="002F7B8C" w:rsidRPr="00AA1312" w:rsidRDefault="002F7B8C" w:rsidP="002F7B8C">
            <w:pPr>
              <w:pStyle w:val="BodyText"/>
              <w:tabs>
                <w:tab w:val="decimal" w:pos="823"/>
              </w:tabs>
              <w:spacing w:after="0" w:line="256" w:lineRule="auto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3"/>
          </w:tcPr>
          <w:p w14:paraId="702584E9" w14:textId="77777777" w:rsidR="002F7B8C" w:rsidRPr="00AA1312" w:rsidRDefault="002F7B8C" w:rsidP="002F7B8C">
            <w:pPr>
              <w:pStyle w:val="BodyText"/>
              <w:tabs>
                <w:tab w:val="decimal" w:pos="823"/>
              </w:tabs>
              <w:spacing w:after="0" w:line="256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6A68E2AA" w14:textId="77777777" w:rsidR="002F7B8C" w:rsidRPr="00AA1312" w:rsidRDefault="002F7B8C" w:rsidP="002F7B8C">
            <w:pPr>
              <w:pStyle w:val="BodyText"/>
              <w:tabs>
                <w:tab w:val="decimal" w:pos="823"/>
              </w:tabs>
              <w:spacing w:after="0" w:line="25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gridSpan w:val="2"/>
          </w:tcPr>
          <w:p w14:paraId="54CC960F" w14:textId="77777777" w:rsidR="002F7B8C" w:rsidRPr="00E75741" w:rsidRDefault="002F7B8C" w:rsidP="002F7B8C">
            <w:pPr>
              <w:pStyle w:val="BodyText"/>
              <w:tabs>
                <w:tab w:val="decimal" w:pos="823"/>
              </w:tabs>
              <w:spacing w:after="0" w:line="256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B8C" w:rsidRPr="00E75741" w14:paraId="5FEDE7A5" w14:textId="77777777" w:rsidTr="002F7B8C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1910" w:type="pct"/>
            <w:hideMark/>
          </w:tcPr>
          <w:p w14:paraId="35EEEBF6" w14:textId="77777777" w:rsidR="002F7B8C" w:rsidRPr="00E75741" w:rsidRDefault="002F7B8C" w:rsidP="002F7B8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75741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29DF1515" w14:textId="77777777" w:rsidR="002F7B8C" w:rsidRPr="00AA1312" w:rsidRDefault="002F7B8C" w:rsidP="002F7B8C">
            <w:pPr>
              <w:pStyle w:val="1-Number"/>
              <w:spacing w:line="240" w:lineRule="auto"/>
              <w:ind w:right="76"/>
            </w:pPr>
          </w:p>
        </w:tc>
        <w:tc>
          <w:tcPr>
            <w:tcW w:w="150" w:type="pct"/>
            <w:gridSpan w:val="2"/>
          </w:tcPr>
          <w:p w14:paraId="6E38A2DD" w14:textId="77777777" w:rsidR="002F7B8C" w:rsidRPr="00AA1312" w:rsidRDefault="002F7B8C" w:rsidP="002F7B8C">
            <w:pPr>
              <w:pStyle w:val="BodyText"/>
              <w:tabs>
                <w:tab w:val="left" w:pos="720"/>
              </w:tabs>
              <w:spacing w:after="0" w:line="256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0DCCE921" w14:textId="77777777" w:rsidR="002F7B8C" w:rsidRPr="00AA1312" w:rsidRDefault="002F7B8C" w:rsidP="002F7B8C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  <w:gridSpan w:val="3"/>
          </w:tcPr>
          <w:p w14:paraId="09185FBF" w14:textId="77777777" w:rsidR="002F7B8C" w:rsidRPr="00AA1312" w:rsidRDefault="002F7B8C" w:rsidP="002F7B8C">
            <w:pPr>
              <w:pStyle w:val="BodyText"/>
              <w:tabs>
                <w:tab w:val="left" w:pos="720"/>
              </w:tabs>
              <w:spacing w:after="0" w:line="256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71DE42D" w14:textId="77777777" w:rsidR="002F7B8C" w:rsidRPr="00AA1312" w:rsidRDefault="002F7B8C" w:rsidP="002F7B8C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7" w:type="pct"/>
            <w:gridSpan w:val="2"/>
          </w:tcPr>
          <w:p w14:paraId="20C75842" w14:textId="77777777" w:rsidR="002F7B8C" w:rsidRPr="00E75741" w:rsidRDefault="002F7B8C" w:rsidP="002F7B8C">
            <w:pPr>
              <w:pStyle w:val="BodyText"/>
              <w:tabs>
                <w:tab w:val="left" w:pos="720"/>
              </w:tabs>
              <w:spacing w:after="0" w:line="256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1A91A183" w14:textId="77777777" w:rsidR="002F7B8C" w:rsidRPr="00E75741" w:rsidRDefault="002F7B8C" w:rsidP="002F7B8C">
            <w:pPr>
              <w:pStyle w:val="1-Number"/>
              <w:spacing w:line="240" w:lineRule="auto"/>
              <w:ind w:left="-36" w:right="76"/>
            </w:pPr>
          </w:p>
        </w:tc>
      </w:tr>
      <w:tr w:rsidR="002F7B8C" w:rsidRPr="00E75741" w14:paraId="7457680A" w14:textId="77777777" w:rsidTr="002F7B8C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1910" w:type="pct"/>
            <w:hideMark/>
          </w:tcPr>
          <w:p w14:paraId="44DC829A" w14:textId="77777777" w:rsidR="002F7B8C" w:rsidRPr="00E75741" w:rsidRDefault="002F7B8C" w:rsidP="002F7B8C">
            <w:pPr>
              <w:tabs>
                <w:tab w:val="left" w:pos="342"/>
              </w:tabs>
              <w:ind w:left="166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Rich Avenue Company Limited</w:t>
            </w:r>
          </w:p>
        </w:tc>
        <w:tc>
          <w:tcPr>
            <w:tcW w:w="68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8B29BB" w14:textId="6E8B9368" w:rsidR="002F7B8C" w:rsidRPr="00AA1312" w:rsidRDefault="002F7B8C" w:rsidP="002F7B8C">
            <w:pPr>
              <w:pStyle w:val="1-Number"/>
              <w:spacing w:line="240" w:lineRule="auto"/>
              <w:ind w:right="76"/>
            </w:pPr>
            <w:r w:rsidRPr="00AA1312"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7CCD855" w14:textId="77777777" w:rsidR="002F7B8C" w:rsidRPr="00AA1312" w:rsidRDefault="002F7B8C" w:rsidP="002F7B8C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cs/>
                <w:lang w:bidi="th-TH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93EFD8" w14:textId="77777777" w:rsidR="002F7B8C" w:rsidRPr="00AA1312" w:rsidRDefault="002F7B8C" w:rsidP="002F7B8C">
            <w:pPr>
              <w:pStyle w:val="1-Number"/>
              <w:spacing w:line="240" w:lineRule="auto"/>
              <w:ind w:right="76"/>
            </w:pPr>
            <w:r w:rsidRPr="00AA1312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gridSpan w:val="3"/>
            <w:vAlign w:val="bottom"/>
          </w:tcPr>
          <w:p w14:paraId="5E652FCC" w14:textId="77777777" w:rsidR="002F7B8C" w:rsidRPr="00AA1312" w:rsidRDefault="002F7B8C" w:rsidP="002F7B8C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E78889" w14:textId="2B5F7CBB" w:rsidR="002F7B8C" w:rsidRPr="00AA1312" w:rsidRDefault="002F7B8C" w:rsidP="002F7B8C">
            <w:pPr>
              <w:pStyle w:val="1-Number"/>
              <w:spacing w:line="240" w:lineRule="auto"/>
              <w:ind w:left="-36" w:right="76"/>
              <w:rPr>
                <w:cs/>
              </w:rPr>
            </w:pPr>
            <w:r w:rsidRPr="00AA1312">
              <w:t>26,015</w:t>
            </w:r>
          </w:p>
        </w:tc>
        <w:tc>
          <w:tcPr>
            <w:tcW w:w="147" w:type="pct"/>
            <w:gridSpan w:val="2"/>
            <w:vAlign w:val="bottom"/>
          </w:tcPr>
          <w:p w14:paraId="4F6DF165" w14:textId="77777777" w:rsidR="002F7B8C" w:rsidRPr="00E75741" w:rsidRDefault="002F7B8C" w:rsidP="002F7B8C">
            <w:pPr>
              <w:pStyle w:val="1-Number"/>
              <w:spacing w:line="240" w:lineRule="auto"/>
            </w:pPr>
          </w:p>
        </w:tc>
        <w:tc>
          <w:tcPr>
            <w:tcW w:w="67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D292D2" w14:textId="2756E71F" w:rsidR="002F7B8C" w:rsidRPr="00E75741" w:rsidRDefault="002F7B8C" w:rsidP="002F7B8C">
            <w:pPr>
              <w:pStyle w:val="1-Number"/>
              <w:spacing w:line="240" w:lineRule="auto"/>
              <w:ind w:left="-36" w:right="76"/>
            </w:pPr>
            <w:r w:rsidRPr="00E75741">
              <w:t>31,568</w:t>
            </w:r>
          </w:p>
        </w:tc>
      </w:tr>
    </w:tbl>
    <w:p w14:paraId="583F3B19" w14:textId="7BCF014A" w:rsidR="00BA50D2" w:rsidRDefault="00BA50D2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ในระหว่าง</w:t>
      </w:r>
      <w:r w:rsidR="00952EAD" w:rsidRPr="00E75741">
        <w:rPr>
          <w:rFonts w:ascii="Angsana New" w:hAnsi="Angsana New" w:hint="cs"/>
          <w:sz w:val="32"/>
          <w:szCs w:val="32"/>
          <w:cs/>
        </w:rPr>
        <w:t>ปี</w:t>
      </w:r>
      <w:r w:rsidRPr="00E75741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412136" w:rsidRPr="00E75741">
        <w:rPr>
          <w:rFonts w:ascii="Angsana New" w:hAnsi="Angsana New" w:hint="cs"/>
          <w:sz w:val="32"/>
          <w:szCs w:val="32"/>
          <w:cs/>
        </w:rPr>
        <w:t>แก่</w:t>
      </w:r>
      <w:r w:rsidRPr="00E75741">
        <w:rPr>
          <w:rFonts w:ascii="Angsana New" w:hAnsi="Angsana New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p w14:paraId="52CDAF32" w14:textId="77777777" w:rsidR="00EA1E06" w:rsidRPr="00795E10" w:rsidRDefault="00EA1E06" w:rsidP="00EA1E06">
      <w:pPr>
        <w:tabs>
          <w:tab w:val="left" w:pos="2160"/>
          <w:tab w:val="left" w:pos="2880"/>
          <w:tab w:val="decimal" w:pos="6660"/>
          <w:tab w:val="decimal" w:pos="8280"/>
        </w:tabs>
        <w:ind w:left="907" w:right="-187" w:hanging="547"/>
        <w:jc w:val="right"/>
        <w:rPr>
          <w:rStyle w:val="PageNumber"/>
          <w:sz w:val="26"/>
          <w:szCs w:val="26"/>
        </w:rPr>
      </w:pPr>
      <w:r w:rsidRPr="004E6479">
        <w:rPr>
          <w:rStyle w:val="PageNumber"/>
          <w:rFonts w:ascii="Angsana New" w:hAnsi="Angsana New"/>
          <w:sz w:val="26"/>
          <w:szCs w:val="26"/>
          <w:cs/>
        </w:rPr>
        <w:t xml:space="preserve">  </w:t>
      </w:r>
      <w:r w:rsidRPr="00795E1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620"/>
        <w:gridCol w:w="1335"/>
      </w:tblGrid>
      <w:tr w:rsidR="00EA1E06" w:rsidRPr="0037346E" w14:paraId="03F933FD" w14:textId="77777777">
        <w:tc>
          <w:tcPr>
            <w:tcW w:w="2520" w:type="dxa"/>
          </w:tcPr>
          <w:p w14:paraId="37C70215" w14:textId="77777777" w:rsidR="00EA1E06" w:rsidRPr="0037346E" w:rsidRDefault="00EA1E06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sz w:val="26"/>
                <w:szCs w:val="26"/>
              </w:rPr>
            </w:pPr>
          </w:p>
        </w:tc>
        <w:tc>
          <w:tcPr>
            <w:tcW w:w="6735" w:type="dxa"/>
            <w:gridSpan w:val="5"/>
          </w:tcPr>
          <w:p w14:paraId="68A7AF33" w14:textId="77777777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A1E06" w:rsidRPr="0037346E" w14:paraId="77AAB749" w14:textId="77777777">
        <w:tc>
          <w:tcPr>
            <w:tcW w:w="2520" w:type="dxa"/>
          </w:tcPr>
          <w:p w14:paraId="0A4C1913" w14:textId="77777777" w:rsidR="00EA1E06" w:rsidRPr="0037346E" w:rsidRDefault="00EA1E06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46AAF2B" w14:textId="77777777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37346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7346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60" w:type="dxa"/>
            <w:vAlign w:val="bottom"/>
            <w:hideMark/>
          </w:tcPr>
          <w:p w14:paraId="2BCEC01E" w14:textId="77777777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35ACFAEB" w14:textId="77777777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0" w:type="dxa"/>
          </w:tcPr>
          <w:p w14:paraId="4822CFCE" w14:textId="77777777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35" w:type="dxa"/>
            <w:vAlign w:val="bottom"/>
            <w:hideMark/>
          </w:tcPr>
          <w:p w14:paraId="7A8AE1C8" w14:textId="046C9DB1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3</w:t>
            </w:r>
            <w:r w:rsidR="00AA1A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AA1A5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D04AE97" w14:textId="77777777" w:rsidR="00EA1E06" w:rsidRPr="0037346E" w:rsidRDefault="00EA1E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A1E06" w:rsidRPr="0037346E" w14:paraId="1748686D" w14:textId="77777777">
        <w:trPr>
          <w:trHeight w:val="324"/>
        </w:trPr>
        <w:tc>
          <w:tcPr>
            <w:tcW w:w="2520" w:type="dxa"/>
          </w:tcPr>
          <w:p w14:paraId="6B4662F4" w14:textId="77777777" w:rsidR="00EA1E06" w:rsidRPr="0037346E" w:rsidRDefault="00EA1E06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37346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Pr="0037346E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064F192A" w14:textId="77777777" w:rsidR="00EA1E06" w:rsidRPr="0037346E" w:rsidRDefault="00EA1E0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8510BD" w14:textId="77777777" w:rsidR="00EA1E06" w:rsidRPr="0037346E" w:rsidRDefault="00EA1E0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FEA24" w14:textId="77777777" w:rsidR="00EA1E06" w:rsidRPr="0037346E" w:rsidRDefault="00EA1E0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3264BDC" w14:textId="77777777" w:rsidR="00EA1E06" w:rsidRPr="0037346E" w:rsidRDefault="00EA1E0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0F38F62A" w14:textId="77777777" w:rsidR="00EA1E06" w:rsidRPr="0037346E" w:rsidRDefault="00EA1E0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1E06" w:rsidRPr="0037346E" w14:paraId="4F0B2CE8" w14:textId="77777777">
        <w:tc>
          <w:tcPr>
            <w:tcW w:w="2520" w:type="dxa"/>
            <w:hideMark/>
          </w:tcPr>
          <w:p w14:paraId="4FDAD5CB" w14:textId="77777777" w:rsidR="00EA1E06" w:rsidRPr="0037346E" w:rsidRDefault="00EA1E06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Rich Avenue Finance Plc.</w:t>
            </w:r>
          </w:p>
        </w:tc>
        <w:tc>
          <w:tcPr>
            <w:tcW w:w="1260" w:type="dxa"/>
            <w:hideMark/>
          </w:tcPr>
          <w:p w14:paraId="1948AF6E" w14:textId="77777777" w:rsidR="00EA1E06" w:rsidRPr="0037346E" w:rsidRDefault="00EA1E06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7ECAE8" w14:textId="77777777" w:rsidR="00EA1E06" w:rsidRPr="0037346E" w:rsidRDefault="00EA1E06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1,818</w:t>
            </w:r>
          </w:p>
        </w:tc>
        <w:tc>
          <w:tcPr>
            <w:tcW w:w="1260" w:type="dxa"/>
          </w:tcPr>
          <w:p w14:paraId="5F3AE5BE" w14:textId="77777777" w:rsidR="00EA1E06" w:rsidRPr="0037346E" w:rsidRDefault="00EA1E06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(1,629)</w:t>
            </w:r>
          </w:p>
        </w:tc>
        <w:tc>
          <w:tcPr>
            <w:tcW w:w="1620" w:type="dxa"/>
          </w:tcPr>
          <w:p w14:paraId="718CA474" w14:textId="77777777" w:rsidR="00EA1E06" w:rsidRPr="0037346E" w:rsidRDefault="00EA1E06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(189)</w:t>
            </w:r>
          </w:p>
        </w:tc>
        <w:tc>
          <w:tcPr>
            <w:tcW w:w="1335" w:type="dxa"/>
          </w:tcPr>
          <w:p w14:paraId="3B8DEEB3" w14:textId="77777777" w:rsidR="00EA1E06" w:rsidRPr="0037346E" w:rsidRDefault="00EA1E06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</w:tr>
    </w:tbl>
    <w:p w14:paraId="4A522601" w14:textId="77777777" w:rsidR="00FE5351" w:rsidRDefault="00BA50D2" w:rsidP="00BA50D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/>
          <w:sz w:val="26"/>
          <w:szCs w:val="26"/>
        </w:rPr>
      </w:pPr>
      <w:r w:rsidRPr="00E75741">
        <w:rPr>
          <w:rStyle w:val="PageNumber"/>
          <w:rFonts w:ascii="Angsana New" w:hAnsi="Angsana New"/>
          <w:sz w:val="26"/>
          <w:szCs w:val="26"/>
          <w:cs/>
        </w:rPr>
        <w:t xml:space="preserve"> </w:t>
      </w:r>
    </w:p>
    <w:p w14:paraId="0CCB047A" w14:textId="1791AACD" w:rsidR="00BA50D2" w:rsidRPr="008D7335" w:rsidRDefault="00BA50D2" w:rsidP="00347418">
      <w:pPr>
        <w:tabs>
          <w:tab w:val="left" w:pos="2160"/>
          <w:tab w:val="left" w:pos="2880"/>
          <w:tab w:val="decimal" w:pos="6660"/>
          <w:tab w:val="decimal" w:pos="8280"/>
        </w:tabs>
        <w:ind w:left="907" w:right="-187" w:hanging="547"/>
        <w:jc w:val="right"/>
        <w:rPr>
          <w:rStyle w:val="PageNumber"/>
          <w:sz w:val="26"/>
          <w:szCs w:val="26"/>
        </w:rPr>
      </w:pPr>
      <w:r w:rsidRPr="00E75741">
        <w:rPr>
          <w:rStyle w:val="PageNumber"/>
          <w:rFonts w:ascii="Angsana New" w:hAnsi="Angsana New"/>
          <w:sz w:val="26"/>
          <w:szCs w:val="26"/>
          <w:cs/>
        </w:rPr>
        <w:t xml:space="preserve"> </w:t>
      </w:r>
      <w:r w:rsidRPr="008D7335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620"/>
        <w:gridCol w:w="1335"/>
      </w:tblGrid>
      <w:tr w:rsidR="007B298E" w:rsidRPr="008D7335" w14:paraId="261416F1" w14:textId="77777777">
        <w:tc>
          <w:tcPr>
            <w:tcW w:w="2520" w:type="dxa"/>
          </w:tcPr>
          <w:p w14:paraId="68ED66F7" w14:textId="77777777" w:rsidR="007B298E" w:rsidRPr="008D7335" w:rsidRDefault="007B298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sz w:val="26"/>
                <w:szCs w:val="26"/>
              </w:rPr>
            </w:pPr>
          </w:p>
        </w:tc>
        <w:tc>
          <w:tcPr>
            <w:tcW w:w="6735" w:type="dxa"/>
            <w:gridSpan w:val="5"/>
          </w:tcPr>
          <w:p w14:paraId="7693FB14" w14:textId="77777777" w:rsidR="007B298E" w:rsidRPr="008D7335" w:rsidRDefault="007B298E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73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98E" w:rsidRPr="00633E40" w14:paraId="2DED5A39" w14:textId="77777777">
        <w:tc>
          <w:tcPr>
            <w:tcW w:w="2520" w:type="dxa"/>
          </w:tcPr>
          <w:p w14:paraId="6BC0EBF2" w14:textId="77777777" w:rsidR="007B298E" w:rsidRPr="008D7335" w:rsidRDefault="007B298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3289F4B" w14:textId="77777777" w:rsidR="007B298E" w:rsidRPr="00633E40" w:rsidRDefault="007B2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E40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33E4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33E40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60" w:type="dxa"/>
            <w:vAlign w:val="bottom"/>
            <w:hideMark/>
          </w:tcPr>
          <w:p w14:paraId="2873EE2B" w14:textId="77777777" w:rsidR="007B298E" w:rsidRPr="00633E40" w:rsidRDefault="007B2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E4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0284AD02" w14:textId="77777777" w:rsidR="007B298E" w:rsidRPr="00633E40" w:rsidRDefault="007B2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E4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0" w:type="dxa"/>
          </w:tcPr>
          <w:p w14:paraId="36EDE0D9" w14:textId="77777777" w:rsidR="007B298E" w:rsidRPr="00633E40" w:rsidRDefault="007B2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E40">
              <w:rPr>
                <w:rFonts w:ascii="Angsana New" w:hAnsi="Angsana New" w:hint="cs"/>
                <w:sz w:val="26"/>
                <w:szCs w:val="26"/>
                <w:cs/>
              </w:rPr>
              <w:t>ขาดทุนจาก</w:t>
            </w:r>
          </w:p>
          <w:p w14:paraId="5ED7A45F" w14:textId="77777777" w:rsidR="007B298E" w:rsidRPr="00633E40" w:rsidRDefault="007B2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3E40"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335" w:type="dxa"/>
            <w:vAlign w:val="bottom"/>
            <w:hideMark/>
          </w:tcPr>
          <w:p w14:paraId="501C2C5E" w14:textId="11378B03" w:rsidR="00AA1A51" w:rsidRPr="00633E40" w:rsidRDefault="00AA1A51" w:rsidP="00AA1A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3E4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3E4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4398699" w14:textId="1ADCAC16" w:rsidR="007B298E" w:rsidRPr="00633E40" w:rsidRDefault="007B298E" w:rsidP="00AA1A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E4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B298E" w:rsidRPr="00633E40" w14:paraId="786CF02D" w14:textId="77777777">
        <w:trPr>
          <w:trHeight w:val="369"/>
        </w:trPr>
        <w:tc>
          <w:tcPr>
            <w:tcW w:w="2520" w:type="dxa"/>
            <w:hideMark/>
          </w:tcPr>
          <w:p w14:paraId="05AB10DB" w14:textId="77777777" w:rsidR="007B298E" w:rsidRPr="008D7335" w:rsidRDefault="007B298E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8D733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EB2545D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A5B2D1A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DE3CED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6D41AF3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221AC7BA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298E" w:rsidRPr="00633E40" w14:paraId="287BF9AC" w14:textId="77777777">
        <w:tc>
          <w:tcPr>
            <w:tcW w:w="2520" w:type="dxa"/>
            <w:hideMark/>
          </w:tcPr>
          <w:p w14:paraId="0646E4BD" w14:textId="77777777" w:rsidR="007B298E" w:rsidRPr="008D7335" w:rsidRDefault="007B298E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8D7335">
              <w:rPr>
                <w:rFonts w:ascii="Angsana New" w:hAnsi="Angsana New" w:hint="cs"/>
                <w:sz w:val="26"/>
                <w:szCs w:val="26"/>
              </w:rPr>
              <w:t>Rich Avenue Company Limited</w:t>
            </w:r>
          </w:p>
        </w:tc>
        <w:tc>
          <w:tcPr>
            <w:tcW w:w="1260" w:type="dxa"/>
            <w:hideMark/>
          </w:tcPr>
          <w:p w14:paraId="68C1D9D6" w14:textId="77777777" w:rsidR="007B298E" w:rsidRPr="00633E40" w:rsidRDefault="007B298E">
            <w:pPr>
              <w:pStyle w:val="1-Number"/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633E40">
              <w:rPr>
                <w:sz w:val="26"/>
                <w:szCs w:val="26"/>
              </w:rPr>
              <w:t>31,568</w:t>
            </w:r>
          </w:p>
        </w:tc>
        <w:tc>
          <w:tcPr>
            <w:tcW w:w="1260" w:type="dxa"/>
          </w:tcPr>
          <w:p w14:paraId="6FCEC2E7" w14:textId="5665CA28" w:rsidR="007B298E" w:rsidRPr="00633E40" w:rsidRDefault="00255CC2">
            <w:pPr>
              <w:pStyle w:val="1-Number"/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1801CA" w14:textId="7D0A5185" w:rsidR="007B298E" w:rsidRPr="00633E40" w:rsidRDefault="00B134EE">
            <w:pPr>
              <w:pStyle w:val="1-Number"/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  <w:cs/>
              </w:rPr>
            </w:pPr>
            <w:r w:rsidRPr="00633E40">
              <w:rPr>
                <w:sz w:val="26"/>
                <w:szCs w:val="26"/>
              </w:rPr>
              <w:t>(5,3</w:t>
            </w:r>
            <w:r w:rsidR="00456EE9" w:rsidRPr="00633E40">
              <w:rPr>
                <w:sz w:val="26"/>
                <w:szCs w:val="26"/>
              </w:rPr>
              <w:t>65</w:t>
            </w:r>
            <w:r w:rsidRPr="00633E40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3609958C" w14:textId="4C4E74AB" w:rsidR="007B298E" w:rsidRPr="00633E40" w:rsidRDefault="00B134EE">
            <w:pPr>
              <w:pStyle w:val="1-Number"/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(</w:t>
            </w:r>
            <w:r w:rsidR="00FB4ED1" w:rsidRPr="00633E40">
              <w:rPr>
                <w:sz w:val="26"/>
                <w:szCs w:val="26"/>
              </w:rPr>
              <w:t>188</w:t>
            </w:r>
            <w:r w:rsidRPr="00633E40">
              <w:rPr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28BAFCAB" w14:textId="24F25BBA" w:rsidR="007B298E" w:rsidRPr="00633E40" w:rsidRDefault="00B134EE">
            <w:pPr>
              <w:pStyle w:val="1-Number"/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633E40">
              <w:rPr>
                <w:sz w:val="26"/>
                <w:szCs w:val="26"/>
              </w:rPr>
              <w:t>26,015</w:t>
            </w:r>
          </w:p>
        </w:tc>
      </w:tr>
      <w:tr w:rsidR="007B298E" w:rsidRPr="00633E40" w14:paraId="3CE8CD32" w14:textId="77777777">
        <w:trPr>
          <w:trHeight w:val="306"/>
        </w:trPr>
        <w:tc>
          <w:tcPr>
            <w:tcW w:w="2520" w:type="dxa"/>
          </w:tcPr>
          <w:p w14:paraId="37261540" w14:textId="77777777" w:rsidR="007B298E" w:rsidRPr="008D7335" w:rsidRDefault="007B298E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8D733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Pr="008D7335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4B0A02F4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202826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12E05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E3F4518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2C4A63F1" w14:textId="77777777" w:rsidR="007B298E" w:rsidRPr="00633E40" w:rsidRDefault="007B298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298E" w:rsidRPr="00633E40" w14:paraId="0C7F3AA0" w14:textId="77777777">
        <w:tc>
          <w:tcPr>
            <w:tcW w:w="2520" w:type="dxa"/>
            <w:hideMark/>
          </w:tcPr>
          <w:p w14:paraId="4A14DD4B" w14:textId="77777777" w:rsidR="007B298E" w:rsidRPr="008D7335" w:rsidRDefault="007B298E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8D7335">
              <w:rPr>
                <w:rFonts w:ascii="Angsana New" w:hAnsi="Angsana New"/>
                <w:sz w:val="26"/>
                <w:szCs w:val="26"/>
              </w:rPr>
              <w:t>Rich Avenue Finance Plc.</w:t>
            </w:r>
          </w:p>
        </w:tc>
        <w:tc>
          <w:tcPr>
            <w:tcW w:w="1260" w:type="dxa"/>
            <w:hideMark/>
          </w:tcPr>
          <w:p w14:paraId="1D7A4FD4" w14:textId="77777777" w:rsidR="007B298E" w:rsidRPr="00633E40" w:rsidRDefault="007B298E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85539BA" w14:textId="77777777" w:rsidR="007B298E" w:rsidRPr="00633E40" w:rsidRDefault="007B298E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1,818</w:t>
            </w:r>
          </w:p>
        </w:tc>
        <w:tc>
          <w:tcPr>
            <w:tcW w:w="1260" w:type="dxa"/>
          </w:tcPr>
          <w:p w14:paraId="789479DF" w14:textId="77777777" w:rsidR="007B298E" w:rsidRPr="00633E40" w:rsidRDefault="007B298E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(1,629)</w:t>
            </w:r>
          </w:p>
        </w:tc>
        <w:tc>
          <w:tcPr>
            <w:tcW w:w="1620" w:type="dxa"/>
          </w:tcPr>
          <w:p w14:paraId="73145007" w14:textId="77777777" w:rsidR="007B298E" w:rsidRPr="00633E40" w:rsidRDefault="007B298E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(189)</w:t>
            </w:r>
          </w:p>
        </w:tc>
        <w:tc>
          <w:tcPr>
            <w:tcW w:w="1335" w:type="dxa"/>
          </w:tcPr>
          <w:p w14:paraId="6D4F0BA9" w14:textId="77777777" w:rsidR="007B298E" w:rsidRPr="00633E40" w:rsidRDefault="007B298E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633E40">
              <w:rPr>
                <w:sz w:val="26"/>
                <w:szCs w:val="26"/>
              </w:rPr>
              <w:t>-</w:t>
            </w:r>
          </w:p>
        </w:tc>
      </w:tr>
      <w:tr w:rsidR="007B298E" w:rsidRPr="00633E40" w14:paraId="232813FF" w14:textId="77777777">
        <w:tc>
          <w:tcPr>
            <w:tcW w:w="2520" w:type="dxa"/>
          </w:tcPr>
          <w:p w14:paraId="07F8B2B8" w14:textId="77777777" w:rsidR="007B298E" w:rsidRPr="008D7335" w:rsidRDefault="007B298E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D733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AECDEDC" w14:textId="77777777" w:rsidR="007B298E" w:rsidRPr="00633E40" w:rsidRDefault="007B298E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31,568</w:t>
            </w:r>
          </w:p>
        </w:tc>
        <w:tc>
          <w:tcPr>
            <w:tcW w:w="1260" w:type="dxa"/>
          </w:tcPr>
          <w:p w14:paraId="1C2E8999" w14:textId="69B3BA25" w:rsidR="007B298E" w:rsidRPr="00633E40" w:rsidRDefault="00B134EE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1,818</w:t>
            </w:r>
          </w:p>
        </w:tc>
        <w:tc>
          <w:tcPr>
            <w:tcW w:w="1260" w:type="dxa"/>
          </w:tcPr>
          <w:p w14:paraId="406166CF" w14:textId="53E726F5" w:rsidR="007B298E" w:rsidRPr="00633E40" w:rsidRDefault="00CE385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(6,9</w:t>
            </w:r>
            <w:r w:rsidR="00831174" w:rsidRPr="00633E40">
              <w:rPr>
                <w:sz w:val="26"/>
                <w:szCs w:val="26"/>
              </w:rPr>
              <w:t>94</w:t>
            </w:r>
            <w:r w:rsidRPr="00633E40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73B1DDD3" w14:textId="2593A4D6" w:rsidR="007B298E" w:rsidRPr="00633E40" w:rsidRDefault="00CE385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633E40">
              <w:rPr>
                <w:sz w:val="26"/>
                <w:szCs w:val="26"/>
              </w:rPr>
              <w:t>(</w:t>
            </w:r>
            <w:r w:rsidR="009E6597" w:rsidRPr="00633E40">
              <w:rPr>
                <w:sz w:val="26"/>
                <w:szCs w:val="26"/>
              </w:rPr>
              <w:t>377</w:t>
            </w:r>
            <w:r w:rsidRPr="00633E40">
              <w:rPr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0997E490" w14:textId="6B9CD30F" w:rsidR="007B298E" w:rsidRPr="00633E40" w:rsidRDefault="00DA1B47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633E40">
              <w:rPr>
                <w:sz w:val="26"/>
                <w:szCs w:val="26"/>
              </w:rPr>
              <w:t>26,015</w:t>
            </w:r>
          </w:p>
        </w:tc>
      </w:tr>
    </w:tbl>
    <w:p w14:paraId="06F0190C" w14:textId="20FB3E9B" w:rsidR="00BA50D2" w:rsidRPr="00E75741" w:rsidRDefault="00BA50D2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75741">
        <w:rPr>
          <w:rFonts w:ascii="Angsana New" w:hAnsi="Angsana New" w:hint="cs"/>
          <w:sz w:val="32"/>
          <w:szCs w:val="32"/>
        </w:rPr>
        <w:t xml:space="preserve">31 </w:t>
      </w:r>
      <w:r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0EC5">
        <w:rPr>
          <w:rFonts w:ascii="Angsana New" w:hAnsi="Angsana New"/>
          <w:sz w:val="32"/>
          <w:szCs w:val="32"/>
        </w:rPr>
        <w:t>2567</w:t>
      </w:r>
      <w:r w:rsidRPr="00E75741">
        <w:rPr>
          <w:rFonts w:ascii="Angsana New" w:hAnsi="Angsana New" w:hint="cs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D963A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75741">
        <w:rPr>
          <w:rFonts w:ascii="Angsana New" w:hAnsi="Angsana New"/>
          <w:sz w:val="32"/>
          <w:szCs w:val="32"/>
          <w:cs/>
        </w:rPr>
        <w:t>เป็นเงิน</w:t>
      </w:r>
      <w:r w:rsidR="00D963AE">
        <w:rPr>
          <w:rFonts w:ascii="Angsana New" w:hAnsi="Angsana New" w:hint="cs"/>
          <w:sz w:val="32"/>
          <w:szCs w:val="32"/>
          <w:cs/>
        </w:rPr>
        <w:t>ให้</w:t>
      </w:r>
      <w:r w:rsidRPr="00E75741">
        <w:rPr>
          <w:rFonts w:ascii="Angsana New" w:hAnsi="Angsana New"/>
          <w:sz w:val="32"/>
          <w:szCs w:val="32"/>
          <w:cs/>
        </w:rPr>
        <w:t>กู้จำนวน</w:t>
      </w:r>
      <w:r w:rsidR="00A64D5B" w:rsidRPr="00E75741">
        <w:rPr>
          <w:rFonts w:ascii="Angsana New" w:hAnsi="Angsana New"/>
          <w:sz w:val="32"/>
          <w:szCs w:val="32"/>
        </w:rPr>
        <w:t xml:space="preserve"> </w:t>
      </w:r>
      <w:r w:rsidR="00F95A19">
        <w:rPr>
          <w:rFonts w:ascii="Angsana New" w:hAnsi="Angsana New"/>
          <w:sz w:val="32"/>
          <w:szCs w:val="32"/>
        </w:rPr>
        <w:t>0.7</w:t>
      </w:r>
      <w:r w:rsidR="00640EC5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412136" w:rsidRPr="00E75741">
        <w:rPr>
          <w:rFonts w:ascii="Angsana New" w:hAnsi="Angsana New"/>
          <w:sz w:val="32"/>
          <w:szCs w:val="32"/>
        </w:rPr>
        <w:t>(</w:t>
      </w:r>
      <w:r w:rsidR="00640EC5">
        <w:rPr>
          <w:rFonts w:ascii="Angsana New" w:hAnsi="Angsana New"/>
          <w:sz w:val="32"/>
          <w:szCs w:val="32"/>
        </w:rPr>
        <w:t>2566</w:t>
      </w:r>
      <w:r w:rsidR="00412136" w:rsidRPr="00E75741">
        <w:rPr>
          <w:rFonts w:ascii="Angsana New" w:hAnsi="Angsana New"/>
          <w:sz w:val="32"/>
          <w:szCs w:val="32"/>
        </w:rPr>
        <w:t xml:space="preserve">: </w:t>
      </w:r>
      <w:r w:rsidR="00640EC5" w:rsidRPr="00E75741">
        <w:rPr>
          <w:rFonts w:ascii="Angsana New" w:hAnsi="Angsana New"/>
          <w:sz w:val="32"/>
          <w:szCs w:val="32"/>
        </w:rPr>
        <w:t xml:space="preserve">0.9 </w:t>
      </w:r>
      <w:r w:rsidR="00412136" w:rsidRPr="00E7574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412136" w:rsidRPr="00E75741">
        <w:rPr>
          <w:rFonts w:ascii="Angsana New" w:hAnsi="Angsana New"/>
          <w:sz w:val="32"/>
          <w:szCs w:val="32"/>
        </w:rPr>
        <w:t xml:space="preserve">) </w:t>
      </w:r>
      <w:r w:rsidRPr="00E75741">
        <w:rPr>
          <w:rFonts w:ascii="Angsana New" w:hAnsi="Angsana New"/>
          <w:sz w:val="32"/>
          <w:szCs w:val="32"/>
          <w:cs/>
        </w:rPr>
        <w:t>ซึ่งมีกำหนดชำระคืนเมื่อทวงถามและมีดอกเบี้ยคงที่ในอัตราร้อยละ</w:t>
      </w:r>
      <w:r w:rsidR="00DA1B47">
        <w:rPr>
          <w:rFonts w:ascii="Angsana New" w:hAnsi="Angsana New"/>
          <w:sz w:val="32"/>
          <w:szCs w:val="32"/>
        </w:rPr>
        <w:t xml:space="preserve"> 6</w:t>
      </w:r>
      <w:r w:rsidR="00747740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ต่อปี</w:t>
      </w:r>
      <w:r w:rsidR="00412136" w:rsidRPr="00E75741">
        <w:rPr>
          <w:rFonts w:ascii="Angsana New" w:hAnsi="Angsana New"/>
          <w:sz w:val="32"/>
          <w:szCs w:val="32"/>
        </w:rPr>
        <w:t xml:space="preserve"> (</w:t>
      </w:r>
      <w:r w:rsidR="00640EC5">
        <w:rPr>
          <w:rFonts w:ascii="Angsana New" w:hAnsi="Angsana New"/>
          <w:sz w:val="32"/>
          <w:szCs w:val="32"/>
        </w:rPr>
        <w:t>2566</w:t>
      </w:r>
      <w:r w:rsidR="00412136" w:rsidRPr="00E75741">
        <w:rPr>
          <w:rFonts w:ascii="Angsana New" w:hAnsi="Angsana New"/>
          <w:sz w:val="32"/>
          <w:szCs w:val="32"/>
        </w:rPr>
        <w:t xml:space="preserve">: </w:t>
      </w:r>
      <w:r w:rsidR="00412136" w:rsidRPr="00E75741">
        <w:rPr>
          <w:rFonts w:ascii="Angsana New" w:hAnsi="Angsana New"/>
          <w:sz w:val="32"/>
          <w:szCs w:val="32"/>
          <w:cs/>
        </w:rPr>
        <w:t>ร้อยละ</w:t>
      </w:r>
      <w:r w:rsidR="00412136" w:rsidRPr="00E75741">
        <w:rPr>
          <w:rFonts w:ascii="Angsana New" w:hAnsi="Angsana New" w:hint="cs"/>
          <w:sz w:val="32"/>
          <w:szCs w:val="32"/>
        </w:rPr>
        <w:t xml:space="preserve"> 6 </w:t>
      </w:r>
      <w:r w:rsidR="00412136" w:rsidRPr="00E75741">
        <w:rPr>
          <w:rFonts w:ascii="Angsana New" w:hAnsi="Angsana New"/>
          <w:sz w:val="32"/>
          <w:szCs w:val="32"/>
          <w:cs/>
        </w:rPr>
        <w:t>ต่อปี</w:t>
      </w:r>
      <w:r w:rsidR="00412136" w:rsidRPr="00E75741">
        <w:rPr>
          <w:rFonts w:ascii="Angsana New" w:hAnsi="Angsana New"/>
          <w:sz w:val="32"/>
          <w:szCs w:val="32"/>
        </w:rPr>
        <w:t>)</w:t>
      </w:r>
    </w:p>
    <w:p w14:paraId="4151B49B" w14:textId="2267C126" w:rsidR="004B6B84" w:rsidRPr="005E500C" w:rsidRDefault="005E500C" w:rsidP="005E5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7346E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เงินให้กู้ยืมระยะสั้นแก่บริษัทร่วมเป็นเงินให้กู้จำนวน </w:t>
      </w:r>
      <w:r w:rsidRPr="0037346E">
        <w:rPr>
          <w:rFonts w:ascii="Angsana New" w:hAnsi="Angsana New" w:hint="cs"/>
          <w:sz w:val="32"/>
          <w:szCs w:val="32"/>
        </w:rPr>
        <w:t xml:space="preserve">0.05 </w:t>
      </w:r>
      <w:r w:rsidRPr="0037346E">
        <w:rPr>
          <w:rFonts w:ascii="Angsana New" w:hAnsi="Angsana New" w:hint="cs"/>
          <w:sz w:val="32"/>
          <w:szCs w:val="32"/>
          <w:cs/>
        </w:rPr>
        <w:t>ล้านเหรียญสหรัฐอเมริกา มีกำหนดชำระคื</w:t>
      </w:r>
      <w:r w:rsidRPr="00795E10">
        <w:rPr>
          <w:rFonts w:ascii="Angsana New" w:hAnsi="Angsana New" w:hint="cs"/>
          <w:sz w:val="32"/>
          <w:szCs w:val="32"/>
          <w:cs/>
        </w:rPr>
        <w:t>น</w:t>
      </w:r>
      <w:r w:rsidRPr="00342377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Pr="00342377">
        <w:rPr>
          <w:rFonts w:ascii="Angsana New" w:hAnsi="Angsana New"/>
          <w:sz w:val="32"/>
          <w:szCs w:val="32"/>
        </w:rPr>
        <w:t xml:space="preserve">31 </w:t>
      </w:r>
      <w:r w:rsidRPr="0034237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42377">
        <w:rPr>
          <w:rFonts w:ascii="Angsana New" w:hAnsi="Angsana New"/>
          <w:sz w:val="32"/>
          <w:szCs w:val="32"/>
        </w:rPr>
        <w:t xml:space="preserve">2567 </w:t>
      </w:r>
      <w:r w:rsidRPr="00342377">
        <w:rPr>
          <w:rFonts w:ascii="Angsana New" w:hAnsi="Angsana New" w:hint="cs"/>
          <w:sz w:val="32"/>
          <w:szCs w:val="32"/>
          <w:cs/>
        </w:rPr>
        <w:t xml:space="preserve">และมีดอกเบี้ยคงที่ในอัตราร้อยละ </w:t>
      </w:r>
      <w:r w:rsidRPr="00342377">
        <w:rPr>
          <w:rFonts w:ascii="Angsana New" w:hAnsi="Angsana New" w:hint="cs"/>
          <w:sz w:val="32"/>
          <w:szCs w:val="32"/>
        </w:rPr>
        <w:t xml:space="preserve">6 </w:t>
      </w:r>
      <w:r w:rsidRPr="0034237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C62A5E">
        <w:rPr>
          <w:rFonts w:ascii="Angsana New" w:hAnsi="Angsana New" w:hint="cs"/>
          <w:sz w:val="32"/>
          <w:szCs w:val="32"/>
          <w:cs/>
        </w:rPr>
        <w:t>ซึ่ง</w:t>
      </w:r>
      <w:r w:rsidRPr="00342377">
        <w:rPr>
          <w:rFonts w:ascii="Angsana New" w:hAnsi="Angsana New" w:hint="cs"/>
          <w:sz w:val="32"/>
          <w:szCs w:val="32"/>
          <w:cs/>
        </w:rPr>
        <w:t>บริษัทฯได้รับชำระเงินต้น</w:t>
      </w:r>
      <w:r w:rsidR="00C62A5E">
        <w:rPr>
          <w:rFonts w:ascii="Angsana New" w:hAnsi="Angsana New" w:hint="cs"/>
          <w:sz w:val="32"/>
          <w:szCs w:val="32"/>
          <w:cs/>
        </w:rPr>
        <w:t xml:space="preserve">    </w:t>
      </w:r>
      <w:r w:rsidRPr="00342377">
        <w:rPr>
          <w:rFonts w:ascii="Angsana New" w:hAnsi="Angsana New" w:hint="cs"/>
          <w:sz w:val="32"/>
          <w:szCs w:val="32"/>
          <w:cs/>
        </w:rPr>
        <w:t>ครบแล้วทั้งจำนวน</w:t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Pr="00342377">
        <w:rPr>
          <w:rFonts w:ascii="Angsana New" w:hAnsi="Angsana New" w:hint="cs"/>
          <w:sz w:val="32"/>
          <w:szCs w:val="32"/>
          <w:cs/>
        </w:rPr>
        <w:t>วันที่</w:t>
      </w:r>
      <w:r w:rsidRPr="00342377">
        <w:rPr>
          <w:rFonts w:ascii="Angsana New" w:hAnsi="Angsana New"/>
          <w:sz w:val="32"/>
          <w:szCs w:val="32"/>
        </w:rPr>
        <w:t xml:space="preserve"> 26 </w:t>
      </w:r>
      <w:r w:rsidRPr="00342377">
        <w:rPr>
          <w:rFonts w:ascii="Angsana New" w:hAnsi="Angsana New" w:hint="cs"/>
          <w:sz w:val="32"/>
          <w:szCs w:val="32"/>
          <w:cs/>
        </w:rPr>
        <w:t>กันยายน</w:t>
      </w:r>
      <w:r w:rsidRPr="00342377">
        <w:rPr>
          <w:rFonts w:ascii="Angsana New" w:hAnsi="Angsana New"/>
          <w:sz w:val="32"/>
          <w:szCs w:val="32"/>
        </w:rPr>
        <w:t xml:space="preserve"> 2567</w:t>
      </w:r>
    </w:p>
    <w:p w14:paraId="43FD8D58" w14:textId="42A7FAEA" w:rsidR="00CA1EC7" w:rsidRPr="00E75741" w:rsidRDefault="00CA1EC7" w:rsidP="00AE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F37B9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1243458" w14:textId="1954827A" w:rsidR="00CA1EC7" w:rsidRPr="00E75741" w:rsidRDefault="00CA1EC7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ในปี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 </w:t>
      </w:r>
      <w:r w:rsidR="00640EC5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และ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640EC5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1F2182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ดังต่อไปนี้</w:t>
      </w:r>
    </w:p>
    <w:p w14:paraId="14F909D5" w14:textId="77777777" w:rsidR="00CA1EC7" w:rsidRPr="00E75741" w:rsidRDefault="00CA1EC7" w:rsidP="009A42D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240" w:lineRule="auto"/>
        <w:ind w:left="907" w:hanging="547"/>
        <w:jc w:val="right"/>
        <w:rPr>
          <w:rStyle w:val="PageNumber"/>
          <w:rFonts w:ascii="Angsana New" w:hAnsi="Angsana New"/>
        </w:rPr>
      </w:pPr>
      <w:r w:rsidRPr="00E75741">
        <w:rPr>
          <w:rStyle w:val="PageNumber"/>
          <w:rFonts w:ascii="Angsana New" w:hAnsi="Angsana New"/>
        </w:rPr>
        <w:t xml:space="preserve">  </w:t>
      </w: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หน่วย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Pr="00E75741">
        <w:rPr>
          <w:rFonts w:ascii="Angsana New" w:hAnsi="Angsana New"/>
          <w:sz w:val="32"/>
          <w:szCs w:val="32"/>
          <w:cs/>
        </w:rPr>
        <w:t>พันบาท</w:t>
      </w:r>
      <w:r w:rsidRPr="00E7574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A1EC7" w:rsidRPr="00E75741" w14:paraId="22E3B1E7" w14:textId="77777777" w:rsidTr="000A61AE">
        <w:tc>
          <w:tcPr>
            <w:tcW w:w="3330" w:type="dxa"/>
          </w:tcPr>
          <w:p w14:paraId="30FAFF94" w14:textId="77777777" w:rsidR="00CA1EC7" w:rsidRPr="00E75741" w:rsidRDefault="00CA1EC7" w:rsidP="00561892">
            <w:pPr>
              <w:tabs>
                <w:tab w:val="left" w:pos="162"/>
                <w:tab w:val="left" w:pos="342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82BAA62" w14:textId="77777777" w:rsidR="00CA1EC7" w:rsidRPr="00E75741" w:rsidRDefault="00CA1EC7" w:rsidP="005618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342E5F" w14:textId="77777777" w:rsidR="00CA1EC7" w:rsidRPr="00E75741" w:rsidRDefault="00CA1EC7" w:rsidP="005618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4793" w:rsidRPr="00E75741" w14:paraId="55402683" w14:textId="77777777" w:rsidTr="00926E4D">
        <w:trPr>
          <w:trHeight w:val="450"/>
        </w:trPr>
        <w:tc>
          <w:tcPr>
            <w:tcW w:w="3330" w:type="dxa"/>
          </w:tcPr>
          <w:p w14:paraId="142CB806" w14:textId="77777777" w:rsidR="004C4793" w:rsidRPr="00E75741" w:rsidRDefault="004C4793" w:rsidP="004C4793">
            <w:pPr>
              <w:tabs>
                <w:tab w:val="left" w:pos="162"/>
                <w:tab w:val="left" w:pos="342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29C6E23" w14:textId="117272E4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639F1C9" w14:textId="274E83BC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7FD60EB" w14:textId="192EA48E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E7BFA5A" w14:textId="3C733AFB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40EC5" w:rsidRPr="00E75741" w14:paraId="4E497358" w14:textId="77777777" w:rsidTr="0026080B">
        <w:tc>
          <w:tcPr>
            <w:tcW w:w="3330" w:type="dxa"/>
          </w:tcPr>
          <w:p w14:paraId="191244F0" w14:textId="77777777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CEB5A64" w14:textId="1EC28969" w:rsidR="00640EC5" w:rsidRPr="00AF37B9" w:rsidRDefault="00F32B3E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31,</w:t>
            </w:r>
            <w:r w:rsidR="00F57754" w:rsidRPr="00AF37B9">
              <w:rPr>
                <w:rFonts w:ascii="Angsana New" w:hAnsi="Angsana New"/>
                <w:sz w:val="32"/>
                <w:szCs w:val="32"/>
              </w:rPr>
              <w:t>90</w:t>
            </w:r>
            <w:r w:rsidR="009D237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1BF798CE" w14:textId="52E43656" w:rsidR="00640EC5" w:rsidRPr="00AF37B9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32,606</w:t>
            </w:r>
          </w:p>
        </w:tc>
        <w:tc>
          <w:tcPr>
            <w:tcW w:w="1440" w:type="dxa"/>
          </w:tcPr>
          <w:p w14:paraId="04ADCEA9" w14:textId="29822D30" w:rsidR="00640EC5" w:rsidRPr="00AF37B9" w:rsidRDefault="00F32B3E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31,</w:t>
            </w:r>
            <w:r w:rsidR="005D503C" w:rsidRPr="00AF37B9">
              <w:rPr>
                <w:rFonts w:ascii="Angsana New" w:hAnsi="Angsana New"/>
                <w:sz w:val="32"/>
                <w:szCs w:val="32"/>
              </w:rPr>
              <w:t>90</w:t>
            </w:r>
            <w:r w:rsidR="009D237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1ADDE93C" w14:textId="6C844F0F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32,606</w:t>
            </w:r>
          </w:p>
        </w:tc>
      </w:tr>
      <w:tr w:rsidR="00640EC5" w:rsidRPr="00E75741" w14:paraId="1032E138" w14:textId="77777777" w:rsidTr="000A61AE">
        <w:tc>
          <w:tcPr>
            <w:tcW w:w="3330" w:type="dxa"/>
          </w:tcPr>
          <w:p w14:paraId="72DADAEC" w14:textId="77777777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10D7569" w14:textId="2D96589D" w:rsidR="00640EC5" w:rsidRPr="00AF37B9" w:rsidRDefault="00F32B3E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1,892</w:t>
            </w:r>
          </w:p>
        </w:tc>
        <w:tc>
          <w:tcPr>
            <w:tcW w:w="1440" w:type="dxa"/>
          </w:tcPr>
          <w:p w14:paraId="0C5E29B8" w14:textId="2AD9E551" w:rsidR="00640EC5" w:rsidRPr="00AF37B9" w:rsidRDefault="00640EC5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  <w:tc>
          <w:tcPr>
            <w:tcW w:w="1440" w:type="dxa"/>
          </w:tcPr>
          <w:p w14:paraId="137332E4" w14:textId="660D4DC1" w:rsidR="00640EC5" w:rsidRPr="00AF37B9" w:rsidRDefault="00F32B3E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1,892</w:t>
            </w:r>
          </w:p>
        </w:tc>
        <w:tc>
          <w:tcPr>
            <w:tcW w:w="1440" w:type="dxa"/>
          </w:tcPr>
          <w:p w14:paraId="45740D66" w14:textId="68DD16A8" w:rsidR="00640EC5" w:rsidRPr="00E75741" w:rsidRDefault="00640EC5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</w:tr>
      <w:tr w:rsidR="00640EC5" w:rsidRPr="00E75741" w14:paraId="702EDC93" w14:textId="77777777" w:rsidTr="000A61AE">
        <w:tc>
          <w:tcPr>
            <w:tcW w:w="3330" w:type="dxa"/>
          </w:tcPr>
          <w:p w14:paraId="0AF6C8AF" w14:textId="77777777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87DA2EA" w14:textId="1AA1C52D" w:rsidR="00640EC5" w:rsidRPr="00AF37B9" w:rsidRDefault="004C394C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33,</w:t>
            </w:r>
            <w:r w:rsidR="00F57754" w:rsidRPr="00AF37B9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440" w:type="dxa"/>
          </w:tcPr>
          <w:p w14:paraId="46DFAD78" w14:textId="04BB2A90" w:rsidR="00640EC5" w:rsidRPr="00AF37B9" w:rsidRDefault="00640EC5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34,667</w:t>
            </w:r>
          </w:p>
        </w:tc>
        <w:tc>
          <w:tcPr>
            <w:tcW w:w="1440" w:type="dxa"/>
          </w:tcPr>
          <w:p w14:paraId="0E0EB2DB" w14:textId="237B945F" w:rsidR="00640EC5" w:rsidRPr="00AF37B9" w:rsidRDefault="004C394C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F37B9">
              <w:rPr>
                <w:rFonts w:ascii="Angsana New" w:hAnsi="Angsana New"/>
                <w:sz w:val="32"/>
                <w:szCs w:val="32"/>
              </w:rPr>
              <w:t>33,</w:t>
            </w:r>
            <w:r w:rsidR="00F57754" w:rsidRPr="00AF37B9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440" w:type="dxa"/>
          </w:tcPr>
          <w:p w14:paraId="64F0425D" w14:textId="7C6121F2" w:rsidR="00640EC5" w:rsidRPr="00E75741" w:rsidRDefault="00640EC5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34,667</w:t>
            </w:r>
          </w:p>
        </w:tc>
      </w:tr>
    </w:tbl>
    <w:p w14:paraId="50D0D7BB" w14:textId="77777777" w:rsidR="004E36E8" w:rsidRPr="00E75741" w:rsidRDefault="004E36E8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4367974" w14:textId="77777777" w:rsidR="00A77D86" w:rsidRPr="00E75741" w:rsidRDefault="004E36E8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กรรมการบริษัทฯได้ค้ำประกันหนี้สินภายใต้สัญญาเช่า</w:t>
      </w:r>
      <w:r w:rsidR="001F2182" w:rsidRPr="00E75741">
        <w:rPr>
          <w:rFonts w:ascii="Angsana New" w:hAnsi="Angsana New" w:hint="cs"/>
          <w:sz w:val="32"/>
          <w:szCs w:val="32"/>
          <w:cs/>
        </w:rPr>
        <w:t>เงินทุน</w:t>
      </w:r>
      <w:r w:rsidRPr="00E75741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713411F" w14:textId="275C7469" w:rsidR="00956AD2" w:rsidRPr="00E75741" w:rsidRDefault="00AB0D71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7</w:t>
      </w:r>
      <w:r w:rsidR="000B6833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956AD2" w:rsidRPr="00AF37B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A17EB5" w:rsidRPr="00AF37B9">
        <w:rPr>
          <w:rFonts w:ascii="Angsana New" w:hAnsi="Angsana New" w:hint="cs"/>
          <w:b/>
          <w:bCs/>
          <w:sz w:val="32"/>
          <w:szCs w:val="32"/>
          <w:cs/>
        </w:rPr>
        <w:t>/เงินฝาก</w:t>
      </w:r>
      <w:r w:rsidR="004C21B2" w:rsidRPr="00AF37B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17EB5" w:rsidRPr="00AF37B9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58B5F43D" w14:textId="77777777" w:rsidR="00573BFB" w:rsidRPr="00E75741" w:rsidRDefault="00573BFB" w:rsidP="009A42D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240" w:lineRule="auto"/>
        <w:ind w:left="907" w:hanging="547"/>
        <w:jc w:val="right"/>
        <w:rPr>
          <w:rStyle w:val="PageNumber"/>
          <w:rFonts w:ascii="Angsana New" w:hAnsi="Angsana New"/>
        </w:rPr>
      </w:pPr>
      <w:r w:rsidRPr="00E75741">
        <w:rPr>
          <w:rStyle w:val="PageNumber"/>
          <w:rFonts w:ascii="Angsana New" w:hAnsi="Angsana New"/>
        </w:rPr>
        <w:t xml:space="preserve">  </w:t>
      </w: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หน่วย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Pr="00E75741">
        <w:rPr>
          <w:rFonts w:ascii="Angsana New" w:hAnsi="Angsana New"/>
          <w:sz w:val="32"/>
          <w:szCs w:val="32"/>
          <w:cs/>
        </w:rPr>
        <w:t>พันบาท</w:t>
      </w:r>
      <w:r w:rsidRPr="00E7574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3BFB" w:rsidRPr="00E75741" w14:paraId="0C50259F" w14:textId="77777777" w:rsidTr="00E40667">
        <w:tc>
          <w:tcPr>
            <w:tcW w:w="3330" w:type="dxa"/>
          </w:tcPr>
          <w:p w14:paraId="5767A7EB" w14:textId="77777777" w:rsidR="00573BFB" w:rsidRPr="00E75741" w:rsidRDefault="00573BFB" w:rsidP="00035756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EA1C175" w14:textId="77777777" w:rsidR="00573BFB" w:rsidRPr="00E75741" w:rsidRDefault="00573BFB" w:rsidP="000357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876C3C" w14:textId="77777777" w:rsidR="00573BFB" w:rsidRPr="00E75741" w:rsidRDefault="00573BFB" w:rsidP="000357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4793" w:rsidRPr="00E75741" w14:paraId="6E08D86F" w14:textId="77777777" w:rsidTr="00E40667">
        <w:tc>
          <w:tcPr>
            <w:tcW w:w="3330" w:type="dxa"/>
          </w:tcPr>
          <w:p w14:paraId="79C006D8" w14:textId="77777777" w:rsidR="004C4793" w:rsidRPr="00E75741" w:rsidRDefault="004C4793" w:rsidP="004C479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6D3949D" w14:textId="0A212B7B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DF92687" w14:textId="374E2273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A47B434" w14:textId="690279D7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BD8FA59" w14:textId="460820EA" w:rsidR="004C4793" w:rsidRPr="00E75741" w:rsidRDefault="00640EC5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40EC5" w:rsidRPr="00E75741" w14:paraId="27CEBFE1" w14:textId="77777777" w:rsidTr="00E40667">
        <w:tc>
          <w:tcPr>
            <w:tcW w:w="3330" w:type="dxa"/>
          </w:tcPr>
          <w:p w14:paraId="64640BB0" w14:textId="77777777" w:rsidR="00640EC5" w:rsidRPr="00E75741" w:rsidRDefault="00640EC5" w:rsidP="00640EC5">
            <w:pPr>
              <w:pStyle w:val="3"/>
              <w:tabs>
                <w:tab w:val="clear" w:pos="360"/>
                <w:tab w:val="clear" w:pos="720"/>
                <w:tab w:val="left" w:pos="342"/>
              </w:tabs>
              <w:spacing w:line="380" w:lineRule="exact"/>
              <w:ind w:left="90" w:hanging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6D215865" w14:textId="09CB9CBE" w:rsidR="00640EC5" w:rsidRPr="00E75741" w:rsidRDefault="005A3134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1,023</w:t>
            </w:r>
          </w:p>
        </w:tc>
        <w:tc>
          <w:tcPr>
            <w:tcW w:w="1440" w:type="dxa"/>
          </w:tcPr>
          <w:p w14:paraId="33490564" w14:textId="600BD4E9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2,426</w:t>
            </w:r>
          </w:p>
        </w:tc>
        <w:tc>
          <w:tcPr>
            <w:tcW w:w="1440" w:type="dxa"/>
          </w:tcPr>
          <w:p w14:paraId="136099FC" w14:textId="1EFE3F34" w:rsidR="00640EC5" w:rsidRPr="00E75741" w:rsidRDefault="00B46177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440" w:type="dxa"/>
          </w:tcPr>
          <w:p w14:paraId="7C00050D" w14:textId="425C3FD3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2,223</w:t>
            </w:r>
          </w:p>
        </w:tc>
      </w:tr>
      <w:tr w:rsidR="00640EC5" w:rsidRPr="00E75741" w14:paraId="066134B3" w14:textId="77777777" w:rsidTr="0026080B">
        <w:tc>
          <w:tcPr>
            <w:tcW w:w="3330" w:type="dxa"/>
          </w:tcPr>
          <w:p w14:paraId="41A3F3D4" w14:textId="77777777" w:rsidR="00640EC5" w:rsidRPr="00E75741" w:rsidRDefault="00640EC5" w:rsidP="00640EC5">
            <w:pPr>
              <w:pStyle w:val="3"/>
              <w:tabs>
                <w:tab w:val="clear" w:pos="720"/>
              </w:tabs>
              <w:spacing w:line="380" w:lineRule="exact"/>
              <w:ind w:left="90" w:hanging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49CDE4BB" w14:textId="47E11071" w:rsidR="00640EC5" w:rsidRPr="00E75741" w:rsidRDefault="00B46177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512,855</w:t>
            </w:r>
          </w:p>
        </w:tc>
        <w:tc>
          <w:tcPr>
            <w:tcW w:w="1440" w:type="dxa"/>
          </w:tcPr>
          <w:p w14:paraId="7ACCB62B" w14:textId="6809598B" w:rsidR="00640EC5" w:rsidRPr="00E75741" w:rsidRDefault="00640EC5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298,967</w:t>
            </w:r>
          </w:p>
        </w:tc>
        <w:tc>
          <w:tcPr>
            <w:tcW w:w="1440" w:type="dxa"/>
          </w:tcPr>
          <w:p w14:paraId="1A758077" w14:textId="7A943045" w:rsidR="00640EC5" w:rsidRPr="00E75741" w:rsidRDefault="00B46177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511,629</w:t>
            </w:r>
          </w:p>
        </w:tc>
        <w:tc>
          <w:tcPr>
            <w:tcW w:w="1440" w:type="dxa"/>
          </w:tcPr>
          <w:p w14:paraId="28CE1DFD" w14:textId="28F04FCA" w:rsidR="00640EC5" w:rsidRPr="00E75741" w:rsidRDefault="00640EC5" w:rsidP="0064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294,110</w:t>
            </w:r>
          </w:p>
        </w:tc>
      </w:tr>
      <w:tr w:rsidR="00640EC5" w:rsidRPr="00E75741" w14:paraId="52B0FF4E" w14:textId="77777777" w:rsidTr="00E40667">
        <w:tc>
          <w:tcPr>
            <w:tcW w:w="3330" w:type="dxa"/>
          </w:tcPr>
          <w:p w14:paraId="5A2F7CEF" w14:textId="77777777" w:rsidR="00640EC5" w:rsidRPr="00E75741" w:rsidRDefault="00640EC5" w:rsidP="006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AD8C8B8" w14:textId="40376BDB" w:rsidR="00640EC5" w:rsidRPr="00E75741" w:rsidRDefault="00B46177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513,878</w:t>
            </w:r>
          </w:p>
        </w:tc>
        <w:tc>
          <w:tcPr>
            <w:tcW w:w="1440" w:type="dxa"/>
          </w:tcPr>
          <w:p w14:paraId="19992A44" w14:textId="2631D31F" w:rsidR="00640EC5" w:rsidRPr="00E75741" w:rsidRDefault="00640EC5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301,393</w:t>
            </w:r>
          </w:p>
        </w:tc>
        <w:tc>
          <w:tcPr>
            <w:tcW w:w="1440" w:type="dxa"/>
          </w:tcPr>
          <w:p w14:paraId="23F72A14" w14:textId="791D4393" w:rsidR="00640EC5" w:rsidRPr="00E75741" w:rsidRDefault="00B46177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512,479</w:t>
            </w:r>
          </w:p>
        </w:tc>
        <w:tc>
          <w:tcPr>
            <w:tcW w:w="1440" w:type="dxa"/>
          </w:tcPr>
          <w:p w14:paraId="5C15FDA8" w14:textId="19F1A126" w:rsidR="00640EC5" w:rsidRPr="00E75741" w:rsidRDefault="00640EC5" w:rsidP="00640E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296,333</w:t>
            </w:r>
          </w:p>
        </w:tc>
      </w:tr>
    </w:tbl>
    <w:p w14:paraId="6B3F350A" w14:textId="2409598A" w:rsidR="00991D43" w:rsidRPr="00E75741" w:rsidRDefault="00BE77D4" w:rsidP="0025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5741">
        <w:rPr>
          <w:cs/>
        </w:rPr>
        <w:tab/>
      </w:r>
      <w:r w:rsidR="00991D43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26653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40EC5">
        <w:rPr>
          <w:rFonts w:ascii="Angsana New" w:hAnsi="Angsana New"/>
          <w:color w:val="000000"/>
          <w:sz w:val="32"/>
          <w:szCs w:val="32"/>
        </w:rPr>
        <w:t>2567</w:t>
      </w:r>
      <w:r w:rsidR="00732193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1725EA" w:rsidRPr="00E75741">
        <w:rPr>
          <w:rFonts w:ascii="Angsana New" w:hAnsi="Angsana New" w:hint="cs"/>
          <w:color w:val="000000"/>
          <w:sz w:val="32"/>
          <w:szCs w:val="32"/>
          <w:cs/>
        </w:rPr>
        <w:t>เงินฝาก</w:t>
      </w:r>
      <w:r w:rsidR="00AE2F0D" w:rsidRPr="00E75741">
        <w:rPr>
          <w:rFonts w:ascii="Angsana New" w:hAnsi="Angsana New" w:hint="cs"/>
          <w:color w:val="000000"/>
          <w:sz w:val="32"/>
          <w:szCs w:val="32"/>
          <w:cs/>
        </w:rPr>
        <w:t>ออมทรัพย์และเงินฝากประจำ</w:t>
      </w:r>
      <w:r w:rsidR="001725EA" w:rsidRPr="00E75741">
        <w:rPr>
          <w:rFonts w:ascii="Angsana New" w:hAnsi="Angsana New" w:hint="cs"/>
          <w:color w:val="000000"/>
          <w:sz w:val="32"/>
          <w:szCs w:val="32"/>
          <w:cs/>
        </w:rPr>
        <w:t>มีอัตราดอกเบี้ยร้อย</w:t>
      </w:r>
      <w:r w:rsidR="001725EA" w:rsidRPr="00652714">
        <w:rPr>
          <w:rFonts w:ascii="Angsana New" w:hAnsi="Angsana New" w:hint="cs"/>
          <w:color w:val="000000"/>
          <w:sz w:val="32"/>
          <w:szCs w:val="32"/>
          <w:cs/>
        </w:rPr>
        <w:t>ละ</w:t>
      </w:r>
      <w:r w:rsidR="00A039C4" w:rsidRPr="00652714">
        <w:rPr>
          <w:rFonts w:ascii="Angsana New" w:hAnsi="Angsana New"/>
          <w:color w:val="000000"/>
          <w:sz w:val="32"/>
          <w:szCs w:val="32"/>
        </w:rPr>
        <w:t xml:space="preserve"> </w:t>
      </w:r>
      <w:r w:rsidR="008317D5">
        <w:rPr>
          <w:rFonts w:ascii="Angsana New" w:hAnsi="Angsana New"/>
          <w:color w:val="000000"/>
          <w:sz w:val="32"/>
          <w:szCs w:val="32"/>
        </w:rPr>
        <w:t>0.20</w:t>
      </w:r>
      <w:r w:rsidR="00500FC8" w:rsidRPr="00652714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="00573BFB" w:rsidRPr="00652714">
        <w:rPr>
          <w:rFonts w:ascii="Angsana New" w:hAnsi="Angsana New"/>
          <w:color w:val="000000"/>
          <w:sz w:val="32"/>
          <w:szCs w:val="32"/>
        </w:rPr>
        <w:t xml:space="preserve"> </w:t>
      </w:r>
      <w:r w:rsidR="00652714" w:rsidRPr="00652714">
        <w:rPr>
          <w:rFonts w:ascii="Angsana New" w:hAnsi="Angsana New" w:hint="cs"/>
          <w:color w:val="000000"/>
          <w:sz w:val="32"/>
          <w:szCs w:val="32"/>
          <w:cs/>
        </w:rPr>
        <w:t>2.25</w:t>
      </w:r>
      <w:r w:rsidR="00612FB9" w:rsidRPr="00652714">
        <w:rPr>
          <w:rFonts w:ascii="Angsana New" w:hAnsi="Angsana New"/>
          <w:color w:val="000000"/>
          <w:sz w:val="32"/>
          <w:szCs w:val="32"/>
        </w:rPr>
        <w:t xml:space="preserve"> </w:t>
      </w:r>
      <w:r w:rsidR="00B5636C" w:rsidRPr="00652714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012F08" w:rsidRPr="00E7574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E2F0D" w:rsidRPr="00E75741">
        <w:rPr>
          <w:rFonts w:ascii="Angsana New" w:hAnsi="Angsana New" w:hint="cs"/>
          <w:color w:val="000000"/>
          <w:sz w:val="32"/>
          <w:szCs w:val="32"/>
        </w:rPr>
        <w:t>(</w:t>
      </w:r>
      <w:r w:rsidR="00640EC5">
        <w:rPr>
          <w:rFonts w:ascii="Angsana New" w:hAnsi="Angsana New"/>
          <w:color w:val="000000"/>
          <w:sz w:val="32"/>
          <w:szCs w:val="32"/>
        </w:rPr>
        <w:t>2566</w:t>
      </w:r>
      <w:r w:rsidR="00AE2F0D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: ร้อยละ </w:t>
      </w:r>
      <w:r w:rsidR="00640EC5" w:rsidRPr="00E75741">
        <w:rPr>
          <w:rFonts w:ascii="Angsana New" w:hAnsi="Angsana New"/>
          <w:color w:val="000000"/>
          <w:sz w:val="32"/>
          <w:szCs w:val="32"/>
        </w:rPr>
        <w:t>0.20</w:t>
      </w:r>
      <w:r w:rsidR="00640EC5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="00640EC5" w:rsidRPr="00E75741">
        <w:rPr>
          <w:rFonts w:ascii="Angsana New" w:hAnsi="Angsana New"/>
          <w:color w:val="000000"/>
          <w:sz w:val="32"/>
          <w:szCs w:val="32"/>
        </w:rPr>
        <w:t xml:space="preserve"> 2.35 </w:t>
      </w:r>
      <w:r w:rsidR="00EA75FB" w:rsidRPr="00E75741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AE2F0D" w:rsidRPr="00E7574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2E2BB70" w14:textId="7E301D42" w:rsidR="004C21B2" w:rsidRPr="00E75741" w:rsidRDefault="004C21B2" w:rsidP="00BE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574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เงินฝากธนาคารที่มีภาระค้ำประกัน เป็นเงินฝากธนาคารที่บริษัทฯวางไว้เป็นหลักประกันสำหรับวงเงินสินเชื่อจากสถาบันการเงิน ซึ่งประกอบด้วยวงเงินสัญญาซื้อขายเงินตราต่างประเทศล่วงหน้า วงเงินสินเชื่อค้ำประกัน วงเงินสินเชื่อธุรกรรมต่างประเทศ และวงเงินเบิกเกินบัญชี (วงเงิน </w:t>
      </w:r>
      <w:r w:rsidR="001304BB" w:rsidRPr="00E75741">
        <w:rPr>
          <w:rFonts w:ascii="Angsana New" w:hAnsi="Angsana New" w:hint="cs"/>
          <w:color w:val="000000"/>
          <w:sz w:val="32"/>
          <w:szCs w:val="32"/>
        </w:rPr>
        <w:t>20</w:t>
      </w:r>
      <w:r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</w:t>
      </w:r>
      <w:r w:rsidR="008258D3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E75741">
        <w:rPr>
          <w:rFonts w:ascii="Angsana New" w:hAnsi="Angsana New" w:hint="cs"/>
          <w:color w:val="000000"/>
          <w:sz w:val="32"/>
          <w:szCs w:val="32"/>
          <w:cs/>
        </w:rPr>
        <w:t>อีกส่วนหนึ่งเป็นเงินฝากที่บริษัทฯรับจากพนักงานเพื่อค้ำประกันการทำงาน โดยจะต้องจ่ายคืนเมื่อสิ้นสุดสภาพการเป็นพนักงาน</w:t>
      </w:r>
    </w:p>
    <w:p w14:paraId="38138848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84EA4F" w14:textId="1BBCD02B" w:rsidR="00956AD2" w:rsidRPr="00AF37B9" w:rsidRDefault="00A30BCE" w:rsidP="009E42C6">
      <w:pPr>
        <w:tabs>
          <w:tab w:val="clear" w:pos="227"/>
          <w:tab w:val="clear" w:pos="454"/>
          <w:tab w:val="clear" w:pos="680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27C74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956AD2" w:rsidRPr="00AF37B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7A63" w:rsidRPr="00AF37B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8258D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D7A63" w:rsidRPr="00AF37B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"/>
        <w:gridCol w:w="3569"/>
        <w:gridCol w:w="1177"/>
        <w:gridCol w:w="268"/>
        <w:gridCol w:w="1182"/>
        <w:gridCol w:w="275"/>
        <w:gridCol w:w="1256"/>
        <w:gridCol w:w="281"/>
        <w:gridCol w:w="1214"/>
      </w:tblGrid>
      <w:tr w:rsidR="005F7DA4" w:rsidRPr="00AF37B9" w14:paraId="46235B47" w14:textId="77777777" w:rsidTr="000C702C">
        <w:trPr>
          <w:gridBefore w:val="1"/>
          <w:wBefore w:w="8" w:type="pct"/>
          <w:trHeight w:val="189"/>
          <w:tblHeader/>
        </w:trPr>
        <w:tc>
          <w:tcPr>
            <w:tcW w:w="1932" w:type="pct"/>
          </w:tcPr>
          <w:p w14:paraId="451DC32C" w14:textId="77777777" w:rsidR="005F7DA4" w:rsidRPr="00AF37B9" w:rsidRDefault="005F7DA4" w:rsidP="0003575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2" w:type="pct"/>
            <w:gridSpan w:val="3"/>
          </w:tcPr>
          <w:p w14:paraId="21D54D19" w14:textId="77777777" w:rsidR="005F7DA4" w:rsidRPr="00AF37B9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0EFB70F5" w14:textId="77777777" w:rsidR="005F7DA4" w:rsidRPr="00AF37B9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89" w:type="pct"/>
            <w:gridSpan w:val="3"/>
          </w:tcPr>
          <w:p w14:paraId="5F29154F" w14:textId="77777777" w:rsidR="005F7DA4" w:rsidRPr="00AF37B9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</w:t>
            </w:r>
            <w:r w:rsidRPr="00AF37B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AF37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พันบาท)</w:t>
            </w:r>
          </w:p>
        </w:tc>
      </w:tr>
      <w:tr w:rsidR="005F7DA4" w:rsidRPr="00AF37B9" w14:paraId="75A9DA9A" w14:textId="77777777" w:rsidTr="000C702C">
        <w:trPr>
          <w:gridBefore w:val="1"/>
          <w:wBefore w:w="8" w:type="pct"/>
          <w:tblHeader/>
        </w:trPr>
        <w:tc>
          <w:tcPr>
            <w:tcW w:w="1932" w:type="pct"/>
          </w:tcPr>
          <w:p w14:paraId="55719BFE" w14:textId="77777777" w:rsidR="005F7DA4" w:rsidRPr="00AF37B9" w:rsidRDefault="005F7DA4" w:rsidP="0003575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2" w:type="pct"/>
            <w:gridSpan w:val="3"/>
          </w:tcPr>
          <w:p w14:paraId="027A3A04" w14:textId="77777777" w:rsidR="005F7DA4" w:rsidRPr="00AF37B9" w:rsidRDefault="005F7DA4" w:rsidP="000357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6105DA8" w14:textId="77777777" w:rsidR="005F7DA4" w:rsidRPr="00AF37B9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89" w:type="pct"/>
            <w:gridSpan w:val="3"/>
          </w:tcPr>
          <w:p w14:paraId="5CE5C455" w14:textId="77777777" w:rsidR="005F7DA4" w:rsidRPr="00AF37B9" w:rsidRDefault="005F7DA4" w:rsidP="000357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2193" w:rsidRPr="00AF37B9" w14:paraId="60B6A931" w14:textId="77777777" w:rsidTr="000C702C">
        <w:tblPrEx>
          <w:tblLook w:val="01E0" w:firstRow="1" w:lastRow="1" w:firstColumn="1" w:lastColumn="1" w:noHBand="0" w:noVBand="0"/>
        </w:tblPrEx>
        <w:trPr>
          <w:gridBefore w:val="1"/>
          <w:wBefore w:w="8" w:type="pct"/>
          <w:tblHeader/>
        </w:trPr>
        <w:tc>
          <w:tcPr>
            <w:tcW w:w="1932" w:type="pct"/>
          </w:tcPr>
          <w:p w14:paraId="10342B1A" w14:textId="77777777" w:rsidR="00732193" w:rsidRPr="00AF37B9" w:rsidRDefault="00732193" w:rsidP="0073219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C664050" w14:textId="6B1DEA8D" w:rsidR="00732193" w:rsidRPr="00AF37B9" w:rsidRDefault="00640EC5" w:rsidP="00732193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39BE1BEC" w14:textId="77777777" w:rsidR="00732193" w:rsidRPr="00AF37B9" w:rsidRDefault="00732193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D4204ED" w14:textId="70612F84" w:rsidR="00732193" w:rsidRPr="00AF37B9" w:rsidRDefault="00640EC5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78C3C9EB" w14:textId="77777777" w:rsidR="00732193" w:rsidRPr="00AF37B9" w:rsidRDefault="00732193" w:rsidP="007321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A2623B3" w14:textId="4A48DA67" w:rsidR="00732193" w:rsidRPr="00AF37B9" w:rsidRDefault="00640EC5" w:rsidP="00732193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2" w:type="pct"/>
          </w:tcPr>
          <w:p w14:paraId="74345015" w14:textId="77777777" w:rsidR="00732193" w:rsidRPr="00AF37B9" w:rsidRDefault="00732193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5F12F77" w14:textId="1926666B" w:rsidR="00732193" w:rsidRPr="00AF37B9" w:rsidRDefault="00640EC5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F7DA4" w:rsidRPr="00AF37B9" w14:paraId="27CB68BA" w14:textId="77777777" w:rsidTr="000C702C">
        <w:trPr>
          <w:gridBefore w:val="1"/>
          <w:wBefore w:w="8" w:type="pct"/>
        </w:trPr>
        <w:tc>
          <w:tcPr>
            <w:tcW w:w="3354" w:type="pct"/>
            <w:gridSpan w:val="4"/>
          </w:tcPr>
          <w:p w14:paraId="5A85A925" w14:textId="77777777" w:rsidR="005F7DA4" w:rsidRPr="00AF37B9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ลูกหนี้การค้า </w:t>
            </w:r>
            <w:r w:rsidR="001671C4"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th-TH"/>
              </w:rPr>
              <w:t>-</w:t>
            </w:r>
            <w:r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9" w:type="pct"/>
          </w:tcPr>
          <w:p w14:paraId="54B6E34E" w14:textId="77777777" w:rsidR="005F7DA4" w:rsidRPr="00AF37B9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073B12A3" w14:textId="77777777" w:rsidR="005F7DA4" w:rsidRPr="00AF37B9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046AEE4" w14:textId="77777777" w:rsidR="005F7DA4" w:rsidRPr="00AF37B9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2B012BB" w14:textId="77777777" w:rsidR="005F7DA4" w:rsidRPr="00AF37B9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8D3" w:rsidRPr="00AF37B9" w14:paraId="28E0DA80" w14:textId="77777777" w:rsidTr="000C702C">
        <w:tc>
          <w:tcPr>
            <w:tcW w:w="1940" w:type="pct"/>
            <w:gridSpan w:val="2"/>
          </w:tcPr>
          <w:p w14:paraId="7E49B2F1" w14:textId="67754727" w:rsidR="008258D3" w:rsidRPr="00AF37B9" w:rsidRDefault="008258D3" w:rsidP="00640EC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ลูกหนี้ที่จะถึงกำหนดชำระภายในหนึ่งปี</w:t>
            </w:r>
          </w:p>
        </w:tc>
        <w:tc>
          <w:tcPr>
            <w:tcW w:w="637" w:type="pct"/>
            <w:vAlign w:val="bottom"/>
          </w:tcPr>
          <w:p w14:paraId="6C62CC79" w14:textId="1290B156" w:rsidR="008258D3" w:rsidRPr="008258D3" w:rsidRDefault="008258D3" w:rsidP="00640EC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254B20CA" w14:textId="53EFE285" w:rsidR="008258D3" w:rsidRPr="00AF37B9" w:rsidRDefault="008258D3" w:rsidP="00640EC5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4E35AF56" w14:textId="34D1DD96" w:rsidR="008258D3" w:rsidRPr="00AF37B9" w:rsidRDefault="008258D3" w:rsidP="00640EC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7C945ACB" w14:textId="77777777" w:rsidR="008258D3" w:rsidRPr="00AF37B9" w:rsidRDefault="008258D3" w:rsidP="00640EC5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626C14CE" w14:textId="0494A29E" w:rsidR="008258D3" w:rsidRPr="00AF37B9" w:rsidRDefault="008258D3" w:rsidP="00640EC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52" w:type="pct"/>
            <w:vAlign w:val="bottom"/>
          </w:tcPr>
          <w:p w14:paraId="676714CD" w14:textId="77777777" w:rsidR="008258D3" w:rsidRPr="00AF37B9" w:rsidRDefault="008258D3" w:rsidP="00640EC5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7895E0E0" w14:textId="552F3E9F" w:rsidR="008258D3" w:rsidRPr="00AF37B9" w:rsidRDefault="008258D3" w:rsidP="00640EC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258D3" w:rsidRPr="00AF37B9" w14:paraId="09E76288" w14:textId="77777777" w:rsidTr="000C702C">
        <w:tc>
          <w:tcPr>
            <w:tcW w:w="1940" w:type="pct"/>
            <w:gridSpan w:val="2"/>
          </w:tcPr>
          <w:p w14:paraId="7E62AA30" w14:textId="4CC588CE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637" w:type="pct"/>
            <w:vAlign w:val="bottom"/>
          </w:tcPr>
          <w:p w14:paraId="2A27FB22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ADA1F64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7CF32993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78EDBF9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5E99A4C4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4752CDB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4EAACF81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258D3" w:rsidRPr="00AF37B9" w14:paraId="5AE8D578" w14:textId="77777777" w:rsidTr="000C702C">
        <w:tc>
          <w:tcPr>
            <w:tcW w:w="1940" w:type="pct"/>
            <w:gridSpan w:val="2"/>
          </w:tcPr>
          <w:p w14:paraId="2B1DAACC" w14:textId="462A8F9C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37" w:type="pct"/>
            <w:vAlign w:val="bottom"/>
          </w:tcPr>
          <w:p w14:paraId="2C2E17C5" w14:textId="3925CF2C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7F52BB3A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23E59808" w14:textId="115B84C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3A063D6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1C6E71BC" w14:textId="57AE0CA3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152" w:type="pct"/>
            <w:vAlign w:val="bottom"/>
          </w:tcPr>
          <w:p w14:paraId="540E008E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38381776" w14:textId="7D802D7A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11,882</w:t>
            </w:r>
          </w:p>
        </w:tc>
      </w:tr>
      <w:tr w:rsidR="008258D3" w:rsidRPr="00AF37B9" w14:paraId="2D8F2B04" w14:textId="77777777" w:rsidTr="000C702C">
        <w:trPr>
          <w:gridBefore w:val="1"/>
          <w:wBefore w:w="8" w:type="pct"/>
        </w:trPr>
        <w:tc>
          <w:tcPr>
            <w:tcW w:w="2569" w:type="pct"/>
            <w:gridSpan w:val="2"/>
          </w:tcPr>
          <w:p w14:paraId="35A7C6A4" w14:textId="429E749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" w:type="pct"/>
          </w:tcPr>
          <w:p w14:paraId="007C4731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3AC3CC76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87A469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2BB1168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D97A4A3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D93E398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8D3" w:rsidRPr="00AF37B9" w14:paraId="7925F4E8" w14:textId="77777777" w:rsidTr="000C702C">
        <w:trPr>
          <w:gridBefore w:val="1"/>
          <w:wBefore w:w="8" w:type="pct"/>
          <w:trHeight w:val="360"/>
        </w:trPr>
        <w:tc>
          <w:tcPr>
            <w:tcW w:w="1932" w:type="pct"/>
          </w:tcPr>
          <w:p w14:paraId="28E7B4E2" w14:textId="3853C88F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7" w:type="pct"/>
            <w:vAlign w:val="bottom"/>
          </w:tcPr>
          <w:p w14:paraId="5C131C3D" w14:textId="2ED12387" w:rsidR="008258D3" w:rsidRPr="00AF37B9" w:rsidRDefault="008258D3" w:rsidP="008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42F3DB4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035F11AA" w14:textId="77777777" w:rsidR="008258D3" w:rsidRPr="00AF37B9" w:rsidRDefault="008258D3" w:rsidP="008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7135501E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254F72EE" w14:textId="57DC657F" w:rsidR="008258D3" w:rsidRPr="00AF37B9" w:rsidRDefault="008258D3" w:rsidP="008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2" w:type="pct"/>
            <w:vAlign w:val="bottom"/>
          </w:tcPr>
          <w:p w14:paraId="73F8DAD1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CEF7345" w14:textId="7690B8C8" w:rsidR="008258D3" w:rsidRPr="00AF37B9" w:rsidRDefault="008258D3" w:rsidP="008258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5,279</w:t>
            </w:r>
          </w:p>
        </w:tc>
      </w:tr>
      <w:tr w:rsidR="008258D3" w:rsidRPr="00AF37B9" w14:paraId="366A097C" w14:textId="77777777" w:rsidTr="000C702C">
        <w:trPr>
          <w:gridBefore w:val="1"/>
          <w:wBefore w:w="8" w:type="pct"/>
        </w:trPr>
        <w:tc>
          <w:tcPr>
            <w:tcW w:w="1932" w:type="pct"/>
          </w:tcPr>
          <w:p w14:paraId="31FDF437" w14:textId="67E85872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 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768EAE08" w14:textId="284CCD4F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AB750C1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45A1F306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70F51122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049F2B09" w14:textId="036DA46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5,717</w:t>
            </w:r>
          </w:p>
        </w:tc>
        <w:tc>
          <w:tcPr>
            <w:tcW w:w="152" w:type="pct"/>
            <w:vAlign w:val="bottom"/>
          </w:tcPr>
          <w:p w14:paraId="6942981D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3AD271F1" w14:textId="6FCCADCA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17,161</w:t>
            </w:r>
          </w:p>
        </w:tc>
      </w:tr>
      <w:tr w:rsidR="008258D3" w:rsidRPr="00AF37B9" w14:paraId="35DCF191" w14:textId="77777777" w:rsidTr="000C702C">
        <w:tc>
          <w:tcPr>
            <w:tcW w:w="2577" w:type="pct"/>
            <w:gridSpan w:val="3"/>
          </w:tcPr>
          <w:p w14:paraId="1CFAB935" w14:textId="59C86F53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ลูกหนี้การค้า </w:t>
            </w:r>
            <w:r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th-TH"/>
              </w:rPr>
              <w:t>-</w:t>
            </w:r>
            <w:r w:rsidRPr="00AF37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5" w:type="pct"/>
          </w:tcPr>
          <w:p w14:paraId="599FF3F4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685EBF57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5DF556F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33DD3B39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4935C084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E275462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8D3" w:rsidRPr="00AF37B9" w14:paraId="0E18E69C" w14:textId="77777777" w:rsidTr="000C702C">
        <w:trPr>
          <w:trHeight w:val="80"/>
        </w:trPr>
        <w:tc>
          <w:tcPr>
            <w:tcW w:w="2577" w:type="pct"/>
            <w:gridSpan w:val="3"/>
          </w:tcPr>
          <w:p w14:paraId="782C29D4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5" w:type="pct"/>
          </w:tcPr>
          <w:p w14:paraId="514DA845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2B3D3B74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71EA98E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1E5B9351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A2F3F0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191B6A6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8D3" w:rsidRPr="00AF37B9" w14:paraId="71CB7ECD" w14:textId="77777777" w:rsidTr="000C702C">
        <w:tc>
          <w:tcPr>
            <w:tcW w:w="1940" w:type="pct"/>
            <w:gridSpan w:val="2"/>
          </w:tcPr>
          <w:p w14:paraId="6C539C27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37" w:type="pct"/>
            <w:vAlign w:val="bottom"/>
          </w:tcPr>
          <w:p w14:paraId="5E9A67D2" w14:textId="0EF9D98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45" w:type="pct"/>
            <w:vAlign w:val="bottom"/>
          </w:tcPr>
          <w:p w14:paraId="648DD39B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2FFBC5DD" w14:textId="7A4AFED6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144,006</w:t>
            </w:r>
          </w:p>
        </w:tc>
        <w:tc>
          <w:tcPr>
            <w:tcW w:w="149" w:type="pct"/>
            <w:vAlign w:val="bottom"/>
          </w:tcPr>
          <w:p w14:paraId="68E27FFB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5454B213" w14:textId="6B136050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102,066</w:t>
            </w:r>
          </w:p>
        </w:tc>
        <w:tc>
          <w:tcPr>
            <w:tcW w:w="152" w:type="pct"/>
            <w:vAlign w:val="bottom"/>
          </w:tcPr>
          <w:p w14:paraId="50406056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50BCB07D" w14:textId="025EC0AE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139,513</w:t>
            </w:r>
          </w:p>
        </w:tc>
      </w:tr>
      <w:tr w:rsidR="008258D3" w:rsidRPr="00AF37B9" w14:paraId="7385B40A" w14:textId="77777777" w:rsidTr="000C702C">
        <w:tc>
          <w:tcPr>
            <w:tcW w:w="1940" w:type="pct"/>
            <w:gridSpan w:val="2"/>
          </w:tcPr>
          <w:p w14:paraId="26CC850C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37" w:type="pct"/>
            <w:vAlign w:val="bottom"/>
          </w:tcPr>
          <w:p w14:paraId="0F18D988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475DE469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78107E36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2BC6D74D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063E7E37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2" w:type="pct"/>
            <w:vAlign w:val="bottom"/>
          </w:tcPr>
          <w:p w14:paraId="267CC445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1B825F10" w14:textId="7777777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258D3" w:rsidRPr="00AF37B9" w14:paraId="047284CC" w14:textId="77777777" w:rsidTr="000C702C">
        <w:tc>
          <w:tcPr>
            <w:tcW w:w="1940" w:type="pct"/>
            <w:gridSpan w:val="2"/>
          </w:tcPr>
          <w:p w14:paraId="6B58CB8E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7" w:type="pct"/>
            <w:vAlign w:val="bottom"/>
          </w:tcPr>
          <w:p w14:paraId="48860464" w14:textId="252BF55A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45" w:type="pct"/>
            <w:vAlign w:val="bottom"/>
          </w:tcPr>
          <w:p w14:paraId="58634944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73FEA6D8" w14:textId="0D1F2BE1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16,046</w:t>
            </w:r>
          </w:p>
        </w:tc>
        <w:tc>
          <w:tcPr>
            <w:tcW w:w="149" w:type="pct"/>
            <w:vAlign w:val="bottom"/>
          </w:tcPr>
          <w:p w14:paraId="0B5390F3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1FEC8416" w14:textId="4AB5961F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2" w:type="pct"/>
            <w:vAlign w:val="bottom"/>
          </w:tcPr>
          <w:p w14:paraId="4F93F03F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797479D3" w14:textId="4C412308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16,046</w:t>
            </w:r>
          </w:p>
        </w:tc>
      </w:tr>
      <w:tr w:rsidR="008258D3" w:rsidRPr="00AF37B9" w14:paraId="23567B72" w14:textId="77777777" w:rsidTr="000C702C">
        <w:tc>
          <w:tcPr>
            <w:tcW w:w="1940" w:type="pct"/>
            <w:gridSpan w:val="2"/>
          </w:tcPr>
          <w:p w14:paraId="385D4460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7" w:type="pct"/>
            <w:vAlign w:val="bottom"/>
          </w:tcPr>
          <w:p w14:paraId="6D14EE8A" w14:textId="24ADAAEA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1,414</w:t>
            </w:r>
          </w:p>
        </w:tc>
        <w:tc>
          <w:tcPr>
            <w:tcW w:w="145" w:type="pct"/>
            <w:vAlign w:val="bottom"/>
          </w:tcPr>
          <w:p w14:paraId="571011E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1E8BA8CE" w14:textId="420EE88B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4,734</w:t>
            </w:r>
          </w:p>
        </w:tc>
        <w:tc>
          <w:tcPr>
            <w:tcW w:w="149" w:type="pct"/>
            <w:vAlign w:val="bottom"/>
          </w:tcPr>
          <w:p w14:paraId="6ED7B12A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63B4794A" w14:textId="65F7FCAF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1,414</w:t>
            </w:r>
          </w:p>
        </w:tc>
        <w:tc>
          <w:tcPr>
            <w:tcW w:w="152" w:type="pct"/>
            <w:vAlign w:val="bottom"/>
          </w:tcPr>
          <w:p w14:paraId="1D9DEE6A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4ED02CE0" w14:textId="1726B623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4,734</w:t>
            </w:r>
          </w:p>
        </w:tc>
      </w:tr>
      <w:tr w:rsidR="008258D3" w:rsidRPr="00AF37B9" w14:paraId="29788331" w14:textId="77777777" w:rsidTr="000C702C">
        <w:tc>
          <w:tcPr>
            <w:tcW w:w="1940" w:type="pct"/>
            <w:gridSpan w:val="2"/>
          </w:tcPr>
          <w:p w14:paraId="47CA97BC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7" w:type="pct"/>
            <w:vAlign w:val="bottom"/>
          </w:tcPr>
          <w:p w14:paraId="422BE089" w14:textId="1436F6CD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  <w:tc>
          <w:tcPr>
            <w:tcW w:w="145" w:type="pct"/>
            <w:vAlign w:val="bottom"/>
          </w:tcPr>
          <w:p w14:paraId="2851CE6C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6568D93A" w14:textId="6D2BD2A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149" w:type="pct"/>
            <w:vAlign w:val="bottom"/>
          </w:tcPr>
          <w:p w14:paraId="026277AA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16957653" w14:textId="5C600632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1,229</w:t>
            </w:r>
          </w:p>
        </w:tc>
        <w:tc>
          <w:tcPr>
            <w:tcW w:w="152" w:type="pct"/>
            <w:vAlign w:val="bottom"/>
          </w:tcPr>
          <w:p w14:paraId="7EE8FF2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</w:tcPr>
          <w:p w14:paraId="4B918A6E" w14:textId="2813E4C8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1,120</w:t>
            </w:r>
          </w:p>
        </w:tc>
      </w:tr>
      <w:tr w:rsidR="008258D3" w:rsidRPr="00AF37B9" w14:paraId="6ABB9470" w14:textId="77777777" w:rsidTr="000C702C">
        <w:tc>
          <w:tcPr>
            <w:tcW w:w="1940" w:type="pct"/>
            <w:gridSpan w:val="2"/>
          </w:tcPr>
          <w:p w14:paraId="0F4DB17E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29ED536" w14:textId="26FEDBE4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3,356</w:t>
            </w:r>
          </w:p>
        </w:tc>
        <w:tc>
          <w:tcPr>
            <w:tcW w:w="145" w:type="pct"/>
            <w:vAlign w:val="bottom"/>
          </w:tcPr>
          <w:p w14:paraId="1266596D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B817825" w14:textId="5B06DBC2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2,039</w:t>
            </w:r>
          </w:p>
        </w:tc>
        <w:tc>
          <w:tcPr>
            <w:tcW w:w="149" w:type="pct"/>
            <w:vAlign w:val="bottom"/>
          </w:tcPr>
          <w:p w14:paraId="30EB2392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7C062E4" w14:textId="0F47B50B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3,356</w:t>
            </w:r>
          </w:p>
        </w:tc>
        <w:tc>
          <w:tcPr>
            <w:tcW w:w="152" w:type="pct"/>
            <w:vAlign w:val="bottom"/>
          </w:tcPr>
          <w:p w14:paraId="3A9EB04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4DD5966" w14:textId="16A6F501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2,039</w:t>
            </w:r>
          </w:p>
        </w:tc>
      </w:tr>
      <w:tr w:rsidR="008258D3" w:rsidRPr="00AF37B9" w14:paraId="0BDA78D4" w14:textId="77777777" w:rsidTr="000C702C">
        <w:tc>
          <w:tcPr>
            <w:tcW w:w="1940" w:type="pct"/>
            <w:gridSpan w:val="2"/>
          </w:tcPr>
          <w:p w14:paraId="393A8C97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16305905" w14:textId="566788CB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122,640</w:t>
            </w:r>
          </w:p>
        </w:tc>
        <w:tc>
          <w:tcPr>
            <w:tcW w:w="145" w:type="pct"/>
            <w:vAlign w:val="bottom"/>
          </w:tcPr>
          <w:p w14:paraId="57D3D853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51EDB3D" w14:textId="230D1A54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167,945</w:t>
            </w:r>
          </w:p>
        </w:tc>
        <w:tc>
          <w:tcPr>
            <w:tcW w:w="149" w:type="pct"/>
            <w:vAlign w:val="bottom"/>
          </w:tcPr>
          <w:p w14:paraId="3BCDB35D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D66C888" w14:textId="74247C94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119,757</w:t>
            </w:r>
          </w:p>
        </w:tc>
        <w:tc>
          <w:tcPr>
            <w:tcW w:w="152" w:type="pct"/>
            <w:vAlign w:val="bottom"/>
          </w:tcPr>
          <w:p w14:paraId="4B27E9C4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553FCE4E" w14:textId="2DB4BF66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163,452</w:t>
            </w:r>
          </w:p>
        </w:tc>
      </w:tr>
      <w:tr w:rsidR="008258D3" w:rsidRPr="00AF37B9" w14:paraId="23F7F3B4" w14:textId="77777777" w:rsidTr="000C702C">
        <w:tc>
          <w:tcPr>
            <w:tcW w:w="1940" w:type="pct"/>
            <w:gridSpan w:val="2"/>
          </w:tcPr>
          <w:p w14:paraId="575A2578" w14:textId="77777777" w:rsidR="008258D3" w:rsidRPr="00AF37B9" w:rsidRDefault="008258D3" w:rsidP="008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F37B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5C5F3C" w14:textId="77777777" w:rsidR="008258D3" w:rsidRPr="00AF37B9" w:rsidRDefault="008258D3" w:rsidP="008258D3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 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ABE5730" w14:textId="77752366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(6,356)</w:t>
            </w:r>
          </w:p>
        </w:tc>
        <w:tc>
          <w:tcPr>
            <w:tcW w:w="145" w:type="pct"/>
            <w:vAlign w:val="bottom"/>
          </w:tcPr>
          <w:p w14:paraId="0323B6D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C2A06E3" w14:textId="4D601DAD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(2,536)</w:t>
            </w:r>
          </w:p>
        </w:tc>
        <w:tc>
          <w:tcPr>
            <w:tcW w:w="149" w:type="pct"/>
            <w:vAlign w:val="bottom"/>
          </w:tcPr>
          <w:p w14:paraId="4356EF75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792D46CA" w14:textId="0CC1E0E2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(6,356)</w:t>
            </w:r>
          </w:p>
        </w:tc>
        <w:tc>
          <w:tcPr>
            <w:tcW w:w="152" w:type="pct"/>
            <w:vAlign w:val="bottom"/>
          </w:tcPr>
          <w:p w14:paraId="5901A87F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2FA9E661" w14:textId="765AB41E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(2,536)</w:t>
            </w:r>
          </w:p>
        </w:tc>
      </w:tr>
      <w:tr w:rsidR="008258D3" w:rsidRPr="00AF37B9" w14:paraId="4A289A13" w14:textId="77777777" w:rsidTr="000C702C">
        <w:tc>
          <w:tcPr>
            <w:tcW w:w="1940" w:type="pct"/>
            <w:gridSpan w:val="2"/>
          </w:tcPr>
          <w:p w14:paraId="3E251369" w14:textId="3B55253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7245" w14:textId="77D598F6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116,284</w:t>
            </w:r>
          </w:p>
        </w:tc>
        <w:tc>
          <w:tcPr>
            <w:tcW w:w="145" w:type="pct"/>
            <w:vAlign w:val="bottom"/>
          </w:tcPr>
          <w:p w14:paraId="083A93B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1945E" w14:textId="126705C7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165,409</w:t>
            </w:r>
          </w:p>
        </w:tc>
        <w:tc>
          <w:tcPr>
            <w:tcW w:w="149" w:type="pct"/>
            <w:vAlign w:val="bottom"/>
          </w:tcPr>
          <w:p w14:paraId="50E5BF87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18F16EAB" w14:textId="3C62A10A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113,401</w:t>
            </w:r>
          </w:p>
        </w:tc>
        <w:tc>
          <w:tcPr>
            <w:tcW w:w="152" w:type="pct"/>
            <w:vAlign w:val="bottom"/>
          </w:tcPr>
          <w:p w14:paraId="012F5AAF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10B6A6C5" w14:textId="3A8C20BE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160,916</w:t>
            </w:r>
          </w:p>
        </w:tc>
      </w:tr>
      <w:tr w:rsidR="008258D3" w:rsidRPr="009C5B0B" w14:paraId="4A5CF182" w14:textId="77777777" w:rsidTr="000C702C">
        <w:tc>
          <w:tcPr>
            <w:tcW w:w="1940" w:type="pct"/>
            <w:gridSpan w:val="2"/>
          </w:tcPr>
          <w:p w14:paraId="12ABAD53" w14:textId="77777777" w:rsidR="008258D3" w:rsidRPr="00AF37B9" w:rsidRDefault="008258D3" w:rsidP="008258D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FFD9" w14:textId="71727871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116,284</w:t>
            </w:r>
          </w:p>
        </w:tc>
        <w:tc>
          <w:tcPr>
            <w:tcW w:w="145" w:type="pct"/>
            <w:vAlign w:val="bottom"/>
          </w:tcPr>
          <w:p w14:paraId="2978189A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8D94" w14:textId="05AF5816" w:rsidR="008258D3" w:rsidRPr="00AF37B9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F37B9">
              <w:rPr>
                <w:rFonts w:asciiTheme="majorBidi" w:hAnsiTheme="majorBidi" w:cstheme="majorBidi"/>
                <w:sz w:val="28"/>
                <w:szCs w:val="28"/>
              </w:rPr>
              <w:t>165,409</w:t>
            </w:r>
          </w:p>
        </w:tc>
        <w:tc>
          <w:tcPr>
            <w:tcW w:w="149" w:type="pct"/>
            <w:vAlign w:val="bottom"/>
          </w:tcPr>
          <w:p w14:paraId="69C86B76" w14:textId="77777777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F8215" w14:textId="4B6C0864" w:rsidR="008258D3" w:rsidRPr="00AF37B9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119,118</w:t>
            </w:r>
          </w:p>
        </w:tc>
        <w:tc>
          <w:tcPr>
            <w:tcW w:w="152" w:type="pct"/>
            <w:vAlign w:val="bottom"/>
          </w:tcPr>
          <w:p w14:paraId="5BBE2EE7" w14:textId="16FEBCC1" w:rsidR="008258D3" w:rsidRPr="00AF37B9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A3481" w14:textId="6E41ABA3" w:rsidR="008258D3" w:rsidRPr="009C5B0B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178,077</w:t>
            </w:r>
          </w:p>
        </w:tc>
      </w:tr>
      <w:tr w:rsidR="008258D3" w:rsidRPr="009C5B0B" w14:paraId="1C0C7FF6" w14:textId="77777777" w:rsidTr="000C702C">
        <w:trPr>
          <w:trHeight w:val="98"/>
        </w:trPr>
        <w:tc>
          <w:tcPr>
            <w:tcW w:w="1940" w:type="pct"/>
            <w:gridSpan w:val="2"/>
          </w:tcPr>
          <w:p w14:paraId="6AA9EE5A" w14:textId="77777777" w:rsidR="008258D3" w:rsidRPr="009C5B0B" w:rsidRDefault="008258D3" w:rsidP="008258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C5B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1429E2A4" w14:textId="77777777" w:rsidR="008258D3" w:rsidRPr="009C5B0B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5E86F4B" w14:textId="77777777" w:rsidR="008258D3" w:rsidRPr="009C5B0B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1024F2F" w14:textId="77777777" w:rsidR="008258D3" w:rsidRPr="009C5B0B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30A4AE18" w14:textId="77777777" w:rsidR="008258D3" w:rsidRPr="009C5B0B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38B79766" w14:textId="77777777" w:rsidR="008258D3" w:rsidRPr="009C5B0B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2" w:type="pct"/>
            <w:vAlign w:val="bottom"/>
          </w:tcPr>
          <w:p w14:paraId="7638053C" w14:textId="77777777" w:rsidR="008258D3" w:rsidRPr="009C5B0B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5E2DBF30" w14:textId="77777777" w:rsidR="008258D3" w:rsidRPr="009C5B0B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258D3" w:rsidRPr="009C5B0B" w14:paraId="1197D58B" w14:textId="77777777" w:rsidTr="000C702C">
        <w:tc>
          <w:tcPr>
            <w:tcW w:w="1940" w:type="pct"/>
            <w:gridSpan w:val="2"/>
          </w:tcPr>
          <w:p w14:paraId="2695CCF2" w14:textId="5989667A" w:rsidR="008258D3" w:rsidRPr="009C5B0B" w:rsidRDefault="008258D3" w:rsidP="008258D3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5B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637" w:type="pct"/>
            <w:vAlign w:val="bottom"/>
          </w:tcPr>
          <w:p w14:paraId="5BE42BD1" w14:textId="3BCAB6ED" w:rsidR="008258D3" w:rsidRPr="00FE7641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5" w:type="pct"/>
            <w:vAlign w:val="bottom"/>
          </w:tcPr>
          <w:p w14:paraId="5B71CAD7" w14:textId="77777777" w:rsidR="008258D3" w:rsidRPr="00FE7641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377F72BF" w14:textId="3C780AF7" w:rsidR="008258D3" w:rsidRPr="00FE7641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2F61DEA8" w14:textId="05922EB5" w:rsidR="008258D3" w:rsidRPr="00FE7641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58A7A1A1" w14:textId="2F327A4A" w:rsidR="008258D3" w:rsidRPr="00FE7641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5,883</w:t>
            </w:r>
          </w:p>
        </w:tc>
        <w:tc>
          <w:tcPr>
            <w:tcW w:w="152" w:type="pct"/>
            <w:vAlign w:val="bottom"/>
          </w:tcPr>
          <w:p w14:paraId="31F08C15" w14:textId="77777777" w:rsidR="008258D3" w:rsidRPr="009C5B0B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vAlign w:val="bottom"/>
          </w:tcPr>
          <w:p w14:paraId="743ADF5D" w14:textId="71E8307D" w:rsidR="008258D3" w:rsidRPr="009C5B0B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3,121</w:t>
            </w:r>
          </w:p>
        </w:tc>
      </w:tr>
      <w:tr w:rsidR="008258D3" w:rsidRPr="009C5B0B" w14:paraId="560651AB" w14:textId="77777777" w:rsidTr="000C702C">
        <w:tc>
          <w:tcPr>
            <w:tcW w:w="1940" w:type="pct"/>
            <w:gridSpan w:val="2"/>
          </w:tcPr>
          <w:p w14:paraId="795F1FE9" w14:textId="6B80A7DB" w:rsidR="008258D3" w:rsidRPr="009C5B0B" w:rsidRDefault="008258D3" w:rsidP="008258D3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5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</w:p>
        </w:tc>
        <w:tc>
          <w:tcPr>
            <w:tcW w:w="637" w:type="pct"/>
            <w:vAlign w:val="bottom"/>
          </w:tcPr>
          <w:p w14:paraId="51583437" w14:textId="77777777" w:rsidR="008258D3" w:rsidRPr="00FE7641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FD80483" w14:textId="77777777" w:rsidR="008258D3" w:rsidRPr="00FE7641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5D31E9F5" w14:textId="77777777" w:rsidR="008258D3" w:rsidRPr="00FE7641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5EE94A12" w14:textId="77777777" w:rsidR="008258D3" w:rsidRPr="00FE7641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36CB8E39" w14:textId="77777777" w:rsidR="008258D3" w:rsidRPr="00FE7641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2" w:type="pct"/>
            <w:vAlign w:val="bottom"/>
          </w:tcPr>
          <w:p w14:paraId="3A1BF9F3" w14:textId="77777777" w:rsidR="008258D3" w:rsidRPr="009C5B0B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vAlign w:val="bottom"/>
          </w:tcPr>
          <w:p w14:paraId="5E509F90" w14:textId="77777777" w:rsidR="008258D3" w:rsidRPr="009C5B0B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258D3" w:rsidRPr="009C5B0B" w14:paraId="10451ACE" w14:textId="77777777" w:rsidTr="000C702C">
        <w:tc>
          <w:tcPr>
            <w:tcW w:w="1940" w:type="pct"/>
            <w:gridSpan w:val="2"/>
          </w:tcPr>
          <w:p w14:paraId="03946A12" w14:textId="52295B45" w:rsidR="008258D3" w:rsidRPr="009C5B0B" w:rsidRDefault="008258D3" w:rsidP="008258D3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เงินในหน่วยลงทุนเดิมที่รอจัดสรร</w:t>
            </w:r>
          </w:p>
        </w:tc>
        <w:tc>
          <w:tcPr>
            <w:tcW w:w="637" w:type="pct"/>
            <w:vAlign w:val="bottom"/>
          </w:tcPr>
          <w:p w14:paraId="6FB5F2F4" w14:textId="56E0EF30" w:rsidR="008258D3" w:rsidRPr="00FE7641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236603F" w14:textId="77777777" w:rsidR="008258D3" w:rsidRPr="00FE7641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6B17100D" w14:textId="4EEF8C29" w:rsidR="008258D3" w:rsidRPr="00FE7641" w:rsidRDefault="008258D3" w:rsidP="008258D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6ECFA148" w14:textId="77777777" w:rsidR="008258D3" w:rsidRPr="00FE7641" w:rsidRDefault="008258D3" w:rsidP="008258D3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2E6B29FD" w14:textId="248CF714" w:rsidR="008258D3" w:rsidRPr="00FE7641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2" w:type="pct"/>
            <w:vAlign w:val="bottom"/>
          </w:tcPr>
          <w:p w14:paraId="603698DD" w14:textId="77777777" w:rsidR="008258D3" w:rsidRPr="009C5B0B" w:rsidRDefault="008258D3" w:rsidP="008258D3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vAlign w:val="bottom"/>
          </w:tcPr>
          <w:p w14:paraId="29933AD7" w14:textId="13F4772F" w:rsidR="008258D3" w:rsidRPr="009C5B0B" w:rsidRDefault="008258D3" w:rsidP="008258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E61DE" w:rsidRPr="009C5B0B" w14:paraId="0EE5F606" w14:textId="77777777" w:rsidTr="000C702C">
        <w:tc>
          <w:tcPr>
            <w:tcW w:w="1940" w:type="pct"/>
            <w:gridSpan w:val="2"/>
          </w:tcPr>
          <w:p w14:paraId="4B34E8EF" w14:textId="179F3904" w:rsidR="00EE61DE" w:rsidRPr="009C5B0B" w:rsidRDefault="00EE61DE" w:rsidP="00EE61DE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C1E5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ไปหน่วยลงทุนใหม่</w:t>
            </w:r>
          </w:p>
        </w:tc>
        <w:tc>
          <w:tcPr>
            <w:tcW w:w="637" w:type="pct"/>
            <w:vAlign w:val="bottom"/>
          </w:tcPr>
          <w:p w14:paraId="47D8FEE0" w14:textId="0E4E0EDA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6,792</w:t>
            </w:r>
          </w:p>
        </w:tc>
        <w:tc>
          <w:tcPr>
            <w:tcW w:w="145" w:type="pct"/>
            <w:vAlign w:val="bottom"/>
          </w:tcPr>
          <w:p w14:paraId="6AB6C059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7FFE0286" w14:textId="639C6AB4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4EB3D9F9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64BDF2B5" w14:textId="02B66D5C" w:rsidR="00EE61DE" w:rsidRPr="00FE7641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6,792</w:t>
            </w:r>
          </w:p>
        </w:tc>
        <w:tc>
          <w:tcPr>
            <w:tcW w:w="152" w:type="pct"/>
            <w:vAlign w:val="bottom"/>
          </w:tcPr>
          <w:p w14:paraId="6614EE02" w14:textId="77777777" w:rsidR="00EE61DE" w:rsidRPr="009C5B0B" w:rsidRDefault="00EE61DE" w:rsidP="00EE61DE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vAlign w:val="bottom"/>
          </w:tcPr>
          <w:p w14:paraId="4BFB9DEA" w14:textId="2B8E2077" w:rsidR="00EE61DE" w:rsidRPr="009C5B0B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E61DE" w:rsidRPr="009C5B0B" w14:paraId="34574B6F" w14:textId="77777777" w:rsidTr="000C702C">
        <w:tc>
          <w:tcPr>
            <w:tcW w:w="1940" w:type="pct"/>
            <w:gridSpan w:val="2"/>
          </w:tcPr>
          <w:p w14:paraId="31F0DF28" w14:textId="525B04DA" w:rsidR="00EE61DE" w:rsidRPr="009C5B0B" w:rsidRDefault="00EE61DE" w:rsidP="00EE61DE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เงินค้างรับจากตราสารหนี้</w:t>
            </w:r>
          </w:p>
        </w:tc>
        <w:tc>
          <w:tcPr>
            <w:tcW w:w="637" w:type="pct"/>
            <w:vAlign w:val="bottom"/>
          </w:tcPr>
          <w:p w14:paraId="00ADC5CC" w14:textId="7BFC5251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2,858</w:t>
            </w:r>
          </w:p>
        </w:tc>
        <w:tc>
          <w:tcPr>
            <w:tcW w:w="145" w:type="pct"/>
            <w:vAlign w:val="bottom"/>
          </w:tcPr>
          <w:p w14:paraId="2589C26E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30F4CCF5" w14:textId="2326FDC0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3A678D90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31AE9223" w14:textId="0C645595" w:rsidR="00EE61DE" w:rsidRPr="00FE7641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2,858</w:t>
            </w:r>
          </w:p>
        </w:tc>
        <w:tc>
          <w:tcPr>
            <w:tcW w:w="152" w:type="pct"/>
            <w:vAlign w:val="bottom"/>
          </w:tcPr>
          <w:p w14:paraId="11290928" w14:textId="77777777" w:rsidR="00EE61DE" w:rsidRPr="009C5B0B" w:rsidRDefault="00EE61DE" w:rsidP="00EE61DE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vAlign w:val="bottom"/>
          </w:tcPr>
          <w:p w14:paraId="6E50FF19" w14:textId="29E1860B" w:rsidR="00EE61DE" w:rsidRPr="009C5B0B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E61DE" w:rsidRPr="009C5B0B" w14:paraId="258216F9" w14:textId="77777777" w:rsidTr="000C702C">
        <w:tc>
          <w:tcPr>
            <w:tcW w:w="1940" w:type="pct"/>
            <w:gridSpan w:val="2"/>
          </w:tcPr>
          <w:p w14:paraId="08E7F890" w14:textId="08D5F418" w:rsidR="00EE61DE" w:rsidRPr="009C5B0B" w:rsidRDefault="00EE61DE" w:rsidP="00EE61DE">
            <w:pPr>
              <w:spacing w:line="240" w:lineRule="auto"/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637" w:type="pct"/>
            <w:vAlign w:val="bottom"/>
          </w:tcPr>
          <w:p w14:paraId="46374F3B" w14:textId="3D685C31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5" w:type="pct"/>
            <w:vAlign w:val="bottom"/>
          </w:tcPr>
          <w:p w14:paraId="52E756A3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vAlign w:val="bottom"/>
          </w:tcPr>
          <w:p w14:paraId="0FF37AA4" w14:textId="7184E328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2,690</w:t>
            </w:r>
          </w:p>
        </w:tc>
        <w:tc>
          <w:tcPr>
            <w:tcW w:w="149" w:type="pct"/>
            <w:vAlign w:val="bottom"/>
          </w:tcPr>
          <w:p w14:paraId="0AB4ADBD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5079DC10" w14:textId="5A000679" w:rsidR="00EE61DE" w:rsidRPr="00FE7641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4,237</w:t>
            </w:r>
          </w:p>
        </w:tc>
        <w:tc>
          <w:tcPr>
            <w:tcW w:w="152" w:type="pct"/>
            <w:vAlign w:val="bottom"/>
          </w:tcPr>
          <w:p w14:paraId="6DFC38B0" w14:textId="77777777" w:rsidR="00EE61DE" w:rsidRPr="009C5B0B" w:rsidRDefault="00EE61DE" w:rsidP="00EE61DE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vAlign w:val="bottom"/>
          </w:tcPr>
          <w:p w14:paraId="0017A0D7" w14:textId="5EFEB55D" w:rsidR="00EE61DE" w:rsidRPr="009C5B0B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5B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2,690</w:t>
            </w:r>
          </w:p>
        </w:tc>
      </w:tr>
      <w:tr w:rsidR="00EE61DE" w:rsidRPr="009C5B0B" w14:paraId="394BCCB3" w14:textId="77777777" w:rsidTr="000C702C">
        <w:tc>
          <w:tcPr>
            <w:tcW w:w="1940" w:type="pct"/>
            <w:gridSpan w:val="2"/>
          </w:tcPr>
          <w:p w14:paraId="0AB81126" w14:textId="77777777" w:rsidR="00EE61DE" w:rsidRPr="009C5B0B" w:rsidRDefault="00EE61DE" w:rsidP="00EE61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5B0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692E1" w14:textId="36A7FB2F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13,931</w:t>
            </w:r>
          </w:p>
        </w:tc>
        <w:tc>
          <w:tcPr>
            <w:tcW w:w="145" w:type="pct"/>
            <w:vAlign w:val="bottom"/>
          </w:tcPr>
          <w:p w14:paraId="29EDA4CC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DE88" w14:textId="5D9C3470" w:rsidR="00EE61DE" w:rsidRPr="00FE7641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2,690</w:t>
            </w:r>
          </w:p>
        </w:tc>
        <w:tc>
          <w:tcPr>
            <w:tcW w:w="149" w:type="pct"/>
            <w:vAlign w:val="bottom"/>
          </w:tcPr>
          <w:p w14:paraId="2080D8A1" w14:textId="77777777" w:rsidR="00EE61DE" w:rsidRPr="00FE7641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6E6F" w14:textId="24B04E45" w:rsidR="00EE61DE" w:rsidRPr="00FE7641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19,770</w:t>
            </w:r>
          </w:p>
        </w:tc>
        <w:tc>
          <w:tcPr>
            <w:tcW w:w="152" w:type="pct"/>
            <w:vAlign w:val="bottom"/>
          </w:tcPr>
          <w:p w14:paraId="40B058EA" w14:textId="77777777" w:rsidR="00EE61DE" w:rsidRPr="009C5B0B" w:rsidRDefault="00EE61DE" w:rsidP="00EE61DE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D283" w14:textId="4D0131F1" w:rsidR="00EE61DE" w:rsidRPr="009C5B0B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5,811</w:t>
            </w:r>
          </w:p>
        </w:tc>
      </w:tr>
      <w:tr w:rsidR="00EE61DE" w:rsidRPr="009C5B0B" w14:paraId="172CF1A3" w14:textId="77777777" w:rsidTr="000C702C">
        <w:tc>
          <w:tcPr>
            <w:tcW w:w="1940" w:type="pct"/>
            <w:gridSpan w:val="2"/>
          </w:tcPr>
          <w:p w14:paraId="79F828B3" w14:textId="52B7B2C1" w:rsidR="00EE61DE" w:rsidRPr="009C5B0B" w:rsidRDefault="00EE61DE" w:rsidP="00EE61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5B0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9C5B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C5B0B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403E62F3" w14:textId="22414390" w:rsidR="00EE61DE" w:rsidRPr="00B3623C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3623C">
              <w:rPr>
                <w:rFonts w:asciiTheme="majorBidi" w:hAnsiTheme="majorBidi" w:cstheme="majorBidi"/>
                <w:sz w:val="28"/>
                <w:szCs w:val="28"/>
              </w:rPr>
              <w:t>130,215</w:t>
            </w:r>
          </w:p>
        </w:tc>
        <w:tc>
          <w:tcPr>
            <w:tcW w:w="145" w:type="pct"/>
            <w:vAlign w:val="bottom"/>
          </w:tcPr>
          <w:p w14:paraId="3466CAF0" w14:textId="77777777" w:rsidR="00EE61DE" w:rsidRPr="00B3623C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14:paraId="668417AD" w14:textId="7B0D82C9" w:rsidR="00EE61DE" w:rsidRPr="00B3623C" w:rsidRDefault="00EE61DE" w:rsidP="00EE61D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3623C">
              <w:rPr>
                <w:rFonts w:asciiTheme="majorBidi" w:hAnsiTheme="majorBidi" w:cstheme="majorBidi"/>
                <w:sz w:val="28"/>
                <w:szCs w:val="28"/>
              </w:rPr>
              <w:t>168,099</w:t>
            </w:r>
          </w:p>
        </w:tc>
        <w:tc>
          <w:tcPr>
            <w:tcW w:w="149" w:type="pct"/>
            <w:vAlign w:val="bottom"/>
          </w:tcPr>
          <w:p w14:paraId="748D346A" w14:textId="77777777" w:rsidR="00EE61DE" w:rsidRPr="00B3623C" w:rsidRDefault="00EE61DE" w:rsidP="00EE61D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6820CE47" w14:textId="7003AD8D" w:rsidR="00EE61DE" w:rsidRPr="00B3623C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138,888</w:t>
            </w:r>
          </w:p>
        </w:tc>
        <w:tc>
          <w:tcPr>
            <w:tcW w:w="152" w:type="pct"/>
            <w:vAlign w:val="bottom"/>
          </w:tcPr>
          <w:p w14:paraId="4D9658BA" w14:textId="77777777" w:rsidR="00EE61DE" w:rsidRPr="009C5B0B" w:rsidRDefault="00EE61DE" w:rsidP="00EE61DE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1BD6B6BB" w14:textId="5776BB4E" w:rsidR="00EE61DE" w:rsidRPr="009C5B0B" w:rsidRDefault="00EE61DE" w:rsidP="00EE6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5B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183,888</w:t>
            </w:r>
          </w:p>
        </w:tc>
      </w:tr>
    </w:tbl>
    <w:p w14:paraId="05992FE2" w14:textId="5200AD72" w:rsidR="00B37945" w:rsidRDefault="00B37945" w:rsidP="009E42C6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</w:t>
      </w:r>
      <w:r w:rsidRPr="000D18E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ปกติ</w:t>
      </w:r>
      <w:r w:rsidRPr="000D18E1">
        <w:rPr>
          <w:rFonts w:ascii="Angsana New" w:eastAsia="Arial" w:hAnsi="Angsana New"/>
          <w:color w:val="000000" w:themeColor="text1"/>
          <w:sz w:val="32"/>
          <w:szCs w:val="32"/>
          <w:cs/>
        </w:rPr>
        <w:t>มี</w:t>
      </w:r>
      <w:r w:rsidRPr="000D18E1">
        <w:rPr>
          <w:rFonts w:ascii="Angsana New" w:eastAsia="Arial" w:hAnsi="Angsana New"/>
          <w:sz w:val="32"/>
          <w:szCs w:val="32"/>
          <w:cs/>
        </w:rPr>
        <w:t xml:space="preserve">ระยะเวลา </w:t>
      </w:r>
      <w:r w:rsidR="000D18E1" w:rsidRPr="000D18E1">
        <w:rPr>
          <w:rFonts w:ascii="Angsana New" w:eastAsia="Arial" w:hAnsi="Angsana New"/>
          <w:sz w:val="32"/>
          <w:szCs w:val="32"/>
        </w:rPr>
        <w:t>30</w:t>
      </w:r>
      <w:r w:rsidRPr="000D18E1">
        <w:rPr>
          <w:rFonts w:ascii="Angsana New" w:eastAsia="Arial" w:hAnsi="Angsana New"/>
          <w:sz w:val="32"/>
          <w:szCs w:val="32"/>
        </w:rPr>
        <w:t xml:space="preserve"> </w:t>
      </w:r>
      <w:r w:rsidRPr="000D18E1">
        <w:rPr>
          <w:rFonts w:ascii="Angsana New" w:eastAsia="Arial" w:hAnsi="Angsana New"/>
          <w:sz w:val="32"/>
          <w:szCs w:val="32"/>
          <w:cs/>
        </w:rPr>
        <w:t>วัน</w:t>
      </w:r>
      <w:r w:rsidRPr="000D18E1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0D18E1" w:rsidRPr="000D18E1">
        <w:rPr>
          <w:rFonts w:ascii="Angsana New" w:eastAsia="Arial" w:hAnsi="Angsana New"/>
          <w:sz w:val="32"/>
          <w:szCs w:val="32"/>
        </w:rPr>
        <w:t>60</w:t>
      </w:r>
      <w:r w:rsidRPr="000D18E1">
        <w:rPr>
          <w:rFonts w:ascii="Angsana New" w:eastAsia="Arial" w:hAnsi="Angsana New"/>
          <w:sz w:val="32"/>
          <w:szCs w:val="32"/>
        </w:rPr>
        <w:t xml:space="preserve"> </w:t>
      </w:r>
      <w:r w:rsidRPr="000D18E1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2BADF90D" w14:textId="093306D1" w:rsidR="00E77129" w:rsidRPr="00E75741" w:rsidRDefault="00E77129" w:rsidP="009E42C6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C0285F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13"/>
        <w:gridCol w:w="7"/>
      </w:tblGrid>
      <w:tr w:rsidR="00100E43" w:rsidRPr="00E75741" w14:paraId="2021DD92" w14:textId="77777777" w:rsidTr="00100E43">
        <w:trPr>
          <w:gridAfter w:val="1"/>
          <w:wAfter w:w="7" w:type="dxa"/>
          <w:trHeight w:val="375"/>
          <w:tblHeader/>
        </w:trPr>
        <w:tc>
          <w:tcPr>
            <w:tcW w:w="9083" w:type="dxa"/>
            <w:gridSpan w:val="3"/>
            <w:vAlign w:val="bottom"/>
          </w:tcPr>
          <w:p w14:paraId="4C381F9E" w14:textId="77777777" w:rsidR="00100E43" w:rsidRPr="00E75741" w:rsidRDefault="00100E43" w:rsidP="00EB706D">
            <w:pPr>
              <w:tabs>
                <w:tab w:val="decimal" w:pos="978"/>
              </w:tabs>
              <w:spacing w:line="240" w:lineRule="auto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00E43" w:rsidRPr="00E75741" w14:paraId="408202B3" w14:textId="77777777" w:rsidTr="00100E43">
        <w:trPr>
          <w:trHeight w:val="80"/>
          <w:tblHeader/>
        </w:trPr>
        <w:tc>
          <w:tcPr>
            <w:tcW w:w="5850" w:type="dxa"/>
          </w:tcPr>
          <w:p w14:paraId="4E3DF677" w14:textId="77777777" w:rsidR="00100E43" w:rsidRPr="00E75741" w:rsidRDefault="00100E43" w:rsidP="00EB706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A25178F" w14:textId="77777777" w:rsidR="00100E43" w:rsidRPr="00E75741" w:rsidRDefault="00100E43" w:rsidP="00EB706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75741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C05AB1B" w14:textId="77777777" w:rsidR="00100E43" w:rsidRPr="00E75741" w:rsidRDefault="00100E43" w:rsidP="00EB706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0EC5" w:rsidRPr="00E75741" w14:paraId="65C304C6" w14:textId="77777777" w:rsidTr="00640EC5">
        <w:trPr>
          <w:trHeight w:val="80"/>
          <w:tblHeader/>
        </w:trPr>
        <w:tc>
          <w:tcPr>
            <w:tcW w:w="5850" w:type="dxa"/>
          </w:tcPr>
          <w:p w14:paraId="56AE6957" w14:textId="77777777" w:rsidR="00640EC5" w:rsidRPr="00E75741" w:rsidRDefault="00640EC5" w:rsidP="00640EC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C0C000D" w14:textId="2DEF7FDE" w:rsidR="00640EC5" w:rsidRPr="00E75741" w:rsidRDefault="00640EC5" w:rsidP="00640E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36ADD91" w14:textId="344CD057" w:rsidR="00640EC5" w:rsidRPr="00E75741" w:rsidRDefault="00640EC5" w:rsidP="00640E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34A54" w:rsidRPr="00E75741" w14:paraId="02906906" w14:textId="77777777" w:rsidTr="00100E43">
        <w:trPr>
          <w:trHeight w:val="79"/>
        </w:trPr>
        <w:tc>
          <w:tcPr>
            <w:tcW w:w="5850" w:type="dxa"/>
            <w:hideMark/>
          </w:tcPr>
          <w:p w14:paraId="059B1EF0" w14:textId="77777777" w:rsidR="00B34A54" w:rsidRPr="00E75741" w:rsidRDefault="00B34A54" w:rsidP="00B34A54">
            <w:pPr>
              <w:spacing w:line="240" w:lineRule="auto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620" w:type="dxa"/>
            <w:vAlign w:val="bottom"/>
          </w:tcPr>
          <w:p w14:paraId="2AFE8C18" w14:textId="4C15AC25" w:rsidR="00B34A54" w:rsidRPr="00FE7641" w:rsidRDefault="00B34A54" w:rsidP="00B3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E7641">
              <w:rPr>
                <w:rFonts w:ascii="Angsana New" w:hAnsi="Angsana New"/>
                <w:sz w:val="32"/>
                <w:szCs w:val="32"/>
              </w:rPr>
              <w:t>(2,536)</w:t>
            </w:r>
          </w:p>
        </w:tc>
        <w:tc>
          <w:tcPr>
            <w:tcW w:w="1620" w:type="dxa"/>
            <w:gridSpan w:val="2"/>
            <w:vAlign w:val="bottom"/>
          </w:tcPr>
          <w:p w14:paraId="02514353" w14:textId="3ECC4878" w:rsidR="00B34A54" w:rsidRPr="006131F3" w:rsidRDefault="00B34A54" w:rsidP="00B3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131F3">
              <w:rPr>
                <w:rFonts w:ascii="Angsana New" w:hAnsi="Angsana New"/>
                <w:sz w:val="32"/>
                <w:szCs w:val="32"/>
              </w:rPr>
              <w:t>(1,934)</w:t>
            </w:r>
          </w:p>
        </w:tc>
      </w:tr>
      <w:tr w:rsidR="008258D3" w:rsidRPr="00E75741" w14:paraId="79B6E5CA" w14:textId="77777777" w:rsidTr="00100E43">
        <w:trPr>
          <w:trHeight w:val="79"/>
        </w:trPr>
        <w:tc>
          <w:tcPr>
            <w:tcW w:w="5850" w:type="dxa"/>
          </w:tcPr>
          <w:p w14:paraId="01A5CC30" w14:textId="6F46E22E" w:rsidR="008258D3" w:rsidRPr="00E75741" w:rsidRDefault="008258D3" w:rsidP="008258D3">
            <w:pPr>
              <w:spacing w:line="240" w:lineRule="auto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097118C" w14:textId="799261E1" w:rsidR="008258D3" w:rsidRPr="00FE7641" w:rsidRDefault="008258D3" w:rsidP="00825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(3,820)</w:t>
            </w:r>
          </w:p>
        </w:tc>
        <w:tc>
          <w:tcPr>
            <w:tcW w:w="1620" w:type="dxa"/>
            <w:gridSpan w:val="2"/>
            <w:vAlign w:val="bottom"/>
          </w:tcPr>
          <w:p w14:paraId="4E8905F8" w14:textId="06128EA7" w:rsidR="008258D3" w:rsidRPr="006131F3" w:rsidRDefault="008258D3" w:rsidP="00825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8258D3" w:rsidRPr="00E75741" w14:paraId="4D4AE29B" w14:textId="77777777" w:rsidTr="00100E43">
        <w:trPr>
          <w:trHeight w:val="70"/>
        </w:trPr>
        <w:tc>
          <w:tcPr>
            <w:tcW w:w="5850" w:type="dxa"/>
            <w:hideMark/>
          </w:tcPr>
          <w:p w14:paraId="789A6965" w14:textId="77777777" w:rsidR="008258D3" w:rsidRPr="00E75741" w:rsidRDefault="008258D3" w:rsidP="008258D3">
            <w:pPr>
              <w:spacing w:line="240" w:lineRule="auto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620" w:type="dxa"/>
            <w:vAlign w:val="bottom"/>
          </w:tcPr>
          <w:p w14:paraId="56CA4100" w14:textId="3F258240" w:rsidR="008258D3" w:rsidRPr="00FE7641" w:rsidRDefault="008258D3" w:rsidP="008258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E7641">
              <w:rPr>
                <w:rFonts w:ascii="Angsana New" w:hAnsi="Angsana New"/>
                <w:sz w:val="32"/>
                <w:szCs w:val="32"/>
              </w:rPr>
              <w:t>(6,356)</w:t>
            </w:r>
          </w:p>
        </w:tc>
        <w:tc>
          <w:tcPr>
            <w:tcW w:w="1620" w:type="dxa"/>
            <w:gridSpan w:val="2"/>
            <w:vAlign w:val="bottom"/>
          </w:tcPr>
          <w:p w14:paraId="282C79D7" w14:textId="31762D99" w:rsidR="008258D3" w:rsidRPr="006131F3" w:rsidRDefault="008258D3" w:rsidP="008258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131F3">
              <w:rPr>
                <w:rFonts w:ascii="Angsana New" w:hAnsi="Angsana New"/>
                <w:sz w:val="32"/>
                <w:szCs w:val="32"/>
              </w:rPr>
              <w:t>(2,536)</w:t>
            </w:r>
          </w:p>
        </w:tc>
      </w:tr>
    </w:tbl>
    <w:p w14:paraId="4CE4224F" w14:textId="063D7C33" w:rsidR="00956AD2" w:rsidRPr="00E75741" w:rsidRDefault="00BB551A" w:rsidP="00E77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662775">
        <w:rPr>
          <w:rFonts w:ascii="Angsana New" w:hAnsi="Angsana New"/>
          <w:b/>
          <w:bCs/>
          <w:sz w:val="32"/>
          <w:szCs w:val="32"/>
        </w:rPr>
        <w:t>9</w:t>
      </w:r>
      <w:r w:rsidR="00A27C74" w:rsidRPr="00662775">
        <w:rPr>
          <w:rFonts w:ascii="Angsana New" w:hAnsi="Angsana New"/>
          <w:b/>
          <w:bCs/>
          <w:sz w:val="32"/>
          <w:szCs w:val="32"/>
        </w:rPr>
        <w:t>.</w:t>
      </w:r>
      <w:r w:rsidR="00956AD2" w:rsidRPr="00662775">
        <w:rPr>
          <w:rFonts w:ascii="Angsana New" w:hAnsi="Angsana New"/>
          <w:b/>
          <w:bCs/>
          <w:sz w:val="32"/>
          <w:szCs w:val="32"/>
        </w:rPr>
        <w:tab/>
      </w:r>
      <w:r w:rsidR="00956AD2" w:rsidRPr="0066277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F7DA4" w:rsidRPr="00E75741" w14:paraId="5E89D18D" w14:textId="77777777" w:rsidTr="002D53F5">
        <w:trPr>
          <w:trHeight w:val="306"/>
        </w:trPr>
        <w:tc>
          <w:tcPr>
            <w:tcW w:w="1530" w:type="dxa"/>
          </w:tcPr>
          <w:p w14:paraId="67050DE8" w14:textId="77777777" w:rsidR="005F7DA4" w:rsidRPr="00E75741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7F37BFC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2E8524E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5AA596C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73354AF7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7DA4" w:rsidRPr="00E75741" w14:paraId="0FAFA402" w14:textId="77777777" w:rsidTr="002D53F5">
        <w:trPr>
          <w:trHeight w:val="279"/>
        </w:trPr>
        <w:tc>
          <w:tcPr>
            <w:tcW w:w="1530" w:type="dxa"/>
          </w:tcPr>
          <w:p w14:paraId="6838F6BF" w14:textId="77777777" w:rsidR="005F7DA4" w:rsidRPr="00E75741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6C5EE622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7DA4" w:rsidRPr="00E75741" w14:paraId="0AB869C5" w14:textId="77777777" w:rsidTr="002D53F5">
        <w:trPr>
          <w:trHeight w:val="547"/>
        </w:trPr>
        <w:tc>
          <w:tcPr>
            <w:tcW w:w="1530" w:type="dxa"/>
          </w:tcPr>
          <w:p w14:paraId="6033ABBA" w14:textId="77777777" w:rsidR="005F7DA4" w:rsidRPr="00E75741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94FF7F4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E82F5F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256E2049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0CD96305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="00324382" w:rsidRPr="00E757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  <w:r w:rsidR="00324382" w:rsidRPr="00E757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3E2B64" w:rsidRPr="00E75741" w14:paraId="243D9D02" w14:textId="77777777" w:rsidTr="002D53F5">
        <w:trPr>
          <w:trHeight w:val="279"/>
        </w:trPr>
        <w:tc>
          <w:tcPr>
            <w:tcW w:w="1530" w:type="dxa"/>
          </w:tcPr>
          <w:p w14:paraId="5FBE71D2" w14:textId="77777777" w:rsidR="003E2B64" w:rsidRPr="00E75741" w:rsidRDefault="003E2B64" w:rsidP="003E2B64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8217B87" w14:textId="3A3C574C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78CB5A6" w14:textId="65C3415C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5C215F58" w14:textId="4FD175C3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07539C19" w14:textId="5494CD7E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D98187D" w14:textId="6122ADA6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3EF05019" w14:textId="02B1BFFB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E2B64" w:rsidRPr="00E75741" w14:paraId="759F8E8F" w14:textId="77777777" w:rsidTr="002D53F5">
        <w:trPr>
          <w:trHeight w:val="216"/>
        </w:trPr>
        <w:tc>
          <w:tcPr>
            <w:tcW w:w="1530" w:type="dxa"/>
          </w:tcPr>
          <w:p w14:paraId="6ABD2BF7" w14:textId="77777777" w:rsidR="003E2B64" w:rsidRPr="00E75741" w:rsidRDefault="003E2B64" w:rsidP="003E2B64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764CA58D" w14:textId="0C038311" w:rsidR="003E2B64" w:rsidRPr="00E75741" w:rsidRDefault="00D30E9C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463,67</w:t>
            </w:r>
            <w:r w:rsidR="007329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7817F7" w14:textId="4BADA968" w:rsidR="003E2B64" w:rsidRPr="00E75741" w:rsidRDefault="003E2B64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471,965</w:t>
            </w:r>
          </w:p>
        </w:tc>
        <w:tc>
          <w:tcPr>
            <w:tcW w:w="1259" w:type="dxa"/>
            <w:shd w:val="clear" w:color="auto" w:fill="auto"/>
          </w:tcPr>
          <w:p w14:paraId="1B3C67C7" w14:textId="49CEFCD5" w:rsidR="003E2B64" w:rsidRPr="00E75741" w:rsidRDefault="003002A0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(13,624)</w:t>
            </w:r>
          </w:p>
        </w:tc>
        <w:tc>
          <w:tcPr>
            <w:tcW w:w="1259" w:type="dxa"/>
            <w:shd w:val="clear" w:color="auto" w:fill="auto"/>
          </w:tcPr>
          <w:p w14:paraId="7765F94F" w14:textId="6522E8A8" w:rsidR="003E2B64" w:rsidRPr="00E75741" w:rsidRDefault="003E2B64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E1A387F" w14:textId="7815043B" w:rsidR="003E2B64" w:rsidRPr="00E75741" w:rsidRDefault="003002A0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450,04</w:t>
            </w:r>
            <w:r w:rsidR="0073299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14:paraId="6EF63015" w14:textId="7C7AE9B8" w:rsidR="003E2B64" w:rsidRPr="00E75741" w:rsidRDefault="003E2B64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460,619</w:t>
            </w:r>
          </w:p>
        </w:tc>
      </w:tr>
      <w:tr w:rsidR="003E2B64" w:rsidRPr="00E75741" w14:paraId="45E1D5FF" w14:textId="77777777" w:rsidTr="00E07C1D">
        <w:trPr>
          <w:trHeight w:val="396"/>
        </w:trPr>
        <w:tc>
          <w:tcPr>
            <w:tcW w:w="1530" w:type="dxa"/>
          </w:tcPr>
          <w:p w14:paraId="052D0AC0" w14:textId="77777777" w:rsidR="003E2B64" w:rsidRPr="00E75741" w:rsidRDefault="003E2B64" w:rsidP="003E2B64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2C021289" w14:textId="798264A9" w:rsidR="003E2B64" w:rsidRPr="00E75741" w:rsidRDefault="003002A0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68DE0BE" w14:textId="126521A5" w:rsidR="003E2B64" w:rsidRPr="00E75741" w:rsidRDefault="003E2B64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59" w:type="dxa"/>
            <w:shd w:val="clear" w:color="auto" w:fill="auto"/>
          </w:tcPr>
          <w:p w14:paraId="6BF3C418" w14:textId="24C650C5" w:rsidR="003E2B64" w:rsidRPr="00E75741" w:rsidRDefault="003002A0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01B6BC37" w14:textId="4264BCFD" w:rsidR="003E2B64" w:rsidRPr="00E75741" w:rsidRDefault="003E2B64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A5F483F" w14:textId="7195AB6F" w:rsidR="003E2B64" w:rsidRPr="00E75741" w:rsidRDefault="003002A0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27,765</w:t>
            </w:r>
          </w:p>
        </w:tc>
        <w:tc>
          <w:tcPr>
            <w:tcW w:w="1259" w:type="dxa"/>
            <w:shd w:val="clear" w:color="auto" w:fill="auto"/>
          </w:tcPr>
          <w:p w14:paraId="1463708F" w14:textId="4EF18316" w:rsidR="003E2B64" w:rsidRPr="00E75741" w:rsidRDefault="003E2B64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</w:tr>
      <w:tr w:rsidR="003E2B64" w:rsidRPr="00E75741" w14:paraId="39CB33B8" w14:textId="77777777" w:rsidTr="00035756">
        <w:trPr>
          <w:trHeight w:val="378"/>
        </w:trPr>
        <w:tc>
          <w:tcPr>
            <w:tcW w:w="1530" w:type="dxa"/>
          </w:tcPr>
          <w:p w14:paraId="03DB6C62" w14:textId="77777777" w:rsidR="003E2B64" w:rsidRPr="00E75741" w:rsidRDefault="003E2B64" w:rsidP="003E2B64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3D9AFCA" w14:textId="782D8110" w:rsidR="003E2B64" w:rsidRPr="00E75741" w:rsidRDefault="003002A0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491,43</w:t>
            </w:r>
            <w:r w:rsidR="0073299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39971A" w14:textId="223ED33D" w:rsidR="003E2B64" w:rsidRPr="00E75741" w:rsidRDefault="003E2B64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475,929</w:t>
            </w:r>
          </w:p>
        </w:tc>
        <w:tc>
          <w:tcPr>
            <w:tcW w:w="1259" w:type="dxa"/>
            <w:shd w:val="clear" w:color="auto" w:fill="auto"/>
          </w:tcPr>
          <w:p w14:paraId="39667532" w14:textId="4C251934" w:rsidR="003E2B64" w:rsidRPr="00E75741" w:rsidRDefault="003002A0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(13,624)</w:t>
            </w:r>
          </w:p>
        </w:tc>
        <w:tc>
          <w:tcPr>
            <w:tcW w:w="1259" w:type="dxa"/>
            <w:shd w:val="clear" w:color="auto" w:fill="auto"/>
          </w:tcPr>
          <w:p w14:paraId="2AAAD436" w14:textId="62A8BE6B" w:rsidR="003E2B64" w:rsidRPr="00E75741" w:rsidRDefault="003E2B64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9BD54F" w14:textId="6A4DF2F5" w:rsidR="003E2B64" w:rsidRPr="00E75741" w:rsidRDefault="003002A0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477,81</w:t>
            </w:r>
            <w:r w:rsidR="0073299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535332A8" w14:textId="21535760" w:rsidR="003E2B64" w:rsidRPr="00E75741" w:rsidRDefault="003E2B64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464,583</w:t>
            </w:r>
          </w:p>
        </w:tc>
      </w:tr>
    </w:tbl>
    <w:p w14:paraId="694746CF" w14:textId="7621D1D3" w:rsidR="007C2B92" w:rsidRPr="00E75741" w:rsidRDefault="007C2B92"/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F7DA4" w:rsidRPr="00E75741" w14:paraId="45F47F15" w14:textId="77777777" w:rsidTr="00AE2849">
        <w:trPr>
          <w:trHeight w:val="261"/>
        </w:trPr>
        <w:tc>
          <w:tcPr>
            <w:tcW w:w="1530" w:type="dxa"/>
          </w:tcPr>
          <w:p w14:paraId="6E744FA9" w14:textId="77777777" w:rsidR="005F7DA4" w:rsidRPr="00E75741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7F20E5C6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C1BE5FA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55263D6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4CCF58B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7DA4" w:rsidRPr="00E75741" w14:paraId="1CD815B3" w14:textId="77777777" w:rsidTr="00AE2849">
        <w:trPr>
          <w:trHeight w:val="372"/>
        </w:trPr>
        <w:tc>
          <w:tcPr>
            <w:tcW w:w="1530" w:type="dxa"/>
          </w:tcPr>
          <w:p w14:paraId="4FBC1B33" w14:textId="77777777" w:rsidR="005F7DA4" w:rsidRPr="00E75741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7E6C53CF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A4" w:rsidRPr="00E75741" w14:paraId="18F69F82" w14:textId="77777777" w:rsidTr="00AE2849">
        <w:trPr>
          <w:trHeight w:val="547"/>
        </w:trPr>
        <w:tc>
          <w:tcPr>
            <w:tcW w:w="1530" w:type="dxa"/>
          </w:tcPr>
          <w:p w14:paraId="28C54447" w14:textId="77777777" w:rsidR="005F7DA4" w:rsidRPr="00E75741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2D91FE0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A8A42C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6AF16FC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61183B5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3E2B64" w:rsidRPr="00E75741" w14:paraId="61BC67ED" w14:textId="77777777" w:rsidTr="00AE2849">
        <w:trPr>
          <w:trHeight w:val="144"/>
        </w:trPr>
        <w:tc>
          <w:tcPr>
            <w:tcW w:w="1530" w:type="dxa"/>
          </w:tcPr>
          <w:p w14:paraId="4851EF4E" w14:textId="77777777" w:rsidR="003E2B64" w:rsidRPr="00E75741" w:rsidRDefault="003E2B64" w:rsidP="003E2B6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A565C34" w14:textId="49D84CF4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E1BFAB4" w14:textId="3068323D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026D8DA2" w14:textId="6DEE0DEB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3FDF22D8" w14:textId="62CB71C1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E488BA4" w14:textId="44F1D0B1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14:paraId="7021F4E2" w14:textId="2BBB67D8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E2B64" w:rsidRPr="00E75741" w14:paraId="7DFC3B90" w14:textId="77777777" w:rsidTr="00AE2849">
        <w:trPr>
          <w:trHeight w:val="171"/>
        </w:trPr>
        <w:tc>
          <w:tcPr>
            <w:tcW w:w="1530" w:type="dxa"/>
          </w:tcPr>
          <w:p w14:paraId="13EBE99C" w14:textId="77777777" w:rsidR="003E2B64" w:rsidRPr="00E75741" w:rsidRDefault="003E2B64" w:rsidP="003E2B6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5C6DB879" w14:textId="6CDA3EE8" w:rsidR="003E2B64" w:rsidRPr="00E75741" w:rsidRDefault="003002A0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427,00</w:t>
            </w:r>
            <w:r w:rsidR="00B3416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84AD9A3" w14:textId="0D51844E" w:rsidR="003E2B64" w:rsidRPr="00E75741" w:rsidRDefault="003E2B64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432,369</w:t>
            </w:r>
          </w:p>
        </w:tc>
        <w:tc>
          <w:tcPr>
            <w:tcW w:w="1259" w:type="dxa"/>
            <w:shd w:val="clear" w:color="auto" w:fill="auto"/>
          </w:tcPr>
          <w:p w14:paraId="6A8C40B1" w14:textId="500F3629" w:rsidR="003E2B64" w:rsidRPr="00E75741" w:rsidRDefault="003002A0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(11,62</w:t>
            </w:r>
            <w:r w:rsidR="008317D5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19AB785" w14:textId="32E94452" w:rsidR="003E2B64" w:rsidRPr="00E75741" w:rsidRDefault="003E2B64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77F2E66" w14:textId="5DD17B18" w:rsidR="003E2B64" w:rsidRPr="00E75741" w:rsidRDefault="003002A0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415,376</w:t>
            </w:r>
          </w:p>
        </w:tc>
        <w:tc>
          <w:tcPr>
            <w:tcW w:w="1259" w:type="dxa"/>
            <w:shd w:val="clear" w:color="auto" w:fill="auto"/>
          </w:tcPr>
          <w:p w14:paraId="7523EB06" w14:textId="578F3E56" w:rsidR="003E2B64" w:rsidRPr="00E75741" w:rsidRDefault="003E2B64" w:rsidP="003E2B64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421,023</w:t>
            </w:r>
          </w:p>
        </w:tc>
      </w:tr>
      <w:tr w:rsidR="003E2B64" w:rsidRPr="00E75741" w14:paraId="08268FE7" w14:textId="77777777" w:rsidTr="00035756">
        <w:trPr>
          <w:trHeight w:val="189"/>
        </w:trPr>
        <w:tc>
          <w:tcPr>
            <w:tcW w:w="1530" w:type="dxa"/>
          </w:tcPr>
          <w:p w14:paraId="50860337" w14:textId="77777777" w:rsidR="003E2B64" w:rsidRPr="00E75741" w:rsidRDefault="003E2B64" w:rsidP="003E2B64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0363138" w14:textId="6FCF8C52" w:rsidR="003E2B64" w:rsidRPr="00E75741" w:rsidRDefault="003002A0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A0AFBD2" w14:textId="2D574029" w:rsidR="003E2B64" w:rsidRPr="00E75741" w:rsidRDefault="003E2B64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59" w:type="dxa"/>
            <w:shd w:val="clear" w:color="auto" w:fill="auto"/>
          </w:tcPr>
          <w:p w14:paraId="126B9643" w14:textId="3E8AFDD0" w:rsidR="003E2B64" w:rsidRPr="00E75741" w:rsidRDefault="003002A0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4703C44" w14:textId="04CF97A1" w:rsidR="003E2B64" w:rsidRPr="00E75741" w:rsidRDefault="003E2B64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C4D1D3" w14:textId="6489524B" w:rsidR="003E2B64" w:rsidRPr="00E75741" w:rsidRDefault="003002A0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27,765</w:t>
            </w:r>
          </w:p>
        </w:tc>
        <w:tc>
          <w:tcPr>
            <w:tcW w:w="1259" w:type="dxa"/>
            <w:shd w:val="clear" w:color="auto" w:fill="auto"/>
          </w:tcPr>
          <w:p w14:paraId="39B24C51" w14:textId="521A4A18" w:rsidR="003E2B64" w:rsidRPr="00E75741" w:rsidRDefault="003E2B64" w:rsidP="003E2B6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</w:tr>
      <w:tr w:rsidR="003E2B64" w:rsidRPr="00E75741" w14:paraId="3EEA5376" w14:textId="77777777" w:rsidTr="00E07C1D">
        <w:trPr>
          <w:trHeight w:val="459"/>
        </w:trPr>
        <w:tc>
          <w:tcPr>
            <w:tcW w:w="1530" w:type="dxa"/>
          </w:tcPr>
          <w:p w14:paraId="4A6B478A" w14:textId="77777777" w:rsidR="003E2B64" w:rsidRPr="00E75741" w:rsidRDefault="003E2B64" w:rsidP="003E2B6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0A462EF" w14:textId="57A49E7A" w:rsidR="003E2B64" w:rsidRPr="00E75741" w:rsidRDefault="003002A0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454,7</w:t>
            </w:r>
            <w:r w:rsidR="008317D5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D743096" w14:textId="55995F46" w:rsidR="003E2B64" w:rsidRPr="00E75741" w:rsidRDefault="003E2B64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436,333</w:t>
            </w:r>
          </w:p>
        </w:tc>
        <w:tc>
          <w:tcPr>
            <w:tcW w:w="1259" w:type="dxa"/>
            <w:shd w:val="clear" w:color="auto" w:fill="auto"/>
          </w:tcPr>
          <w:p w14:paraId="3D78A217" w14:textId="239B4995" w:rsidR="003E2B64" w:rsidRPr="00E75741" w:rsidRDefault="003002A0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(11,62</w:t>
            </w:r>
            <w:r w:rsidR="008317D5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7EF1DA7" w14:textId="39ABAA84" w:rsidR="003E2B64" w:rsidRPr="00E75741" w:rsidRDefault="003E2B64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B516C95" w14:textId="6300FD40" w:rsidR="003E2B64" w:rsidRPr="00E75741" w:rsidRDefault="003002A0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443,141</w:t>
            </w:r>
          </w:p>
        </w:tc>
        <w:tc>
          <w:tcPr>
            <w:tcW w:w="1259" w:type="dxa"/>
            <w:shd w:val="clear" w:color="auto" w:fill="auto"/>
          </w:tcPr>
          <w:p w14:paraId="4DBF4C98" w14:textId="6FB9A103" w:rsidR="003E2B64" w:rsidRPr="00E75741" w:rsidRDefault="003E2B64" w:rsidP="003E2B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424,987</w:t>
            </w:r>
          </w:p>
        </w:tc>
      </w:tr>
    </w:tbl>
    <w:p w14:paraId="125A7A45" w14:textId="5B6E854F" w:rsidR="00FC77A9" w:rsidRPr="00662775" w:rsidRDefault="003633CA" w:rsidP="00FC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75741">
        <w:rPr>
          <w:rFonts w:ascii="Angsana New" w:hAnsi="Angsana New"/>
          <w:color w:val="000000"/>
          <w:sz w:val="32"/>
          <w:szCs w:val="32"/>
          <w:cs/>
        </w:rPr>
        <w:tab/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FC77A9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3E2B64">
        <w:rPr>
          <w:rFonts w:ascii="Angsana New" w:hAnsi="Angsana New"/>
          <w:color w:val="000000"/>
          <w:sz w:val="32"/>
          <w:szCs w:val="32"/>
        </w:rPr>
        <w:t>2567</w:t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090B" w:rsidRPr="00E757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>มีการปรับลด</w:t>
      </w:r>
      <w:r w:rsidR="008258D3">
        <w:rPr>
          <w:rFonts w:ascii="Angsana New" w:hAnsi="Angsana New" w:hint="cs"/>
          <w:color w:val="000000"/>
          <w:sz w:val="32"/>
          <w:szCs w:val="32"/>
          <w:cs/>
        </w:rPr>
        <w:t>ราคาทุนของ</w:t>
      </w:r>
      <w:r w:rsidR="00FC77A9" w:rsidRPr="00662775">
        <w:rPr>
          <w:rFonts w:ascii="Angsana New" w:hAnsi="Angsana New" w:hint="cs"/>
          <w:color w:val="000000"/>
          <w:sz w:val="32"/>
          <w:szCs w:val="32"/>
          <w:cs/>
        </w:rPr>
        <w:t>สินค้าคงเหลือ</w:t>
      </w:r>
      <w:r w:rsidR="008258D3">
        <w:rPr>
          <w:rFonts w:ascii="Angsana New" w:hAnsi="Angsana New" w:hint="cs"/>
          <w:color w:val="000000"/>
          <w:sz w:val="32"/>
          <w:szCs w:val="32"/>
          <w:cs/>
        </w:rPr>
        <w:t>ให้เป็นมูลค่าสุทธิที่จะได้รับ</w:t>
      </w:r>
      <w:r w:rsidR="00FC77A9" w:rsidRPr="00662775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FC77A9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A56316" w:rsidRPr="00662775">
        <w:rPr>
          <w:rFonts w:ascii="Angsana New" w:hAnsi="Angsana New"/>
          <w:color w:val="000000"/>
          <w:sz w:val="32"/>
          <w:szCs w:val="32"/>
        </w:rPr>
        <w:t>2.3</w:t>
      </w:r>
      <w:r w:rsidR="00FC77A9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FC77A9" w:rsidRPr="0066277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5C17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035C17" w:rsidRPr="00662775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35C17" w:rsidRPr="00662775">
        <w:rPr>
          <w:rFonts w:ascii="Angsana New" w:hAnsi="Angsana New"/>
          <w:color w:val="000000"/>
          <w:sz w:val="32"/>
          <w:szCs w:val="32"/>
        </w:rPr>
        <w:t xml:space="preserve">: </w:t>
      </w:r>
      <w:r w:rsidR="001008E5" w:rsidRPr="00662775">
        <w:rPr>
          <w:rFonts w:ascii="Angsana New" w:hAnsi="Angsana New"/>
          <w:color w:val="000000"/>
          <w:sz w:val="32"/>
          <w:szCs w:val="32"/>
        </w:rPr>
        <w:t>0.3</w:t>
      </w:r>
      <w:r w:rsidR="00035C17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035C17" w:rsidRPr="0066277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5C17" w:rsidRPr="00662775">
        <w:rPr>
          <w:rFonts w:ascii="Angsana New" w:hAnsi="Angsana New"/>
          <w:color w:val="000000"/>
          <w:sz w:val="32"/>
          <w:szCs w:val="32"/>
        </w:rPr>
        <w:t xml:space="preserve">) </w:t>
      </w:r>
      <w:r w:rsidR="00FC77A9" w:rsidRPr="00662775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8258D3">
        <w:rPr>
          <w:rFonts w:ascii="Angsana New" w:hAnsi="Angsana New" w:hint="cs"/>
          <w:color w:val="000000"/>
          <w:sz w:val="32"/>
          <w:szCs w:val="32"/>
          <w:cs/>
        </w:rPr>
        <w:t>แสดงเป็นส่วนหนึ่งของต้นทุนขาย</w:t>
      </w:r>
    </w:p>
    <w:p w14:paraId="3E90B374" w14:textId="7538D7E1" w:rsidR="00DA190F" w:rsidRPr="00E75741" w:rsidRDefault="00D64181" w:rsidP="00FC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62775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035C17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3E2B64" w:rsidRPr="00662775">
        <w:rPr>
          <w:rFonts w:ascii="Angsana New" w:hAnsi="Angsana New"/>
          <w:color w:val="000000"/>
          <w:sz w:val="32"/>
          <w:szCs w:val="32"/>
        </w:rPr>
        <w:t>2566</w:t>
      </w:r>
      <w:r w:rsidR="00100E43" w:rsidRPr="0066277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C3A4B" w:rsidRPr="00662775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กลุ่มบริษัทมีการกลับรายการปรับลดมูลค่าสินค้าคงเหลือจำนวน</w:t>
      </w:r>
      <w:r w:rsidR="001C3A4B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835079">
        <w:rPr>
          <w:rFonts w:ascii="Angsana New" w:hAnsi="Angsana New"/>
          <w:color w:val="000000"/>
          <w:sz w:val="32"/>
          <w:szCs w:val="32"/>
        </w:rPr>
        <w:t>6.9</w:t>
      </w:r>
      <w:r w:rsidR="001C3A4B" w:rsidRPr="00662775">
        <w:rPr>
          <w:rFonts w:ascii="Angsana New" w:hAnsi="Angsana New"/>
          <w:color w:val="000000"/>
          <w:sz w:val="32"/>
          <w:szCs w:val="32"/>
        </w:rPr>
        <w:t xml:space="preserve"> </w:t>
      </w:r>
      <w:r w:rsidR="001C3A4B" w:rsidRPr="0066277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35079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: </w:t>
      </w:r>
      <w:r w:rsidR="00835079">
        <w:rPr>
          <w:rFonts w:ascii="Angsana New" w:hAnsi="Angsana New"/>
          <w:color w:val="000000"/>
          <w:sz w:val="32"/>
          <w:szCs w:val="32"/>
        </w:rPr>
        <w:t xml:space="preserve">6.9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)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140BA720" w14:textId="77777777" w:rsidR="0049618D" w:rsidRPr="00E75741" w:rsidRDefault="0049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br w:type="page"/>
      </w:r>
    </w:p>
    <w:p w14:paraId="08ECA127" w14:textId="1C297207" w:rsidR="00F76653" w:rsidRPr="00E75741" w:rsidRDefault="00C254B0" w:rsidP="00F76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6277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76653" w:rsidRPr="00662775">
        <w:rPr>
          <w:rFonts w:ascii="Angsana New" w:hAnsi="Angsana New"/>
          <w:b/>
          <w:bCs/>
          <w:sz w:val="32"/>
          <w:szCs w:val="32"/>
        </w:rPr>
        <w:t>.</w:t>
      </w:r>
      <w:r w:rsidR="00F76653" w:rsidRPr="00662775">
        <w:rPr>
          <w:rFonts w:ascii="Angsana New" w:hAnsi="Angsana New"/>
          <w:b/>
          <w:bCs/>
          <w:sz w:val="32"/>
          <w:szCs w:val="32"/>
        </w:rPr>
        <w:tab/>
      </w:r>
      <w:r w:rsidR="00F76653" w:rsidRPr="0066277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8EF10E2" w14:textId="77777777" w:rsidR="00F76653" w:rsidRPr="00E75741" w:rsidRDefault="00F76653" w:rsidP="00F76653">
      <w:pPr>
        <w:jc w:val="right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</w:rPr>
        <w:t>(</w:t>
      </w:r>
      <w:r w:rsidRPr="00E75741">
        <w:rPr>
          <w:rFonts w:ascii="Angsana New" w:hAnsi="Angsana New" w:hint="cs"/>
          <w:sz w:val="32"/>
          <w:szCs w:val="32"/>
          <w:cs/>
        </w:rPr>
        <w:t>หน่วย</w:t>
      </w:r>
      <w:r w:rsidRPr="00E75741">
        <w:rPr>
          <w:rFonts w:ascii="Angsana New" w:hAnsi="Angsana New" w:hint="cs"/>
          <w:sz w:val="32"/>
          <w:szCs w:val="32"/>
        </w:rPr>
        <w:t xml:space="preserve">: </w:t>
      </w:r>
      <w:r w:rsidRPr="00E75741">
        <w:rPr>
          <w:rFonts w:ascii="Angsana New" w:hAnsi="Angsana New" w:hint="cs"/>
          <w:sz w:val="32"/>
          <w:szCs w:val="32"/>
          <w:cs/>
        </w:rPr>
        <w:t>พันบาท</w:t>
      </w:r>
      <w:r w:rsidRPr="00E75741">
        <w:rPr>
          <w:rFonts w:ascii="Angsana New" w:hAnsi="Angsana New" w:hint="cs"/>
          <w:sz w:val="32"/>
          <w:szCs w:val="32"/>
        </w:rPr>
        <w:t>)</w:t>
      </w:r>
    </w:p>
    <w:tbl>
      <w:tblPr>
        <w:tblW w:w="91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248"/>
        <w:gridCol w:w="1248"/>
        <w:gridCol w:w="1248"/>
      </w:tblGrid>
      <w:tr w:rsidR="00F76653" w:rsidRPr="00E75741" w14:paraId="0ED4815A" w14:textId="77777777">
        <w:trPr>
          <w:tblHeader/>
        </w:trPr>
        <w:tc>
          <w:tcPr>
            <w:tcW w:w="4140" w:type="dxa"/>
          </w:tcPr>
          <w:p w14:paraId="0667A564" w14:textId="77777777" w:rsidR="00F76653" w:rsidRPr="00E75741" w:rsidRDefault="00F7665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6" w:type="dxa"/>
            <w:gridSpan w:val="2"/>
            <w:vAlign w:val="bottom"/>
          </w:tcPr>
          <w:p w14:paraId="5140A766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3862C521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40314AFF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75741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3E16E178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653" w:rsidRPr="00E75741" w14:paraId="3EBF61DF" w14:textId="77777777">
        <w:tc>
          <w:tcPr>
            <w:tcW w:w="4140" w:type="dxa"/>
          </w:tcPr>
          <w:p w14:paraId="09731B7C" w14:textId="77777777" w:rsidR="00F76653" w:rsidRPr="00E75741" w:rsidRDefault="00F7665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hideMark/>
          </w:tcPr>
          <w:p w14:paraId="1FF229F5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8" w:type="dxa"/>
            <w:hideMark/>
          </w:tcPr>
          <w:p w14:paraId="2840618A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8" w:type="dxa"/>
            <w:hideMark/>
          </w:tcPr>
          <w:p w14:paraId="48EAB430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8" w:type="dxa"/>
            <w:hideMark/>
          </w:tcPr>
          <w:p w14:paraId="6F0F7318" w14:textId="77777777" w:rsidR="00F76653" w:rsidRPr="00E75741" w:rsidRDefault="00F7665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76653" w:rsidRPr="00E75741" w14:paraId="7896ACF4" w14:textId="77777777">
        <w:tc>
          <w:tcPr>
            <w:tcW w:w="4140" w:type="dxa"/>
          </w:tcPr>
          <w:p w14:paraId="4F1A6F1E" w14:textId="77777777" w:rsidR="00F76653" w:rsidRPr="00E75741" w:rsidRDefault="00F7665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0" w:right="-18" w:hanging="168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8" w:type="dxa"/>
          </w:tcPr>
          <w:p w14:paraId="4425BA33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76650A5E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1D4BC22B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7E64B592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6653" w:rsidRPr="00E75741" w14:paraId="6095F391" w14:textId="77777777">
        <w:trPr>
          <w:trHeight w:val="80"/>
        </w:trPr>
        <w:tc>
          <w:tcPr>
            <w:tcW w:w="4140" w:type="dxa"/>
            <w:hideMark/>
          </w:tcPr>
          <w:p w14:paraId="477603DA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48" w:type="dxa"/>
            <w:vAlign w:val="bottom"/>
          </w:tcPr>
          <w:p w14:paraId="157E9BBD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5295776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E0D0D62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25C70EF7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76653" w:rsidRPr="00E75741" w14:paraId="44CE0B78" w14:textId="77777777">
        <w:trPr>
          <w:trHeight w:val="80"/>
        </w:trPr>
        <w:tc>
          <w:tcPr>
            <w:tcW w:w="4140" w:type="dxa"/>
            <w:hideMark/>
          </w:tcPr>
          <w:p w14:paraId="73ADF9B5" w14:textId="77777777" w:rsidR="00F76653" w:rsidRPr="00E75741" w:rsidRDefault="00F7665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เงินลงทุนใน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248" w:type="dxa"/>
            <w:vAlign w:val="bottom"/>
          </w:tcPr>
          <w:p w14:paraId="74519481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8BB0D86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B02C6D7" w14:textId="4B833D0B" w:rsidR="00F76653" w:rsidRPr="00E75741" w:rsidRDefault="005D2C9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53,006</w:t>
            </w:r>
          </w:p>
        </w:tc>
        <w:tc>
          <w:tcPr>
            <w:tcW w:w="1248" w:type="dxa"/>
            <w:vAlign w:val="bottom"/>
          </w:tcPr>
          <w:p w14:paraId="7492F501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52,405</w:t>
            </w:r>
          </w:p>
        </w:tc>
      </w:tr>
      <w:tr w:rsidR="00F76653" w:rsidRPr="00E75741" w14:paraId="330A3B7C" w14:textId="77777777">
        <w:trPr>
          <w:trHeight w:val="80"/>
        </w:trPr>
        <w:tc>
          <w:tcPr>
            <w:tcW w:w="4140" w:type="dxa"/>
          </w:tcPr>
          <w:p w14:paraId="2F9AC7D9" w14:textId="77777777" w:rsidR="00F76653" w:rsidRPr="00E75741" w:rsidRDefault="00F7665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8" w:type="dxa"/>
            <w:vAlign w:val="bottom"/>
          </w:tcPr>
          <w:p w14:paraId="5FF18DB9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0D6CD65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B9277B4" w14:textId="3B2897D7" w:rsidR="00F76653" w:rsidRPr="00E75741" w:rsidRDefault="005D2C9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103,628</w:t>
            </w:r>
          </w:p>
        </w:tc>
        <w:tc>
          <w:tcPr>
            <w:tcW w:w="1248" w:type="dxa"/>
            <w:vAlign w:val="bottom"/>
          </w:tcPr>
          <w:p w14:paraId="1D071055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199,511</w:t>
            </w:r>
          </w:p>
        </w:tc>
      </w:tr>
      <w:tr w:rsidR="00F76653" w:rsidRPr="00E75741" w14:paraId="2F1F772B" w14:textId="77777777">
        <w:trPr>
          <w:trHeight w:val="80"/>
        </w:trPr>
        <w:tc>
          <w:tcPr>
            <w:tcW w:w="4140" w:type="dxa"/>
            <w:hideMark/>
          </w:tcPr>
          <w:p w14:paraId="2A98DD23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8" w:type="dxa"/>
            <w:vAlign w:val="bottom"/>
          </w:tcPr>
          <w:p w14:paraId="4568606E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0483832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DA0C701" w14:textId="04728378" w:rsidR="00F76653" w:rsidRPr="00E75741" w:rsidRDefault="005D2C9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62,657</w:t>
            </w:r>
          </w:p>
        </w:tc>
        <w:tc>
          <w:tcPr>
            <w:tcW w:w="1248" w:type="dxa"/>
            <w:vAlign w:val="bottom"/>
          </w:tcPr>
          <w:p w14:paraId="1BFF6056" w14:textId="77777777" w:rsidR="00F76653" w:rsidRPr="00E75741" w:rsidRDefault="00F766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133,571</w:t>
            </w:r>
          </w:p>
        </w:tc>
      </w:tr>
      <w:tr w:rsidR="00F76653" w:rsidRPr="00E75741" w14:paraId="066FA125" w14:textId="77777777">
        <w:trPr>
          <w:trHeight w:val="468"/>
        </w:trPr>
        <w:tc>
          <w:tcPr>
            <w:tcW w:w="4140" w:type="dxa"/>
          </w:tcPr>
          <w:p w14:paraId="652B81BD" w14:textId="37C6A26A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เงินลงทุนในหลักทรัพย์ </w:t>
            </w:r>
          </w:p>
        </w:tc>
        <w:tc>
          <w:tcPr>
            <w:tcW w:w="1248" w:type="dxa"/>
            <w:vAlign w:val="bottom"/>
          </w:tcPr>
          <w:p w14:paraId="511D16B0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3FC2E69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C8D4F21" w14:textId="7FCFD0FB" w:rsidR="00F76653" w:rsidRPr="00E75741" w:rsidRDefault="009350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219,291</w:t>
            </w:r>
          </w:p>
        </w:tc>
        <w:tc>
          <w:tcPr>
            <w:tcW w:w="1248" w:type="dxa"/>
            <w:vAlign w:val="bottom"/>
          </w:tcPr>
          <w:p w14:paraId="34218ECA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385,487</w:t>
            </w:r>
          </w:p>
        </w:tc>
      </w:tr>
      <w:tr w:rsidR="00F76653" w:rsidRPr="00E75741" w14:paraId="48DDE191" w14:textId="77777777">
        <w:trPr>
          <w:trHeight w:val="468"/>
        </w:trPr>
        <w:tc>
          <w:tcPr>
            <w:tcW w:w="4140" w:type="dxa"/>
          </w:tcPr>
          <w:p w14:paraId="0385C00B" w14:textId="0EB29E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6900D6">
              <w:rPr>
                <w:rFonts w:ascii="Angsana New" w:hAnsi="Angsana New"/>
                <w:sz w:val="32"/>
                <w:szCs w:val="32"/>
              </w:rPr>
              <w:t>3</w:t>
            </w:r>
            <w:r w:rsidR="006900D6" w:rsidRPr="006900D6">
              <w:rPr>
                <w:rFonts w:ascii="Angsana New" w:hAnsi="Angsana New"/>
                <w:sz w:val="32"/>
                <w:szCs w:val="32"/>
              </w:rPr>
              <w:t>1</w:t>
            </w:r>
            <w:r w:rsidRPr="006900D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8" w:type="dxa"/>
            <w:vAlign w:val="bottom"/>
          </w:tcPr>
          <w:p w14:paraId="3D2510EE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207575F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7EAFBA57" w14:textId="62911927" w:rsidR="00F76653" w:rsidRPr="00E75741" w:rsidRDefault="0093505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368C8BD9" w14:textId="77777777" w:rsidR="00F76653" w:rsidRPr="00E75741" w:rsidRDefault="00F766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F76653" w:rsidRPr="00E75741" w14:paraId="74E3DC65" w14:textId="77777777">
        <w:trPr>
          <w:trHeight w:val="342"/>
        </w:trPr>
        <w:tc>
          <w:tcPr>
            <w:tcW w:w="4140" w:type="dxa"/>
          </w:tcPr>
          <w:p w14:paraId="03235A6F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7E51173B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7F53A82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5D25262" w14:textId="19E6D272" w:rsidR="00F76653" w:rsidRPr="00E75741" w:rsidRDefault="0093505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219,291</w:t>
            </w:r>
          </w:p>
        </w:tc>
        <w:tc>
          <w:tcPr>
            <w:tcW w:w="1248" w:type="dxa"/>
            <w:vAlign w:val="bottom"/>
          </w:tcPr>
          <w:p w14:paraId="50AF6C8A" w14:textId="77777777" w:rsidR="00F76653" w:rsidRPr="00E75741" w:rsidRDefault="00F766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385,735</w:t>
            </w:r>
          </w:p>
        </w:tc>
      </w:tr>
      <w:tr w:rsidR="00F76653" w:rsidRPr="00E75741" w14:paraId="1E180DDD" w14:textId="77777777">
        <w:tc>
          <w:tcPr>
            <w:tcW w:w="4140" w:type="dxa"/>
          </w:tcPr>
          <w:p w14:paraId="648B0EF7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8" w:type="dxa"/>
            <w:vAlign w:val="bottom"/>
          </w:tcPr>
          <w:p w14:paraId="45CA18BC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523B990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692BE46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69A7219" w14:textId="77777777" w:rsidR="00F76653" w:rsidRPr="00E75741" w:rsidRDefault="00F7665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6653" w:rsidRPr="00E75741" w14:paraId="2D68AA7E" w14:textId="77777777">
        <w:tc>
          <w:tcPr>
            <w:tcW w:w="4140" w:type="dxa"/>
          </w:tcPr>
          <w:p w14:paraId="1BD8969A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248" w:type="dxa"/>
            <w:vAlign w:val="bottom"/>
          </w:tcPr>
          <w:p w14:paraId="5F165814" w14:textId="67AE60B8" w:rsidR="00F76653" w:rsidRPr="00E75741" w:rsidRDefault="008258D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  <w:r w:rsidR="00C62A5E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93505D">
              <w:rPr>
                <w:rFonts w:ascii="Angsana New" w:hAnsi="Angsana New"/>
                <w:sz w:val="32"/>
                <w:szCs w:val="32"/>
              </w:rPr>
              <w:t>2.25</w:t>
            </w:r>
          </w:p>
        </w:tc>
        <w:tc>
          <w:tcPr>
            <w:tcW w:w="1248" w:type="dxa"/>
            <w:vAlign w:val="bottom"/>
          </w:tcPr>
          <w:p w14:paraId="773DD1B3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2.25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2.35</w:t>
            </w:r>
          </w:p>
        </w:tc>
        <w:tc>
          <w:tcPr>
            <w:tcW w:w="1248" w:type="dxa"/>
            <w:vAlign w:val="bottom"/>
          </w:tcPr>
          <w:p w14:paraId="19A2C973" w14:textId="7C919EBC" w:rsidR="00F76653" w:rsidRPr="00E75741" w:rsidRDefault="0093505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</w:t>
            </w:r>
            <w:r w:rsidR="008258D3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248" w:type="dxa"/>
            <w:vAlign w:val="bottom"/>
          </w:tcPr>
          <w:p w14:paraId="1516F95A" w14:textId="77777777" w:rsidR="00F76653" w:rsidRPr="00E75741" w:rsidRDefault="00F766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100,491</w:t>
            </w:r>
          </w:p>
        </w:tc>
      </w:tr>
      <w:tr w:rsidR="00F76653" w:rsidRPr="00E75741" w14:paraId="12229E8D" w14:textId="77777777">
        <w:tc>
          <w:tcPr>
            <w:tcW w:w="4140" w:type="dxa"/>
          </w:tcPr>
          <w:p w14:paraId="2361717A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6C4B16A8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7B113DC" w14:textId="77777777" w:rsidR="00F76653" w:rsidRPr="00E75741" w:rsidRDefault="00F7665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F5396E4" w14:textId="6E86FD6F" w:rsidR="00F76653" w:rsidRPr="00E75741" w:rsidRDefault="0093505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102,9</w:t>
            </w:r>
            <w:r w:rsidR="008258D3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48" w:type="dxa"/>
            <w:vAlign w:val="bottom"/>
          </w:tcPr>
          <w:p w14:paraId="44D09CF8" w14:textId="77777777" w:rsidR="00F76653" w:rsidRPr="00E75741" w:rsidRDefault="00F766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100,491</w:t>
            </w:r>
          </w:p>
        </w:tc>
      </w:tr>
      <w:tr w:rsidR="00F76653" w:rsidRPr="00E75741" w14:paraId="708559C0" w14:textId="77777777">
        <w:tc>
          <w:tcPr>
            <w:tcW w:w="4140" w:type="dxa"/>
            <w:hideMark/>
          </w:tcPr>
          <w:p w14:paraId="55295380" w14:textId="77777777" w:rsidR="00F76653" w:rsidRPr="00E75741" w:rsidRDefault="00F76653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8" w:type="dxa"/>
            <w:vAlign w:val="bottom"/>
          </w:tcPr>
          <w:p w14:paraId="2D752BE5" w14:textId="77777777" w:rsidR="00F76653" w:rsidRPr="00E75741" w:rsidRDefault="00F7665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321B43B" w14:textId="77777777" w:rsidR="00F76653" w:rsidRPr="00E75741" w:rsidRDefault="00F7665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F0BEC36" w14:textId="5C1D3572" w:rsidR="00F76653" w:rsidRPr="00E75741" w:rsidRDefault="0093505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258D3">
              <w:rPr>
                <w:rFonts w:ascii="Angsana New" w:hAnsi="Angsana New"/>
                <w:sz w:val="32"/>
                <w:szCs w:val="32"/>
              </w:rPr>
              <w:t>22,238</w:t>
            </w:r>
          </w:p>
        </w:tc>
        <w:tc>
          <w:tcPr>
            <w:tcW w:w="1248" w:type="dxa"/>
            <w:vAlign w:val="bottom"/>
          </w:tcPr>
          <w:p w14:paraId="4771B6F9" w14:textId="77777777" w:rsidR="00F76653" w:rsidRPr="00E75741" w:rsidRDefault="00F7665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486,226</w:t>
            </w:r>
          </w:p>
        </w:tc>
      </w:tr>
    </w:tbl>
    <w:p w14:paraId="46D11F26" w14:textId="634B6446" w:rsidR="00F76653" w:rsidRDefault="00F76653" w:rsidP="00F76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มูลค่ายุติธรรมรวมของเงินลงทุนที่กำหนดให้วัดมูลค่ายุติธรรมผ่านกำไรหรือขาดทุนข้างต้น ณ วันที่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0E5348">
        <w:rPr>
          <w:rFonts w:ascii="Angsana New" w:hAnsi="Angsana New"/>
          <w:color w:val="000000"/>
          <w:sz w:val="32"/>
          <w:szCs w:val="32"/>
        </w:rPr>
        <w:t>24</w:t>
      </w:r>
      <w:r w:rsidRPr="003E1534">
        <w:rPr>
          <w:rFonts w:ascii="Angsana New" w:hAnsi="Angsana New"/>
          <w:color w:val="000000"/>
          <w:sz w:val="32"/>
          <w:szCs w:val="32"/>
        </w:rPr>
        <w:t xml:space="preserve"> </w:t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3E1534">
        <w:rPr>
          <w:rFonts w:ascii="Angsana New" w:hAnsi="Angsana New"/>
          <w:color w:val="000000"/>
          <w:sz w:val="32"/>
          <w:szCs w:val="32"/>
        </w:rPr>
        <w:t>256</w:t>
      </w:r>
      <w:r w:rsidR="00C254B0">
        <w:rPr>
          <w:rFonts w:ascii="Angsana New" w:hAnsi="Angsana New"/>
          <w:color w:val="000000"/>
          <w:sz w:val="32"/>
          <w:szCs w:val="32"/>
        </w:rPr>
        <w:t>8</w:t>
      </w:r>
      <w:r w:rsidRPr="003E1534">
        <w:rPr>
          <w:rFonts w:ascii="Angsana New" w:hAnsi="Angsana New"/>
          <w:color w:val="000000"/>
          <w:sz w:val="32"/>
          <w:szCs w:val="32"/>
        </w:rPr>
        <w:t xml:space="preserve"> </w:t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8258D3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มูลค่ารวม </w:t>
      </w:r>
      <w:r w:rsidR="007903E4">
        <w:rPr>
          <w:rFonts w:ascii="Angsana New" w:hAnsi="Angsana New"/>
          <w:color w:val="000000"/>
          <w:sz w:val="32"/>
          <w:szCs w:val="32"/>
        </w:rPr>
        <w:t>215</w:t>
      </w:r>
      <w:r w:rsidRPr="008258D3">
        <w:rPr>
          <w:rFonts w:ascii="Angsana New" w:hAnsi="Angsana New"/>
          <w:color w:val="000000"/>
          <w:sz w:val="32"/>
          <w:szCs w:val="32"/>
        </w:rPr>
        <w:t xml:space="preserve"> </w:t>
      </w:r>
      <w:r w:rsidRPr="008258D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14:paraId="59B633C5" w14:textId="61893DFC" w:rsidR="007C0EDB" w:rsidRPr="007C0EDB" w:rsidRDefault="007C0EDB" w:rsidP="007C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2F5496" w:themeColor="accent1" w:themeShade="BF"/>
          <w:sz w:val="32"/>
          <w:szCs w:val="32"/>
          <w:cs/>
        </w:rPr>
      </w:pPr>
      <w:r w:rsidRPr="007C0EDB">
        <w:rPr>
          <w:rFonts w:ascii="Angsana New" w:hAnsi="Angsana New"/>
          <w:color w:val="2F5496" w:themeColor="accent1" w:themeShade="BF"/>
          <w:sz w:val="32"/>
          <w:szCs w:val="32"/>
        </w:rPr>
        <w:tab/>
      </w:r>
      <w:r w:rsidRPr="007C0EDB">
        <w:rPr>
          <w:rFonts w:ascii="Angsana New" w:hAnsi="Angsana New" w:hint="cs"/>
          <w:color w:val="2F5496" w:themeColor="accent1" w:themeShade="BF"/>
          <w:sz w:val="32"/>
          <w:szCs w:val="32"/>
          <w:cs/>
        </w:rPr>
        <w:t>ในปี</w:t>
      </w:r>
      <w:r w:rsidRPr="007C0EDB">
        <w:rPr>
          <w:rFonts w:ascii="Angsana New" w:hAnsi="Angsana New"/>
          <w:color w:val="2F5496" w:themeColor="accent1" w:themeShade="BF"/>
          <w:sz w:val="32"/>
          <w:szCs w:val="32"/>
        </w:rPr>
        <w:t xml:space="preserve"> 2567</w:t>
      </w:r>
      <w:r w:rsidRPr="007C0EDB">
        <w:rPr>
          <w:rFonts w:ascii="Angsana New" w:hAnsi="Angsana New" w:hint="cs"/>
          <w:color w:val="2F5496" w:themeColor="accent1" w:themeShade="BF"/>
          <w:sz w:val="32"/>
          <w:szCs w:val="32"/>
          <w:cs/>
        </w:rPr>
        <w:t xml:space="preserve"> บริษัทฯซื้อหลักทรัพย์จดทะเบียนจำนวน</w:t>
      </w:r>
      <w:r w:rsidR="002C7C34">
        <w:rPr>
          <w:rFonts w:ascii="Angsana New" w:hAnsi="Angsana New" w:hint="cs"/>
          <w:color w:val="2F5496" w:themeColor="accent1" w:themeShade="BF"/>
          <w:sz w:val="32"/>
          <w:szCs w:val="32"/>
          <w:cs/>
        </w:rPr>
        <w:t>รวม</w:t>
      </w:r>
      <w:r w:rsidRPr="007C0EDB">
        <w:rPr>
          <w:rFonts w:ascii="Angsana New" w:hAnsi="Angsana New"/>
          <w:color w:val="2F5496" w:themeColor="accent1" w:themeShade="BF"/>
          <w:sz w:val="32"/>
          <w:szCs w:val="32"/>
        </w:rPr>
        <w:t xml:space="preserve"> 212 </w:t>
      </w:r>
      <w:r w:rsidRPr="007C0EDB">
        <w:rPr>
          <w:rFonts w:ascii="Angsana New" w:hAnsi="Angsana New" w:hint="cs"/>
          <w:color w:val="2F5496" w:themeColor="accent1" w:themeShade="BF"/>
          <w:sz w:val="32"/>
          <w:szCs w:val="32"/>
          <w:cs/>
        </w:rPr>
        <w:t>ล้านบาท และขายหลักทรัพย์จดทะเบียนจำนวน</w:t>
      </w:r>
      <w:r w:rsidR="002C7C34">
        <w:rPr>
          <w:rFonts w:ascii="Angsana New" w:hAnsi="Angsana New" w:hint="cs"/>
          <w:color w:val="2F5496" w:themeColor="accent1" w:themeShade="BF"/>
          <w:sz w:val="32"/>
          <w:szCs w:val="32"/>
          <w:cs/>
        </w:rPr>
        <w:t>รวม</w:t>
      </w:r>
      <w:r w:rsidRPr="007C0EDB">
        <w:rPr>
          <w:rFonts w:ascii="Angsana New" w:hAnsi="Angsana New"/>
          <w:color w:val="2F5496" w:themeColor="accent1" w:themeShade="BF"/>
          <w:sz w:val="32"/>
          <w:szCs w:val="32"/>
        </w:rPr>
        <w:t xml:space="preserve"> 356 </w:t>
      </w:r>
      <w:r w:rsidRPr="007C0EDB">
        <w:rPr>
          <w:rFonts w:ascii="Angsana New" w:hAnsi="Angsana New" w:hint="cs"/>
          <w:color w:val="2F5496" w:themeColor="accent1" w:themeShade="BF"/>
          <w:sz w:val="32"/>
          <w:szCs w:val="32"/>
          <w:cs/>
        </w:rPr>
        <w:t>ล้านบาท</w:t>
      </w:r>
    </w:p>
    <w:p w14:paraId="50413DF5" w14:textId="10BF401F" w:rsidR="00D64181" w:rsidRPr="00EF6F5D" w:rsidRDefault="00AB0D71" w:rsidP="009E42C6">
      <w:pPr>
        <w:tabs>
          <w:tab w:val="clear" w:pos="454"/>
          <w:tab w:val="clear" w:pos="680"/>
          <w:tab w:val="left" w:pos="540"/>
          <w:tab w:val="right" w:pos="7280"/>
          <w:tab w:val="right" w:pos="8540"/>
        </w:tabs>
        <w:spacing w:before="120" w:after="120"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94D">
        <w:rPr>
          <w:rFonts w:ascii="Angsana New" w:hAnsi="Angsana New"/>
          <w:b/>
          <w:bCs/>
          <w:sz w:val="32"/>
          <w:szCs w:val="32"/>
        </w:rPr>
        <w:t>11</w:t>
      </w:r>
      <w:r w:rsidR="009E42C6" w:rsidRPr="005B394D">
        <w:rPr>
          <w:rFonts w:ascii="Angsana New" w:hAnsi="Angsana New"/>
          <w:b/>
          <w:bCs/>
          <w:sz w:val="32"/>
          <w:szCs w:val="32"/>
        </w:rPr>
        <w:t>.</w:t>
      </w:r>
      <w:r w:rsidR="009E42C6" w:rsidRPr="00EF6F5D">
        <w:rPr>
          <w:rFonts w:ascii="Angsana New" w:hAnsi="Angsana New"/>
          <w:b/>
          <w:bCs/>
          <w:sz w:val="32"/>
          <w:szCs w:val="32"/>
        </w:rPr>
        <w:tab/>
      </w:r>
      <w:r w:rsidR="00D64181" w:rsidRPr="00EF6F5D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8"/>
        <w:gridCol w:w="1320"/>
        <w:gridCol w:w="1242"/>
        <w:gridCol w:w="1290"/>
      </w:tblGrid>
      <w:tr w:rsidR="00D64181" w:rsidRPr="00EF6F5D" w14:paraId="105C5CA3" w14:textId="77777777" w:rsidTr="009E42C6">
        <w:tc>
          <w:tcPr>
            <w:tcW w:w="4050" w:type="dxa"/>
          </w:tcPr>
          <w:p w14:paraId="71F2D184" w14:textId="77777777" w:rsidR="00D64181" w:rsidRPr="00EF6F5D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EF6F5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F6F5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38" w:type="dxa"/>
            <w:gridSpan w:val="2"/>
          </w:tcPr>
          <w:p w14:paraId="0B5CBC47" w14:textId="77777777" w:rsidR="00D64181" w:rsidRPr="00EF6F5D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2" w:type="dxa"/>
            <w:gridSpan w:val="2"/>
          </w:tcPr>
          <w:p w14:paraId="7FAFA510" w14:textId="77777777" w:rsidR="00D64181" w:rsidRPr="00EF6F5D" w:rsidRDefault="00D64181" w:rsidP="00035756">
            <w:pPr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(</w:t>
            </w:r>
            <w:r w:rsidRPr="00EF6F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F5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F6F5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F6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181" w:rsidRPr="00EF6F5D" w14:paraId="5CF1AE0B" w14:textId="77777777" w:rsidTr="009E42C6">
        <w:tc>
          <w:tcPr>
            <w:tcW w:w="4050" w:type="dxa"/>
          </w:tcPr>
          <w:p w14:paraId="425A9C93" w14:textId="77777777" w:rsidR="00D64181" w:rsidRPr="00EF6F5D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2935988F" w14:textId="77777777" w:rsidR="00D64181" w:rsidRPr="00EF6F5D" w:rsidRDefault="00D64181" w:rsidP="0003575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082A61AC" w14:textId="77777777" w:rsidR="00D64181" w:rsidRPr="00EF6F5D" w:rsidRDefault="00D64181" w:rsidP="0003575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EF6F5D" w14:paraId="033E73E5" w14:textId="77777777" w:rsidTr="009E42C6">
        <w:tc>
          <w:tcPr>
            <w:tcW w:w="4050" w:type="dxa"/>
          </w:tcPr>
          <w:p w14:paraId="3EAEBC6E" w14:textId="77777777" w:rsidR="00732193" w:rsidRPr="00EF6F5D" w:rsidRDefault="00732193" w:rsidP="00732193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8" w:type="dxa"/>
          </w:tcPr>
          <w:p w14:paraId="507F9908" w14:textId="226ADB85" w:rsidR="00732193" w:rsidRPr="00EF6F5D" w:rsidRDefault="00926E4D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256</w:t>
            </w:r>
            <w:r w:rsidR="003E2B64" w:rsidRPr="00EF6F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0" w:type="dxa"/>
          </w:tcPr>
          <w:p w14:paraId="4A1EB646" w14:textId="7FFA3B1D" w:rsidR="00732193" w:rsidRPr="00EF6F5D" w:rsidRDefault="003E2B64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</w:tcPr>
          <w:p w14:paraId="17438AA0" w14:textId="4661ACA0" w:rsidR="00732193" w:rsidRPr="00EF6F5D" w:rsidRDefault="003E2B64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0" w:type="dxa"/>
          </w:tcPr>
          <w:p w14:paraId="1529E4E2" w14:textId="29CFC400" w:rsidR="00732193" w:rsidRPr="00EF6F5D" w:rsidRDefault="003E2B64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E2B64" w:rsidRPr="00EF6F5D" w14:paraId="2E56BF73" w14:textId="77777777" w:rsidTr="009E42C6">
        <w:tc>
          <w:tcPr>
            <w:tcW w:w="4050" w:type="dxa"/>
          </w:tcPr>
          <w:p w14:paraId="0DF0B7BD" w14:textId="77777777" w:rsidR="003E2B64" w:rsidRPr="00EF6F5D" w:rsidRDefault="003E2B64" w:rsidP="003E2B64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F6F5D">
              <w:rPr>
                <w:rFonts w:ascii="Angsana New" w:hAnsi="Angsana New" w:hint="cs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218" w:type="dxa"/>
          </w:tcPr>
          <w:p w14:paraId="66C59332" w14:textId="378545DB" w:rsidR="003E2B64" w:rsidRPr="00EF6F5D" w:rsidRDefault="004D296A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18,259</w:t>
            </w:r>
          </w:p>
        </w:tc>
        <w:tc>
          <w:tcPr>
            <w:tcW w:w="1320" w:type="dxa"/>
          </w:tcPr>
          <w:p w14:paraId="44ACC539" w14:textId="2EB20403" w:rsidR="003E2B64" w:rsidRPr="00EF6F5D" w:rsidRDefault="003E2B64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  <w:tc>
          <w:tcPr>
            <w:tcW w:w="1242" w:type="dxa"/>
          </w:tcPr>
          <w:p w14:paraId="3316F04D" w14:textId="3E4124C0" w:rsidR="003E2B64" w:rsidRPr="00EF6F5D" w:rsidRDefault="00E00CE1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18,259</w:t>
            </w:r>
          </w:p>
        </w:tc>
        <w:tc>
          <w:tcPr>
            <w:tcW w:w="1290" w:type="dxa"/>
          </w:tcPr>
          <w:p w14:paraId="120D9696" w14:textId="437AE0B4" w:rsidR="003E2B64" w:rsidRPr="00EF6F5D" w:rsidRDefault="003E2B64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</w:tr>
      <w:tr w:rsidR="003E2B64" w:rsidRPr="00EF6F5D" w14:paraId="16EE7BA0" w14:textId="77777777" w:rsidTr="009E42C6">
        <w:tc>
          <w:tcPr>
            <w:tcW w:w="4050" w:type="dxa"/>
          </w:tcPr>
          <w:p w14:paraId="50FB7924" w14:textId="77777777" w:rsidR="003E2B64" w:rsidRPr="00EF6F5D" w:rsidRDefault="003E2B64" w:rsidP="003E2B64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F6F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18" w:type="dxa"/>
          </w:tcPr>
          <w:p w14:paraId="5A63362A" w14:textId="443C127B" w:rsidR="003E2B64" w:rsidRPr="00EF6F5D" w:rsidRDefault="00741612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8,983</w:t>
            </w:r>
          </w:p>
        </w:tc>
        <w:tc>
          <w:tcPr>
            <w:tcW w:w="1320" w:type="dxa"/>
          </w:tcPr>
          <w:p w14:paraId="2B21CC2A" w14:textId="5C0B25BE" w:rsidR="003E2B64" w:rsidRPr="00EF6F5D" w:rsidRDefault="003E2B64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7,445</w:t>
            </w:r>
          </w:p>
        </w:tc>
        <w:tc>
          <w:tcPr>
            <w:tcW w:w="1242" w:type="dxa"/>
          </w:tcPr>
          <w:p w14:paraId="4AA2381B" w14:textId="4E959A8D" w:rsidR="003E2B64" w:rsidRPr="00EF6F5D" w:rsidRDefault="00E00CE1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8,817</w:t>
            </w:r>
          </w:p>
        </w:tc>
        <w:tc>
          <w:tcPr>
            <w:tcW w:w="1290" w:type="dxa"/>
          </w:tcPr>
          <w:p w14:paraId="4C4F3D46" w14:textId="0E63EF42" w:rsidR="003E2B64" w:rsidRPr="00EF6F5D" w:rsidRDefault="003E2B64" w:rsidP="003E2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7,136</w:t>
            </w:r>
          </w:p>
        </w:tc>
      </w:tr>
      <w:tr w:rsidR="003E2B64" w:rsidRPr="00EF6F5D" w14:paraId="02281569" w14:textId="77777777" w:rsidTr="009E42C6">
        <w:tc>
          <w:tcPr>
            <w:tcW w:w="4050" w:type="dxa"/>
          </w:tcPr>
          <w:p w14:paraId="560970C1" w14:textId="77777777" w:rsidR="003E2B64" w:rsidRPr="00EF6F5D" w:rsidRDefault="003E2B64" w:rsidP="003E2B64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EF6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6F5D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8" w:type="dxa"/>
          </w:tcPr>
          <w:p w14:paraId="43378ED4" w14:textId="039EBEFC" w:rsidR="003E2B64" w:rsidRPr="00EF6F5D" w:rsidRDefault="00D67720" w:rsidP="003E2B6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6,190</w:t>
            </w:r>
          </w:p>
        </w:tc>
        <w:tc>
          <w:tcPr>
            <w:tcW w:w="1320" w:type="dxa"/>
          </w:tcPr>
          <w:p w14:paraId="456F3860" w14:textId="2ADE7073" w:rsidR="003E2B64" w:rsidRPr="00EF6F5D" w:rsidRDefault="003E2B64" w:rsidP="003E2B6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7,947</w:t>
            </w:r>
          </w:p>
        </w:tc>
        <w:tc>
          <w:tcPr>
            <w:tcW w:w="1242" w:type="dxa"/>
          </w:tcPr>
          <w:p w14:paraId="56D2A127" w14:textId="5D9E2B04" w:rsidR="003E2B64" w:rsidRPr="00EF6F5D" w:rsidRDefault="00773B35" w:rsidP="003E2B6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  <w:tc>
          <w:tcPr>
            <w:tcW w:w="1290" w:type="dxa"/>
          </w:tcPr>
          <w:p w14:paraId="697D2CAF" w14:textId="25250017" w:rsidR="003E2B64" w:rsidRPr="00EF6F5D" w:rsidRDefault="003E2B64" w:rsidP="003E2B6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6,301</w:t>
            </w:r>
          </w:p>
        </w:tc>
      </w:tr>
      <w:tr w:rsidR="003E2B64" w:rsidRPr="00E75741" w14:paraId="5354E434" w14:textId="77777777" w:rsidTr="009E42C6">
        <w:trPr>
          <w:trHeight w:val="468"/>
        </w:trPr>
        <w:tc>
          <w:tcPr>
            <w:tcW w:w="4050" w:type="dxa"/>
          </w:tcPr>
          <w:p w14:paraId="56CA1CD5" w14:textId="77777777" w:rsidR="003E2B64" w:rsidRPr="00EF6F5D" w:rsidRDefault="003E2B64" w:rsidP="003E2B64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F5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</w:t>
            </w:r>
            <w:r w:rsidRPr="00EF6F5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18" w:type="dxa"/>
          </w:tcPr>
          <w:p w14:paraId="22C1005C" w14:textId="3566FAE6" w:rsidR="003E2B64" w:rsidRPr="00EF6F5D" w:rsidRDefault="00741612" w:rsidP="003E2B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3</w:t>
            </w:r>
            <w:r w:rsidR="00AF0AEE" w:rsidRPr="00EF6F5D"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  <w:tc>
          <w:tcPr>
            <w:tcW w:w="1320" w:type="dxa"/>
          </w:tcPr>
          <w:p w14:paraId="61377FE5" w14:textId="178130EC" w:rsidR="003E2B64" w:rsidRPr="00EF6F5D" w:rsidRDefault="003E2B64" w:rsidP="003E2B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34,066</w:t>
            </w:r>
          </w:p>
        </w:tc>
        <w:tc>
          <w:tcPr>
            <w:tcW w:w="1242" w:type="dxa"/>
          </w:tcPr>
          <w:p w14:paraId="2932500E" w14:textId="02ED54FB" w:rsidR="003E2B64" w:rsidRPr="00EF6F5D" w:rsidRDefault="00773B35" w:rsidP="003E2B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32,298</w:t>
            </w:r>
          </w:p>
        </w:tc>
        <w:tc>
          <w:tcPr>
            <w:tcW w:w="1290" w:type="dxa"/>
          </w:tcPr>
          <w:p w14:paraId="0A35F717" w14:textId="43EEBEC5" w:rsidR="003E2B64" w:rsidRPr="00E75741" w:rsidRDefault="003E2B64" w:rsidP="003E2B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F6F5D">
              <w:rPr>
                <w:rFonts w:ascii="Angsana New" w:hAnsi="Angsana New"/>
                <w:sz w:val="32"/>
                <w:szCs w:val="32"/>
              </w:rPr>
              <w:t>32,111</w:t>
            </w:r>
          </w:p>
        </w:tc>
      </w:tr>
    </w:tbl>
    <w:p w14:paraId="48B49026" w14:textId="77777777" w:rsidR="00B35889" w:rsidRDefault="00B35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809F93" w14:textId="77777777" w:rsidR="00536813" w:rsidRPr="00E75741" w:rsidRDefault="00536813" w:rsidP="00536813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62775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662775">
        <w:rPr>
          <w:rFonts w:ascii="Angsana New" w:hAnsi="Angsana New"/>
          <w:b/>
          <w:bCs/>
          <w:sz w:val="32"/>
          <w:szCs w:val="32"/>
        </w:rPr>
        <w:tab/>
      </w:r>
      <w:r w:rsidRPr="0066277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176A3DD" w14:textId="77777777" w:rsidR="00536813" w:rsidRPr="00E75741" w:rsidRDefault="00536813" w:rsidP="00536813">
      <w:pPr>
        <w:jc w:val="right"/>
        <w:rPr>
          <w:rFonts w:ascii="Angsana New" w:hAnsi="Angsana New"/>
          <w:sz w:val="30"/>
          <w:szCs w:val="30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295"/>
        <w:gridCol w:w="1248"/>
        <w:gridCol w:w="1248"/>
      </w:tblGrid>
      <w:tr w:rsidR="00536813" w:rsidRPr="00E75741" w14:paraId="7086F5F6" w14:textId="77777777">
        <w:tc>
          <w:tcPr>
            <w:tcW w:w="4050" w:type="dxa"/>
          </w:tcPr>
          <w:p w14:paraId="6F7950D7" w14:textId="77777777" w:rsidR="00536813" w:rsidRPr="00E75741" w:rsidRDefault="00536813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78995688"/>
          </w:p>
        </w:tc>
        <w:tc>
          <w:tcPr>
            <w:tcW w:w="2589" w:type="dxa"/>
            <w:gridSpan w:val="2"/>
            <w:vAlign w:val="bottom"/>
          </w:tcPr>
          <w:p w14:paraId="1C1F362D" w14:textId="77777777" w:rsidR="00536813" w:rsidRPr="00E75741" w:rsidRDefault="00536813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2"/>
            <w:vAlign w:val="bottom"/>
            <w:hideMark/>
          </w:tcPr>
          <w:p w14:paraId="746E2FBD" w14:textId="77777777" w:rsidR="00536813" w:rsidRPr="00E75741" w:rsidRDefault="0053681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422A6C3B" w14:textId="77777777" w:rsidR="00536813" w:rsidRPr="00E75741" w:rsidRDefault="0053681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813" w:rsidRPr="00E75741" w14:paraId="29CFD4BD" w14:textId="77777777">
        <w:tc>
          <w:tcPr>
            <w:tcW w:w="4050" w:type="dxa"/>
          </w:tcPr>
          <w:p w14:paraId="0496D91B" w14:textId="77777777" w:rsidR="00536813" w:rsidRPr="00E75741" w:rsidRDefault="00536813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13824E" w14:textId="77777777" w:rsidR="00536813" w:rsidRPr="00E75741" w:rsidRDefault="00536813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97AA53B" w14:textId="77777777" w:rsidR="00536813" w:rsidRPr="00E75741" w:rsidRDefault="00536813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hideMark/>
          </w:tcPr>
          <w:p w14:paraId="0121996F" w14:textId="77777777" w:rsidR="00536813" w:rsidRPr="00E75741" w:rsidRDefault="0053681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48" w:type="dxa"/>
            <w:hideMark/>
          </w:tcPr>
          <w:p w14:paraId="0107F85E" w14:textId="77777777" w:rsidR="00536813" w:rsidRPr="00E75741" w:rsidRDefault="0053681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bookmarkEnd w:id="5"/>
      <w:tr w:rsidR="00536813" w:rsidRPr="00E75741" w14:paraId="25113E2C" w14:textId="77777777">
        <w:tc>
          <w:tcPr>
            <w:tcW w:w="4050" w:type="dxa"/>
          </w:tcPr>
          <w:p w14:paraId="25212A8B" w14:textId="77777777" w:rsidR="00536813" w:rsidRPr="00E75741" w:rsidRDefault="00536813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vAlign w:val="bottom"/>
          </w:tcPr>
          <w:p w14:paraId="0469D374" w14:textId="77777777" w:rsidR="00536813" w:rsidRPr="00E75741" w:rsidRDefault="005368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AE1C6C4" w14:textId="77777777" w:rsidR="00536813" w:rsidRPr="00E75741" w:rsidRDefault="005368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293498B" w14:textId="77777777" w:rsidR="00536813" w:rsidRPr="00E75741" w:rsidRDefault="0053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7795727" w14:textId="77777777" w:rsidR="00536813" w:rsidRPr="00E75741" w:rsidRDefault="0053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813" w:rsidRPr="00E75741" w14:paraId="0A496846" w14:textId="77777777">
        <w:tc>
          <w:tcPr>
            <w:tcW w:w="6639" w:type="dxa"/>
            <w:gridSpan w:val="3"/>
          </w:tcPr>
          <w:p w14:paraId="218AF102" w14:textId="65479B32" w:rsidR="00536813" w:rsidRPr="00E75741" w:rsidRDefault="005368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หมาย</w:t>
            </w:r>
            <w:r w:rsidRPr="006900D6">
              <w:rPr>
                <w:rFonts w:ascii="Angsana New" w:hAnsi="Angsana New" w:hint="cs"/>
                <w:sz w:val="32"/>
                <w:szCs w:val="32"/>
                <w:cs/>
              </w:rPr>
              <w:t xml:space="preserve">เหตุ </w:t>
            </w:r>
            <w:r w:rsidRPr="006900D6">
              <w:rPr>
                <w:rFonts w:ascii="Angsana New" w:hAnsi="Angsana New"/>
                <w:sz w:val="32"/>
                <w:szCs w:val="32"/>
              </w:rPr>
              <w:t>3</w:t>
            </w:r>
            <w:r w:rsidR="006900D6" w:rsidRPr="006900D6">
              <w:rPr>
                <w:rFonts w:ascii="Angsana New" w:hAnsi="Angsana New"/>
                <w:sz w:val="32"/>
                <w:szCs w:val="32"/>
              </w:rPr>
              <w:t>1</w:t>
            </w:r>
            <w:r w:rsidRPr="006900D6">
              <w:rPr>
                <w:rFonts w:ascii="Angsana New" w:hAnsi="Angsana New"/>
                <w:sz w:val="32"/>
                <w:szCs w:val="32"/>
              </w:rPr>
              <w:t>.4)</w:t>
            </w:r>
          </w:p>
        </w:tc>
        <w:tc>
          <w:tcPr>
            <w:tcW w:w="1248" w:type="dxa"/>
          </w:tcPr>
          <w:p w14:paraId="6A4C9717" w14:textId="3B527AE8" w:rsidR="00536813" w:rsidRPr="00E75741" w:rsidRDefault="000A59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</w:tcPr>
          <w:p w14:paraId="174D447F" w14:textId="77777777" w:rsidR="00536813" w:rsidRPr="00E75741" w:rsidRDefault="0053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</w:tr>
    </w:tbl>
    <w:p w14:paraId="3D31F862" w14:textId="77777777" w:rsidR="00536813" w:rsidRDefault="00536813" w:rsidP="00536813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E75741">
        <w:rPr>
          <w:rFonts w:ascii="Angsana New" w:hAnsi="Angsana New" w:hint="cs"/>
          <w:sz w:val="32"/>
          <w:szCs w:val="32"/>
          <w:cs/>
        </w:rPr>
        <w:t>เป็น</w:t>
      </w:r>
      <w:r w:rsidRPr="00E75741">
        <w:rPr>
          <w:rFonts w:ascii="Angsana New" w:hAnsi="Angsana New"/>
          <w:sz w:val="32"/>
          <w:szCs w:val="32"/>
          <w:cs/>
        </w:rPr>
        <w:t>เงินลงทุนใน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75741">
        <w:rPr>
          <w:rFonts w:ascii="Angsana New" w:hAnsi="Angsana New"/>
          <w:sz w:val="32"/>
          <w:szCs w:val="32"/>
          <w:cs/>
        </w:rPr>
        <w:t>ตราสารทุนของบริษัท</w:t>
      </w:r>
      <w:r w:rsidRPr="00E75741">
        <w:rPr>
          <w:rFonts w:ascii="Angsana New" w:hAnsi="Angsana New" w:hint="cs"/>
          <w:sz w:val="32"/>
          <w:szCs w:val="32"/>
          <w:cs/>
        </w:rPr>
        <w:t>ที่ไม่ใช่บริษัทจดทะเบียน ซึ่งกลุ่มบริษัทพิจารณาว่าเป็นการลงทุนเชิงกลยุทธ์</w:t>
      </w:r>
    </w:p>
    <w:p w14:paraId="37C1F231" w14:textId="7FFF5DCB" w:rsidR="00956AD2" w:rsidRPr="00E75741" w:rsidRDefault="00AB0D71" w:rsidP="009E42C6">
      <w:pPr>
        <w:tabs>
          <w:tab w:val="clear" w:pos="454"/>
          <w:tab w:val="clear" w:pos="680"/>
          <w:tab w:val="left" w:pos="540"/>
          <w:tab w:val="left" w:pos="720"/>
          <w:tab w:val="right" w:pos="7280"/>
        </w:tabs>
        <w:spacing w:before="240" w:after="120" w:line="240" w:lineRule="auto"/>
        <w:ind w:right="-43"/>
        <w:jc w:val="thaiDistribute"/>
      </w:pPr>
      <w:r w:rsidRPr="00662775">
        <w:rPr>
          <w:rFonts w:ascii="Angsana New" w:hAnsi="Angsana New"/>
          <w:b/>
          <w:bCs/>
          <w:sz w:val="32"/>
          <w:szCs w:val="32"/>
        </w:rPr>
        <w:t>1</w:t>
      </w:r>
      <w:r w:rsidR="00536813" w:rsidRPr="00662775">
        <w:rPr>
          <w:rFonts w:ascii="Angsana New" w:hAnsi="Angsana New"/>
          <w:b/>
          <w:bCs/>
          <w:sz w:val="32"/>
          <w:szCs w:val="32"/>
        </w:rPr>
        <w:t>3</w:t>
      </w:r>
      <w:r w:rsidR="009E42C6" w:rsidRPr="00662775">
        <w:rPr>
          <w:rFonts w:ascii="Angsana New" w:hAnsi="Angsana New"/>
          <w:b/>
          <w:bCs/>
          <w:sz w:val="32"/>
          <w:szCs w:val="32"/>
        </w:rPr>
        <w:t>.</w:t>
      </w:r>
      <w:r w:rsidR="009E42C6" w:rsidRPr="00662775">
        <w:rPr>
          <w:rFonts w:ascii="Angsana New" w:hAnsi="Angsana New"/>
          <w:b/>
          <w:bCs/>
          <w:sz w:val="32"/>
          <w:szCs w:val="32"/>
        </w:rPr>
        <w:tab/>
      </w:r>
      <w:r w:rsidR="00956AD2" w:rsidRPr="0066277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6752109" w14:textId="77777777" w:rsidR="00E179F8" w:rsidRPr="00E75741" w:rsidRDefault="00E179F8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40"/>
        <w:gridCol w:w="810"/>
        <w:gridCol w:w="81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810"/>
        <w:gridCol w:w="855"/>
        <w:gridCol w:w="855"/>
      </w:tblGrid>
      <w:tr w:rsidR="00C52BBD" w:rsidRPr="00E75741" w14:paraId="7DA87622" w14:textId="77777777" w:rsidTr="009E42C6">
        <w:trPr>
          <w:tblHeader/>
        </w:trPr>
        <w:tc>
          <w:tcPr>
            <w:tcW w:w="1440" w:type="dxa"/>
          </w:tcPr>
          <w:p w14:paraId="76812AEF" w14:textId="77777777" w:rsidR="00C52BBD" w:rsidRPr="00E75741" w:rsidRDefault="00C52BBD" w:rsidP="00035756">
            <w:pPr>
              <w:spacing w:line="240" w:lineRule="auto"/>
              <w:ind w:left="3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810" w:type="dxa"/>
          </w:tcPr>
          <w:p w14:paraId="54591CC4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79B17479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7CE4E07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09436FD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410E5696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E1C87B1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4"/>
          </w:tcPr>
          <w:p w14:paraId="078E6AEB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(หน่วย: พันบาท)</w:t>
            </w:r>
          </w:p>
        </w:tc>
      </w:tr>
      <w:tr w:rsidR="00324382" w:rsidRPr="00E75741" w14:paraId="1007A722" w14:textId="77777777" w:rsidTr="009E42C6">
        <w:trPr>
          <w:tblHeader/>
        </w:trPr>
        <w:tc>
          <w:tcPr>
            <w:tcW w:w="1440" w:type="dxa"/>
            <w:vAlign w:val="bottom"/>
          </w:tcPr>
          <w:p w14:paraId="42C90278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ind w:left="7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347082D9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B587CB9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4"/>
            <w:vAlign w:val="bottom"/>
          </w:tcPr>
          <w:p w14:paraId="6CB5A064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ED71EB5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4"/>
            <w:vAlign w:val="bottom"/>
          </w:tcPr>
          <w:p w14:paraId="6DC1BB53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เงินลงทุน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</w:tcPr>
          <w:p w14:paraId="3C3C5A7C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ค่าเผื่อการด้อยค่า       ของเงินลงทุน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72682049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AB772C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มูลค่าเงินลงทุน 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</w:tr>
      <w:tr w:rsidR="003E2B64" w:rsidRPr="00E75741" w14:paraId="1D0081CD" w14:textId="77777777" w:rsidTr="009E42C6">
        <w:trPr>
          <w:tblHeader/>
        </w:trPr>
        <w:tc>
          <w:tcPr>
            <w:tcW w:w="1440" w:type="dxa"/>
          </w:tcPr>
          <w:p w14:paraId="10A37628" w14:textId="77777777" w:rsidR="003E2B64" w:rsidRPr="00E75741" w:rsidRDefault="003E2B64" w:rsidP="003E2B64">
            <w:pPr>
              <w:spacing w:line="240" w:lineRule="auto"/>
              <w:ind w:left="360" w:right="-14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F895D9" w14:textId="779974CA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0099A451" w14:textId="577ECAF8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21415BEB" w14:textId="2A5907D0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63700B74" w14:textId="347F6163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5C74589D" w14:textId="2F170C11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76785DBE" w14:textId="25235A27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02B132A5" w14:textId="19E5B28C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62F097B7" w14:textId="2F795B12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42F93507" w14:textId="7D326142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55" w:type="dxa"/>
          </w:tcPr>
          <w:p w14:paraId="6D742D73" w14:textId="3533F5C9" w:rsidR="003E2B64" w:rsidRPr="00E75741" w:rsidRDefault="003E2B64" w:rsidP="003E2B6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24382" w:rsidRPr="00E75741" w14:paraId="40F3FA2B" w14:textId="77777777" w:rsidTr="009E42C6">
        <w:tc>
          <w:tcPr>
            <w:tcW w:w="1440" w:type="dxa"/>
          </w:tcPr>
          <w:p w14:paraId="3780540A" w14:textId="77777777" w:rsidR="00324382" w:rsidRPr="00E75741" w:rsidRDefault="00324382" w:rsidP="00035756">
            <w:pPr>
              <w:tabs>
                <w:tab w:val="clear" w:pos="3742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24D0CF" w14:textId="77777777" w:rsidR="00324382" w:rsidRPr="00E75741" w:rsidRDefault="00324382" w:rsidP="00035756">
            <w:pPr>
              <w:pStyle w:val="Header"/>
              <w:tabs>
                <w:tab w:val="clear" w:pos="907"/>
                <w:tab w:val="decimal" w:pos="8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6B727D" w14:textId="77777777" w:rsidR="00324382" w:rsidRPr="00E75741" w:rsidRDefault="00324382" w:rsidP="00035756">
            <w:pPr>
              <w:pStyle w:val="Header"/>
              <w:tabs>
                <w:tab w:val="clear" w:pos="907"/>
                <w:tab w:val="decimal" w:pos="8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113DE5C" w14:textId="77777777" w:rsidR="00324382" w:rsidRPr="00E75741" w:rsidRDefault="00324382" w:rsidP="00035756">
            <w:pPr>
              <w:pStyle w:val="Header"/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</w:tcPr>
          <w:p w14:paraId="424624B2" w14:textId="77777777" w:rsidR="00324382" w:rsidRPr="00E75741" w:rsidRDefault="00324382" w:rsidP="00035756">
            <w:pPr>
              <w:pStyle w:val="Header"/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</w:tcPr>
          <w:p w14:paraId="17FAA020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4DDAED7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7891EF5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758753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1D571B1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4775491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53F5" w:rsidRPr="00E75741" w14:paraId="27D097AA" w14:textId="77777777" w:rsidTr="009E42C6">
        <w:tc>
          <w:tcPr>
            <w:tcW w:w="1440" w:type="dxa"/>
          </w:tcPr>
          <w:p w14:paraId="6AD12600" w14:textId="77777777" w:rsidR="002D53F5" w:rsidRPr="00E75741" w:rsidRDefault="004C0981" w:rsidP="004C0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sz w:val="22"/>
                <w:szCs w:val="22"/>
              </w:rPr>
              <w:t xml:space="preserve">Rich Avenue Company </w:t>
            </w:r>
            <w:r w:rsidR="002D53F5" w:rsidRPr="00E75741">
              <w:rPr>
                <w:rFonts w:ascii="Angsana New" w:hAnsi="Angsana New" w:hint="cs"/>
                <w:sz w:val="22"/>
                <w:szCs w:val="22"/>
              </w:rPr>
              <w:t>Limited</w:t>
            </w:r>
          </w:p>
        </w:tc>
        <w:tc>
          <w:tcPr>
            <w:tcW w:w="810" w:type="dxa"/>
          </w:tcPr>
          <w:p w14:paraId="74ABBACB" w14:textId="59EBD538" w:rsidR="002D53F5" w:rsidRPr="00E75741" w:rsidRDefault="004504B4" w:rsidP="00035756">
            <w:pPr>
              <w:tabs>
                <w:tab w:val="clear" w:pos="227"/>
                <w:tab w:val="clear" w:pos="454"/>
                <w:tab w:val="decimal" w:pos="984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>
              <w:rPr>
                <w:rFonts w:ascii="Angsana New" w:hAnsi="Angsana New"/>
                <w:sz w:val="22"/>
                <w:szCs w:val="22"/>
              </w:rPr>
              <w:t>9,220</w:t>
            </w:r>
            <w:r w:rsidR="003313E0" w:rsidRPr="00E757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53F5" w:rsidRPr="00E757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53F5" w:rsidRPr="00E75741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</w:tcPr>
          <w:p w14:paraId="7B29F40E" w14:textId="417012D0" w:rsidR="002D53F5" w:rsidRPr="00E75741" w:rsidRDefault="003E2B64" w:rsidP="00035756">
            <w:pPr>
              <w:tabs>
                <w:tab w:val="clear" w:pos="227"/>
                <w:tab w:val="clear" w:pos="454"/>
                <w:tab w:val="decimal" w:pos="984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 w:rsidRPr="00E75741">
              <w:rPr>
                <w:rFonts w:ascii="Angsana New" w:hAnsi="Angsana New"/>
                <w:sz w:val="22"/>
                <w:szCs w:val="22"/>
              </w:rPr>
              <w:t xml:space="preserve">8,000  </w:t>
            </w:r>
            <w:r w:rsidR="007107D6" w:rsidRPr="00E75741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  <w:gridSpan w:val="2"/>
            <w:vAlign w:val="bottom"/>
          </w:tcPr>
          <w:p w14:paraId="1384B619" w14:textId="0316EFD5" w:rsidR="002D53F5" w:rsidRPr="00E75741" w:rsidRDefault="00D66451" w:rsidP="004E4FC6">
            <w:pPr>
              <w:pStyle w:val="Header"/>
              <w:tabs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</w:p>
        </w:tc>
        <w:tc>
          <w:tcPr>
            <w:tcW w:w="810" w:type="dxa"/>
            <w:gridSpan w:val="2"/>
            <w:vAlign w:val="bottom"/>
          </w:tcPr>
          <w:p w14:paraId="654A9E0B" w14:textId="77777777" w:rsidR="002D53F5" w:rsidRPr="00E75741" w:rsidRDefault="002D53F5" w:rsidP="004E4FC6">
            <w:pPr>
              <w:pStyle w:val="Header"/>
              <w:tabs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lang w:val="en-US"/>
              </w:rPr>
              <w:t>51</w:t>
            </w:r>
          </w:p>
        </w:tc>
        <w:tc>
          <w:tcPr>
            <w:tcW w:w="810" w:type="dxa"/>
            <w:gridSpan w:val="2"/>
            <w:vAlign w:val="bottom"/>
          </w:tcPr>
          <w:p w14:paraId="7A9DF857" w14:textId="1B6632A9" w:rsidR="002D53F5" w:rsidRPr="00E75741" w:rsidRDefault="00D66451" w:rsidP="00780038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38,082</w:t>
            </w:r>
          </w:p>
        </w:tc>
        <w:tc>
          <w:tcPr>
            <w:tcW w:w="810" w:type="dxa"/>
            <w:gridSpan w:val="2"/>
            <w:vAlign w:val="bottom"/>
          </w:tcPr>
          <w:p w14:paraId="194D1479" w14:textId="3426BF09" w:rsidR="002D53F5" w:rsidRPr="00E75741" w:rsidRDefault="003E2B64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32,717</w:t>
            </w:r>
          </w:p>
        </w:tc>
        <w:tc>
          <w:tcPr>
            <w:tcW w:w="810" w:type="dxa"/>
            <w:gridSpan w:val="2"/>
            <w:vAlign w:val="bottom"/>
          </w:tcPr>
          <w:p w14:paraId="3D172AF7" w14:textId="2AF594E4" w:rsidR="002D53F5" w:rsidRPr="00E75741" w:rsidRDefault="000A316C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(29,626)</w:t>
            </w:r>
          </w:p>
        </w:tc>
        <w:tc>
          <w:tcPr>
            <w:tcW w:w="810" w:type="dxa"/>
            <w:vAlign w:val="bottom"/>
          </w:tcPr>
          <w:p w14:paraId="3CD82ABC" w14:textId="4D33903D" w:rsidR="002D53F5" w:rsidRPr="00E75741" w:rsidRDefault="003E2B64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(12,705)</w:t>
            </w:r>
          </w:p>
        </w:tc>
        <w:tc>
          <w:tcPr>
            <w:tcW w:w="855" w:type="dxa"/>
            <w:vAlign w:val="bottom"/>
          </w:tcPr>
          <w:p w14:paraId="4BEC4271" w14:textId="345C04FB" w:rsidR="002D53F5" w:rsidRPr="00E75741" w:rsidRDefault="002E4148" w:rsidP="001A3CB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8,456</w:t>
            </w:r>
          </w:p>
        </w:tc>
        <w:tc>
          <w:tcPr>
            <w:tcW w:w="855" w:type="dxa"/>
            <w:vAlign w:val="bottom"/>
          </w:tcPr>
          <w:p w14:paraId="41BDC237" w14:textId="70639B3B" w:rsidR="002D53F5" w:rsidRPr="00E75741" w:rsidRDefault="003E2B64" w:rsidP="001A3CB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20,012</w:t>
            </w:r>
          </w:p>
        </w:tc>
      </w:tr>
    </w:tbl>
    <w:p w14:paraId="3A19B305" w14:textId="74ADF253" w:rsidR="007F1A17" w:rsidRPr="00E75741" w:rsidRDefault="003633CA" w:rsidP="0069765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A34939" w:rsidRPr="00E75741">
        <w:rPr>
          <w:rFonts w:ascii="Angsana New" w:hAnsi="Angsana New" w:hint="cs"/>
          <w:sz w:val="32"/>
          <w:szCs w:val="32"/>
          <w:cs/>
        </w:rPr>
        <w:t>ในปี</w:t>
      </w:r>
      <w:r w:rsidR="00324382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3E2B64">
        <w:rPr>
          <w:rFonts w:ascii="Angsana New" w:hAnsi="Angsana New"/>
          <w:sz w:val="32"/>
          <w:szCs w:val="32"/>
        </w:rPr>
        <w:t>2567</w:t>
      </w:r>
      <w:r w:rsidR="00324382" w:rsidRPr="00E75741">
        <w:rPr>
          <w:rFonts w:ascii="Angsana New" w:hAnsi="Angsana New"/>
          <w:sz w:val="32"/>
          <w:szCs w:val="32"/>
        </w:rPr>
        <w:t xml:space="preserve"> </w:t>
      </w:r>
      <w:r w:rsidR="00324382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2B64">
        <w:rPr>
          <w:rFonts w:ascii="Angsana New" w:hAnsi="Angsana New"/>
          <w:sz w:val="32"/>
          <w:szCs w:val="32"/>
        </w:rPr>
        <w:t>2566</w:t>
      </w:r>
      <w:r w:rsidR="00324382" w:rsidRPr="00E75741">
        <w:rPr>
          <w:rFonts w:ascii="Angsana New" w:hAnsi="Angsana New"/>
          <w:sz w:val="32"/>
          <w:szCs w:val="32"/>
        </w:rPr>
        <w:t xml:space="preserve"> </w:t>
      </w:r>
      <w:r w:rsidR="00324382" w:rsidRPr="00E75741">
        <w:rPr>
          <w:rFonts w:ascii="Angsana New" w:hAnsi="Angsana New" w:hint="cs"/>
          <w:sz w:val="32"/>
          <w:szCs w:val="32"/>
          <w:cs/>
        </w:rPr>
        <w:t>บริษัทย่อยไม่ได้ประ</w:t>
      </w:r>
      <w:r w:rsidR="002A5392" w:rsidRPr="00E75741">
        <w:rPr>
          <w:rFonts w:ascii="Angsana New" w:hAnsi="Angsana New" w:hint="cs"/>
          <w:sz w:val="32"/>
          <w:szCs w:val="32"/>
          <w:cs/>
        </w:rPr>
        <w:t>กาศ</w:t>
      </w:r>
      <w:r w:rsidR="00324382" w:rsidRPr="00E75741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14:paraId="17755D4D" w14:textId="0ACAC107" w:rsidR="00D623A4" w:rsidRPr="00E87143" w:rsidRDefault="009F3B2E" w:rsidP="00835079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87143">
        <w:rPr>
          <w:rFonts w:ascii="Angsana New" w:hAnsi="Angsana New"/>
          <w:sz w:val="32"/>
          <w:szCs w:val="32"/>
          <w:cs/>
        </w:rPr>
        <w:tab/>
      </w:r>
      <w:r w:rsidR="00835079">
        <w:rPr>
          <w:rFonts w:ascii="Angsana New" w:hAnsi="Angsana New" w:hint="cs"/>
          <w:sz w:val="32"/>
          <w:szCs w:val="32"/>
          <w:cs/>
        </w:rPr>
        <w:t>ในปี</w:t>
      </w:r>
      <w:r w:rsidRPr="00E87143">
        <w:rPr>
          <w:rFonts w:ascii="Angsana New" w:hAnsi="Angsana New"/>
          <w:sz w:val="32"/>
          <w:szCs w:val="32"/>
        </w:rPr>
        <w:t xml:space="preserve"> 2567</w:t>
      </w:r>
      <w:r w:rsidRPr="00E8714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835079">
        <w:rPr>
          <w:rFonts w:ascii="Angsana New" w:hAnsi="Angsana New" w:hint="cs"/>
          <w:sz w:val="32"/>
          <w:szCs w:val="32"/>
          <w:cs/>
        </w:rPr>
        <w:t>ฯได้</w:t>
      </w:r>
      <w:r w:rsidRPr="00E87143">
        <w:rPr>
          <w:rFonts w:ascii="Angsana New" w:hAnsi="Angsana New" w:hint="cs"/>
          <w:sz w:val="32"/>
          <w:szCs w:val="32"/>
          <w:cs/>
        </w:rPr>
        <w:t>ชำระค่าหุ้น</w:t>
      </w:r>
      <w:r w:rsidR="00835079">
        <w:rPr>
          <w:rFonts w:ascii="Angsana New" w:hAnsi="Angsana New" w:hint="cs"/>
          <w:sz w:val="32"/>
          <w:szCs w:val="32"/>
          <w:cs/>
        </w:rPr>
        <w:t>จำนวน</w:t>
      </w:r>
      <w:r w:rsidR="00835079">
        <w:rPr>
          <w:rFonts w:ascii="Angsana New" w:hAnsi="Angsana New"/>
          <w:sz w:val="32"/>
          <w:szCs w:val="32"/>
        </w:rPr>
        <w:t xml:space="preserve"> 5 </w:t>
      </w:r>
      <w:r w:rsidR="008350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35079">
        <w:rPr>
          <w:rFonts w:ascii="Angsana New" w:hAnsi="Angsana New"/>
          <w:sz w:val="32"/>
          <w:szCs w:val="32"/>
        </w:rPr>
        <w:t>(2566: 9</w:t>
      </w:r>
      <w:r w:rsidR="00835079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D623A4" w:rsidRPr="00E87143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</w:t>
      </w:r>
      <w:r w:rsidR="00835079">
        <w:rPr>
          <w:rFonts w:ascii="Angsana New" w:hAnsi="Angsana New" w:hint="cs"/>
          <w:sz w:val="32"/>
          <w:szCs w:val="32"/>
          <w:cs/>
        </w:rPr>
        <w:t>ชำระค่าหุ้น</w:t>
      </w:r>
      <w:r w:rsidR="00D623A4" w:rsidRPr="00E8714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258D3">
        <w:rPr>
          <w:rFonts w:ascii="Angsana New" w:hAnsi="Angsana New"/>
          <w:sz w:val="32"/>
          <w:szCs w:val="32"/>
        </w:rPr>
        <w:t>5</w:t>
      </w:r>
      <w:r w:rsidR="00D623A4" w:rsidRPr="00E87143">
        <w:rPr>
          <w:rFonts w:ascii="Angsana New" w:hAnsi="Angsana New"/>
          <w:sz w:val="32"/>
          <w:szCs w:val="32"/>
        </w:rPr>
        <w:t xml:space="preserve"> </w:t>
      </w:r>
      <w:r w:rsidR="00D623A4" w:rsidRPr="00E87143">
        <w:rPr>
          <w:rFonts w:ascii="Angsana New" w:hAnsi="Angsana New" w:hint="cs"/>
          <w:sz w:val="32"/>
          <w:szCs w:val="32"/>
          <w:cs/>
        </w:rPr>
        <w:t>ล้านบาท</w:t>
      </w:r>
      <w:r w:rsidR="008258D3">
        <w:rPr>
          <w:rFonts w:ascii="Angsana New" w:hAnsi="Angsana New"/>
          <w:sz w:val="32"/>
          <w:szCs w:val="32"/>
        </w:rPr>
        <w:t xml:space="preserve"> (2566: 8 </w:t>
      </w:r>
      <w:r w:rsidR="008258D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D5D182E" w14:textId="7EF6B656" w:rsidR="00D623A4" w:rsidRPr="00E87143" w:rsidRDefault="00D623A4" w:rsidP="00D623A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87143">
        <w:rPr>
          <w:rFonts w:ascii="Angsana New" w:hAnsi="Angsana New"/>
          <w:sz w:val="32"/>
          <w:szCs w:val="32"/>
        </w:rPr>
        <w:tab/>
      </w:r>
      <w:r w:rsidRPr="00E871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87143">
        <w:rPr>
          <w:rFonts w:ascii="Angsana New" w:hAnsi="Angsana New" w:hint="cs"/>
          <w:sz w:val="32"/>
          <w:szCs w:val="32"/>
        </w:rPr>
        <w:t xml:space="preserve">31 </w:t>
      </w:r>
      <w:r w:rsidRPr="00E871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87143">
        <w:rPr>
          <w:rFonts w:ascii="Angsana New" w:hAnsi="Angsana New"/>
          <w:sz w:val="32"/>
          <w:szCs w:val="32"/>
        </w:rPr>
        <w:t>256</w:t>
      </w:r>
      <w:r w:rsidR="00790935" w:rsidRPr="00E87143">
        <w:rPr>
          <w:rFonts w:ascii="Angsana New" w:hAnsi="Angsana New"/>
          <w:sz w:val="32"/>
          <w:szCs w:val="32"/>
        </w:rPr>
        <w:t>7</w:t>
      </w:r>
      <w:r w:rsidRPr="00E87143">
        <w:rPr>
          <w:rFonts w:ascii="Angsana New" w:hAnsi="Angsana New" w:hint="cs"/>
          <w:sz w:val="32"/>
          <w:szCs w:val="32"/>
          <w:cs/>
        </w:rPr>
        <w:t xml:space="preserve"> บริษัทฯผูกพันที่จะต้องจ่ายค่าหุ้นที่บริษัทย่อยยังไม่เรียกชำระจำนวน                 </w:t>
      </w:r>
      <w:r w:rsidRPr="00E87143">
        <w:rPr>
          <w:rFonts w:ascii="Angsana New" w:hAnsi="Angsana New"/>
          <w:sz w:val="32"/>
          <w:szCs w:val="32"/>
        </w:rPr>
        <w:t>1,</w:t>
      </w:r>
      <w:r w:rsidR="001D052C" w:rsidRPr="00E87143">
        <w:rPr>
          <w:rFonts w:ascii="Angsana New" w:hAnsi="Angsana New"/>
          <w:sz w:val="32"/>
          <w:szCs w:val="32"/>
        </w:rPr>
        <w:t>416</w:t>
      </w:r>
      <w:r w:rsidRPr="00E87143">
        <w:rPr>
          <w:rFonts w:ascii="Angsana New" w:hAnsi="Angsana New"/>
          <w:sz w:val="32"/>
          <w:szCs w:val="32"/>
        </w:rPr>
        <w:t xml:space="preserve"> </w:t>
      </w:r>
      <w:r w:rsidRPr="00E87143">
        <w:rPr>
          <w:rFonts w:ascii="Angsana New" w:hAnsi="Angsana New" w:hint="cs"/>
          <w:sz w:val="32"/>
          <w:szCs w:val="32"/>
          <w:cs/>
        </w:rPr>
        <w:t>ล้านเรียลกัมพูชา (</w:t>
      </w:r>
      <w:r w:rsidR="009D2377">
        <w:rPr>
          <w:rFonts w:ascii="Angsana New" w:hAnsi="Angsana New"/>
          <w:sz w:val="32"/>
          <w:szCs w:val="32"/>
        </w:rPr>
        <w:t>12</w:t>
      </w:r>
      <w:r w:rsidRPr="00E87143">
        <w:rPr>
          <w:rFonts w:ascii="Angsana New" w:hAnsi="Angsana New"/>
          <w:sz w:val="32"/>
          <w:szCs w:val="32"/>
        </w:rPr>
        <w:t xml:space="preserve"> </w:t>
      </w:r>
      <w:r w:rsidRPr="00E8714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13467AEB" w14:textId="554C2D1F" w:rsidR="00071580" w:rsidRDefault="00E54FF6" w:rsidP="000577C1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firstLine="0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3E2B64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บริษัทฯได้บันทึกค่าเผื่อการด้อยค่าของเงินลงทุนในบริษัทย่อยจำนวน </w:t>
      </w:r>
      <w:r w:rsidR="006607ED">
        <w:rPr>
          <w:rFonts w:ascii="Angsana New" w:hAnsi="Angsana New"/>
          <w:sz w:val="32"/>
          <w:szCs w:val="32"/>
        </w:rPr>
        <w:t>16.9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B6421">
        <w:rPr>
          <w:rFonts w:ascii="Angsana New" w:hAnsi="Angsana New"/>
          <w:sz w:val="32"/>
          <w:szCs w:val="32"/>
        </w:rPr>
        <w:t xml:space="preserve"> </w:t>
      </w:r>
      <w:r w:rsidR="0083507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B6421">
        <w:rPr>
          <w:rFonts w:ascii="Angsana New" w:hAnsi="Angsana New"/>
          <w:sz w:val="32"/>
          <w:szCs w:val="32"/>
        </w:rPr>
        <w:t xml:space="preserve">(2566: </w:t>
      </w:r>
      <w:r w:rsidR="003B6D00">
        <w:rPr>
          <w:rFonts w:ascii="Angsana New" w:hAnsi="Angsana New"/>
          <w:sz w:val="32"/>
          <w:szCs w:val="32"/>
        </w:rPr>
        <w:t xml:space="preserve"> </w:t>
      </w:r>
      <w:r w:rsidR="001A5484">
        <w:rPr>
          <w:rFonts w:ascii="Angsana New" w:hAnsi="Angsana New"/>
          <w:sz w:val="32"/>
          <w:szCs w:val="32"/>
        </w:rPr>
        <w:t xml:space="preserve">12.7 </w:t>
      </w:r>
      <w:r w:rsidR="005B6421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ซึ่งแสดงรวมอยู่ในค่าใช้จ่ายในการบริหารในงบการเงินเฉพาะกิจการ</w:t>
      </w:r>
    </w:p>
    <w:p w14:paraId="20FBC8D8" w14:textId="77777777" w:rsidR="00835079" w:rsidRDefault="0083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6887B6" w14:textId="1F5BD4B4" w:rsidR="00C872B6" w:rsidRPr="00C872B6" w:rsidRDefault="007A4B34" w:rsidP="00C872B6">
      <w:pPr>
        <w:tabs>
          <w:tab w:val="clear" w:pos="454"/>
          <w:tab w:val="clear" w:pos="680"/>
          <w:tab w:val="left" w:pos="540"/>
          <w:tab w:val="left" w:pos="720"/>
          <w:tab w:val="right" w:pos="7280"/>
        </w:tabs>
        <w:spacing w:before="24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83AE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92E8A" w:rsidRPr="00283AEA">
        <w:rPr>
          <w:rFonts w:ascii="Angsana New" w:hAnsi="Angsana New"/>
          <w:b/>
          <w:bCs/>
          <w:sz w:val="32"/>
          <w:szCs w:val="32"/>
        </w:rPr>
        <w:t>4</w:t>
      </w:r>
      <w:r w:rsidR="00C872B6" w:rsidRPr="00283AEA">
        <w:rPr>
          <w:rFonts w:ascii="Angsana New" w:hAnsi="Angsana New"/>
          <w:b/>
          <w:bCs/>
          <w:sz w:val="32"/>
          <w:szCs w:val="32"/>
        </w:rPr>
        <w:t>.</w:t>
      </w:r>
      <w:r w:rsidR="00C872B6" w:rsidRPr="00283AEA">
        <w:rPr>
          <w:rFonts w:ascii="Angsana New" w:hAnsi="Angsana New"/>
          <w:b/>
          <w:bCs/>
          <w:sz w:val="32"/>
          <w:szCs w:val="32"/>
        </w:rPr>
        <w:tab/>
      </w:r>
      <w:r w:rsidR="00C872B6" w:rsidRPr="00283AE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52B29E9" w14:textId="27FD42D8" w:rsidR="00C872B6" w:rsidRPr="00C872B6" w:rsidRDefault="007A4B34" w:rsidP="00C872B6">
      <w:pPr>
        <w:pStyle w:val="Heading2"/>
        <w:spacing w:before="120" w:after="120"/>
        <w:ind w:left="547" w:hanging="547"/>
        <w:rPr>
          <w:rFonts w:ascii="Angsana New" w:hAnsi="Angsana New"/>
          <w:sz w:val="32"/>
          <w:szCs w:val="32"/>
          <w:lang w:val="en-US" w:eastAsia="en-US"/>
        </w:rPr>
      </w:pPr>
      <w:r>
        <w:rPr>
          <w:rFonts w:ascii="Angsana New" w:hAnsi="Angsana New"/>
          <w:sz w:val="32"/>
          <w:szCs w:val="32"/>
          <w:lang w:val="en-US" w:eastAsia="en-US"/>
        </w:rPr>
        <w:t>1</w:t>
      </w:r>
      <w:r w:rsidR="00C92E8A">
        <w:rPr>
          <w:rFonts w:ascii="Angsana New" w:hAnsi="Angsana New"/>
          <w:sz w:val="32"/>
          <w:szCs w:val="32"/>
          <w:lang w:val="en-US" w:eastAsia="en-US"/>
        </w:rPr>
        <w:t>4</w:t>
      </w:r>
      <w:r w:rsidR="00C872B6" w:rsidRPr="00C872B6">
        <w:rPr>
          <w:rFonts w:ascii="Angsana New" w:hAnsi="Angsana New"/>
          <w:sz w:val="32"/>
          <w:szCs w:val="32"/>
          <w:lang w:val="en-US" w:eastAsia="en-US"/>
        </w:rPr>
        <w:t>.1</w:t>
      </w:r>
      <w:r w:rsidR="00C872B6" w:rsidRPr="00C872B6">
        <w:rPr>
          <w:rFonts w:ascii="Angsana New" w:hAnsi="Angsana New"/>
          <w:sz w:val="32"/>
          <w:szCs w:val="32"/>
          <w:lang w:val="en-US" w:eastAsia="en-US"/>
        </w:rPr>
        <w:tab/>
      </w:r>
      <w:r w:rsidR="00C872B6" w:rsidRPr="00C872B6">
        <w:rPr>
          <w:rFonts w:ascii="Angsana New" w:hAnsi="Angsana New"/>
          <w:sz w:val="32"/>
          <w:szCs w:val="32"/>
          <w:cs/>
          <w:lang w:val="en-US" w:eastAsia="en-US"/>
        </w:rPr>
        <w:t>รายละเอียดขอ</w:t>
      </w:r>
      <w:r w:rsidR="00607A7B">
        <w:rPr>
          <w:rFonts w:ascii="Angsana New" w:hAnsi="Angsana New" w:hint="cs"/>
          <w:sz w:val="32"/>
          <w:szCs w:val="32"/>
          <w:cs/>
          <w:lang w:val="en-US" w:eastAsia="en-US"/>
        </w:rPr>
        <w:t>ง</w:t>
      </w:r>
      <w:r w:rsidR="00C872B6" w:rsidRPr="00C872B6">
        <w:rPr>
          <w:rFonts w:ascii="Angsana New" w:hAnsi="Angsana New"/>
          <w:sz w:val="32"/>
          <w:szCs w:val="32"/>
          <w:cs/>
          <w:lang w:val="en-US" w:eastAsia="en-US"/>
        </w:rPr>
        <w:t>บริษัทร่วม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8"/>
        <w:gridCol w:w="1530"/>
        <w:gridCol w:w="1440"/>
        <w:gridCol w:w="1440"/>
        <w:gridCol w:w="1440"/>
        <w:gridCol w:w="1440"/>
      </w:tblGrid>
      <w:tr w:rsidR="00C872B6" w:rsidRPr="009F335E" w14:paraId="2B2F2C8E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8C7C" w14:textId="77777777" w:rsidR="00C872B6" w:rsidRPr="00E07DE5" w:rsidRDefault="00C872B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615DC5" w14:textId="77777777" w:rsidR="00C872B6" w:rsidRPr="00E07DE5" w:rsidRDefault="00C872B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F57178C" w14:textId="77777777" w:rsidR="00C872B6" w:rsidRPr="00E07DE5" w:rsidRDefault="00C872B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07DE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7DE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872B6" w:rsidRPr="009F335E" w14:paraId="7CF597A5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FD21" w14:textId="77777777" w:rsidR="00C872B6" w:rsidRPr="00E07DE5" w:rsidRDefault="00C872B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7C803" w14:textId="77777777" w:rsidR="00C872B6" w:rsidRPr="00E07DE5" w:rsidRDefault="00C872B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D995" w14:textId="77777777" w:rsidR="00C872B6" w:rsidRPr="00E07DE5" w:rsidRDefault="00C872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7EF56" w14:textId="77777777" w:rsidR="00C872B6" w:rsidRPr="00E07DE5" w:rsidRDefault="00C872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2B6" w:rsidRPr="009F335E" w14:paraId="27B2E417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9A3C" w14:textId="77777777" w:rsidR="00C872B6" w:rsidRPr="00E07DE5" w:rsidRDefault="00C872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74F565" w14:textId="77777777" w:rsidR="00C872B6" w:rsidRPr="00E07DE5" w:rsidRDefault="00C872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F6F870" w14:textId="77777777" w:rsidR="00C872B6" w:rsidRPr="00E07DE5" w:rsidRDefault="00C872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02A5A4E0" w14:textId="77777777" w:rsidR="00C872B6" w:rsidRPr="00E07DE5" w:rsidRDefault="00C872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มูลค่าตามวิธีราคาทุน</w:t>
            </w:r>
          </w:p>
        </w:tc>
      </w:tr>
      <w:tr w:rsidR="00C872B6" w:rsidRPr="009F335E" w14:paraId="46A7D5D3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4E52179" w14:textId="77777777" w:rsidR="00C872B6" w:rsidRPr="00E07DE5" w:rsidRDefault="00C872B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41E4A4" w14:textId="77777777" w:rsidR="00C872B6" w:rsidRPr="009F335E" w:rsidRDefault="00C872B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863C76" w14:textId="77777777" w:rsidR="00C872B6" w:rsidRPr="00E07DE5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13CA310B" w14:textId="38BA0ACD" w:rsidR="00C872B6" w:rsidRPr="00E07DE5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566</w:t>
            </w:r>
          </w:p>
        </w:tc>
        <w:tc>
          <w:tcPr>
            <w:tcW w:w="1440" w:type="dxa"/>
            <w:vAlign w:val="bottom"/>
          </w:tcPr>
          <w:p w14:paraId="7158CC07" w14:textId="77777777" w:rsidR="00C872B6" w:rsidRPr="00E07DE5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76982A9E" w14:textId="6079BC74" w:rsidR="00C872B6" w:rsidRPr="00E07DE5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66</w:t>
            </w:r>
          </w:p>
        </w:tc>
      </w:tr>
      <w:tr w:rsidR="00C872B6" w:rsidRPr="009F335E" w14:paraId="11AA5AB6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46C0" w14:textId="77777777" w:rsidR="00C872B6" w:rsidRPr="00E07DE5" w:rsidRDefault="00C872B6">
            <w:pPr>
              <w:spacing w:line="400" w:lineRule="exact"/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64741">
              <w:rPr>
                <w:rFonts w:ascii="Angsana New" w:hAnsi="Angsana New"/>
                <w:spacing w:val="-2"/>
                <w:sz w:val="28"/>
                <w:szCs w:val="28"/>
              </w:rPr>
              <w:t xml:space="preserve">Rich Avenue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Finance Plc.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681E521" w14:textId="77777777" w:rsidR="00C872B6" w:rsidRDefault="00C872B6" w:rsidP="007A4B34">
            <w:pPr>
              <w:tabs>
                <w:tab w:val="decimal" w:pos="100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3FF15E" w14:textId="7EEB54EE" w:rsidR="00C872B6" w:rsidRPr="00E07DE5" w:rsidRDefault="00BF63A3" w:rsidP="007A4B3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</w:t>
            </w:r>
            <w:r w:rsidR="00EE61DE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1B567B" w14:textId="77777777" w:rsidR="00C872B6" w:rsidRPr="00E07DE5" w:rsidRDefault="00C872B6" w:rsidP="007A4B3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3D14A0E" w14:textId="77777777" w:rsidR="00C872B6" w:rsidRPr="00E07DE5" w:rsidRDefault="00C872B6" w:rsidP="007A4B3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12DCB7" w14:textId="77777777" w:rsidR="00C872B6" w:rsidRPr="00E07DE5" w:rsidRDefault="00C872B6" w:rsidP="007A4B3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669FE7" w14:textId="77777777" w:rsidR="00C872B6" w:rsidRPr="00BD6CC3" w:rsidRDefault="00C872B6" w:rsidP="00BD6CC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D6C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6CC3">
        <w:rPr>
          <w:rFonts w:ascii="Angsana New" w:hAnsi="Angsana New"/>
          <w:sz w:val="32"/>
          <w:szCs w:val="32"/>
        </w:rPr>
        <w:t xml:space="preserve">27 </w:t>
      </w:r>
      <w:r w:rsidRPr="00BD6C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D6CC3">
        <w:rPr>
          <w:rFonts w:ascii="Angsana New" w:hAnsi="Angsana New"/>
          <w:sz w:val="32"/>
          <w:szCs w:val="32"/>
        </w:rPr>
        <w:t>2567</w:t>
      </w:r>
      <w:r w:rsidRPr="00BD6CC3">
        <w:rPr>
          <w:rFonts w:ascii="Angsana New" w:hAnsi="Angsana New"/>
          <w:sz w:val="32"/>
          <w:szCs w:val="32"/>
          <w:cs/>
        </w:rPr>
        <w:t xml:space="preserve"> บริษัท</w:t>
      </w:r>
      <w:r w:rsidRPr="00BD6CC3">
        <w:rPr>
          <w:rFonts w:ascii="Angsana New" w:hAnsi="Angsana New" w:hint="cs"/>
          <w:sz w:val="32"/>
          <w:szCs w:val="32"/>
          <w:cs/>
        </w:rPr>
        <w:t>ฯ</w:t>
      </w:r>
      <w:r w:rsidRPr="00BD6CC3">
        <w:rPr>
          <w:rFonts w:ascii="Angsana New" w:hAnsi="Angsana New"/>
          <w:sz w:val="32"/>
          <w:szCs w:val="32"/>
          <w:cs/>
        </w:rPr>
        <w:t>ได้ลงทุนในหุ้นสามัญของ</w:t>
      </w:r>
      <w:r w:rsidRPr="00BD6CC3">
        <w:rPr>
          <w:rFonts w:ascii="Angsana New" w:hAnsi="Angsana New"/>
          <w:sz w:val="32"/>
          <w:szCs w:val="32"/>
        </w:rPr>
        <w:t xml:space="preserve"> Rich Avenue Finance Plc. </w:t>
      </w:r>
      <w:r w:rsidRPr="00BD6CC3">
        <w:rPr>
          <w:rFonts w:ascii="Angsana New" w:hAnsi="Angsana New" w:hint="cs"/>
          <w:sz w:val="32"/>
          <w:szCs w:val="32"/>
          <w:cs/>
        </w:rPr>
        <w:t>จำนวน</w:t>
      </w:r>
      <w:r w:rsidRPr="00BD6CC3">
        <w:rPr>
          <w:rFonts w:ascii="Angsana New" w:hAnsi="Angsana New"/>
          <w:sz w:val="32"/>
          <w:szCs w:val="32"/>
          <w:cs/>
        </w:rPr>
        <w:t xml:space="preserve"> </w:t>
      </w:r>
      <w:r w:rsidRPr="00BD6CC3">
        <w:rPr>
          <w:rFonts w:ascii="Angsana New" w:hAnsi="Angsana New"/>
          <w:sz w:val="32"/>
          <w:szCs w:val="32"/>
        </w:rPr>
        <w:t xml:space="preserve">                     33.59</w:t>
      </w:r>
      <w:r w:rsidRPr="00BD6CC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D6CC3">
        <w:rPr>
          <w:rFonts w:ascii="Angsana New" w:hAnsi="Angsana New"/>
          <w:sz w:val="32"/>
          <w:szCs w:val="32"/>
        </w:rPr>
        <w:t xml:space="preserve"> </w:t>
      </w:r>
      <w:r w:rsidRPr="00BD6CC3">
        <w:rPr>
          <w:rFonts w:ascii="Angsana New" w:hAnsi="Angsana New" w:hint="cs"/>
          <w:sz w:val="32"/>
          <w:szCs w:val="32"/>
          <w:cs/>
        </w:rPr>
        <w:t>(</w:t>
      </w:r>
      <w:r w:rsidRPr="00BD6CC3">
        <w:rPr>
          <w:rFonts w:ascii="Angsana New" w:hAnsi="Angsana New"/>
          <w:sz w:val="32"/>
          <w:szCs w:val="32"/>
        </w:rPr>
        <w:t xml:space="preserve">0.92 </w:t>
      </w:r>
      <w:r w:rsidRPr="00BD6CC3">
        <w:rPr>
          <w:rFonts w:ascii="Angsana New" w:hAnsi="Angsana New" w:hint="cs"/>
          <w:sz w:val="32"/>
          <w:szCs w:val="32"/>
          <w:cs/>
        </w:rPr>
        <w:t>ล้านเหรียญ</w:t>
      </w:r>
      <w:r w:rsidRPr="00BD6CC3">
        <w:rPr>
          <w:rFonts w:ascii="Angsana New" w:hAnsi="Angsana New"/>
          <w:sz w:val="32"/>
          <w:szCs w:val="32"/>
          <w:cs/>
        </w:rPr>
        <w:t>สหรัฐอเมริกา</w:t>
      </w:r>
      <w:r w:rsidRPr="00BD6CC3">
        <w:rPr>
          <w:rFonts w:ascii="Angsana New" w:hAnsi="Angsana New" w:hint="cs"/>
          <w:sz w:val="32"/>
          <w:szCs w:val="32"/>
          <w:cs/>
        </w:rPr>
        <w:t>)</w:t>
      </w:r>
      <w:r w:rsidRPr="00BD6CC3">
        <w:rPr>
          <w:rFonts w:ascii="Angsana New" w:hAnsi="Angsana New"/>
          <w:sz w:val="32"/>
          <w:szCs w:val="32"/>
          <w:cs/>
        </w:rPr>
        <w:t xml:space="preserve"> </w:t>
      </w:r>
      <w:r w:rsidRPr="00BD6CC3">
        <w:rPr>
          <w:rFonts w:ascii="Angsana New" w:hAnsi="Angsana New"/>
          <w:sz w:val="32"/>
          <w:szCs w:val="32"/>
        </w:rPr>
        <w:t xml:space="preserve">(92,000 </w:t>
      </w:r>
      <w:r w:rsidRPr="00BD6CC3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BD6CC3">
        <w:rPr>
          <w:rFonts w:ascii="Angsana New" w:hAnsi="Angsana New"/>
          <w:sz w:val="32"/>
          <w:szCs w:val="32"/>
        </w:rPr>
        <w:t xml:space="preserve">10 </w:t>
      </w:r>
      <w:r w:rsidRPr="00BD6CC3">
        <w:rPr>
          <w:rFonts w:ascii="Angsana New" w:hAnsi="Angsana New" w:hint="cs"/>
          <w:sz w:val="32"/>
          <w:szCs w:val="32"/>
          <w:cs/>
        </w:rPr>
        <w:t>เหรียญ</w:t>
      </w:r>
      <w:r w:rsidRPr="00BD6CC3">
        <w:rPr>
          <w:rFonts w:ascii="Angsana New" w:hAnsi="Angsana New"/>
          <w:sz w:val="32"/>
          <w:szCs w:val="32"/>
          <w:cs/>
        </w:rPr>
        <w:t>สหรัฐอเมริกา</w:t>
      </w:r>
      <w:r w:rsidRPr="00BD6CC3">
        <w:rPr>
          <w:rFonts w:ascii="Angsana New" w:hAnsi="Angsana New" w:hint="cs"/>
          <w:sz w:val="32"/>
          <w:szCs w:val="32"/>
          <w:cs/>
        </w:rPr>
        <w:t>)                โดย</w:t>
      </w:r>
      <w:r w:rsidRPr="00BD6CC3">
        <w:rPr>
          <w:rFonts w:ascii="Angsana New" w:hAnsi="Angsana New"/>
          <w:sz w:val="32"/>
          <w:szCs w:val="32"/>
          <w:cs/>
        </w:rPr>
        <w:t xml:space="preserve">สัดส่วนการถือหุ้นคิดเป็นร้อยละ </w:t>
      </w:r>
      <w:r w:rsidRPr="00BD6CC3">
        <w:rPr>
          <w:rFonts w:ascii="Angsana New" w:hAnsi="Angsana New"/>
          <w:sz w:val="32"/>
          <w:szCs w:val="32"/>
        </w:rPr>
        <w:t>46</w:t>
      </w:r>
      <w:r w:rsidRPr="00BD6CC3">
        <w:rPr>
          <w:rFonts w:ascii="Angsana New" w:hAnsi="Angsana New"/>
          <w:sz w:val="32"/>
          <w:szCs w:val="32"/>
          <w:cs/>
        </w:rPr>
        <w:t xml:space="preserve"> ของ</w:t>
      </w:r>
      <w:r w:rsidRPr="00BD6CC3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Pr="00BD6CC3">
        <w:rPr>
          <w:rFonts w:ascii="Angsana New" w:hAnsi="Angsana New"/>
          <w:sz w:val="32"/>
          <w:szCs w:val="32"/>
        </w:rPr>
        <w:t xml:space="preserve">2 </w:t>
      </w:r>
      <w:r w:rsidRPr="00BD6CC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             </w:t>
      </w:r>
      <w:r w:rsidRPr="00BD6CC3">
        <w:rPr>
          <w:rFonts w:ascii="Angsana New" w:hAnsi="Angsana New"/>
          <w:sz w:val="32"/>
          <w:szCs w:val="32"/>
          <w:cs/>
        </w:rPr>
        <w:t>บริษัทร่วมดังกล่าว</w:t>
      </w:r>
      <w:r w:rsidRPr="00BD6CC3">
        <w:rPr>
          <w:rFonts w:ascii="Angsana New" w:hAnsi="Angsana New" w:hint="cs"/>
          <w:sz w:val="32"/>
          <w:szCs w:val="32"/>
          <w:cs/>
        </w:rPr>
        <w:t>จดทะเบียนเป็นบริษัทมหาชนจำกัดและ</w:t>
      </w:r>
      <w:r w:rsidRPr="00BD6CC3">
        <w:rPr>
          <w:rFonts w:ascii="Angsana New" w:hAnsi="Angsana New"/>
          <w:sz w:val="32"/>
          <w:szCs w:val="32"/>
          <w:cs/>
        </w:rPr>
        <w:t>ดำเนินธุรกิจ</w:t>
      </w:r>
      <w:r w:rsidRPr="00BD6CC3">
        <w:rPr>
          <w:rFonts w:ascii="Angsana New" w:hAnsi="Angsana New" w:hint="cs"/>
          <w:sz w:val="32"/>
          <w:szCs w:val="32"/>
          <w:cs/>
        </w:rPr>
        <w:t>การให้สินเชื่อแก่ผู้กู้รายย่อย</w:t>
      </w:r>
    </w:p>
    <w:p w14:paraId="2F114C11" w14:textId="4E7FD156" w:rsidR="00C872B6" w:rsidRPr="00BD6CC3" w:rsidRDefault="00BD6CC3" w:rsidP="00BD6CC3">
      <w:pPr>
        <w:pStyle w:val="Heading2"/>
        <w:spacing w:before="120" w:after="120"/>
        <w:ind w:left="547" w:hanging="547"/>
        <w:rPr>
          <w:rFonts w:ascii="Angsana New" w:hAnsi="Angsana New"/>
          <w:sz w:val="32"/>
          <w:szCs w:val="32"/>
          <w:cs/>
          <w:lang w:val="en-US" w:eastAsia="en-US"/>
        </w:rPr>
      </w:pPr>
      <w:r w:rsidRPr="00283AEA">
        <w:rPr>
          <w:rFonts w:ascii="Angsana New" w:hAnsi="Angsana New"/>
          <w:sz w:val="32"/>
          <w:szCs w:val="32"/>
          <w:lang w:val="en-US" w:eastAsia="en-US"/>
        </w:rPr>
        <w:t>1</w:t>
      </w:r>
      <w:r w:rsidR="00C92E8A" w:rsidRPr="00283AEA">
        <w:rPr>
          <w:rFonts w:ascii="Angsana New" w:hAnsi="Angsana New"/>
          <w:sz w:val="32"/>
          <w:szCs w:val="32"/>
          <w:lang w:val="en-US" w:eastAsia="en-US"/>
        </w:rPr>
        <w:t>4</w:t>
      </w:r>
      <w:r w:rsidR="00C872B6" w:rsidRPr="00283AEA">
        <w:rPr>
          <w:rFonts w:ascii="Angsana New" w:hAnsi="Angsana New"/>
          <w:sz w:val="32"/>
          <w:szCs w:val="32"/>
          <w:lang w:val="en-US" w:eastAsia="en-US"/>
        </w:rPr>
        <w:t>.2</w:t>
      </w:r>
      <w:r w:rsidR="00C872B6" w:rsidRPr="00283AEA">
        <w:rPr>
          <w:rFonts w:ascii="Angsana New" w:hAnsi="Angsana New"/>
          <w:sz w:val="32"/>
          <w:szCs w:val="32"/>
          <w:lang w:val="en-US" w:eastAsia="en-US"/>
        </w:rPr>
        <w:tab/>
      </w:r>
      <w:r w:rsidR="00C872B6" w:rsidRPr="00283AEA">
        <w:rPr>
          <w:rFonts w:ascii="Angsana New" w:hAnsi="Angsana New"/>
          <w:sz w:val="32"/>
          <w:szCs w:val="32"/>
          <w:cs/>
          <w:lang w:val="en-US" w:eastAsia="en-US"/>
        </w:rPr>
        <w:t>ส่วนแบ่งกำไรขาดทุนเบ็ดเสร็จรวมและเงินปันผลรับ</w:t>
      </w:r>
    </w:p>
    <w:p w14:paraId="459FF846" w14:textId="00F34F69" w:rsidR="00C872B6" w:rsidRPr="00C539A3" w:rsidRDefault="00C872B6" w:rsidP="00C872B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539A3">
        <w:rPr>
          <w:rFonts w:ascii="Angsana New" w:hAnsi="Angsana New"/>
          <w:sz w:val="32"/>
          <w:szCs w:val="32"/>
          <w:cs/>
        </w:rPr>
        <w:t>ในระหว่าง</w:t>
      </w:r>
      <w:r w:rsidR="006045C8">
        <w:rPr>
          <w:rFonts w:ascii="Angsana New" w:hAnsi="Angsana New" w:hint="cs"/>
          <w:sz w:val="32"/>
          <w:szCs w:val="32"/>
          <w:cs/>
        </w:rPr>
        <w:t>ปี</w:t>
      </w:r>
      <w:r w:rsidRPr="00C539A3">
        <w:rPr>
          <w:rFonts w:ascii="Angsana New" w:hAnsi="Angsana New"/>
          <w:sz w:val="32"/>
          <w:szCs w:val="32"/>
          <w:cs/>
        </w:rPr>
        <w:t xml:space="preserve"> บริษัท</w:t>
      </w:r>
      <w:r w:rsidR="006045C8">
        <w:rPr>
          <w:rFonts w:ascii="Angsana New" w:hAnsi="Angsana New" w:hint="cs"/>
          <w:sz w:val="32"/>
          <w:szCs w:val="32"/>
          <w:cs/>
        </w:rPr>
        <w:t>ฯ</w:t>
      </w:r>
      <w:r w:rsidRPr="00C539A3">
        <w:rPr>
          <w:rFonts w:ascii="Angsana New" w:hAnsi="Angsana New"/>
          <w:sz w:val="32"/>
          <w:szCs w:val="32"/>
          <w:cs/>
        </w:rPr>
        <w:t>รับรู้ส่วนแบ่ง</w:t>
      </w:r>
      <w:r w:rsidR="00A21FB0" w:rsidRPr="00A21FB0">
        <w:rPr>
          <w:rFonts w:ascii="Angsana New" w:hAnsi="Angsana New"/>
          <w:sz w:val="32"/>
          <w:szCs w:val="32"/>
          <w:cs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990"/>
        <w:gridCol w:w="990"/>
        <w:gridCol w:w="990"/>
        <w:gridCol w:w="990"/>
      </w:tblGrid>
      <w:tr w:rsidR="00C872B6" w:rsidRPr="006B5044" w14:paraId="606BAB51" w14:textId="77777777">
        <w:trPr>
          <w:trHeight w:val="346"/>
        </w:trPr>
        <w:tc>
          <w:tcPr>
            <w:tcW w:w="3420" w:type="dxa"/>
            <w:vAlign w:val="bottom"/>
          </w:tcPr>
          <w:p w14:paraId="250475F0" w14:textId="77777777" w:rsidR="00C872B6" w:rsidRPr="00782EFB" w:rsidRDefault="00C87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372D503B" w14:textId="77777777" w:rsidR="00C872B6" w:rsidRPr="00782EFB" w:rsidRDefault="00C872B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872B6" w:rsidRPr="006B5044" w14:paraId="76CCC79F" w14:textId="77777777">
        <w:trPr>
          <w:trHeight w:val="346"/>
        </w:trPr>
        <w:tc>
          <w:tcPr>
            <w:tcW w:w="3420" w:type="dxa"/>
            <w:vAlign w:val="bottom"/>
          </w:tcPr>
          <w:p w14:paraId="78B9C3CD" w14:textId="77777777" w:rsidR="00C872B6" w:rsidRPr="00782EFB" w:rsidRDefault="00C87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9999719" w14:textId="77777777" w:rsidR="00C872B6" w:rsidRPr="00782EFB" w:rsidRDefault="00C872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644644DD" w14:textId="77777777" w:rsidR="00C872B6" w:rsidRPr="00782EFB" w:rsidRDefault="00C872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2B6" w:rsidRPr="006B5044" w14:paraId="12E50980" w14:textId="77777777">
        <w:trPr>
          <w:trHeight w:val="346"/>
        </w:trPr>
        <w:tc>
          <w:tcPr>
            <w:tcW w:w="3420" w:type="dxa"/>
            <w:vAlign w:val="bottom"/>
            <w:hideMark/>
          </w:tcPr>
          <w:p w14:paraId="291309D6" w14:textId="77777777" w:rsidR="00C872B6" w:rsidRPr="00782EFB" w:rsidRDefault="00C872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A6D1FF2" w14:textId="77777777" w:rsidR="00C872B6" w:rsidRPr="00782EFB" w:rsidRDefault="00C872B6">
            <w:pPr>
              <w:pBdr>
                <w:bottom w:val="single" w:sz="4" w:space="1" w:color="auto"/>
              </w:pBdr>
              <w:ind w:left="-103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  <w:r w:rsidRPr="00782EFB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</w:t>
            </w:r>
            <w:r w:rsidRPr="00782E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</w:t>
            </w:r>
            <w:r w:rsidRPr="00782EF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76F7283" w14:textId="77777777" w:rsidR="00C872B6" w:rsidRPr="00782EFB" w:rsidRDefault="00C872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เงินลงทุนในบริษัทร่วม                   </w:t>
            </w:r>
          </w:p>
        </w:tc>
        <w:tc>
          <w:tcPr>
            <w:tcW w:w="1980" w:type="dxa"/>
            <w:gridSpan w:val="2"/>
            <w:vAlign w:val="bottom"/>
          </w:tcPr>
          <w:p w14:paraId="7988DF22" w14:textId="77777777" w:rsidR="00C872B6" w:rsidRPr="00782EFB" w:rsidRDefault="00C872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C872B6" w:rsidRPr="006B5044" w14:paraId="1D36731D" w14:textId="77777777">
        <w:trPr>
          <w:trHeight w:val="346"/>
        </w:trPr>
        <w:tc>
          <w:tcPr>
            <w:tcW w:w="3420" w:type="dxa"/>
          </w:tcPr>
          <w:p w14:paraId="77AA2792" w14:textId="77777777" w:rsidR="00C872B6" w:rsidRPr="00782EFB" w:rsidRDefault="00C87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5BD1575" w14:textId="77777777" w:rsidR="00C872B6" w:rsidRPr="00782EFB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51ED0870" w14:textId="77777777" w:rsidR="00C872B6" w:rsidRPr="00782EFB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0D698FDA" w14:textId="77777777" w:rsidR="00C872B6" w:rsidRPr="00782EFB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25C04589" w14:textId="77777777" w:rsidR="00C872B6" w:rsidRPr="00782EFB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5C385A1B" w14:textId="77777777" w:rsidR="00C872B6" w:rsidRPr="00782EFB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78E5A6A1" w14:textId="77777777" w:rsidR="00C872B6" w:rsidRPr="00782EFB" w:rsidRDefault="00C87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872B6" w:rsidRPr="006B5044" w14:paraId="58BD09A8" w14:textId="77777777">
        <w:trPr>
          <w:trHeight w:val="346"/>
        </w:trPr>
        <w:tc>
          <w:tcPr>
            <w:tcW w:w="3420" w:type="dxa"/>
            <w:hideMark/>
          </w:tcPr>
          <w:p w14:paraId="4CEAE67E" w14:textId="77777777" w:rsidR="00C872B6" w:rsidRPr="00782EFB" w:rsidRDefault="00C872B6">
            <w:pPr>
              <w:ind w:left="72" w:right="-108" w:hanging="94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Rich Avenue Finance Plc.</w:t>
            </w:r>
          </w:p>
        </w:tc>
        <w:tc>
          <w:tcPr>
            <w:tcW w:w="990" w:type="dxa"/>
            <w:vAlign w:val="bottom"/>
          </w:tcPr>
          <w:p w14:paraId="6A994A22" w14:textId="0D706EC5" w:rsidR="00C872B6" w:rsidRPr="00782EFB" w:rsidRDefault="00EA706C" w:rsidP="000F2599">
            <w:pPr>
              <w:pBdr>
                <w:bottom w:val="double" w:sz="4" w:space="1" w:color="auto"/>
              </w:pBdr>
              <w:tabs>
                <w:tab w:val="clear" w:pos="680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E61DE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90" w:type="dxa"/>
            <w:vAlign w:val="bottom"/>
          </w:tcPr>
          <w:p w14:paraId="15BDFCCE" w14:textId="77777777" w:rsidR="00C872B6" w:rsidRPr="00782EFB" w:rsidRDefault="00C872B6" w:rsidP="000F2599">
            <w:pPr>
              <w:pBdr>
                <w:bottom w:val="double" w:sz="4" w:space="1" w:color="auto"/>
              </w:pBdr>
              <w:tabs>
                <w:tab w:val="clear" w:pos="680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4982761" w14:textId="238B3BA1" w:rsidR="00C872B6" w:rsidRPr="00782EFB" w:rsidRDefault="00EF0E1B" w:rsidP="000F2599">
            <w:pPr>
              <w:pBdr>
                <w:bottom w:val="double" w:sz="4" w:space="1" w:color="auto"/>
              </w:pBdr>
              <w:tabs>
                <w:tab w:val="clear" w:pos="680"/>
                <w:tab w:val="decimal" w:pos="70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C2B8516" w14:textId="77777777" w:rsidR="00C872B6" w:rsidRPr="00782EFB" w:rsidRDefault="00C872B6" w:rsidP="000F2599">
            <w:pPr>
              <w:pBdr>
                <w:bottom w:val="double" w:sz="4" w:space="1" w:color="auto"/>
              </w:pBdr>
              <w:tabs>
                <w:tab w:val="clear" w:pos="680"/>
                <w:tab w:val="decimal" w:pos="70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C9D7675" w14:textId="77777777" w:rsidR="00C872B6" w:rsidRPr="00782EFB" w:rsidRDefault="00C872B6" w:rsidP="000F2599">
            <w:pPr>
              <w:pBdr>
                <w:bottom w:val="double" w:sz="4" w:space="1" w:color="auto"/>
              </w:pBdr>
              <w:tabs>
                <w:tab w:val="clear" w:pos="680"/>
                <w:tab w:val="decimal" w:pos="70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D63BB2" w14:textId="77777777" w:rsidR="00C872B6" w:rsidRPr="00782EFB" w:rsidRDefault="00C872B6" w:rsidP="000F2599">
            <w:pPr>
              <w:pBdr>
                <w:bottom w:val="double" w:sz="4" w:space="1" w:color="auto"/>
              </w:pBdr>
              <w:tabs>
                <w:tab w:val="clear" w:pos="680"/>
                <w:tab w:val="decimal" w:pos="70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685B029" w14:textId="77777777" w:rsidR="008748C6" w:rsidRDefault="008748C6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ADAADD" w14:textId="77777777" w:rsidR="008748C6" w:rsidRDefault="00874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991858" w14:textId="73A61668" w:rsidR="00E10047" w:rsidRPr="00E75741" w:rsidRDefault="00B7136C" w:rsidP="00A9750C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72B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372B23">
        <w:rPr>
          <w:rFonts w:ascii="Angsana New" w:hAnsi="Angsana New"/>
          <w:b/>
          <w:bCs/>
          <w:sz w:val="32"/>
          <w:szCs w:val="32"/>
        </w:rPr>
        <w:t>5</w:t>
      </w:r>
      <w:r w:rsidR="00C137B8" w:rsidRPr="00372B23">
        <w:rPr>
          <w:rFonts w:ascii="Angsana New" w:hAnsi="Angsana New"/>
          <w:b/>
          <w:bCs/>
          <w:sz w:val="32"/>
          <w:szCs w:val="32"/>
        </w:rPr>
        <w:t>.</w:t>
      </w:r>
      <w:r w:rsidR="00E10047" w:rsidRPr="00372B23">
        <w:rPr>
          <w:rFonts w:ascii="Angsana New" w:hAnsi="Angsana New"/>
          <w:b/>
          <w:bCs/>
          <w:sz w:val="32"/>
          <w:szCs w:val="32"/>
        </w:rPr>
        <w:tab/>
      </w:r>
      <w:r w:rsidR="00E10047" w:rsidRPr="00372B2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204795" w:rsidRPr="00E757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5E4FA2" w:rsidRPr="00E75741" w14:paraId="1B61C37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47ABED" w14:textId="77777777" w:rsidR="005E4FA2" w:rsidRPr="00E75741" w:rsidRDefault="005E4FA2" w:rsidP="008317D5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99A2" w14:textId="77777777" w:rsidR="005E4FA2" w:rsidRPr="00E75741" w:rsidRDefault="005E4FA2" w:rsidP="008317D5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967FFE" w:rsidRPr="00E75741" w14:paraId="0F0B1F43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950141" w14:textId="77777777" w:rsidR="00967FFE" w:rsidRPr="00E75741" w:rsidRDefault="00967FFE" w:rsidP="008317D5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DD99" w14:textId="77777777" w:rsidR="00967FFE" w:rsidRPr="00E75741" w:rsidRDefault="00967FFE" w:rsidP="008317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82B4A" w:rsidRPr="00E75741" w14:paraId="6BD4B2F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BAF74D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1405" w14:textId="77777777" w:rsidR="00D82B4A" w:rsidRPr="00E75741" w:rsidRDefault="00D82B4A" w:rsidP="008317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F5DB" w14:textId="77777777" w:rsidR="00D82B4A" w:rsidRPr="00E75741" w:rsidRDefault="00D82B4A" w:rsidP="008317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BE14" w14:textId="77777777" w:rsidR="00D82B4A" w:rsidRPr="00E75741" w:rsidRDefault="00D82B4A" w:rsidP="008317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F847" w14:textId="77777777" w:rsidR="00D82B4A" w:rsidRPr="00E75741" w:rsidRDefault="00D82B4A" w:rsidP="008317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B507" w14:textId="77777777" w:rsidR="00D82B4A" w:rsidRPr="00E75741" w:rsidRDefault="00D82B4A" w:rsidP="008317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A37D" w14:textId="77777777" w:rsidR="00D82B4A" w:rsidRPr="00E75741" w:rsidRDefault="00D82B4A" w:rsidP="008317D5">
            <w:pPr>
              <w:pBdr>
                <w:bottom w:val="single" w:sz="4" w:space="1" w:color="auto"/>
              </w:pBdr>
              <w:tabs>
                <w:tab w:val="clear" w:pos="907"/>
                <w:tab w:val="center" w:pos="8010"/>
              </w:tabs>
              <w:spacing w:line="340" w:lineRule="exact"/>
              <w:ind w:left="12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82B4A" w:rsidRPr="00E75741" w14:paraId="763F76F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E3D081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E7574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2C60C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348464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C7B57D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A48FD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EDDD0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304E7A" w14:textId="77777777" w:rsidR="00D82B4A" w:rsidRPr="00E75741" w:rsidRDefault="00D82B4A" w:rsidP="008317D5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59E3" w:rsidRPr="00E75741" w14:paraId="55F8B4CE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C390A2" w14:textId="27C72387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08BF8" w14:textId="1EE64753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658F8" w14:textId="707FDC51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A024EC" w14:textId="09D2F890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203,166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52AE7" w14:textId="0F8BFB89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BD076" w14:textId="3AD09A24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17,914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9121E" w14:textId="3A154957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331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E75741">
              <w:rPr>
                <w:rFonts w:ascii="Angsana New" w:hAnsi="Angsana New"/>
                <w:sz w:val="24"/>
                <w:szCs w:val="24"/>
              </w:rPr>
              <w:t>428</w:t>
            </w:r>
          </w:p>
        </w:tc>
      </w:tr>
      <w:tr w:rsidR="00D659E3" w:rsidRPr="00E75741" w14:paraId="008E572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8DE9BB" w14:textId="2A0F86F7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78F0" w14:textId="11154EA5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4608" w14:textId="5D58E45A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9F9D" w14:textId="63C3995F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15,158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0381" w14:textId="5E4A1B85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51EA" w14:textId="37BB2057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52,631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6723" w14:textId="138FC06B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68,473</w:t>
            </w:r>
          </w:p>
        </w:tc>
      </w:tr>
      <w:tr w:rsidR="00D659E3" w:rsidRPr="00E75741" w14:paraId="2DA515CA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E71C23" w14:textId="30B975FE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4275" w14:textId="0CD5795A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50E1" w14:textId="749D392D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A16E" w14:textId="4EA75820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(21,290)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BCB3" w14:textId="04ECA94E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DA4C" w14:textId="0627DB79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6315" w14:textId="421B6508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(24,915)</w:t>
            </w:r>
          </w:p>
        </w:tc>
      </w:tr>
      <w:tr w:rsidR="00D659E3" w:rsidRPr="00E75741" w14:paraId="00DDBC4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95887C" w14:textId="55F056F5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CAF9" w14:textId="2FFFC6F6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88B2" w14:textId="0280AA28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177E" w14:textId="1D0C6B65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AF5F2" w14:textId="0080B147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F19" w14:textId="641DA205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(54,775)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DED1" w14:textId="5FDD809E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659E3" w:rsidRPr="00E75741" w14:paraId="19FE199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B11CF2" w14:textId="6A52CB0D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6433" w14:textId="32BCBF14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00AD" w14:textId="79F5CCB6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A1F9" w14:textId="5ED7AB0F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9EFB" w14:textId="7273E556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CEA3" w14:textId="13108D8C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9B0" w14:textId="596CBDF9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(3,827)</w:t>
            </w:r>
          </w:p>
        </w:tc>
      </w:tr>
      <w:tr w:rsidR="00D659E3" w:rsidRPr="00E75741" w14:paraId="43FEC31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2815C9" w14:textId="37D22C80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A3C0" w14:textId="71A48330" w:rsidR="00D659E3" w:rsidRPr="00E75741" w:rsidRDefault="00D659E3" w:rsidP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CD86" w14:textId="5D7D837F" w:rsidR="00D659E3" w:rsidRPr="00E75741" w:rsidRDefault="00D659E3" w:rsidP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602D" w14:textId="7F78801A" w:rsidR="00D659E3" w:rsidRPr="00E75741" w:rsidRDefault="00D659E3" w:rsidP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77A9" w14:textId="7C77D916" w:rsidR="00D659E3" w:rsidRPr="00E75741" w:rsidRDefault="00D659E3" w:rsidP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C03" w14:textId="79A45551" w:rsidR="00D659E3" w:rsidRPr="00E75741" w:rsidRDefault="00D659E3" w:rsidP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7568" w14:textId="6C7D1A9D" w:rsidR="00D659E3" w:rsidRPr="00E75741" w:rsidRDefault="00D659E3" w:rsidP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</w:tr>
      <w:tr w:rsidR="00D659E3" w:rsidRPr="00E75741" w14:paraId="580B86CE" w14:textId="77777777" w:rsidTr="00254738">
        <w:trPr>
          <w:trHeight w:val="24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8E2411" w14:textId="09678F8A" w:rsidR="00D659E3" w:rsidRPr="00E75741" w:rsidRDefault="00D659E3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A5F31" w14:textId="1672DB32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2AB6C" w14:textId="4F4FBED7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73928" w14:textId="4159285B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251,809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89518" w14:textId="146DF444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16,784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8C59DD" w14:textId="594099F0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04A35" w14:textId="1E5E5FBC" w:rsidR="00D659E3" w:rsidRPr="00E75741" w:rsidRDefault="00D659E3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378,351</w:t>
            </w:r>
          </w:p>
        </w:tc>
      </w:tr>
      <w:tr w:rsidR="00270E42" w:rsidRPr="00E75741" w14:paraId="1B582DD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3F657A" w14:textId="77777777" w:rsidR="00270E42" w:rsidRPr="00E75741" w:rsidRDefault="00270E42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CE97" w14:textId="511E6A7C" w:rsidR="00270E42" w:rsidRPr="00E75741" w:rsidRDefault="00E23BC9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4574" w14:textId="6B2076EF" w:rsidR="00270E42" w:rsidRPr="00E75741" w:rsidRDefault="00E23BC9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61BC" w14:textId="75FBB66C" w:rsidR="00270E42" w:rsidRPr="00E75741" w:rsidRDefault="008317D5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</w:t>
            </w:r>
            <w:r w:rsidR="00D90B57">
              <w:rPr>
                <w:rFonts w:ascii="Angsana New" w:hAnsi="Angsana New"/>
                <w:sz w:val="24"/>
                <w:szCs w:val="24"/>
              </w:rPr>
              <w:t>98</w:t>
            </w:r>
            <w:r w:rsidR="00782AF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4709" w14:textId="03C72048" w:rsidR="00270E42" w:rsidRPr="00E75741" w:rsidRDefault="00B7591A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E0AA" w14:textId="5CDC35AE" w:rsidR="00270E42" w:rsidRPr="00E75741" w:rsidRDefault="00782AF5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9CAB" w14:textId="7347AB26" w:rsidR="00270E42" w:rsidRPr="00E75741" w:rsidRDefault="008317D5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</w:t>
            </w:r>
            <w:r w:rsidR="00D90B57">
              <w:rPr>
                <w:rFonts w:ascii="Angsana New" w:hAnsi="Angsana New"/>
                <w:sz w:val="24"/>
                <w:szCs w:val="24"/>
              </w:rPr>
              <w:t>986</w:t>
            </w:r>
          </w:p>
        </w:tc>
      </w:tr>
      <w:tr w:rsidR="00270E42" w:rsidRPr="00E75741" w14:paraId="6968DECC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E2F276" w14:textId="6F2EC0E8" w:rsidR="00270E42" w:rsidRPr="00E75741" w:rsidRDefault="00B469B9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="00270E42"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678B" w14:textId="16E8063E" w:rsidR="00270E42" w:rsidRPr="00E75741" w:rsidRDefault="00E23BC9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0EB1" w14:textId="2E8CD051" w:rsidR="00270E42" w:rsidRPr="00E75741" w:rsidRDefault="00E23BC9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9C47" w14:textId="301E3090" w:rsidR="00270E42" w:rsidRPr="00E75741" w:rsidRDefault="00782AF5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(17,698)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32EC" w14:textId="4AF2CAC0" w:rsidR="00270E42" w:rsidRPr="00E75741" w:rsidRDefault="00B7591A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6D90" w14:textId="16CB13C8" w:rsidR="00270E42" w:rsidRPr="00E75741" w:rsidRDefault="007D744A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0161" w14:textId="54EA01BE" w:rsidR="00270E42" w:rsidRPr="00E75741" w:rsidRDefault="00782AF5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(17,712)</w:t>
            </w:r>
          </w:p>
        </w:tc>
      </w:tr>
      <w:tr w:rsidR="00480E46" w:rsidRPr="00E75741" w14:paraId="511D149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5B5C51" w14:textId="5B2814FF" w:rsidR="00480E46" w:rsidRPr="00E75741" w:rsidRDefault="00480E46" w:rsidP="008317D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82BE" w14:textId="5E444147" w:rsidR="00480E46" w:rsidRPr="00E75741" w:rsidRDefault="00E23BC9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7B67" w14:textId="5A815453" w:rsidR="00480E46" w:rsidRPr="00E75741" w:rsidRDefault="00E23BC9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0A18" w14:textId="5D49F00F" w:rsidR="00480E46" w:rsidRPr="00E75741" w:rsidRDefault="00D90B57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36,624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EEF2" w14:textId="5F59082E" w:rsidR="00480E46" w:rsidRPr="00E75741" w:rsidRDefault="00B7591A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848B" w14:textId="5E3A0CC9" w:rsidR="00480E46" w:rsidRPr="00E75741" w:rsidRDefault="007D744A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90B57">
              <w:rPr>
                <w:rFonts w:ascii="Angsana New" w:hAnsi="Angsana New"/>
                <w:sz w:val="24"/>
                <w:szCs w:val="24"/>
              </w:rPr>
              <w:t>36,624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9F09" w14:textId="5F13C7B2" w:rsidR="00480E46" w:rsidRPr="00E75741" w:rsidRDefault="00A6174C" w:rsidP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2AF5" w:rsidRPr="00E75741" w14:paraId="4383FEB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8E5F29" w14:textId="07F2DAAF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111" w:hanging="11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6808" w14:textId="707E2AAE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E753" w14:textId="14008BF2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54FC" w14:textId="131CAF2A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2EB9" w14:textId="02AF68A5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4D9D" w14:textId="39B497ED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F7B25" w14:textId="726C1CA9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</w:tr>
      <w:tr w:rsidR="00782AF5" w:rsidRPr="00E75741" w14:paraId="31C09FCE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CF0513" w14:textId="73B7A8E4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280E5" w14:textId="6C87A11E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17A69C" w14:textId="72E1B0EB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F8B35" w14:textId="4CFE23D8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298,723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6C569A" w14:textId="1AAE9B7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16,770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4356CC" w14:textId="0B6E099D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58588" w14:textId="710CAA0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413,508</w:t>
            </w:r>
          </w:p>
        </w:tc>
      </w:tr>
      <w:tr w:rsidR="00782AF5" w:rsidRPr="00E75741" w14:paraId="681B290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BF5CCE" w14:textId="68B44CC9" w:rsidR="00782AF5" w:rsidRPr="00E75741" w:rsidRDefault="00782AF5" w:rsidP="00782AF5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822CD" w14:textId="77777777" w:rsidR="00782AF5" w:rsidRPr="00E75741" w:rsidRDefault="00782AF5" w:rsidP="00782AF5">
            <w:pPr>
              <w:tabs>
                <w:tab w:val="decimal" w:pos="1152"/>
              </w:tabs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3BF5C1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FBA71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045E8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6D2B7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7E6CA8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52F14A6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1834C" w14:textId="7264148D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16FCAF" w14:textId="7F0945F4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E8AC00" w14:textId="6A649A9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24,60</w:t>
            </w:r>
            <w:r w:rsidRPr="00E757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1B6174" w14:textId="73DDABE8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36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,13</w:t>
            </w:r>
            <w:r w:rsidRPr="00E7574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676BB" w14:textId="448BE3DF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5CABD" w14:textId="4CA6213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F703A" w14:textId="79E6856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16</w:t>
            </w:r>
            <w:r w:rsidRPr="00E75741"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,14</w:t>
            </w:r>
            <w:r w:rsidRPr="00E7574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82AF5" w:rsidRPr="00E75741" w14:paraId="44E0BF40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AC1710" w14:textId="71047276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D6F32" w14:textId="471DD669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F9559" w14:textId="3CEF3BC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1,727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1736A" w14:textId="2DE5626B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57B8D" w14:textId="3C4D5ED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01CC75" w14:textId="244360C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0D5E20" w14:textId="24D851E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31,238</w:t>
            </w:r>
          </w:p>
        </w:tc>
      </w:tr>
      <w:tr w:rsidR="00782AF5" w:rsidRPr="00E75741" w14:paraId="5BCDC906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857411" w14:textId="52A8006B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จำหน่าย/      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6E11" w14:textId="19CB9FA1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5D5C" w14:textId="33B7B59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B94CD" w14:textId="29BEFE8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(18,567)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320B" w14:textId="1F369D1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(2,023)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CB55" w14:textId="0D35495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2E9B" w14:textId="504C054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(20,</w:t>
            </w:r>
            <w:r>
              <w:rPr>
                <w:rFonts w:ascii="Angsana New" w:hAnsi="Angsana New"/>
                <w:sz w:val="24"/>
                <w:szCs w:val="24"/>
              </w:rPr>
              <w:t>590</w:t>
            </w:r>
            <w:r w:rsidRPr="00E7574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82AF5" w:rsidRPr="00E75741" w14:paraId="32146D6F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15E671" w14:textId="2C482FB9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ค่าเสื่อมราคาส่วน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3758A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4C368858" w14:textId="36210E38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C61B9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63196538" w14:textId="2BEDDEA9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22AB7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604CF999" w14:textId="65ED972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9D059B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04103DC6" w14:textId="26ECFD5A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</w:t>
            </w: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32065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7E1E8A93" w14:textId="7B6E96D5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CE6C1E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74B72BB3" w14:textId="13167A9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</w:t>
            </w: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</w:tr>
      <w:tr w:rsidR="00782AF5" w:rsidRPr="00E75741" w14:paraId="3CA19D6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B71B75" w14:textId="1ACADC6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53312" w14:textId="6069B5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4EBAA" w14:textId="5263826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26,</w:t>
            </w: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1C675" w14:textId="4E8F748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145,967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726FB" w14:textId="70762C3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F5908" w14:textId="008B3DA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74653" w14:textId="78C828D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180,770</w:t>
            </w:r>
          </w:p>
        </w:tc>
      </w:tr>
      <w:tr w:rsidR="00782AF5" w:rsidRPr="00E75741" w14:paraId="737920E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1FEADC" w14:textId="7777777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81B21F" w14:textId="2F47C4D1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B0B94" w14:textId="44F09D4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80F12" w14:textId="4E31CDC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70B5D" w14:textId="5AE9565B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4BE938" w14:textId="72A5250A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EDB8A" w14:textId="33A9C21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41,43</w:t>
            </w:r>
            <w:r w:rsidR="002F7B8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82AF5" w:rsidRPr="00E75741" w14:paraId="1B12B145" w14:textId="77777777" w:rsidTr="00D659E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964C6A" w14:textId="7D08E954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จำหน่าย/      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3595" w14:textId="58A75D8D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5C03" w14:textId="0FA08CA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B27B" w14:textId="518ABE16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(14,791)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1F41" w14:textId="0E60DDAA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E325" w14:textId="51601E69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D6D0" w14:textId="6FA96035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(14,798)</w:t>
            </w:r>
          </w:p>
        </w:tc>
      </w:tr>
      <w:tr w:rsidR="00782AF5" w:rsidRPr="00E75741" w14:paraId="22F07C0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277763" w14:textId="1417AE01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1BEA35" w14:textId="7B6A72DB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4B38B" w14:textId="3AEAA209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27,963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98AF7E" w14:textId="43426B2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169,796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14E63" w14:textId="044B1709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9,648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790F18" w14:textId="6F7CE492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4F179" w14:textId="1491EEB1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207,407</w:t>
            </w:r>
          </w:p>
        </w:tc>
      </w:tr>
      <w:tr w:rsidR="00782AF5" w:rsidRPr="00E75741" w14:paraId="385E9613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D421C3" w14:textId="33F50025" w:rsidR="00782AF5" w:rsidRPr="00E75741" w:rsidRDefault="00782AF5" w:rsidP="00782AF5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03FA2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60531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71EC63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665A8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6DA1C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A5C95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4FCF0BC7" w14:textId="77777777" w:rsidTr="00254738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0177E" w14:textId="78A549AE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20647" w14:textId="5145E413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7B2E7" w14:textId="47D0ABF7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70AFA" w14:textId="691AAA90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105,842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CD0876" w14:textId="1EEF931E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A896F" w14:textId="56B7EEE8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0736D3" w14:textId="7F22C43E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197,581</w:t>
            </w:r>
          </w:p>
        </w:tc>
      </w:tr>
      <w:tr w:rsidR="00782AF5" w:rsidRPr="00E75741" w14:paraId="522BDC9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03A3F0" w14:textId="797ED246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51571" w14:textId="5BD3C591" w:rsidR="00782AF5" w:rsidRPr="00E87143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87143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044F11" w14:textId="643181C2" w:rsidR="00782AF5" w:rsidRPr="00E87143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87143">
              <w:rPr>
                <w:rFonts w:ascii="Angsana New" w:hAnsi="Angsana New"/>
                <w:sz w:val="24"/>
                <w:szCs w:val="24"/>
              </w:rPr>
              <w:t>9,85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A0FCC" w14:textId="026C68B8" w:rsidR="00782AF5" w:rsidRPr="00E87143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87143">
              <w:rPr>
                <w:rFonts w:ascii="Angsana New" w:hAnsi="Angsana New"/>
                <w:sz w:val="24"/>
                <w:szCs w:val="24"/>
              </w:rPr>
              <w:t>128,92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1CF009" w14:textId="7F68C01F" w:rsidR="00782AF5" w:rsidRPr="00E87143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87143">
              <w:rPr>
                <w:rFonts w:ascii="Angsana New" w:hAnsi="Angsana New"/>
                <w:sz w:val="24"/>
                <w:szCs w:val="24"/>
              </w:rPr>
              <w:t>7,12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14477" w14:textId="69DF6C93" w:rsidR="00782AF5" w:rsidRPr="00E87143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87143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C4FBD" w14:textId="24399C0C" w:rsidR="00782AF5" w:rsidRPr="00E87143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206,101</w:t>
            </w:r>
          </w:p>
        </w:tc>
      </w:tr>
      <w:tr w:rsidR="00782AF5" w:rsidRPr="00E75741" w14:paraId="34F47807" w14:textId="77777777" w:rsidTr="00254738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B9E836" w14:textId="77777777" w:rsidR="00782AF5" w:rsidRPr="00E75741" w:rsidRDefault="00782AF5" w:rsidP="00782AF5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E66A4" w14:textId="77777777" w:rsidR="00782AF5" w:rsidRPr="00E87143" w:rsidRDefault="00782AF5" w:rsidP="00782AF5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46157" w14:textId="77777777" w:rsidR="00782AF5" w:rsidRPr="00E87143" w:rsidRDefault="00782AF5" w:rsidP="00782AF5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7368D" w14:textId="77777777" w:rsidR="00782AF5" w:rsidRPr="00E87143" w:rsidRDefault="00782AF5" w:rsidP="00782AF5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48115" w14:textId="77777777" w:rsidR="00782AF5" w:rsidRPr="00E87143" w:rsidRDefault="00782AF5" w:rsidP="00782AF5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A8F5DF" w14:textId="77777777" w:rsidR="00782AF5" w:rsidRPr="00E87143" w:rsidRDefault="00782AF5" w:rsidP="00782AF5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ED2D6C" w14:textId="77777777" w:rsidR="00782AF5" w:rsidRPr="00E87143" w:rsidRDefault="00782AF5" w:rsidP="00782AF5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4B92C962" w14:textId="77777777" w:rsidTr="00254738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AD7EAF" w14:textId="0A21BC2C" w:rsidR="00782AF5" w:rsidRPr="00E75741" w:rsidRDefault="00782AF5" w:rsidP="00782AF5">
            <w:pPr>
              <w:spacing w:line="340" w:lineRule="exact"/>
              <w:ind w:left="144" w:right="-43" w:hanging="144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รทั้งจำนวน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E1C6C2" w14:textId="220DA21C" w:rsidR="00782AF5" w:rsidRPr="00E75741" w:rsidRDefault="00782AF5" w:rsidP="00782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31,238</w:t>
            </w:r>
          </w:p>
        </w:tc>
      </w:tr>
      <w:tr w:rsidR="00782AF5" w:rsidRPr="00E75741" w14:paraId="5DFEF95B" w14:textId="77777777" w:rsidTr="00DC137D">
        <w:trPr>
          <w:trHeight w:val="279"/>
        </w:trPr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448453" w14:textId="145A6B96" w:rsidR="00782AF5" w:rsidRPr="00E75741" w:rsidRDefault="00782AF5" w:rsidP="00782AF5">
            <w:pPr>
              <w:spacing w:line="340" w:lineRule="exact"/>
              <w:ind w:left="144" w:right="-43" w:hanging="144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รทั้งจำนวน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5482F" w14:textId="5C2328D6" w:rsidR="00782AF5" w:rsidRPr="00E75741" w:rsidRDefault="00782AF5" w:rsidP="00782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41,435</w:t>
            </w:r>
          </w:p>
        </w:tc>
      </w:tr>
    </w:tbl>
    <w:p w14:paraId="48DDB3C9" w14:textId="77777777" w:rsidR="00782AF5" w:rsidRDefault="00782AF5">
      <w:r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90"/>
        <w:gridCol w:w="236"/>
        <w:gridCol w:w="754"/>
      </w:tblGrid>
      <w:tr w:rsidR="00782AF5" w:rsidRPr="00E75741" w14:paraId="45A382C9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6A7D23" w14:textId="4BE26F89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lastRenderedPageBreak/>
              <w:br w:type="page"/>
            </w:r>
            <w:r w:rsidRPr="00E75741">
              <w:br w:type="page"/>
            </w:r>
            <w:r w:rsidRPr="00E75741">
              <w:rPr>
                <w:rFonts w:ascii="Angsana New" w:hAnsi="Angsana New"/>
                <w:sz w:val="24"/>
                <w:szCs w:val="24"/>
              </w:rPr>
              <w:br w:type="page"/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F8740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46C6E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08B0F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782AF5" w:rsidRPr="00E75741" w14:paraId="4BC91AD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DD25AC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0A5B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2AF5" w:rsidRPr="00E75741" w14:paraId="0CF5AD4E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17F635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475E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B37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846A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C507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744F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E193" w14:textId="7777777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82AF5" w:rsidRPr="00E75741" w14:paraId="66CC70AB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064833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E7574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CB594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EBB91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E8A7B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38499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2BB6C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CEFE8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16A9AE23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0B44B6" w14:textId="558B5228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7C5DE" w14:textId="218C9F8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EC7FE" w14:textId="4747ED98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B15CB" w14:textId="250DE67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184,205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5FE144" w14:textId="136370A0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1C358" w14:textId="1C046D54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3,82</w:t>
            </w:r>
            <w:r w:rsidRPr="00E7574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FF86A" w14:textId="4AAC81A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298,380</w:t>
            </w:r>
          </w:p>
        </w:tc>
      </w:tr>
      <w:tr w:rsidR="00782AF5" w:rsidRPr="00E75741" w14:paraId="4494D816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9E077C" w14:textId="49197543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0D84" w14:textId="3A34116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6940" w14:textId="59C3C2A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B676" w14:textId="77B3FB6F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13,26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8A3D" w14:textId="7D702FB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F091" w14:textId="4173A4F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49,215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E388" w14:textId="63354D0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62,477</w:t>
            </w:r>
          </w:p>
        </w:tc>
      </w:tr>
      <w:tr w:rsidR="00782AF5" w:rsidRPr="00E75741" w14:paraId="2E1C55F3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328B40" w14:textId="554F53B9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E620" w14:textId="5BDA76A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253A" w14:textId="718BFE79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0679" w14:textId="1386509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(20,20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3916" w14:textId="0E630DEF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(3,625)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AE66" w14:textId="4F975A2B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5BBE" w14:textId="3130F688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(23,83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82AF5" w:rsidRPr="00E75741" w14:paraId="462E5063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731CA1" w14:textId="5F4BD385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0C1A" w14:textId="3E6E7A8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2374" w14:textId="2F5F4C9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E319" w14:textId="7609CB2A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38,504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F445" w14:textId="70C3FEB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F220" w14:textId="2A0ED6FF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38,504)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3A784" w14:textId="165AB08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2AF5" w:rsidRPr="00E75741" w14:paraId="075EBABA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B7A610" w14:textId="7AFE840F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7AEC" w14:textId="303223B9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71AD" w14:textId="0E91486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A753" w14:textId="769342E0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252C" w14:textId="0A7972B4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D2F1" w14:textId="7032297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(3,827)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25BF" w14:textId="4F6CF43F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(3,827)</w:t>
            </w:r>
          </w:p>
        </w:tc>
      </w:tr>
      <w:tr w:rsidR="00782AF5" w:rsidRPr="00E75741" w14:paraId="75DF7872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1A2186" w14:textId="253FC2DA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C7C7" w14:textId="1BF28FF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FCAD" w14:textId="171399B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5B73" w14:textId="48169A5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4C7B" w14:textId="173EBED3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CE58" w14:textId="65B51B11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E0A2" w14:textId="7331AF5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</w:tr>
      <w:tr w:rsidR="00782AF5" w:rsidRPr="00E75741" w14:paraId="429FB05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1CA633" w14:textId="49574832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0C4DF" w14:textId="542089A0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2D90C1" w14:textId="7F4CA40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70BC2" w14:textId="3A3E7A4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215,765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B14E6" w14:textId="09E539C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DAC79" w14:textId="39E64E2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10,711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E6D9A" w14:textId="5351E7B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340,</w:t>
            </w:r>
            <w:r>
              <w:rPr>
                <w:rFonts w:ascii="Angsana New" w:hAnsi="Angsana New"/>
                <w:sz w:val="24"/>
                <w:szCs w:val="24"/>
              </w:rPr>
              <w:t>391</w:t>
            </w:r>
          </w:p>
        </w:tc>
      </w:tr>
      <w:tr w:rsidR="00782AF5" w:rsidRPr="00E75741" w14:paraId="7B60F2C1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3DF712" w14:textId="7777777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16BF" w14:textId="14573DA8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99D8" w14:textId="7694BE2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D8FF" w14:textId="0AC56A8A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23,313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8D32" w14:textId="70409BA3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99D9" w14:textId="3837202B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24,995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D5C6" w14:textId="0D678CE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48,308</w:t>
            </w:r>
          </w:p>
        </w:tc>
      </w:tr>
      <w:tr w:rsidR="00782AF5" w:rsidRPr="00E75741" w14:paraId="11B48E7C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4DD08C" w14:textId="7C942E82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5D35" w14:textId="71E5252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85A1" w14:textId="4C91206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675B" w14:textId="1A9E027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(17,698)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6E5" w14:textId="348F0F3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48CE" w14:textId="791B6A5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E9F8" w14:textId="2E0E53B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(17,708)</w:t>
            </w:r>
          </w:p>
        </w:tc>
      </w:tr>
      <w:tr w:rsidR="00782AF5" w:rsidRPr="00E75741" w14:paraId="0F7FEAF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6940A3" w14:textId="6A6B6B45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FF9" w14:textId="7ECF422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065F" w14:textId="46B944C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25DB" w14:textId="06C23C7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1701" w14:textId="6F488D6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500A" w14:textId="0C8AB43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(35,589)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5ED6" w14:textId="700E43B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2AF5" w:rsidRPr="00E75741" w14:paraId="34E5CDB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12C58E" w14:textId="026E99E3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B6B2" w14:textId="1F1C0260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A9E6" w14:textId="165E6850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B13A" w14:textId="789F921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BB4A" w14:textId="715B2F4A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C8B8" w14:textId="683ACE89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1595" w14:textId="5EE336B6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</w:tr>
      <w:tr w:rsidR="00782AF5" w:rsidRPr="00E75741" w14:paraId="5A7076ED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10F3F6" w14:textId="3302A59E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C1D73" w14:textId="29C48661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2B2FF" w14:textId="75DFF18B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89C1F7" w14:textId="1D3E0B34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31F0F" w14:textId="4B24101E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B65E0" w14:textId="6F6DAE2B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04413" w14:textId="4D14BEF0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370,874</w:t>
            </w:r>
          </w:p>
        </w:tc>
      </w:tr>
      <w:tr w:rsidR="00782AF5" w:rsidRPr="00E75741" w14:paraId="6DDB963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8F3CC3" w14:textId="1C2A0DB4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AD670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1591C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E45984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B0EB2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F9229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72463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109F5415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FD624" w14:textId="582A6DF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6E23F" w14:textId="458E2790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24315" w14:textId="3964B4F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24,606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D45F50" w14:textId="08D4FE90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129,137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93C01" w14:textId="3F320150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FD832" w14:textId="697D87A9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5A3F2" w14:textId="5CD91C1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160,147</w:t>
            </w:r>
          </w:p>
        </w:tc>
      </w:tr>
      <w:tr w:rsidR="00782AF5" w:rsidRPr="00E75741" w14:paraId="54610E83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CFCD5F" w14:textId="05978CF5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6A5C1" w14:textId="6CBEC69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1BAB3" w14:textId="54CD1464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1,727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439DA" w14:textId="028E0954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9C04FD" w14:textId="464EDB6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81883" w14:textId="5B2D174C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0FF5B" w14:textId="19FF700A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24,877</w:t>
            </w:r>
          </w:p>
        </w:tc>
      </w:tr>
      <w:tr w:rsidR="00782AF5" w:rsidRPr="00E75741" w14:paraId="10E32C8E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01A8A5" w14:textId="22074D13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92F0" w14:textId="7779FB1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E898" w14:textId="1DA2517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B5CF" w14:textId="771BE704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(17,732)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8E95" w14:textId="047A8BC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(2,023)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AF6F" w14:textId="6C510691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3633" w14:textId="7B75C82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(19,755)</w:t>
            </w:r>
          </w:p>
        </w:tc>
      </w:tr>
      <w:tr w:rsidR="00782AF5" w:rsidRPr="00E75741" w14:paraId="521BF32E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6AA3B" w14:textId="518D18D3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ค่าเสื่อมราคาส่วนที่โอนจากสินทรัพย์สิทธิการใช้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6FD4" w14:textId="39088022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C0C" w14:textId="253C3B4F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B5DE" w14:textId="50C0401B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C2B7" w14:textId="07EF2930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C1BF" w14:textId="49285DDA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7900" w14:textId="5BB28C52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2,979</w:t>
            </w:r>
          </w:p>
        </w:tc>
      </w:tr>
      <w:tr w:rsidR="00782AF5" w:rsidRPr="00E75741" w14:paraId="21CB9D97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4D010F" w14:textId="31CA5E9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2E4BA7" w14:textId="6BBE108F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193023" w14:textId="758E37EE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26,333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8B330" w14:textId="6C049A92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133,575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7AC" w14:textId="07AACFA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8,</w:t>
            </w:r>
            <w:r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9BF627" w14:textId="3EECC97A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F19C0" w14:textId="1CFA33A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168,248</w:t>
            </w:r>
          </w:p>
        </w:tc>
      </w:tr>
      <w:tr w:rsidR="00782AF5" w:rsidRPr="00E75741" w14:paraId="699E427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695E3C" w14:textId="7777777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50D600" w14:textId="32A282B6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E8C4D" w14:textId="1A2CFB5B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938B2" w14:textId="67BABD85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30,651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0CC86" w14:textId="242E4A1D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2EB94" w14:textId="0545C5EA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43766" w14:textId="09FDF409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33,298</w:t>
            </w:r>
          </w:p>
        </w:tc>
      </w:tr>
      <w:tr w:rsidR="00782AF5" w:rsidRPr="00E75741" w14:paraId="4804BD01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8EA72E" w14:textId="074F055C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552C" w14:textId="30BBA4AF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3B12" w14:textId="6CB65D1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0351" w14:textId="5A6B53FD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(14,423)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3C34" w14:textId="2F146288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6172" w14:textId="0620453E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21FE" w14:textId="553B8B32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(14,430)</w:t>
            </w:r>
          </w:p>
        </w:tc>
      </w:tr>
      <w:tr w:rsidR="00782AF5" w:rsidRPr="00E75741" w14:paraId="081DD67D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D39DE3" w14:textId="58D5E7D9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CF517" w14:textId="11098712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3554A" w14:textId="37CA1C0D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27,963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BBADF" w14:textId="358B90D3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149,803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CBF54" w14:textId="0BA648DC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4A37B" w14:textId="311BA818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06560" w14:textId="22DBE487" w:rsidR="00782AF5" w:rsidRPr="00E75741" w:rsidRDefault="00782AF5" w:rsidP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187,116</w:t>
            </w:r>
          </w:p>
        </w:tc>
      </w:tr>
      <w:tr w:rsidR="00782AF5" w:rsidRPr="00E75741" w14:paraId="4D3D13FC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BA3F3D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191274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5B964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61594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6D052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28F84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87780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7F4E15D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348403" w14:textId="74E79A87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93C48" w14:textId="78E3C55B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A8427" w14:textId="76427FD3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1,483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C9885" w14:textId="4C8DA334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82,190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403AC" w14:textId="4E32C816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7,760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DEA1F" w14:textId="6EFE4DD8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10,711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BA537" w14:textId="0CAF0388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72,1</w:t>
            </w: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  <w:tr w:rsidR="00782AF5" w:rsidRPr="00E75741" w14:paraId="2C1BF43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A95B75" w14:textId="11D9372F" w:rsidR="00782AF5" w:rsidRPr="00E75741" w:rsidRDefault="00782AF5" w:rsidP="00782AF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67CBC" w14:textId="1F295ABD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BFB0F" w14:textId="5ECC33F3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2B4239" w14:textId="6BA6679B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83B07" w14:textId="3D921D23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D6FD6" w14:textId="49E0F3ED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8149E" w14:textId="0F76387B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183,758</w:t>
            </w:r>
          </w:p>
        </w:tc>
      </w:tr>
      <w:tr w:rsidR="00782AF5" w:rsidRPr="00E75741" w14:paraId="3EC5F565" w14:textId="77777777" w:rsidTr="00A77D86">
        <w:trPr>
          <w:gridAfter w:val="1"/>
          <w:wAfter w:w="754" w:type="dxa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50E3E" w14:textId="77777777" w:rsidR="00782AF5" w:rsidRPr="00E75741" w:rsidRDefault="00782AF5" w:rsidP="00782AF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02AB3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30E7D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F95D2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936CE8" w14:textId="77777777" w:rsidR="00782AF5" w:rsidRPr="00E75741" w:rsidRDefault="00782AF5" w:rsidP="0078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AF5" w:rsidRPr="00E75741" w14:paraId="7CC829E6" w14:textId="77777777" w:rsidTr="00A77D86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63F9EF" w14:textId="2C5710C3" w:rsidR="00782AF5" w:rsidRPr="00E75741" w:rsidRDefault="00782AF5" w:rsidP="00782AF5">
            <w:pPr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82249" w14:textId="3B224E9B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24,8</w:t>
            </w:r>
            <w:r>
              <w:rPr>
                <w:rFonts w:ascii="Angsana New" w:hAnsi="Angsana New"/>
                <w:sz w:val="24"/>
                <w:szCs w:val="24"/>
              </w:rPr>
              <w:t>77</w:t>
            </w:r>
          </w:p>
        </w:tc>
      </w:tr>
      <w:tr w:rsidR="00782AF5" w:rsidRPr="00E75741" w14:paraId="5E610066" w14:textId="77777777" w:rsidTr="00A77D86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FC6587" w14:textId="7BD0370D" w:rsidR="00782AF5" w:rsidRPr="00E75741" w:rsidRDefault="00782AF5" w:rsidP="00782AF5">
            <w:pPr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A104" w14:textId="293CBF8B" w:rsidR="00782AF5" w:rsidRPr="00E75741" w:rsidRDefault="00782AF5" w:rsidP="00782A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33,298</w:t>
            </w:r>
          </w:p>
        </w:tc>
      </w:tr>
    </w:tbl>
    <w:p w14:paraId="4A59431D" w14:textId="42EB9814" w:rsidR="00363A73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967FFE"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8DD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C84CAE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67FFE" w:rsidRPr="00E75741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967FFE" w:rsidRPr="00E75741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</w:t>
      </w:r>
      <w:r w:rsidR="00E012C8" w:rsidRPr="00E75741">
        <w:rPr>
          <w:rFonts w:ascii="Angsana New" w:hAnsi="Angsana New"/>
          <w:sz w:val="32"/>
          <w:szCs w:val="32"/>
          <w:cs/>
        </w:rPr>
        <w:t xml:space="preserve">ทรัพย์ดังกล่าวมีจำนวนประมาณ </w:t>
      </w:r>
      <w:r w:rsidR="00D90B57">
        <w:rPr>
          <w:rFonts w:ascii="Angsana New" w:hAnsi="Angsana New"/>
          <w:sz w:val="32"/>
          <w:szCs w:val="32"/>
        </w:rPr>
        <w:t>101</w:t>
      </w:r>
      <w:r w:rsidR="00E278DD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 (</w:t>
      </w:r>
      <w:r w:rsidR="00E278DD">
        <w:rPr>
          <w:rFonts w:ascii="Angsana New" w:hAnsi="Angsana New"/>
          <w:sz w:val="32"/>
          <w:szCs w:val="32"/>
        </w:rPr>
        <w:t>2566</w:t>
      </w:r>
      <w:r w:rsidR="006030C0" w:rsidRPr="00E75741">
        <w:rPr>
          <w:rFonts w:ascii="Angsana New" w:hAnsi="Angsana New"/>
          <w:sz w:val="32"/>
          <w:szCs w:val="32"/>
        </w:rPr>
        <w:t xml:space="preserve">: </w:t>
      </w:r>
      <w:r w:rsidR="00E278DD" w:rsidRPr="00E75741">
        <w:rPr>
          <w:rFonts w:ascii="Angsana New" w:hAnsi="Angsana New"/>
          <w:sz w:val="32"/>
          <w:szCs w:val="32"/>
        </w:rPr>
        <w:t xml:space="preserve">90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ล้านบาท)</w:t>
      </w:r>
      <w:r w:rsidR="00967FFE" w:rsidRPr="00E75741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(เฉพาะบริษัทฯ</w:t>
      </w:r>
      <w:r w:rsidR="00967FFE" w:rsidRPr="00E75741">
        <w:rPr>
          <w:rFonts w:ascii="Angsana New" w:hAnsi="Angsana New"/>
          <w:sz w:val="32"/>
          <w:szCs w:val="32"/>
        </w:rPr>
        <w:t xml:space="preserve">: </w:t>
      </w:r>
      <w:r w:rsidR="00D90B57">
        <w:rPr>
          <w:rFonts w:ascii="Angsana New" w:hAnsi="Angsana New"/>
          <w:sz w:val="32"/>
          <w:szCs w:val="32"/>
        </w:rPr>
        <w:t>101</w:t>
      </w:r>
      <w:r w:rsidR="00E278DD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</w:t>
      </w:r>
      <w:r w:rsidR="00956708" w:rsidRPr="00E75741">
        <w:rPr>
          <w:rFonts w:ascii="Angsana New" w:hAnsi="Angsana New"/>
          <w:sz w:val="32"/>
          <w:szCs w:val="32"/>
        </w:rPr>
        <w:t xml:space="preserve"> </w:t>
      </w:r>
      <w:r w:rsidR="00877491" w:rsidRPr="00E75741">
        <w:rPr>
          <w:rFonts w:ascii="Angsana New" w:hAnsi="Angsana New" w:hint="cs"/>
          <w:sz w:val="32"/>
          <w:szCs w:val="32"/>
          <w:cs/>
        </w:rPr>
        <w:t>(</w:t>
      </w:r>
      <w:r w:rsidR="00E278DD">
        <w:rPr>
          <w:rFonts w:ascii="Angsana New" w:hAnsi="Angsana New"/>
          <w:sz w:val="32"/>
          <w:szCs w:val="32"/>
        </w:rPr>
        <w:t>2566</w:t>
      </w:r>
      <w:r w:rsidR="00113C7D" w:rsidRPr="00E75741">
        <w:rPr>
          <w:rFonts w:ascii="Angsana New" w:hAnsi="Angsana New"/>
          <w:sz w:val="32"/>
          <w:szCs w:val="32"/>
        </w:rPr>
        <w:t xml:space="preserve">: </w:t>
      </w:r>
      <w:r w:rsidR="00E278DD" w:rsidRPr="00E75741">
        <w:rPr>
          <w:rFonts w:ascii="Angsana New" w:hAnsi="Angsana New"/>
          <w:sz w:val="32"/>
          <w:szCs w:val="32"/>
        </w:rPr>
        <w:t xml:space="preserve">90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ล้านบาท)</w:t>
      </w:r>
      <w:r w:rsidR="00877491" w:rsidRPr="00E75741">
        <w:rPr>
          <w:rFonts w:ascii="Angsana New" w:hAnsi="Angsana New" w:hint="cs"/>
          <w:sz w:val="32"/>
          <w:szCs w:val="32"/>
          <w:cs/>
        </w:rPr>
        <w:t>)</w:t>
      </w:r>
      <w:r w:rsidR="00777718" w:rsidRPr="00E75741">
        <w:rPr>
          <w:rFonts w:ascii="Angsana New" w:hAnsi="Angsana New"/>
          <w:sz w:val="32"/>
          <w:szCs w:val="32"/>
        </w:rPr>
        <w:t xml:space="preserve"> </w:t>
      </w:r>
    </w:p>
    <w:p w14:paraId="3C936BEC" w14:textId="77777777" w:rsidR="00464F47" w:rsidRDefault="00464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708540" w14:textId="0ED92CAC" w:rsidR="00955A72" w:rsidRPr="00057EC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057EC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40B4E0A9" w14:textId="5759561A" w:rsidR="00955A72" w:rsidRPr="00057EC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7EC1">
        <w:rPr>
          <w:rFonts w:ascii="Angsana New" w:hAnsi="Angsana New"/>
          <w:b/>
          <w:bCs/>
          <w:sz w:val="32"/>
          <w:szCs w:val="32"/>
          <w:cs/>
        </w:rPr>
        <w:tab/>
      </w:r>
      <w:r w:rsidRPr="00057EC1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57987EE1" w14:textId="34BDA8C2" w:rsidR="00D5498E" w:rsidRPr="00057EC1" w:rsidRDefault="0040724B" w:rsidP="00497573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057EC1">
        <w:rPr>
          <w:rFonts w:ascii="Angsana New" w:hAnsi="Angsana New"/>
          <w:sz w:val="32"/>
          <w:szCs w:val="32"/>
        </w:rPr>
        <w:tab/>
      </w:r>
      <w:r w:rsidR="00955A72" w:rsidRPr="00057EC1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กลุ่มบริษัททำสัญญาเช่าอาคาร </w:t>
      </w:r>
      <w:r w:rsidRPr="00057EC1">
        <w:rPr>
          <w:rFonts w:ascii="Angsana New" w:hAnsi="Angsana New" w:hint="cs"/>
          <w:sz w:val="32"/>
          <w:szCs w:val="32"/>
          <w:cs/>
        </w:rPr>
        <w:t>และ</w:t>
      </w:r>
      <w:r w:rsidR="00955A72" w:rsidRPr="00057EC1">
        <w:rPr>
          <w:rFonts w:ascii="Angsana New" w:hAnsi="Angsana New"/>
          <w:sz w:val="32"/>
          <w:szCs w:val="32"/>
          <w:cs/>
        </w:rPr>
        <w:t>ยานพาหนะ เพื่อใช้ในการดำเนินงาน</w:t>
      </w:r>
      <w:r w:rsidR="00B87C4E" w:rsidRPr="00057EC1">
        <w:rPr>
          <w:rFonts w:ascii="Angsana New" w:hAnsi="Angsana New" w:hint="cs"/>
          <w:sz w:val="32"/>
          <w:szCs w:val="32"/>
          <w:cs/>
        </w:rPr>
        <w:t xml:space="preserve"> </w:t>
      </w:r>
      <w:r w:rsidR="00955A72" w:rsidRPr="00057EC1">
        <w:rPr>
          <w:rFonts w:ascii="Angsana New" w:hAnsi="Angsana New"/>
          <w:sz w:val="32"/>
          <w:szCs w:val="32"/>
          <w:cs/>
        </w:rPr>
        <w:t xml:space="preserve">สัญญาเช่าอาคารมีอายุสัญญาเช่าอยู่ระหว่าง </w:t>
      </w:r>
      <w:r w:rsidRPr="00057EC1">
        <w:rPr>
          <w:rFonts w:ascii="Angsana New" w:hAnsi="Angsana New"/>
          <w:sz w:val="32"/>
          <w:szCs w:val="32"/>
        </w:rPr>
        <w:t xml:space="preserve">1 - </w:t>
      </w:r>
      <w:r w:rsidR="00747740" w:rsidRPr="00057EC1">
        <w:rPr>
          <w:rFonts w:ascii="Angsana New" w:hAnsi="Angsana New"/>
          <w:sz w:val="32"/>
          <w:szCs w:val="32"/>
        </w:rPr>
        <w:t>6</w:t>
      </w:r>
      <w:r w:rsidRPr="00057EC1">
        <w:rPr>
          <w:rFonts w:ascii="Angsana New" w:hAnsi="Angsana New"/>
          <w:sz w:val="32"/>
          <w:szCs w:val="32"/>
          <w:cs/>
        </w:rPr>
        <w:t xml:space="preserve"> </w:t>
      </w:r>
      <w:r w:rsidR="00955A72" w:rsidRPr="00057EC1">
        <w:rPr>
          <w:rFonts w:ascii="Angsana New" w:hAnsi="Angsana New"/>
          <w:sz w:val="32"/>
          <w:szCs w:val="32"/>
          <w:cs/>
        </w:rPr>
        <w:t xml:space="preserve">ปี </w:t>
      </w:r>
      <w:r w:rsidR="00953696" w:rsidRPr="00057EC1">
        <w:rPr>
          <w:rFonts w:ascii="Angsana New" w:hAnsi="Angsana New" w:hint="cs"/>
          <w:sz w:val="32"/>
          <w:szCs w:val="32"/>
          <w:cs/>
        </w:rPr>
        <w:t>และ</w:t>
      </w:r>
      <w:r w:rsidR="00955A72" w:rsidRPr="00057EC1">
        <w:rPr>
          <w:rFonts w:ascii="Angsana New" w:hAnsi="Angsana New"/>
          <w:sz w:val="32"/>
          <w:szCs w:val="32"/>
          <w:cs/>
        </w:rPr>
        <w:t>สัญญาเช่ายานพาหนะมีอายุสัญญาเช่า</w:t>
      </w:r>
      <w:r w:rsidR="007C6CC0" w:rsidRPr="00057EC1">
        <w:rPr>
          <w:rFonts w:ascii="Angsana New" w:hAnsi="Angsana New"/>
          <w:sz w:val="32"/>
          <w:szCs w:val="32"/>
          <w:cs/>
        </w:rPr>
        <w:t xml:space="preserve"> </w:t>
      </w:r>
      <w:r w:rsidRPr="00057EC1">
        <w:rPr>
          <w:rFonts w:ascii="Angsana New" w:hAnsi="Angsana New"/>
          <w:sz w:val="32"/>
          <w:szCs w:val="32"/>
        </w:rPr>
        <w:t>5</w:t>
      </w:r>
      <w:r w:rsidR="00955A72" w:rsidRPr="00057EC1">
        <w:rPr>
          <w:rFonts w:ascii="Angsana New" w:hAnsi="Angsana New"/>
          <w:sz w:val="32"/>
          <w:szCs w:val="32"/>
          <w:cs/>
        </w:rPr>
        <w:t xml:space="preserve"> ปี</w:t>
      </w:r>
    </w:p>
    <w:p w14:paraId="196DAF53" w14:textId="72C4F9CC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7EC1">
        <w:rPr>
          <w:rFonts w:ascii="Angsana New" w:hAnsi="Angsana New"/>
          <w:b/>
          <w:bCs/>
          <w:sz w:val="32"/>
          <w:szCs w:val="32"/>
        </w:rPr>
        <w:t>1</w:t>
      </w:r>
      <w:r w:rsidR="00AB0D71" w:rsidRPr="00057EC1">
        <w:rPr>
          <w:rFonts w:ascii="Angsana New" w:hAnsi="Angsana New"/>
          <w:b/>
          <w:bCs/>
          <w:sz w:val="32"/>
          <w:szCs w:val="32"/>
        </w:rPr>
        <w:t>6</w:t>
      </w:r>
      <w:r w:rsidRPr="00057EC1">
        <w:rPr>
          <w:rFonts w:ascii="Angsana New" w:hAnsi="Angsana New"/>
          <w:b/>
          <w:bCs/>
          <w:sz w:val="32"/>
          <w:szCs w:val="32"/>
        </w:rPr>
        <w:t>.1</w:t>
      </w:r>
      <w:r w:rsidRPr="00057EC1">
        <w:rPr>
          <w:rFonts w:ascii="Angsana New" w:hAnsi="Angsana New"/>
          <w:b/>
          <w:bCs/>
          <w:sz w:val="32"/>
          <w:szCs w:val="32"/>
        </w:rPr>
        <w:tab/>
      </w:r>
      <w:r w:rsidRPr="00057EC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0C2EE3" w:rsidRPr="00E75741" w14:paraId="317E3BB7" w14:textId="77777777" w:rsidTr="00DA1E29">
        <w:trPr>
          <w:tblHeader/>
        </w:trPr>
        <w:tc>
          <w:tcPr>
            <w:tcW w:w="3870" w:type="dxa"/>
          </w:tcPr>
          <w:p w14:paraId="34B822E6" w14:textId="4179BF2E" w:rsidR="000C2EE3" w:rsidRPr="00DA1E29" w:rsidRDefault="0040724B" w:rsidP="00DA1E2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3"/>
            <w:hideMark/>
          </w:tcPr>
          <w:p w14:paraId="171F9405" w14:textId="77777777" w:rsidR="000C2EE3" w:rsidRPr="00DA1E29" w:rsidRDefault="000C2EE3" w:rsidP="00DA1E2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A1E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A1E29" w:rsidRPr="00E75741" w14:paraId="6E9042B3" w14:textId="77777777" w:rsidTr="00DA1E29">
        <w:trPr>
          <w:tblHeader/>
        </w:trPr>
        <w:tc>
          <w:tcPr>
            <w:tcW w:w="3870" w:type="dxa"/>
          </w:tcPr>
          <w:p w14:paraId="52C5A249" w14:textId="77777777" w:rsidR="00DA1E29" w:rsidRPr="00DA1E29" w:rsidRDefault="00DA1E29" w:rsidP="00DA1E29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5310" w:type="dxa"/>
            <w:gridSpan w:val="3"/>
            <w:hideMark/>
          </w:tcPr>
          <w:p w14:paraId="02EFBD50" w14:textId="1CE210E8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A1E29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E29" w:rsidRPr="00E75741" w14:paraId="4FF6B187" w14:textId="77777777" w:rsidTr="00DA1E29">
        <w:trPr>
          <w:tblHeader/>
        </w:trPr>
        <w:tc>
          <w:tcPr>
            <w:tcW w:w="3870" w:type="dxa"/>
          </w:tcPr>
          <w:p w14:paraId="2F5BBBEC" w14:textId="77777777" w:rsidR="00DA1E29" w:rsidRPr="00DA1E29" w:rsidRDefault="00DA1E29" w:rsidP="00DA1E2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0" w:type="dxa"/>
            <w:vAlign w:val="bottom"/>
            <w:hideMark/>
          </w:tcPr>
          <w:p w14:paraId="6D451FFA" w14:textId="77777777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11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1E29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770" w:type="dxa"/>
            <w:vAlign w:val="bottom"/>
            <w:hideMark/>
          </w:tcPr>
          <w:p w14:paraId="0FE8B275" w14:textId="77777777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70" w:type="dxa"/>
            <w:vAlign w:val="bottom"/>
            <w:hideMark/>
          </w:tcPr>
          <w:p w14:paraId="6D12F710" w14:textId="77777777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A1E29" w:rsidRPr="00E75741" w14:paraId="3B1E22DD" w14:textId="77777777" w:rsidTr="00DA1E29">
        <w:tc>
          <w:tcPr>
            <w:tcW w:w="3870" w:type="dxa"/>
            <w:hideMark/>
          </w:tcPr>
          <w:p w14:paraId="46056986" w14:textId="1A502231" w:rsidR="00DA1E29" w:rsidRPr="00DA1E29" w:rsidRDefault="00DA1E29" w:rsidP="00DA1E29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A1E29">
              <w:rPr>
                <w:rFonts w:ascii="Angsana New" w:hAnsi="Angsana New"/>
                <w:sz w:val="32"/>
                <w:szCs w:val="32"/>
              </w:rPr>
              <w:t>1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A1E2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70" w:type="dxa"/>
            <w:vAlign w:val="bottom"/>
          </w:tcPr>
          <w:p w14:paraId="58AE1F95" w14:textId="3B1CF25D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203,045</w:t>
            </w:r>
          </w:p>
        </w:tc>
        <w:tc>
          <w:tcPr>
            <w:tcW w:w="1770" w:type="dxa"/>
          </w:tcPr>
          <w:p w14:paraId="2AFE722B" w14:textId="42033651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4,766</w:t>
            </w:r>
          </w:p>
        </w:tc>
        <w:tc>
          <w:tcPr>
            <w:tcW w:w="1770" w:type="dxa"/>
          </w:tcPr>
          <w:p w14:paraId="7E6EA9B1" w14:textId="24BAC149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207,811</w:t>
            </w:r>
          </w:p>
        </w:tc>
      </w:tr>
      <w:tr w:rsidR="00DA1E29" w:rsidRPr="00E75741" w14:paraId="783FA9E9" w14:textId="77777777" w:rsidTr="00DA1E29">
        <w:tc>
          <w:tcPr>
            <w:tcW w:w="3870" w:type="dxa"/>
          </w:tcPr>
          <w:p w14:paraId="31A8604C" w14:textId="5D572734" w:rsidR="00DA1E29" w:rsidRPr="00DA1E29" w:rsidRDefault="00DA1E29" w:rsidP="00DA1E29">
            <w:pPr>
              <w:spacing w:line="360" w:lineRule="exact"/>
              <w:ind w:left="151" w:right="-17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70" w:type="dxa"/>
          </w:tcPr>
          <w:p w14:paraId="23831E0D" w14:textId="2C41DAFD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262,409</w:t>
            </w:r>
          </w:p>
        </w:tc>
        <w:tc>
          <w:tcPr>
            <w:tcW w:w="1770" w:type="dxa"/>
          </w:tcPr>
          <w:p w14:paraId="78249569" w14:textId="08C27D78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4,720</w:t>
            </w:r>
          </w:p>
        </w:tc>
        <w:tc>
          <w:tcPr>
            <w:tcW w:w="1770" w:type="dxa"/>
            <w:vAlign w:val="bottom"/>
          </w:tcPr>
          <w:p w14:paraId="2E84E24B" w14:textId="3E34B050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267,129</w:t>
            </w:r>
          </w:p>
        </w:tc>
      </w:tr>
      <w:tr w:rsidR="00DA1E29" w:rsidRPr="00E75741" w14:paraId="5DBC9183" w14:textId="77777777" w:rsidTr="00DA1E29">
        <w:tc>
          <w:tcPr>
            <w:tcW w:w="3870" w:type="dxa"/>
          </w:tcPr>
          <w:p w14:paraId="3D6653BE" w14:textId="3C10CC6B" w:rsidR="00DA1E29" w:rsidRPr="00DA1E29" w:rsidRDefault="00DA1E29" w:rsidP="00DA1E29">
            <w:pPr>
              <w:spacing w:line="360" w:lineRule="exact"/>
              <w:ind w:left="151" w:right="-17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770" w:type="dxa"/>
          </w:tcPr>
          <w:p w14:paraId="19A782DB" w14:textId="30E2969C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(3,887)</w:t>
            </w:r>
          </w:p>
        </w:tc>
        <w:tc>
          <w:tcPr>
            <w:tcW w:w="1770" w:type="dxa"/>
          </w:tcPr>
          <w:p w14:paraId="4A53D570" w14:textId="67DF810F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</w:tcPr>
          <w:p w14:paraId="0D300747" w14:textId="00EB998E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(3,887)</w:t>
            </w:r>
          </w:p>
        </w:tc>
      </w:tr>
      <w:tr w:rsidR="00DA1E29" w:rsidRPr="00E75741" w14:paraId="2E47C696" w14:textId="77777777" w:rsidTr="00DA1E29">
        <w:tc>
          <w:tcPr>
            <w:tcW w:w="3870" w:type="dxa"/>
          </w:tcPr>
          <w:p w14:paraId="26272E20" w14:textId="7F12FF69" w:rsidR="00DA1E29" w:rsidRPr="00DA1E29" w:rsidRDefault="00DA1E29" w:rsidP="00DA1E29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โอนออกไปอุปกรณ์</w:t>
            </w:r>
          </w:p>
        </w:tc>
        <w:tc>
          <w:tcPr>
            <w:tcW w:w="1770" w:type="dxa"/>
          </w:tcPr>
          <w:p w14:paraId="48214BCE" w14:textId="4F54E19C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</w:tcPr>
          <w:p w14:paraId="4065F0EF" w14:textId="2A930F2B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(4,213)</w:t>
            </w:r>
          </w:p>
        </w:tc>
        <w:tc>
          <w:tcPr>
            <w:tcW w:w="1770" w:type="dxa"/>
          </w:tcPr>
          <w:p w14:paraId="21D8C529" w14:textId="7D4E37BC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(4,213)</w:t>
            </w:r>
          </w:p>
        </w:tc>
      </w:tr>
      <w:tr w:rsidR="00DA1E29" w:rsidRPr="00E75741" w14:paraId="0184B146" w14:textId="77777777" w:rsidTr="00DA1E29">
        <w:tc>
          <w:tcPr>
            <w:tcW w:w="3870" w:type="dxa"/>
          </w:tcPr>
          <w:p w14:paraId="469B7E22" w14:textId="16DD5C5A" w:rsidR="00DA1E29" w:rsidRPr="00DA1E29" w:rsidRDefault="00DA1E29" w:rsidP="00DA1E29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70" w:type="dxa"/>
          </w:tcPr>
          <w:p w14:paraId="5642B664" w14:textId="413678F0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(66,160)</w:t>
            </w:r>
          </w:p>
        </w:tc>
        <w:tc>
          <w:tcPr>
            <w:tcW w:w="1770" w:type="dxa"/>
          </w:tcPr>
          <w:p w14:paraId="585C0493" w14:textId="2C432DB1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(574)</w:t>
            </w:r>
          </w:p>
        </w:tc>
        <w:tc>
          <w:tcPr>
            <w:tcW w:w="1770" w:type="dxa"/>
          </w:tcPr>
          <w:p w14:paraId="5D286AF8" w14:textId="3ACE6050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(66,734)</w:t>
            </w:r>
          </w:p>
        </w:tc>
      </w:tr>
      <w:tr w:rsidR="00DA1E29" w:rsidRPr="00E75741" w14:paraId="063966A8" w14:textId="77777777" w:rsidTr="00DA1E29">
        <w:trPr>
          <w:trHeight w:val="297"/>
        </w:trPr>
        <w:tc>
          <w:tcPr>
            <w:tcW w:w="3870" w:type="dxa"/>
            <w:hideMark/>
          </w:tcPr>
          <w:p w14:paraId="129A3A3E" w14:textId="5E7272FF" w:rsidR="00DA1E29" w:rsidRPr="00DA1E29" w:rsidRDefault="00DA1E29" w:rsidP="00DA1E29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770" w:type="dxa"/>
          </w:tcPr>
          <w:p w14:paraId="41B91685" w14:textId="4C472910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(1,303)</w:t>
            </w:r>
          </w:p>
        </w:tc>
        <w:tc>
          <w:tcPr>
            <w:tcW w:w="1770" w:type="dxa"/>
          </w:tcPr>
          <w:p w14:paraId="74A1B66B" w14:textId="387E3D36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</w:tcPr>
          <w:p w14:paraId="7AE0195C" w14:textId="1B511297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(1,303)</w:t>
            </w:r>
          </w:p>
        </w:tc>
      </w:tr>
      <w:tr w:rsidR="00DA1E29" w:rsidRPr="00E75741" w14:paraId="6621B058" w14:textId="77777777" w:rsidTr="00DA1E29">
        <w:tc>
          <w:tcPr>
            <w:tcW w:w="3870" w:type="dxa"/>
            <w:hideMark/>
          </w:tcPr>
          <w:p w14:paraId="6323EA16" w14:textId="46369ECD" w:rsidR="00DA1E29" w:rsidRPr="00DA1E29" w:rsidRDefault="00DA1E29" w:rsidP="00DA1E29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A1E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A1E2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70" w:type="dxa"/>
            <w:vAlign w:val="bottom"/>
          </w:tcPr>
          <w:p w14:paraId="73D82A87" w14:textId="6FBA1BA9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394,104</w:t>
            </w:r>
          </w:p>
        </w:tc>
        <w:tc>
          <w:tcPr>
            <w:tcW w:w="1770" w:type="dxa"/>
          </w:tcPr>
          <w:p w14:paraId="46E46365" w14:textId="6BD7C041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4,699</w:t>
            </w:r>
          </w:p>
        </w:tc>
        <w:tc>
          <w:tcPr>
            <w:tcW w:w="1770" w:type="dxa"/>
          </w:tcPr>
          <w:p w14:paraId="42C5F853" w14:textId="07E4A9C7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398,803</w:t>
            </w:r>
          </w:p>
        </w:tc>
      </w:tr>
      <w:tr w:rsidR="00DA1E29" w:rsidRPr="00E75741" w14:paraId="178DBD02" w14:textId="77777777" w:rsidTr="00DA1E29">
        <w:tc>
          <w:tcPr>
            <w:tcW w:w="3870" w:type="dxa"/>
            <w:hideMark/>
          </w:tcPr>
          <w:p w14:paraId="357703ED" w14:textId="77777777" w:rsidR="00DA1E29" w:rsidRPr="00DA1E29" w:rsidRDefault="00DA1E29" w:rsidP="00DA1E29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70" w:type="dxa"/>
          </w:tcPr>
          <w:p w14:paraId="31DE5A6A" w14:textId="62F90120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177,546</w:t>
            </w:r>
          </w:p>
        </w:tc>
        <w:tc>
          <w:tcPr>
            <w:tcW w:w="1770" w:type="dxa"/>
          </w:tcPr>
          <w:p w14:paraId="3A3F5AA4" w14:textId="5C609D14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</w:tcPr>
          <w:p w14:paraId="2B852005" w14:textId="4A230817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177,546</w:t>
            </w:r>
          </w:p>
        </w:tc>
      </w:tr>
      <w:tr w:rsidR="00DA1E29" w:rsidRPr="00E75741" w14:paraId="6F645036" w14:textId="77777777" w:rsidTr="00DA1E29">
        <w:tc>
          <w:tcPr>
            <w:tcW w:w="3870" w:type="dxa"/>
          </w:tcPr>
          <w:p w14:paraId="3398B651" w14:textId="193C8911" w:rsidR="00DA1E29" w:rsidRPr="00DA1E29" w:rsidRDefault="00DA1E29" w:rsidP="00DA1E29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770" w:type="dxa"/>
          </w:tcPr>
          <w:p w14:paraId="04970AEF" w14:textId="78BE7BB7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(23,81</w:t>
            </w:r>
            <w:r w:rsidR="005170D5">
              <w:rPr>
                <w:rFonts w:ascii="Angsana New" w:hAnsi="Angsana New"/>
                <w:sz w:val="32"/>
                <w:szCs w:val="32"/>
              </w:rPr>
              <w:t>5</w:t>
            </w:r>
            <w:r w:rsidRPr="00DA1E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0" w:type="dxa"/>
          </w:tcPr>
          <w:p w14:paraId="318B2D92" w14:textId="1F6F7F24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</w:tcPr>
          <w:p w14:paraId="435FFD1A" w14:textId="35B286BB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(23,81</w:t>
            </w:r>
            <w:r w:rsidR="005170D5">
              <w:rPr>
                <w:rFonts w:ascii="Angsana New" w:hAnsi="Angsana New"/>
                <w:sz w:val="32"/>
                <w:szCs w:val="32"/>
              </w:rPr>
              <w:t>5</w:t>
            </w:r>
            <w:r w:rsidRPr="00DA1E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1E29" w:rsidRPr="00E75741" w14:paraId="162843FA" w14:textId="77777777" w:rsidTr="00DA1E29">
        <w:tc>
          <w:tcPr>
            <w:tcW w:w="3870" w:type="dxa"/>
          </w:tcPr>
          <w:p w14:paraId="09849BFE" w14:textId="77777777" w:rsidR="00DA1E29" w:rsidRPr="00DA1E29" w:rsidRDefault="00DA1E29" w:rsidP="00DA1E29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70" w:type="dxa"/>
          </w:tcPr>
          <w:p w14:paraId="3F61069C" w14:textId="621067F0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(92,163)</w:t>
            </w:r>
          </w:p>
        </w:tc>
        <w:tc>
          <w:tcPr>
            <w:tcW w:w="1770" w:type="dxa"/>
          </w:tcPr>
          <w:p w14:paraId="08477660" w14:textId="3159778C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(411)</w:t>
            </w:r>
          </w:p>
        </w:tc>
        <w:tc>
          <w:tcPr>
            <w:tcW w:w="1770" w:type="dxa"/>
          </w:tcPr>
          <w:p w14:paraId="38950356" w14:textId="0F932842" w:rsidR="00DA1E29" w:rsidRPr="00DA1E29" w:rsidRDefault="00DA1E29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(92,574)</w:t>
            </w:r>
          </w:p>
        </w:tc>
      </w:tr>
      <w:tr w:rsidR="00DA1E29" w:rsidRPr="00E75741" w14:paraId="3AA3A699" w14:textId="77777777" w:rsidTr="00DA1E29">
        <w:tc>
          <w:tcPr>
            <w:tcW w:w="3870" w:type="dxa"/>
            <w:hideMark/>
          </w:tcPr>
          <w:p w14:paraId="21C4899E" w14:textId="77777777" w:rsidR="00DA1E29" w:rsidRPr="00DA1E29" w:rsidRDefault="00DA1E29" w:rsidP="00DA1E29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770" w:type="dxa"/>
          </w:tcPr>
          <w:p w14:paraId="0BE03AEF" w14:textId="024E4825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(1,964)</w:t>
            </w:r>
          </w:p>
        </w:tc>
        <w:tc>
          <w:tcPr>
            <w:tcW w:w="1770" w:type="dxa"/>
          </w:tcPr>
          <w:p w14:paraId="34418FB5" w14:textId="7AD67DB2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</w:tcPr>
          <w:p w14:paraId="5232E506" w14:textId="6921B63A" w:rsidR="00DA1E29" w:rsidRPr="00DA1E29" w:rsidRDefault="00DA1E29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(1,964)</w:t>
            </w:r>
          </w:p>
        </w:tc>
      </w:tr>
      <w:tr w:rsidR="00DA1E29" w:rsidRPr="00E75741" w14:paraId="0E89E794" w14:textId="77777777" w:rsidTr="00DA1E29">
        <w:tc>
          <w:tcPr>
            <w:tcW w:w="3870" w:type="dxa"/>
            <w:hideMark/>
          </w:tcPr>
          <w:p w14:paraId="333B180B" w14:textId="474EE4AA" w:rsidR="00DA1E29" w:rsidRPr="00DA1E29" w:rsidRDefault="00DA1E29" w:rsidP="00DA1E29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A1E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A1E2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70" w:type="dxa"/>
            <w:vAlign w:val="bottom"/>
          </w:tcPr>
          <w:p w14:paraId="7D163D60" w14:textId="2DF0C6AA" w:rsidR="00DA1E29" w:rsidRPr="00DA1E29" w:rsidRDefault="00DA1E29" w:rsidP="00DA1E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453,70</w:t>
            </w:r>
            <w:r w:rsidR="005170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70" w:type="dxa"/>
          </w:tcPr>
          <w:p w14:paraId="593D94D8" w14:textId="1EF7C4E4" w:rsidR="00DA1E29" w:rsidRPr="00DA1E29" w:rsidRDefault="00DA1E29" w:rsidP="00DA1E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4,288</w:t>
            </w:r>
          </w:p>
        </w:tc>
        <w:tc>
          <w:tcPr>
            <w:tcW w:w="1770" w:type="dxa"/>
            <w:vAlign w:val="bottom"/>
          </w:tcPr>
          <w:p w14:paraId="2A83FDCF" w14:textId="786DAB29" w:rsidR="00DA1E29" w:rsidRPr="00DA1E29" w:rsidRDefault="00DA1E29" w:rsidP="00DA1E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6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457,99</w:t>
            </w:r>
            <w:r w:rsidR="005170D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D59C359" w14:textId="297034A5" w:rsidR="00955A72" w:rsidRPr="00E75741" w:rsidRDefault="00955A72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</w:rPr>
        <w:t>.2</w:t>
      </w:r>
      <w:r w:rsidR="00254738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057EC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55A72" w:rsidRPr="00E75741" w14:paraId="6D2FB85C" w14:textId="77777777" w:rsidTr="00DA1E29">
        <w:trPr>
          <w:trHeight w:val="198"/>
        </w:trPr>
        <w:tc>
          <w:tcPr>
            <w:tcW w:w="5580" w:type="dxa"/>
            <w:shd w:val="clear" w:color="auto" w:fill="auto"/>
          </w:tcPr>
          <w:p w14:paraId="37A80E11" w14:textId="77777777" w:rsidR="00955A72" w:rsidRPr="00DA1E29" w:rsidRDefault="00955A72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453068C2" w14:textId="77777777" w:rsidR="00955A72" w:rsidRPr="00DA1E29" w:rsidRDefault="00955A72" w:rsidP="00DA1E29">
            <w:pPr>
              <w:tabs>
                <w:tab w:val="decimal" w:pos="10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</w:t>
            </w: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A1E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47266" w:rsidRPr="00E75741" w14:paraId="266089C1" w14:textId="77777777" w:rsidTr="00DA1E29">
        <w:trPr>
          <w:trHeight w:val="198"/>
        </w:trPr>
        <w:tc>
          <w:tcPr>
            <w:tcW w:w="5580" w:type="dxa"/>
            <w:shd w:val="clear" w:color="auto" w:fill="auto"/>
          </w:tcPr>
          <w:p w14:paraId="5AC0921D" w14:textId="77777777" w:rsidR="00747266" w:rsidRPr="00DA1E29" w:rsidRDefault="00747266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28B24392" w14:textId="70D770EB" w:rsidR="00747266" w:rsidRPr="00DA1E29" w:rsidRDefault="00747266" w:rsidP="00DA1E2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DA1E29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4F47" w:rsidRPr="00E75741" w14:paraId="294CC957" w14:textId="77777777" w:rsidTr="00DA1E29">
        <w:trPr>
          <w:trHeight w:val="198"/>
        </w:trPr>
        <w:tc>
          <w:tcPr>
            <w:tcW w:w="5580" w:type="dxa"/>
            <w:shd w:val="clear" w:color="auto" w:fill="auto"/>
          </w:tcPr>
          <w:p w14:paraId="60917CF0" w14:textId="77777777" w:rsidR="00464F47" w:rsidRPr="00DA1E29" w:rsidRDefault="00464F47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72FC7F" w14:textId="492FB233" w:rsidR="00464F47" w:rsidRPr="00DA1E29" w:rsidRDefault="00464F47" w:rsidP="00DA1E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7E4D70E5" w14:textId="5984D0CD" w:rsidR="00464F47" w:rsidRPr="00DA1E29" w:rsidRDefault="00464F47" w:rsidP="00DA1E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4F47" w:rsidRPr="00E75741" w14:paraId="2D8907CD" w14:textId="77777777" w:rsidTr="00DA1E29">
        <w:trPr>
          <w:trHeight w:val="198"/>
        </w:trPr>
        <w:tc>
          <w:tcPr>
            <w:tcW w:w="5580" w:type="dxa"/>
            <w:shd w:val="clear" w:color="auto" w:fill="auto"/>
          </w:tcPr>
          <w:p w14:paraId="01D4C6F5" w14:textId="77777777" w:rsidR="00464F47" w:rsidRPr="00DA1E29" w:rsidRDefault="00464F47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E148E5" w14:textId="4F2F5061" w:rsidR="00464F47" w:rsidRPr="00DA1E29" w:rsidRDefault="00782AF5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582,482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B65343" w14:textId="19B536F8" w:rsidR="00464F47" w:rsidRPr="00DA1E29" w:rsidRDefault="00782AF5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496,664</w:t>
            </w:r>
          </w:p>
        </w:tc>
      </w:tr>
      <w:tr w:rsidR="00464F47" w:rsidRPr="00E75741" w14:paraId="5DC498F1" w14:textId="77777777" w:rsidTr="00DA1E29">
        <w:tc>
          <w:tcPr>
            <w:tcW w:w="5580" w:type="dxa"/>
            <w:shd w:val="clear" w:color="auto" w:fill="auto"/>
          </w:tcPr>
          <w:p w14:paraId="7CFD0495" w14:textId="77777777" w:rsidR="00464F47" w:rsidRPr="00DA1E29" w:rsidRDefault="00464F47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A1E29">
              <w:rPr>
                <w:rFonts w:ascii="Angsana New" w:hAnsi="Angsana New"/>
                <w:sz w:val="32"/>
                <w:szCs w:val="32"/>
              </w:rPr>
              <w:t>: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A5C26A" w14:textId="448B34A8" w:rsidR="00464F47" w:rsidRPr="00DA1E29" w:rsidRDefault="00782AF5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(95,241)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2020C5" w14:textId="361B0A58" w:rsidR="00464F47" w:rsidRPr="00DA1E29" w:rsidRDefault="00782AF5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(80,382)</w:t>
            </w:r>
          </w:p>
        </w:tc>
      </w:tr>
      <w:tr w:rsidR="00464F47" w:rsidRPr="00E75741" w14:paraId="01B1171C" w14:textId="77777777" w:rsidTr="00DA1E29">
        <w:tc>
          <w:tcPr>
            <w:tcW w:w="5580" w:type="dxa"/>
            <w:shd w:val="clear" w:color="auto" w:fill="auto"/>
          </w:tcPr>
          <w:p w14:paraId="5A2C3216" w14:textId="77777777" w:rsidR="00464F47" w:rsidRPr="00DA1E29" w:rsidRDefault="00464F47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8A5C58" w14:textId="374BDBE7" w:rsidR="00464F47" w:rsidRPr="00DA1E29" w:rsidRDefault="00A3792A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487,241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057A75" w14:textId="3B7E449C" w:rsidR="00464F47" w:rsidRPr="00DA1E29" w:rsidRDefault="00464F47" w:rsidP="00DA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416,282</w:t>
            </w:r>
          </w:p>
        </w:tc>
      </w:tr>
      <w:tr w:rsidR="00464F47" w:rsidRPr="00E75741" w14:paraId="3F81A650" w14:textId="77777777" w:rsidTr="00DA1E29">
        <w:tc>
          <w:tcPr>
            <w:tcW w:w="5580" w:type="dxa"/>
            <w:shd w:val="clear" w:color="auto" w:fill="auto"/>
          </w:tcPr>
          <w:p w14:paraId="01D03EDA" w14:textId="77777777" w:rsidR="00464F47" w:rsidRPr="00DA1E29" w:rsidRDefault="00464F47" w:rsidP="00DA1E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A1E29">
              <w:rPr>
                <w:rFonts w:ascii="Angsana New" w:hAnsi="Angsana New"/>
                <w:sz w:val="32"/>
                <w:szCs w:val="32"/>
              </w:rPr>
              <w:t>: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07F516" w14:textId="59322A0B" w:rsidR="00464F47" w:rsidRPr="00DA1E29" w:rsidRDefault="00A3792A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(84,138)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5206D6" w14:textId="023169C8" w:rsidR="00464F47" w:rsidRPr="00DA1E29" w:rsidRDefault="00464F47" w:rsidP="00DA1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(73,518)</w:t>
            </w:r>
          </w:p>
        </w:tc>
      </w:tr>
      <w:tr w:rsidR="00464F47" w:rsidRPr="00E75741" w14:paraId="76C82EDD" w14:textId="77777777" w:rsidTr="00DA1E29">
        <w:tc>
          <w:tcPr>
            <w:tcW w:w="5580" w:type="dxa"/>
            <w:shd w:val="clear" w:color="auto" w:fill="auto"/>
          </w:tcPr>
          <w:p w14:paraId="6BD61E9B" w14:textId="37DEDE05" w:rsidR="00464F47" w:rsidRPr="00DA1E29" w:rsidRDefault="00464F47" w:rsidP="00DA1E29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82AF5">
              <w:rPr>
                <w:rFonts w:ascii="Angsana New" w:hAnsi="Angsana New"/>
                <w:sz w:val="32"/>
                <w:szCs w:val="32"/>
              </w:rPr>
              <w:t>-</w:t>
            </w:r>
            <w:r w:rsidRPr="00DA1E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="00DA1E29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DA1E29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610E75" w14:textId="0DA92E5B" w:rsidR="00464F47" w:rsidRPr="00DA1E29" w:rsidRDefault="00A3792A" w:rsidP="00DA1E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403,103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745293" w14:textId="5BD7BB17" w:rsidR="00464F47" w:rsidRPr="00DA1E29" w:rsidRDefault="00464F47" w:rsidP="00DA1E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A1E29">
              <w:rPr>
                <w:rFonts w:ascii="Angsana New" w:hAnsi="Angsana New"/>
                <w:sz w:val="32"/>
                <w:szCs w:val="32"/>
              </w:rPr>
              <w:t>342,764</w:t>
            </w:r>
          </w:p>
        </w:tc>
      </w:tr>
    </w:tbl>
    <w:p w14:paraId="78BAC859" w14:textId="5316BF1E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  <w:t>การครบกำหนดของ</w:t>
      </w:r>
      <w:r w:rsidRPr="00E75741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</w:t>
      </w:r>
      <w:r w:rsidR="00E54FF6">
        <w:rPr>
          <w:rFonts w:ascii="Angsana New" w:hAnsi="Angsana New" w:hint="cs"/>
          <w:sz w:val="32"/>
          <w:szCs w:val="32"/>
          <w:cs/>
        </w:rPr>
        <w:t xml:space="preserve">ประกอบงบการเงิน     </w:t>
      </w:r>
      <w:r w:rsidR="00953696" w:rsidRPr="00E75741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7C4791DE" w14:textId="77777777" w:rsidR="00782AF5" w:rsidRDefault="0078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A4E61C" w14:textId="7BF83649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</w:rPr>
        <w:t>.</w:t>
      </w:r>
      <w:r w:rsidR="003633CA" w:rsidRPr="00E75741">
        <w:rPr>
          <w:rFonts w:ascii="Angsana New" w:hAnsi="Angsana New"/>
          <w:b/>
          <w:bCs/>
          <w:sz w:val="32"/>
          <w:szCs w:val="32"/>
        </w:rPr>
        <w:t>3</w:t>
      </w:r>
      <w:r w:rsidR="003633CA"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315"/>
        <w:gridCol w:w="1080"/>
        <w:gridCol w:w="1395"/>
        <w:gridCol w:w="1395"/>
      </w:tblGrid>
      <w:tr w:rsidR="00955A72" w:rsidRPr="00E75741" w14:paraId="22448411" w14:textId="77777777" w:rsidTr="003633CA">
        <w:tc>
          <w:tcPr>
            <w:tcW w:w="5220" w:type="dxa"/>
            <w:gridSpan w:val="3"/>
            <w:shd w:val="clear" w:color="auto" w:fill="auto"/>
          </w:tcPr>
          <w:p w14:paraId="411C89AD" w14:textId="77777777" w:rsidR="00955A72" w:rsidRPr="00E75741" w:rsidRDefault="00955A72" w:rsidP="00A77D86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sz w:val="30"/>
                <w:szCs w:val="30"/>
              </w:rPr>
              <w:br w:type="page"/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7EDA92F4" w14:textId="77777777" w:rsidR="00955A72" w:rsidRPr="00E75741" w:rsidRDefault="00955A72" w:rsidP="00A77D86">
            <w:pPr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32436" w:rsidRPr="00E75741" w14:paraId="5FF03111" w14:textId="77777777" w:rsidTr="003633CA">
        <w:trPr>
          <w:trHeight w:val="198"/>
        </w:trPr>
        <w:tc>
          <w:tcPr>
            <w:tcW w:w="3510" w:type="dxa"/>
            <w:shd w:val="clear" w:color="auto" w:fill="auto"/>
          </w:tcPr>
          <w:p w14:paraId="398B4988" w14:textId="77777777" w:rsidR="00D32436" w:rsidRPr="00E75741" w:rsidRDefault="00D32436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F90B994" w14:textId="77777777" w:rsidR="00D32436" w:rsidRPr="00E75741" w:rsidRDefault="00D3243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2C2E11" w14:textId="77777777" w:rsidR="00D32436" w:rsidRPr="00E75741" w:rsidRDefault="00D3243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436" w:rsidRPr="00E75741" w14:paraId="672A59ED" w14:textId="77777777" w:rsidTr="003633CA">
        <w:trPr>
          <w:trHeight w:val="432"/>
        </w:trPr>
        <w:tc>
          <w:tcPr>
            <w:tcW w:w="3510" w:type="dxa"/>
            <w:shd w:val="clear" w:color="auto" w:fill="auto"/>
          </w:tcPr>
          <w:p w14:paraId="1C9752C9" w14:textId="77777777" w:rsidR="00D32436" w:rsidRPr="00E75741" w:rsidRDefault="00D32436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44FBB4A" w14:textId="40DAB9FC" w:rsidR="00D32436" w:rsidRPr="00E75741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1D0F0A8" w14:textId="2693FFB9" w:rsidR="00D32436" w:rsidRPr="00E75741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395" w:type="dxa"/>
          </w:tcPr>
          <w:p w14:paraId="37AD30BA" w14:textId="16580C6B" w:rsidR="00D32436" w:rsidRPr="00E75741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5" w:type="dxa"/>
          </w:tcPr>
          <w:p w14:paraId="0A33254B" w14:textId="31C24068" w:rsidR="00D32436" w:rsidRPr="00E75741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</w:p>
        </w:tc>
      </w:tr>
      <w:tr w:rsidR="001F4E75" w:rsidRPr="00E75741" w14:paraId="5F0BD33F" w14:textId="77777777" w:rsidTr="003633CA">
        <w:tc>
          <w:tcPr>
            <w:tcW w:w="3510" w:type="dxa"/>
            <w:shd w:val="clear" w:color="auto" w:fill="auto"/>
          </w:tcPr>
          <w:p w14:paraId="5EC8D554" w14:textId="77777777" w:rsidR="001F4E75" w:rsidRPr="00E75741" w:rsidRDefault="001F4E75" w:rsidP="001F4E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ค่า</w:t>
            </w:r>
            <w:r w:rsidRPr="00E75741">
              <w:rPr>
                <w:rFonts w:ascii="Angsana New" w:eastAsia="Calibri" w:hAnsi="Angsana New" w:hint="cs"/>
                <w:sz w:val="30"/>
                <w:szCs w:val="30"/>
                <w:cs/>
              </w:rPr>
              <w:t>เสื่อมราคา</w:t>
            </w: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ของสินทรัพย์สิทธิการใช้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59ACD77F" w14:textId="51BB915D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92,</w:t>
            </w:r>
            <w:r w:rsidR="005170D5">
              <w:rPr>
                <w:rFonts w:ascii="Angsana New" w:hAnsi="Angsana New"/>
                <w:sz w:val="30"/>
                <w:szCs w:val="30"/>
                <w:lang w:val="en-GB"/>
              </w:rPr>
              <w:t>574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6D41720" w14:textId="20F17727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66,734</w:t>
            </w:r>
          </w:p>
        </w:tc>
        <w:tc>
          <w:tcPr>
            <w:tcW w:w="1395" w:type="dxa"/>
          </w:tcPr>
          <w:p w14:paraId="2188075C" w14:textId="1E0461CC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92,</w:t>
            </w:r>
            <w:r w:rsidR="005170D5">
              <w:rPr>
                <w:rFonts w:ascii="Angsana New" w:hAnsi="Angsana New"/>
                <w:sz w:val="30"/>
                <w:szCs w:val="30"/>
                <w:lang w:val="en-GB"/>
              </w:rPr>
              <w:t>574</w:t>
            </w:r>
          </w:p>
        </w:tc>
        <w:tc>
          <w:tcPr>
            <w:tcW w:w="1395" w:type="dxa"/>
          </w:tcPr>
          <w:p w14:paraId="7A8F1B00" w14:textId="34E6B711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66,734</w:t>
            </w:r>
          </w:p>
        </w:tc>
      </w:tr>
      <w:tr w:rsidR="001F4E75" w:rsidRPr="00E75741" w14:paraId="611F4F92" w14:textId="77777777" w:rsidTr="003633CA">
        <w:tc>
          <w:tcPr>
            <w:tcW w:w="3510" w:type="dxa"/>
            <w:shd w:val="clear" w:color="auto" w:fill="auto"/>
          </w:tcPr>
          <w:p w14:paraId="63B408A7" w14:textId="77777777" w:rsidR="001F4E75" w:rsidRPr="00E75741" w:rsidRDefault="001F4E75" w:rsidP="001F4E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shd w:val="clear" w:color="auto" w:fill="auto"/>
          </w:tcPr>
          <w:p w14:paraId="0CBCD6AC" w14:textId="1AADCBE5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25,008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3843C75" w14:textId="1209DACD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11,879</w:t>
            </w:r>
          </w:p>
        </w:tc>
        <w:tc>
          <w:tcPr>
            <w:tcW w:w="1395" w:type="dxa"/>
          </w:tcPr>
          <w:p w14:paraId="43102248" w14:textId="63BD44A7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25,008</w:t>
            </w:r>
          </w:p>
        </w:tc>
        <w:tc>
          <w:tcPr>
            <w:tcW w:w="1395" w:type="dxa"/>
          </w:tcPr>
          <w:p w14:paraId="5CFFEC76" w14:textId="7CB7BFD8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11,879</w:t>
            </w:r>
          </w:p>
        </w:tc>
      </w:tr>
      <w:tr w:rsidR="001F4E75" w:rsidRPr="00E75741" w14:paraId="22C40E36" w14:textId="77777777" w:rsidTr="003633CA">
        <w:tc>
          <w:tcPr>
            <w:tcW w:w="3510" w:type="dxa"/>
            <w:shd w:val="clear" w:color="auto" w:fill="auto"/>
          </w:tcPr>
          <w:p w14:paraId="4D2AEEFE" w14:textId="77777777" w:rsidR="001F4E75" w:rsidRPr="00E75741" w:rsidRDefault="001F4E75" w:rsidP="001F4E75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E75741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ซึ่งสินทรัพย์</w:t>
            </w:r>
          </w:p>
          <w:p w14:paraId="093C72AD" w14:textId="2D51DB94" w:rsidR="001F4E75" w:rsidRPr="00E75741" w:rsidRDefault="001F4E75" w:rsidP="001F4E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อ้างอิงมีมูลค่าต่ำ</w:t>
            </w:r>
          </w:p>
        </w:tc>
        <w:tc>
          <w:tcPr>
            <w:tcW w:w="1395" w:type="dxa"/>
            <w:shd w:val="clear" w:color="auto" w:fill="auto"/>
          </w:tcPr>
          <w:p w14:paraId="1873D44E" w14:textId="77777777" w:rsidR="001F4E75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081A21" w14:textId="2EA47796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047CB6A" w14:textId="77777777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DF688A" w14:textId="4D53646B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1395" w:type="dxa"/>
          </w:tcPr>
          <w:p w14:paraId="24352516" w14:textId="77777777" w:rsidR="001F4E75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9BA360C" w14:textId="5158F0F5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395" w:type="dxa"/>
          </w:tcPr>
          <w:p w14:paraId="5B7B6272" w14:textId="77777777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B841E0" w14:textId="277C891B" w:rsidR="001F4E75" w:rsidRPr="00E75741" w:rsidRDefault="001F4E75" w:rsidP="001F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</w:tbl>
    <w:p w14:paraId="5661ED4E" w14:textId="47AAA25D" w:rsidR="00955A72" w:rsidRPr="00E75741" w:rsidRDefault="005A0EBD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16.4</w:t>
      </w:r>
      <w:r w:rsidR="003633CA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955A72" w:rsidRPr="00E75741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05D9B250" w14:textId="6EF9707B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B06DA" w:rsidRPr="00E75741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 </w:t>
      </w:r>
      <w:r w:rsidR="00464F47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2B06DA" w:rsidRPr="00E75741">
        <w:rPr>
          <w:rFonts w:ascii="Angsana New" w:hAnsi="Angsana New"/>
          <w:sz w:val="32"/>
          <w:szCs w:val="32"/>
          <w:cs/>
        </w:rPr>
        <w:t>จำนวน</w:t>
      </w:r>
      <w:r w:rsidR="00141693" w:rsidRPr="00E75741">
        <w:rPr>
          <w:rFonts w:ascii="Angsana New" w:hAnsi="Angsana New"/>
          <w:sz w:val="32"/>
          <w:szCs w:val="32"/>
        </w:rPr>
        <w:t xml:space="preserve"> </w:t>
      </w:r>
      <w:r w:rsidR="00D90B57">
        <w:rPr>
          <w:rFonts w:ascii="Angsana New" w:hAnsi="Angsana New"/>
          <w:sz w:val="32"/>
          <w:szCs w:val="32"/>
        </w:rPr>
        <w:t>100</w:t>
      </w:r>
      <w:r w:rsidR="00464F47">
        <w:rPr>
          <w:rFonts w:ascii="Angsana New" w:hAnsi="Angsana New"/>
          <w:sz w:val="32"/>
          <w:szCs w:val="32"/>
        </w:rPr>
        <w:t xml:space="preserve"> </w:t>
      </w:r>
      <w:r w:rsidR="002B06DA" w:rsidRPr="00E757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0C2EE3" w:rsidRPr="00E75741">
        <w:rPr>
          <w:rFonts w:ascii="Angsana New" w:hAnsi="Angsana New"/>
          <w:sz w:val="32"/>
          <w:szCs w:val="32"/>
        </w:rPr>
        <w:t>(</w:t>
      </w:r>
      <w:r w:rsidR="00464F47">
        <w:rPr>
          <w:rFonts w:ascii="Angsana New" w:hAnsi="Angsana New"/>
          <w:sz w:val="32"/>
          <w:szCs w:val="32"/>
        </w:rPr>
        <w:t>2566</w:t>
      </w:r>
      <w:r w:rsidR="000C2EE3" w:rsidRPr="00E75741">
        <w:rPr>
          <w:rFonts w:ascii="Angsana New" w:hAnsi="Angsana New"/>
          <w:sz w:val="32"/>
          <w:szCs w:val="32"/>
        </w:rPr>
        <w:t xml:space="preserve">: </w:t>
      </w:r>
      <w:r w:rsidR="00E54FF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464F47" w:rsidRPr="00E75741">
        <w:rPr>
          <w:rFonts w:ascii="Angsana New" w:hAnsi="Angsana New"/>
          <w:sz w:val="32"/>
          <w:szCs w:val="32"/>
        </w:rPr>
        <w:t xml:space="preserve">70 </w:t>
      </w:r>
      <w:r w:rsidR="000C2EE3" w:rsidRPr="00E7574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0C2EE3" w:rsidRPr="00E75741">
        <w:rPr>
          <w:rFonts w:ascii="Angsana New" w:hAnsi="Angsana New"/>
          <w:sz w:val="32"/>
          <w:szCs w:val="32"/>
        </w:rPr>
        <w:t xml:space="preserve">: </w:t>
      </w:r>
      <w:r w:rsidR="00D90B57">
        <w:rPr>
          <w:rFonts w:ascii="Angsana New" w:hAnsi="Angsana New"/>
          <w:sz w:val="32"/>
          <w:szCs w:val="32"/>
        </w:rPr>
        <w:t>100</w:t>
      </w:r>
      <w:r w:rsidR="00464F47">
        <w:rPr>
          <w:rFonts w:ascii="Angsana New" w:hAnsi="Angsana New"/>
          <w:sz w:val="32"/>
          <w:szCs w:val="32"/>
        </w:rPr>
        <w:t xml:space="preserve"> </w:t>
      </w:r>
      <w:r w:rsidR="000C2EE3" w:rsidRPr="00E757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82AF5">
        <w:rPr>
          <w:rFonts w:ascii="Angsana New" w:hAnsi="Angsana New"/>
          <w:sz w:val="32"/>
          <w:szCs w:val="32"/>
        </w:rPr>
        <w:t>(</w:t>
      </w:r>
      <w:r w:rsidR="00464F47">
        <w:rPr>
          <w:rFonts w:ascii="Angsana New" w:hAnsi="Angsana New"/>
          <w:sz w:val="32"/>
          <w:szCs w:val="32"/>
        </w:rPr>
        <w:t>2566</w:t>
      </w:r>
      <w:r w:rsidR="000C2EE3" w:rsidRPr="00E75741">
        <w:rPr>
          <w:rFonts w:ascii="Angsana New" w:hAnsi="Angsana New"/>
          <w:sz w:val="32"/>
          <w:szCs w:val="32"/>
        </w:rPr>
        <w:t xml:space="preserve">: </w:t>
      </w:r>
      <w:r w:rsidR="00464F47" w:rsidRPr="00E75741">
        <w:rPr>
          <w:rFonts w:ascii="Angsana New" w:hAnsi="Angsana New"/>
          <w:sz w:val="32"/>
          <w:szCs w:val="32"/>
        </w:rPr>
        <w:t xml:space="preserve">70 </w:t>
      </w:r>
      <w:r w:rsidR="000C2EE3" w:rsidRPr="00E75741">
        <w:rPr>
          <w:rFonts w:ascii="Angsana New" w:hAnsi="Angsana New" w:hint="cs"/>
          <w:sz w:val="32"/>
          <w:szCs w:val="32"/>
          <w:cs/>
        </w:rPr>
        <w:t>ล้านบาท)</w:t>
      </w:r>
      <w:r w:rsidR="00782AF5">
        <w:rPr>
          <w:rFonts w:ascii="Angsana New" w:hAnsi="Angsana New"/>
          <w:sz w:val="32"/>
          <w:szCs w:val="32"/>
        </w:rPr>
        <w:t>)</w:t>
      </w:r>
      <w:r w:rsidR="000C2EE3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2B06DA" w:rsidRPr="00E75741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141693" w:rsidRPr="00E75741">
        <w:rPr>
          <w:rFonts w:ascii="Angsana New" w:hAnsi="Angsana New"/>
          <w:sz w:val="32"/>
          <w:szCs w:val="32"/>
        </w:rPr>
        <w:t xml:space="preserve"> </w:t>
      </w:r>
      <w:r w:rsidR="00B147F4" w:rsidRPr="00E75741">
        <w:rPr>
          <w:rFonts w:ascii="Angsana New" w:hAnsi="Angsana New" w:hint="cs"/>
          <w:sz w:val="32"/>
          <w:szCs w:val="32"/>
          <w:cs/>
        </w:rPr>
        <w:t>และ</w:t>
      </w:r>
      <w:r w:rsidR="002B06DA" w:rsidRPr="00E75741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71528859" w14:textId="48CFE6EB" w:rsidR="00FB6DF4" w:rsidRPr="00E75741" w:rsidRDefault="00FB6DF4" w:rsidP="00FB6DF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7EC1">
        <w:rPr>
          <w:rFonts w:ascii="Angsana New" w:hAnsi="Angsana New"/>
          <w:b/>
          <w:bCs/>
          <w:sz w:val="32"/>
          <w:szCs w:val="32"/>
        </w:rPr>
        <w:t>1</w:t>
      </w:r>
      <w:r w:rsidR="00C5603B" w:rsidRPr="00057EC1">
        <w:rPr>
          <w:rFonts w:ascii="Angsana New" w:hAnsi="Angsana New"/>
          <w:b/>
          <w:bCs/>
          <w:sz w:val="32"/>
          <w:szCs w:val="32"/>
        </w:rPr>
        <w:t>7</w:t>
      </w:r>
      <w:r w:rsidRPr="00057EC1">
        <w:rPr>
          <w:rFonts w:ascii="Angsana New" w:hAnsi="Angsana New"/>
          <w:b/>
          <w:bCs/>
          <w:sz w:val="32"/>
          <w:szCs w:val="32"/>
        </w:rPr>
        <w:t>.</w:t>
      </w:r>
      <w:r w:rsidRPr="00057EC1">
        <w:rPr>
          <w:rFonts w:ascii="Angsana New" w:hAnsi="Angsana New"/>
          <w:b/>
          <w:bCs/>
          <w:sz w:val="32"/>
          <w:szCs w:val="32"/>
        </w:rPr>
        <w:tab/>
      </w:r>
      <w:r w:rsidRPr="00057EC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90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260"/>
        <w:gridCol w:w="1260"/>
        <w:gridCol w:w="1350"/>
        <w:gridCol w:w="1260"/>
        <w:gridCol w:w="1252"/>
        <w:gridCol w:w="8"/>
      </w:tblGrid>
      <w:tr w:rsidR="00FB6DF4" w:rsidRPr="004B6B84" w14:paraId="2979FCCE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45B28D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DF7436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FB6DF4" w:rsidRPr="004B6B84" w14:paraId="780D1DD1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E445B9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3B0B6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AEFC2C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6DF4" w:rsidRPr="00E75741" w14:paraId="3F34F3F4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3DC241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51FDAC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7D82F4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15B1D1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537D55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C20FC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8A4E2B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5B3AA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A7E1C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B6DF4" w:rsidRPr="00E75741" w14:paraId="4CAF888A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FB42D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008B3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A99A9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75D20B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CE2F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7DA0EB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3018F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6DF4" w:rsidRPr="00E75741" w14:paraId="41900E16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5FBD0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A20B2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752719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9F381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7,827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F5470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47057C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A33B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7,775</w:t>
            </w:r>
          </w:p>
        </w:tc>
      </w:tr>
      <w:tr w:rsidR="00FB6DF4" w:rsidRPr="00E75741" w14:paraId="4D5E6A64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794AD1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381230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1E823E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777750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291C65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1,116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330A8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8EEC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48,804</w:t>
            </w:r>
          </w:p>
        </w:tc>
      </w:tr>
      <w:tr w:rsidR="00FB6DF4" w:rsidRPr="00E75741" w14:paraId="15D277EE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46D73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879691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A7FE95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DE8607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C88399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6D623F" w14:textId="77777777" w:rsidR="00FB6DF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5EC04F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048419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C6E0E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6C0B0" w14:textId="77777777" w:rsidR="00FB6DF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BB0338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748BF" w14:textId="77777777" w:rsidR="00FB6DF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2E9338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</w:tr>
      <w:tr w:rsidR="00FB6DF4" w:rsidRPr="00E75741" w14:paraId="0F9276CF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F9BDC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B2A2E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12,779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E2244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578C6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60,467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71741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12,718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23CB7E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2610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60,406</w:t>
            </w:r>
          </w:p>
        </w:tc>
      </w:tr>
      <w:tr w:rsidR="00FB6DF4" w:rsidRPr="00E75741" w14:paraId="6B39C4C0" w14:textId="77777777" w:rsidTr="00E87143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E4AE6E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047386" w14:textId="228736E8" w:rsidR="00FB6DF4" w:rsidRPr="004B6B84" w:rsidRDefault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D0B30D" w14:textId="4A7D6E31" w:rsidR="00FB6DF4" w:rsidRPr="004B6B84" w:rsidRDefault="00843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71B0B8" w14:textId="3E763B9B" w:rsidR="00FB6DF4" w:rsidRPr="004B6B84" w:rsidRDefault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95691E" w14:textId="7A003CC3" w:rsidR="00FB6DF4" w:rsidRPr="004B6B84" w:rsidRDefault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EEA1C6" w14:textId="02D8CBDC" w:rsidR="00FB6DF4" w:rsidRPr="004B6B84" w:rsidRDefault="00C7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12F21" w14:textId="6F14CFF6" w:rsidR="00FB6DF4" w:rsidRPr="004B6B84" w:rsidRDefault="0083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15,097</w:t>
            </w:r>
          </w:p>
        </w:tc>
      </w:tr>
      <w:tr w:rsidR="00843D02" w:rsidRPr="00E75741" w14:paraId="6255B829" w14:textId="77777777" w:rsidTr="00E87143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4E6C4DE" w14:textId="55FDC920" w:rsidR="00843D02" w:rsidRPr="004B6B84" w:rsidRDefault="00843D0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7A20" w14:textId="0554C906" w:rsidR="00843D02" w:rsidRPr="004B6B84" w:rsidRDefault="00843D02" w:rsidP="0094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782AF5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F2AB" w14:textId="48F92AB6" w:rsidR="00843D02" w:rsidRPr="004B6B84" w:rsidRDefault="00843D02" w:rsidP="0094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6A2D" w14:textId="47B6CD7F" w:rsidR="00843D02" w:rsidRPr="004B6B84" w:rsidRDefault="00782AF5" w:rsidP="0094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(5,727)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3B4D" w14:textId="150F4013" w:rsidR="00843D02" w:rsidRPr="004B6B84" w:rsidRDefault="00782AF5" w:rsidP="0094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(5,727)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FBF3" w14:textId="521158CA" w:rsidR="00843D02" w:rsidRPr="004B6B84" w:rsidRDefault="00C772EA" w:rsidP="0094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03C" w14:textId="110882E8" w:rsidR="00843D02" w:rsidRPr="004B6B84" w:rsidRDefault="00782AF5" w:rsidP="0094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(5,727)</w:t>
            </w:r>
          </w:p>
        </w:tc>
      </w:tr>
      <w:tr w:rsidR="00FB6DF4" w:rsidRPr="00E75741" w14:paraId="4BD8758D" w14:textId="77777777" w:rsidTr="00E87143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23DE9B3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2A74" w14:textId="6FFE3694" w:rsidR="00FB6DF4" w:rsidRPr="004B6B84" w:rsidRDefault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8759" w14:textId="19E86AF3" w:rsidR="00FB6DF4" w:rsidRPr="004B6B84" w:rsidRDefault="00843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27B1" w14:textId="29D354A0" w:rsidR="00FB6DF4" w:rsidRPr="004B6B84" w:rsidRDefault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7A47" w14:textId="74E9E684" w:rsidR="00FB6DF4" w:rsidRPr="004B6B84" w:rsidRDefault="00831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82AF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F2DA" w14:textId="7E881B1E" w:rsidR="00FB6DF4" w:rsidRPr="004B6B84" w:rsidRDefault="00C77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4ED0" w14:textId="0392DB4D" w:rsidR="00FB6DF4" w:rsidRPr="004B6B84" w:rsidRDefault="00782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FB6DF4" w:rsidRPr="00E75741" w14:paraId="63234BF2" w14:textId="77777777" w:rsidTr="00E87143">
        <w:trPr>
          <w:trHeight w:val="8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2282F4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06B797" w14:textId="68A4DF70" w:rsidR="00FB6DF4" w:rsidRPr="004B6B84" w:rsidRDefault="00055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22,26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BDD362" w14:textId="2C1D3255" w:rsidR="00FB6DF4" w:rsidRPr="004B6B84" w:rsidRDefault="000558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62FA91" w14:textId="6E748CF0" w:rsidR="00FB6DF4" w:rsidRPr="004B6B84" w:rsidRDefault="00846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69,95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336DB5" w14:textId="4E927516" w:rsidR="00FB6DF4" w:rsidRPr="004B6B84" w:rsidRDefault="00C77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22,20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04B237" w14:textId="691D2357" w:rsidR="00FB6DF4" w:rsidRPr="004B6B84" w:rsidRDefault="00BE62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5AC63" w14:textId="4112535C" w:rsidR="00FB6DF4" w:rsidRPr="004B6B84" w:rsidRDefault="00323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69,89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B6DF4" w:rsidRPr="00E75741" w14:paraId="77DCB08B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57807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7A7AB6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C26D9D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3DD2E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78E994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A5B1A1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C3653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6DF4" w:rsidRPr="00E75741" w14:paraId="26A918F4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ACA5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85225D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841D41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632DCA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5,107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E07CCA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204C7E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34209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5,076</w:t>
            </w:r>
          </w:p>
        </w:tc>
      </w:tr>
      <w:tr w:rsidR="00FB6DF4" w:rsidRPr="00E75741" w14:paraId="7C3F22C9" w14:textId="77777777" w:rsidTr="00E87143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1FA2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DD5F44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9CB69A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61860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B1D9F8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03B052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02097" w14:textId="77777777" w:rsidR="00FB6DF4" w:rsidRPr="004B6B84" w:rsidRDefault="00FB6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3,481</w:t>
            </w:r>
          </w:p>
        </w:tc>
      </w:tr>
      <w:tr w:rsidR="00FB6DF4" w:rsidRPr="00E75741" w14:paraId="637D30D8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6625F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898F9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3166B7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E67A6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1B3E19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2A030C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3C585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8,557</w:t>
            </w:r>
          </w:p>
        </w:tc>
      </w:tr>
      <w:tr w:rsidR="00FB6DF4" w:rsidRPr="00E75741" w14:paraId="66C6A759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C7AAC8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F8C1B" w14:textId="641162AB" w:rsidR="00FB6DF4" w:rsidRPr="004B6B84" w:rsidRDefault="00B50E68" w:rsidP="007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DEAC4C" w14:textId="394402E4" w:rsidR="00FB6DF4" w:rsidRPr="004B6B84" w:rsidRDefault="002D0833" w:rsidP="007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8493D5" w14:textId="5588B151" w:rsidR="00FB6DF4" w:rsidRPr="004B6B84" w:rsidRDefault="0084196F" w:rsidP="007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28435F" w14:textId="73D9BB6C" w:rsidR="00FB6DF4" w:rsidRPr="004B6B84" w:rsidRDefault="00070CB5" w:rsidP="007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3,21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AD6A0E" w14:textId="793A5497" w:rsidR="00FB6DF4" w:rsidRPr="004B6B84" w:rsidRDefault="00D83744" w:rsidP="007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A6D0E" w14:textId="798AC474" w:rsidR="00FB6DF4" w:rsidRPr="004B6B84" w:rsidRDefault="00D83744" w:rsidP="007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3,21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934B7" w:rsidRPr="00E75741" w14:paraId="774BEF2C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267D0B" w14:textId="283C77CF" w:rsidR="007934B7" w:rsidRPr="004B6B84" w:rsidRDefault="007934B7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97C790" w14:textId="7331B260" w:rsidR="007934B7" w:rsidRPr="004B6B84" w:rsidRDefault="00B50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FE4D6" w14:textId="012FA831" w:rsidR="007934B7" w:rsidRPr="004B6B84" w:rsidRDefault="002D08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AB397" w14:textId="3B411196" w:rsidR="007934B7" w:rsidRPr="004B6B84" w:rsidRDefault="008419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89D7D" w14:textId="5563B822" w:rsidR="007934B7" w:rsidRPr="004B6B84" w:rsidRDefault="00070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5ECB5C" w14:textId="4DCC1B9E" w:rsidR="007934B7" w:rsidRPr="004B6B84" w:rsidRDefault="00D837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C4124" w14:textId="1EAB6576" w:rsidR="007934B7" w:rsidRPr="004B6B84" w:rsidRDefault="00D837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12AC">
              <w:rPr>
                <w:rFonts w:asciiTheme="majorBidi" w:hAnsiTheme="majorBidi" w:cstheme="majorBidi"/>
                <w:sz w:val="24"/>
                <w:szCs w:val="24"/>
              </w:rPr>
              <w:t>5,611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B6DF4" w:rsidRPr="00E75741" w14:paraId="0F3DF368" w14:textId="77777777" w:rsidTr="00E87143">
        <w:trPr>
          <w:trHeight w:val="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EE582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87A6CF" w14:textId="185CC025" w:rsidR="00FB6DF4" w:rsidRPr="004B6B84" w:rsidRDefault="002D08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73356" w14:textId="1C541E98" w:rsidR="00FB6DF4" w:rsidRPr="004B6B84" w:rsidRDefault="002D08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91F72" w14:textId="41229401" w:rsidR="00FB6DF4" w:rsidRPr="004B6B84" w:rsidRDefault="00070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D80A8B" w14:textId="02CE8AC9" w:rsidR="00FB6DF4" w:rsidRPr="004B6B84" w:rsidRDefault="00D837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6,15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193DD4" w14:textId="2A4C527E" w:rsidR="00FB6DF4" w:rsidRPr="004B6B84" w:rsidRDefault="00D837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5C4DC" w14:textId="11C25D77" w:rsidR="00FB6DF4" w:rsidRPr="004B6B84" w:rsidRDefault="00CB3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6,15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B6DF4" w:rsidRPr="00E75741" w14:paraId="25CBFF98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F9B32" w14:textId="77777777" w:rsidR="00FB6DF4" w:rsidRPr="004B6B84" w:rsidRDefault="00FB6DF4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1B2C5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93EEBB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A5A7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E7675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032273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553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6DF4" w:rsidRPr="00E75741" w14:paraId="24447D7C" w14:textId="77777777" w:rsidTr="00E87143">
        <w:trPr>
          <w:trHeight w:val="12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193C6B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2F9250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CDECE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C5336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51,872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A1184F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E5270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D4DF4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51,849</w:t>
            </w:r>
          </w:p>
        </w:tc>
      </w:tr>
      <w:tr w:rsidR="00FB6DF4" w:rsidRPr="00E75741" w14:paraId="167034C5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EB5F1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CBB8" w14:textId="4FFE4693" w:rsidR="00FB6DF4" w:rsidRPr="004B6B84" w:rsidRDefault="00A7200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16,05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2244B6" w14:textId="42A507DD" w:rsidR="00FB6DF4" w:rsidRPr="004B6B84" w:rsidRDefault="00A7200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B2BF0D" w14:textId="65137F5C" w:rsidR="00FB6DF4" w:rsidRPr="004B6B84" w:rsidRDefault="003A0FC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63,74</w:t>
            </w:r>
            <w:r w:rsidR="008317D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5833C3" w14:textId="1FFA4B50" w:rsidR="00FB6DF4" w:rsidRPr="004B6B84" w:rsidRDefault="001E7DFA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C671BF" w14:textId="17E133AB" w:rsidR="00FB6DF4" w:rsidRPr="004B6B84" w:rsidRDefault="001E7DFA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65ED1" w14:textId="5F6E25CA" w:rsidR="00FB6DF4" w:rsidRPr="004B6B84" w:rsidRDefault="004913D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63,734</w:t>
            </w:r>
          </w:p>
        </w:tc>
      </w:tr>
      <w:tr w:rsidR="00E87143" w:rsidRPr="004B6B84" w14:paraId="24F5D49F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63B2DB" w14:textId="77777777" w:rsidR="00E87143" w:rsidRPr="004B6B84" w:rsidRDefault="00E87143" w:rsidP="00E26CDF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D17EAE" w14:textId="77777777" w:rsidR="00E87143" w:rsidRPr="004B6B84" w:rsidRDefault="00E87143" w:rsidP="00E26CDF">
            <w:pPr>
              <w:tabs>
                <w:tab w:val="center" w:pos="8010"/>
              </w:tabs>
              <w:spacing w:line="300" w:lineRule="exact"/>
              <w:ind w:left="12" w:right="-43" w:hanging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E87143" w:rsidRPr="004B6B84" w14:paraId="618E9C9F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EA9176" w14:textId="77777777" w:rsidR="00E87143" w:rsidRPr="004B6B84" w:rsidRDefault="00E87143" w:rsidP="00E26CDF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B0A1A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1F3DB1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7143" w:rsidRPr="004B6B84" w14:paraId="5049C00B" w14:textId="77777777" w:rsidTr="00E871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71B5A33" w14:textId="77777777" w:rsidR="00E87143" w:rsidRPr="004B6B84" w:rsidRDefault="00E87143" w:rsidP="00E26CDF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03995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8DE7EA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06CD3A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FC2660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5917E7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6C964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8DE51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958CDD" w14:textId="77777777" w:rsidR="00E87143" w:rsidRPr="004B6B84" w:rsidRDefault="00E87143" w:rsidP="00E26C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B6DF4" w:rsidRPr="00E75741" w14:paraId="012C6015" w14:textId="77777777">
        <w:trPr>
          <w:gridAfter w:val="1"/>
          <w:wAfter w:w="8" w:type="dxa"/>
        </w:trPr>
        <w:tc>
          <w:tcPr>
            <w:tcW w:w="98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A52FEC" w14:textId="15B677B6" w:rsidR="00FB6DF4" w:rsidRPr="004B6B84" w:rsidRDefault="00FB6DF4">
            <w:pPr>
              <w:tabs>
                <w:tab w:val="decimal" w:pos="1152"/>
              </w:tabs>
              <w:spacing w:line="300" w:lineRule="exact"/>
              <w:ind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ค่าตัดจำหน่ายที่รวมอยู่ในส่วนของกำไรหรือขาดทุนสำหรับปี</w:t>
            </w:r>
          </w:p>
        </w:tc>
      </w:tr>
      <w:tr w:rsidR="00FB6DF4" w:rsidRPr="00E75741" w14:paraId="3486A5EF" w14:textId="77777777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B5F6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757EB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047E2C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6904C3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E87376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A24417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B1879" w14:textId="77777777" w:rsidR="00FB6DF4" w:rsidRPr="004B6B84" w:rsidRDefault="00FB6DF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3,481</w:t>
            </w:r>
          </w:p>
        </w:tc>
      </w:tr>
      <w:tr w:rsidR="00FB6DF4" w:rsidRPr="00E75741" w14:paraId="432D0EB2" w14:textId="77777777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8A2B5" w14:textId="77777777" w:rsidR="00FB6DF4" w:rsidRPr="004B6B84" w:rsidRDefault="00FB6D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A6CE45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442912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8890E" w14:textId="609B3FDC" w:rsidR="00FB6DF4" w:rsidRPr="004B6B84" w:rsidRDefault="00A2584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9D2377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DEBF1F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6C45B" w14:textId="77777777" w:rsidR="00FB6DF4" w:rsidRPr="004B6B84" w:rsidRDefault="00FB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475" w14:textId="6C5F6CB5" w:rsidR="00FB6DF4" w:rsidRPr="004B6B84" w:rsidRDefault="008317D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3,213</w:t>
            </w:r>
          </w:p>
        </w:tc>
      </w:tr>
    </w:tbl>
    <w:p w14:paraId="490D5E6F" w14:textId="45C68858" w:rsidR="00FB6DF4" w:rsidRPr="00E75741" w:rsidRDefault="00FB6DF4" w:rsidP="00E47242">
      <w:pPr>
        <w:tabs>
          <w:tab w:val="clear" w:pos="907"/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ใน</w:t>
      </w:r>
      <w:r w:rsidR="00A212C4">
        <w:rPr>
          <w:rFonts w:ascii="Angsana New" w:hAnsi="Angsana New" w:hint="cs"/>
          <w:sz w:val="32"/>
          <w:szCs w:val="32"/>
          <w:cs/>
        </w:rPr>
        <w:t>ระหว่าง</w:t>
      </w:r>
      <w:r w:rsidRPr="00E75741">
        <w:rPr>
          <w:rFonts w:ascii="Angsana New" w:hAnsi="Angsana New" w:hint="cs"/>
          <w:sz w:val="32"/>
          <w:szCs w:val="32"/>
          <w:cs/>
        </w:rPr>
        <w:t>ปี</w:t>
      </w:r>
      <w:r w:rsidR="00A212C4">
        <w:rPr>
          <w:rFonts w:ascii="Angsana New" w:hAnsi="Angsana New"/>
          <w:sz w:val="32"/>
          <w:szCs w:val="32"/>
        </w:rPr>
        <w:t xml:space="preserve"> 2566</w:t>
      </w:r>
      <w:r w:rsidRPr="00E75741">
        <w:rPr>
          <w:rFonts w:ascii="Angsana New" w:hAnsi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 w:hint="cs"/>
          <w:sz w:val="32"/>
          <w:szCs w:val="32"/>
          <w:cs/>
        </w:rPr>
        <w:t>ได้เข้าซื้อเครื่องหมายการค้า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E75741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 xml:space="preserve">47.7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E75741">
        <w:rPr>
          <w:rFonts w:ascii="Angsana New" w:hAnsi="Angsana New" w:hint="cs"/>
          <w:sz w:val="32"/>
          <w:szCs w:val="32"/>
          <w:cs/>
        </w:rPr>
        <w:t xml:space="preserve">    </w:t>
      </w:r>
    </w:p>
    <w:p w14:paraId="20EC9D38" w14:textId="5BCD2CED" w:rsidR="00FB6DF4" w:rsidRPr="00E75741" w:rsidRDefault="00FB6DF4" w:rsidP="00FB6DF4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</w:t>
      </w:r>
      <w:r>
        <w:rPr>
          <w:rFonts w:ascii="Angsana New" w:hAnsi="Angsana New" w:hint="cs"/>
          <w:sz w:val="32"/>
          <w:szCs w:val="32"/>
          <w:cs/>
        </w:rPr>
        <w:t xml:space="preserve">เครื่องหมายการค้า </w:t>
      </w:r>
      <w:r w:rsidRPr="00E75741">
        <w:rPr>
          <w:rFonts w:ascii="Angsana New" w:hAnsi="Angsana New" w:hint="cs"/>
          <w:sz w:val="32"/>
          <w:szCs w:val="32"/>
          <w:cs/>
        </w:rPr>
        <w:t>โดยประมาณการกระแสเงินสดในอนาคตที่กิจการคาดว่าจะได้รับอ้างอิงจากประมาณ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  <w:r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</w:t>
      </w:r>
      <w:r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Pr="00E75741">
        <w:rPr>
          <w:rFonts w:ascii="Angsana New" w:hAnsi="Angsana New" w:hint="cs"/>
          <w:sz w:val="32"/>
          <w:szCs w:val="32"/>
          <w:cs/>
        </w:rPr>
        <w:t>ที่มีอายุการให้ประโยชน์ไม่ทราบแน่นอนไม่เกิด</w:t>
      </w:r>
      <w:r w:rsidR="006A7A64">
        <w:rPr>
          <w:rFonts w:ascii="Angsana New" w:hAnsi="Angsana New" w:hint="cs"/>
          <w:sz w:val="32"/>
          <w:szCs w:val="32"/>
          <w:cs/>
        </w:rPr>
        <w:t>การ</w:t>
      </w:r>
      <w:r w:rsidRPr="00E75741">
        <w:rPr>
          <w:rFonts w:ascii="Angsana New" w:hAnsi="Angsana New" w:hint="cs"/>
          <w:sz w:val="32"/>
          <w:szCs w:val="32"/>
          <w:cs/>
        </w:rPr>
        <w:t>ด้อยค่า</w:t>
      </w:r>
    </w:p>
    <w:p w14:paraId="0B9A6CE6" w14:textId="74D11D8B" w:rsidR="00F8390D" w:rsidRPr="00A25847" w:rsidRDefault="00AB0D71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2A10DD">
        <w:rPr>
          <w:rFonts w:ascii="Angsana New" w:hAnsi="Angsana New"/>
          <w:b/>
          <w:bCs/>
          <w:sz w:val="32"/>
          <w:szCs w:val="32"/>
        </w:rPr>
        <w:t>8</w:t>
      </w:r>
      <w:r w:rsidR="00F8390D" w:rsidRPr="00E75741">
        <w:rPr>
          <w:rFonts w:ascii="Angsana New" w:hAnsi="Angsana New"/>
          <w:b/>
          <w:bCs/>
          <w:sz w:val="32"/>
          <w:szCs w:val="32"/>
        </w:rPr>
        <w:t>.</w:t>
      </w:r>
      <w:r w:rsidR="00F8390D" w:rsidRPr="00E75741">
        <w:rPr>
          <w:rFonts w:ascii="Angsana New" w:hAnsi="Angsana New"/>
          <w:b/>
          <w:bCs/>
          <w:sz w:val="32"/>
          <w:szCs w:val="32"/>
        </w:rPr>
        <w:tab/>
      </w:r>
      <w:r w:rsidR="00F8390D" w:rsidRPr="00A258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2A1F5B" w:rsidRPr="00A25847" w14:paraId="11F3DCC5" w14:textId="77777777" w:rsidTr="003633CA">
        <w:trPr>
          <w:tblHeader/>
        </w:trPr>
        <w:tc>
          <w:tcPr>
            <w:tcW w:w="4050" w:type="dxa"/>
          </w:tcPr>
          <w:p w14:paraId="3E50721F" w14:textId="77777777" w:rsidR="002A1F5B" w:rsidRPr="00A25847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36DC70" w14:textId="77777777" w:rsidR="002A1F5B" w:rsidRPr="00A25847" w:rsidRDefault="002A1F5B" w:rsidP="00A77D86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6B391F9" w14:textId="77777777" w:rsidR="002A1F5B" w:rsidRPr="00A25847" w:rsidRDefault="002A1F5B" w:rsidP="00A77D86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5847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A25847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A2584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A1F5B" w:rsidRPr="00A25847" w14:paraId="776411AE" w14:textId="77777777" w:rsidTr="003633CA">
        <w:trPr>
          <w:tblHeader/>
        </w:trPr>
        <w:tc>
          <w:tcPr>
            <w:tcW w:w="4050" w:type="dxa"/>
          </w:tcPr>
          <w:p w14:paraId="536926D7" w14:textId="77777777" w:rsidR="002A1F5B" w:rsidRPr="00A25847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403E591" w14:textId="77777777" w:rsidR="002A1F5B" w:rsidRPr="00A25847" w:rsidRDefault="002A1F5B" w:rsidP="00A77D8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84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8AAEE3" w14:textId="77777777" w:rsidR="002A1F5B" w:rsidRPr="00A25847" w:rsidRDefault="002A1F5B" w:rsidP="00A77D8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84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A25847" w14:paraId="0C68F5D4" w14:textId="77777777" w:rsidTr="003633CA">
        <w:trPr>
          <w:tblHeader/>
        </w:trPr>
        <w:tc>
          <w:tcPr>
            <w:tcW w:w="4050" w:type="dxa"/>
          </w:tcPr>
          <w:p w14:paraId="55072A89" w14:textId="77777777" w:rsidR="002A1F5B" w:rsidRPr="00A25847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79A05" w14:textId="62D76A9D" w:rsidR="002A1F5B" w:rsidRPr="00A25847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84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4BDC79E6" w14:textId="26034E0E" w:rsidR="002A1F5B" w:rsidRPr="00A25847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84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643D3C5A" w14:textId="2BE1A7DC" w:rsidR="002A1F5B" w:rsidRPr="00A25847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84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1C4133B2" w14:textId="5443D640" w:rsidR="002A1F5B" w:rsidRPr="00A25847" w:rsidRDefault="00464F47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84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64F47" w:rsidRPr="00A25847" w14:paraId="1F75F909" w14:textId="77777777" w:rsidTr="003633CA">
        <w:tc>
          <w:tcPr>
            <w:tcW w:w="4050" w:type="dxa"/>
          </w:tcPr>
          <w:p w14:paraId="31AB8867" w14:textId="77777777" w:rsidR="00464F47" w:rsidRPr="00A25847" w:rsidRDefault="00464F47" w:rsidP="00464F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5847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A25847">
              <w:rPr>
                <w:rFonts w:ascii="Angsana New" w:hAnsi="Angsana New"/>
                <w:sz w:val="30"/>
                <w:szCs w:val="30"/>
              </w:rPr>
              <w:t>-</w:t>
            </w:r>
            <w:r w:rsidRPr="00A25847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C9CAEB6" w14:textId="0447BF32" w:rsidR="00464F47" w:rsidRPr="00A25847" w:rsidRDefault="0054615D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8,910</w:t>
            </w:r>
          </w:p>
        </w:tc>
        <w:tc>
          <w:tcPr>
            <w:tcW w:w="1260" w:type="dxa"/>
            <w:vAlign w:val="bottom"/>
          </w:tcPr>
          <w:p w14:paraId="41E7470C" w14:textId="57FF4BEB" w:rsidR="00464F47" w:rsidRPr="00A25847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13,453</w:t>
            </w:r>
          </w:p>
        </w:tc>
        <w:tc>
          <w:tcPr>
            <w:tcW w:w="1260" w:type="dxa"/>
            <w:vAlign w:val="bottom"/>
          </w:tcPr>
          <w:p w14:paraId="609D6369" w14:textId="4DE42144" w:rsidR="00464F47" w:rsidRPr="00A25847" w:rsidRDefault="004D7D3E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8,910</w:t>
            </w:r>
          </w:p>
        </w:tc>
        <w:tc>
          <w:tcPr>
            <w:tcW w:w="1260" w:type="dxa"/>
            <w:vAlign w:val="bottom"/>
          </w:tcPr>
          <w:p w14:paraId="10FB9B00" w14:textId="7C147916" w:rsidR="00464F47" w:rsidRPr="00A25847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13,453</w:t>
            </w:r>
          </w:p>
        </w:tc>
      </w:tr>
      <w:tr w:rsidR="00464F47" w:rsidRPr="00A25847" w14:paraId="0D87D2B4" w14:textId="77777777" w:rsidTr="003633CA">
        <w:tc>
          <w:tcPr>
            <w:tcW w:w="4050" w:type="dxa"/>
          </w:tcPr>
          <w:p w14:paraId="0BDFA44A" w14:textId="77777777" w:rsidR="00464F47" w:rsidRPr="00A25847" w:rsidRDefault="00464F47" w:rsidP="00464F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5847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AE7271" w14:textId="13588264" w:rsidR="00464F47" w:rsidRPr="00A25847" w:rsidRDefault="00282DCB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136</w:t>
            </w:r>
          </w:p>
        </w:tc>
        <w:tc>
          <w:tcPr>
            <w:tcW w:w="1260" w:type="dxa"/>
            <w:vAlign w:val="bottom"/>
          </w:tcPr>
          <w:p w14:paraId="48691E6F" w14:textId="38762E63" w:rsidR="00464F47" w:rsidRPr="00A25847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260" w:type="dxa"/>
            <w:vAlign w:val="bottom"/>
          </w:tcPr>
          <w:p w14:paraId="03C169CF" w14:textId="18030E08" w:rsidR="00464F47" w:rsidRPr="00A25847" w:rsidRDefault="00282DCB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136</w:t>
            </w:r>
          </w:p>
        </w:tc>
        <w:tc>
          <w:tcPr>
            <w:tcW w:w="1260" w:type="dxa"/>
            <w:vAlign w:val="bottom"/>
          </w:tcPr>
          <w:p w14:paraId="2E04E9BD" w14:textId="2BCEEEAF" w:rsidR="00464F47" w:rsidRPr="00A25847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</w:tr>
      <w:tr w:rsidR="00464F47" w:rsidRPr="00A25847" w14:paraId="611A8037" w14:textId="77777777" w:rsidTr="003633CA">
        <w:tc>
          <w:tcPr>
            <w:tcW w:w="4050" w:type="dxa"/>
          </w:tcPr>
          <w:p w14:paraId="2EAAEB1B" w14:textId="77777777" w:rsidR="00464F47" w:rsidRPr="00A25847" w:rsidRDefault="00464F47" w:rsidP="00464F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5847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E0A289F" w14:textId="0C74F670" w:rsidR="00464F47" w:rsidRPr="00A25847" w:rsidRDefault="0054615D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84,</w:t>
            </w:r>
            <w:r w:rsidR="00DD26A0" w:rsidRPr="00A25847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="000F2DFF" w:rsidRPr="00A2584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16C55659" w14:textId="3CA77CFA" w:rsidR="00464F47" w:rsidRPr="00A25847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99,990</w:t>
            </w:r>
          </w:p>
        </w:tc>
        <w:tc>
          <w:tcPr>
            <w:tcW w:w="1260" w:type="dxa"/>
            <w:vAlign w:val="bottom"/>
          </w:tcPr>
          <w:p w14:paraId="2B8E4E1A" w14:textId="30B4916F" w:rsidR="00464F47" w:rsidRPr="00A25847" w:rsidRDefault="004D7D3E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79,6</w:t>
            </w:r>
            <w:r w:rsidR="00DD26A0" w:rsidRPr="00A2584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0F2DFF" w:rsidRPr="00A2584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0D571703" w14:textId="7FAFB902" w:rsidR="00464F47" w:rsidRPr="00A25847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94,295</w:t>
            </w:r>
          </w:p>
        </w:tc>
      </w:tr>
      <w:tr w:rsidR="00464F47" w:rsidRPr="00E75741" w14:paraId="658EFCA0" w14:textId="77777777" w:rsidTr="003633CA">
        <w:tc>
          <w:tcPr>
            <w:tcW w:w="4050" w:type="dxa"/>
          </w:tcPr>
          <w:p w14:paraId="50B5ABAD" w14:textId="77777777" w:rsidR="00464F47" w:rsidRPr="00A25847" w:rsidRDefault="00464F47" w:rsidP="00464F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5847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487E2B0" w14:textId="3396DCEE" w:rsidR="00464F47" w:rsidRPr="00A25847" w:rsidRDefault="004D7D3E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93,900</w:t>
            </w:r>
          </w:p>
        </w:tc>
        <w:tc>
          <w:tcPr>
            <w:tcW w:w="1260" w:type="dxa"/>
            <w:vAlign w:val="bottom"/>
          </w:tcPr>
          <w:p w14:paraId="4C1067C8" w14:textId="13598873" w:rsidR="00464F47" w:rsidRPr="00A25847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113,649</w:t>
            </w:r>
          </w:p>
        </w:tc>
        <w:tc>
          <w:tcPr>
            <w:tcW w:w="1260" w:type="dxa"/>
            <w:vAlign w:val="bottom"/>
          </w:tcPr>
          <w:p w14:paraId="2C6A4870" w14:textId="02CA7FB7" w:rsidR="00464F47" w:rsidRPr="00A25847" w:rsidRDefault="00DB0A4A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88,732</w:t>
            </w:r>
          </w:p>
        </w:tc>
        <w:tc>
          <w:tcPr>
            <w:tcW w:w="1260" w:type="dxa"/>
            <w:vAlign w:val="bottom"/>
          </w:tcPr>
          <w:p w14:paraId="0469AFEE" w14:textId="5F14CAD2" w:rsidR="00464F47" w:rsidRPr="00E75741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5847">
              <w:rPr>
                <w:rFonts w:ascii="Angsana New" w:hAnsi="Angsana New"/>
                <w:color w:val="000000"/>
                <w:sz w:val="30"/>
                <w:szCs w:val="30"/>
              </w:rPr>
              <w:t>107,954</w:t>
            </w:r>
          </w:p>
        </w:tc>
      </w:tr>
    </w:tbl>
    <w:p w14:paraId="40E97041" w14:textId="433FDA36" w:rsidR="00F8390D" w:rsidRPr="00E75741" w:rsidRDefault="00AB0D71" w:rsidP="00BC2569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25847">
        <w:rPr>
          <w:rFonts w:ascii="Angsana New" w:hAnsi="Angsana New"/>
          <w:b/>
          <w:bCs/>
          <w:sz w:val="32"/>
          <w:szCs w:val="32"/>
        </w:rPr>
        <w:t>1</w:t>
      </w:r>
      <w:r w:rsidR="006C014D" w:rsidRPr="00A25847">
        <w:rPr>
          <w:rFonts w:ascii="Angsana New" w:hAnsi="Angsana New"/>
          <w:b/>
          <w:bCs/>
          <w:sz w:val="32"/>
          <w:szCs w:val="32"/>
        </w:rPr>
        <w:t>9</w:t>
      </w:r>
      <w:r w:rsidR="00F8390D" w:rsidRPr="00A25847">
        <w:rPr>
          <w:rFonts w:ascii="Angsana New" w:hAnsi="Angsana New"/>
          <w:b/>
          <w:bCs/>
          <w:sz w:val="32"/>
          <w:szCs w:val="32"/>
          <w:cs/>
        </w:rPr>
        <w:t>.</w:t>
      </w:r>
      <w:r w:rsidR="00F8390D" w:rsidRPr="00A25847">
        <w:rPr>
          <w:rFonts w:ascii="Angsana New" w:hAnsi="Angsana New"/>
          <w:b/>
          <w:bCs/>
          <w:sz w:val="32"/>
          <w:szCs w:val="32"/>
          <w:cs/>
        </w:rPr>
        <w:tab/>
      </w:r>
      <w:r w:rsidR="00E31C0E" w:rsidRPr="00A25847">
        <w:rPr>
          <w:rFonts w:ascii="Angsana New" w:hAnsi="Angsana New"/>
          <w:b/>
          <w:bCs/>
          <w:sz w:val="32"/>
          <w:szCs w:val="32"/>
          <w:cs/>
        </w:rPr>
        <w:t>สำรอง</w:t>
      </w:r>
      <w:r w:rsidR="00E726E3" w:rsidRPr="00A25847">
        <w:rPr>
          <w:rFonts w:ascii="Angsana New" w:hAnsi="Angsana New"/>
          <w:b/>
          <w:bCs/>
          <w:sz w:val="32"/>
          <w:szCs w:val="32"/>
          <w:cs/>
        </w:rPr>
        <w:t>ผลประโยชน์ระยะยาวของพนักงาน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E54FF6" w:rsidRPr="00E75741" w14:paraId="27E0A7C8" w14:textId="77777777" w:rsidTr="00E54FF6">
        <w:trPr>
          <w:tblHeader/>
        </w:trPr>
        <w:tc>
          <w:tcPr>
            <w:tcW w:w="5580" w:type="dxa"/>
          </w:tcPr>
          <w:p w14:paraId="56844FEB" w14:textId="77777777" w:rsidR="00E54FF6" w:rsidRPr="00E87143" w:rsidRDefault="00E54FF6" w:rsidP="003633C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D120899" w14:textId="77777777" w:rsidR="00E54FF6" w:rsidRPr="00E87143" w:rsidRDefault="00E54FF6" w:rsidP="003633CA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E87143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54FF6" w:rsidRPr="00E75741" w14:paraId="34C50A1B" w14:textId="77777777" w:rsidTr="00E54FF6">
        <w:trPr>
          <w:tblHeader/>
        </w:trPr>
        <w:tc>
          <w:tcPr>
            <w:tcW w:w="5580" w:type="dxa"/>
          </w:tcPr>
          <w:p w14:paraId="70916118" w14:textId="77777777" w:rsidR="00E54FF6" w:rsidRPr="00E87143" w:rsidRDefault="00E54FF6" w:rsidP="003633C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C391419" w14:textId="1972768E" w:rsidR="00E54FF6" w:rsidRPr="00E87143" w:rsidRDefault="00E54FF6" w:rsidP="003633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E871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/ </w:t>
            </w: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4F47" w:rsidRPr="00E75741" w14:paraId="17D57E3F" w14:textId="77777777" w:rsidTr="00E54FF6">
        <w:trPr>
          <w:tblHeader/>
        </w:trPr>
        <w:tc>
          <w:tcPr>
            <w:tcW w:w="5580" w:type="dxa"/>
          </w:tcPr>
          <w:p w14:paraId="06216D94" w14:textId="77777777" w:rsidR="00464F47" w:rsidRPr="00E87143" w:rsidRDefault="00464F47" w:rsidP="00464F47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0E38B48" w14:textId="1E16F250" w:rsidR="00464F47" w:rsidRPr="00E87143" w:rsidRDefault="00464F47" w:rsidP="00464F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71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46312CF" w14:textId="09558390" w:rsidR="00464F47" w:rsidRPr="00E87143" w:rsidRDefault="00464F47" w:rsidP="00464F4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71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4F47" w:rsidRPr="00E75741" w14:paraId="1689FC28" w14:textId="77777777" w:rsidTr="00E54FF6">
        <w:tc>
          <w:tcPr>
            <w:tcW w:w="5580" w:type="dxa"/>
          </w:tcPr>
          <w:p w14:paraId="7458F1DA" w14:textId="77777777" w:rsidR="00464F47" w:rsidRPr="00E87143" w:rsidRDefault="00464F47" w:rsidP="00464F4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871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</w:t>
            </w:r>
            <w:r w:rsidRPr="00E87143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637E8B6F" w14:textId="435AD58F" w:rsidR="00464F47" w:rsidRPr="00E87143" w:rsidRDefault="00DB6B44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20,080</w:t>
            </w:r>
          </w:p>
        </w:tc>
        <w:tc>
          <w:tcPr>
            <w:tcW w:w="1755" w:type="dxa"/>
            <w:vAlign w:val="bottom"/>
          </w:tcPr>
          <w:p w14:paraId="08B8044F" w14:textId="408AD6FA" w:rsidR="00464F47" w:rsidRPr="00E87143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16,644</w:t>
            </w:r>
          </w:p>
        </w:tc>
      </w:tr>
      <w:tr w:rsidR="00464F47" w:rsidRPr="00E75741" w14:paraId="6C02268B" w14:textId="77777777" w:rsidTr="00E54FF6">
        <w:trPr>
          <w:trHeight w:val="189"/>
        </w:trPr>
        <w:tc>
          <w:tcPr>
            <w:tcW w:w="5580" w:type="dxa"/>
          </w:tcPr>
          <w:p w14:paraId="469B3983" w14:textId="77777777" w:rsidR="00464F47" w:rsidRPr="00E87143" w:rsidRDefault="00464F47" w:rsidP="00464F47">
            <w:pPr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E8714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55" w:type="dxa"/>
            <w:vAlign w:val="bottom"/>
          </w:tcPr>
          <w:p w14:paraId="6D6A3579" w14:textId="77777777" w:rsidR="00464F47" w:rsidRPr="00E87143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E924231" w14:textId="77777777" w:rsidR="00464F47" w:rsidRPr="00E87143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4F47" w:rsidRPr="00E75741" w14:paraId="33740F71" w14:textId="77777777" w:rsidTr="00E54FF6">
        <w:tc>
          <w:tcPr>
            <w:tcW w:w="5580" w:type="dxa"/>
          </w:tcPr>
          <w:p w14:paraId="298D8D0C" w14:textId="77777777" w:rsidR="00464F47" w:rsidRPr="00E87143" w:rsidRDefault="00464F47" w:rsidP="00464F47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E87143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DFC8A47" w14:textId="4087D817" w:rsidR="00464F47" w:rsidRPr="00E87143" w:rsidRDefault="00882B09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3,995</w:t>
            </w:r>
          </w:p>
        </w:tc>
        <w:tc>
          <w:tcPr>
            <w:tcW w:w="1755" w:type="dxa"/>
            <w:vAlign w:val="bottom"/>
          </w:tcPr>
          <w:p w14:paraId="0C51A6AE" w14:textId="4AF41F13" w:rsidR="00464F47" w:rsidRPr="00E87143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3,552</w:t>
            </w:r>
          </w:p>
        </w:tc>
      </w:tr>
      <w:tr w:rsidR="00CB712E" w:rsidRPr="00E75741" w14:paraId="01343955" w14:textId="77777777" w:rsidTr="00E54FF6">
        <w:tc>
          <w:tcPr>
            <w:tcW w:w="5580" w:type="dxa"/>
          </w:tcPr>
          <w:p w14:paraId="1DE1D973" w14:textId="2A0EC5B0" w:rsidR="00CB712E" w:rsidRPr="00E87143" w:rsidRDefault="00CB712E" w:rsidP="00464F47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71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</w:t>
            </w:r>
            <w:r w:rsidR="00882B09" w:rsidRPr="00E871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ในอดีต</w:t>
            </w:r>
            <w:r w:rsidR="00782A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จากการเปลี่ยนแปลงผลประโยชน์</w:t>
            </w:r>
          </w:p>
        </w:tc>
        <w:tc>
          <w:tcPr>
            <w:tcW w:w="1755" w:type="dxa"/>
            <w:vAlign w:val="bottom"/>
          </w:tcPr>
          <w:p w14:paraId="7C5FE0CC" w14:textId="26203CF7" w:rsidR="00CB712E" w:rsidRPr="00E87143" w:rsidRDefault="00882B09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(1,55</w:t>
            </w:r>
            <w:r w:rsidR="000E4162" w:rsidRPr="00E8714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53FF204" w14:textId="2DB89C7C" w:rsidR="00CB712E" w:rsidRPr="00E87143" w:rsidRDefault="00882B09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64F47" w:rsidRPr="00E75741" w14:paraId="5ABE6291" w14:textId="77777777" w:rsidTr="00E54FF6">
        <w:tc>
          <w:tcPr>
            <w:tcW w:w="5580" w:type="dxa"/>
          </w:tcPr>
          <w:p w14:paraId="06813EAA" w14:textId="77777777" w:rsidR="00464F47" w:rsidRPr="00E87143" w:rsidRDefault="00464F47" w:rsidP="00464F47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74711E8E" w14:textId="2F83F994" w:rsidR="00464F47" w:rsidRPr="00E87143" w:rsidRDefault="00DB6B44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</w:p>
        </w:tc>
        <w:tc>
          <w:tcPr>
            <w:tcW w:w="1755" w:type="dxa"/>
            <w:vAlign w:val="bottom"/>
          </w:tcPr>
          <w:p w14:paraId="32AE1091" w14:textId="7BACD69D" w:rsidR="00464F47" w:rsidRPr="00E87143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</w:tr>
    </w:tbl>
    <w:p w14:paraId="742048F9" w14:textId="77777777" w:rsidR="00E87143" w:rsidRDefault="00E87143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E87143" w:rsidRPr="00E87143" w14:paraId="718420F0" w14:textId="77777777" w:rsidTr="00E26CDF">
        <w:trPr>
          <w:tblHeader/>
        </w:trPr>
        <w:tc>
          <w:tcPr>
            <w:tcW w:w="5580" w:type="dxa"/>
          </w:tcPr>
          <w:p w14:paraId="01EFBD04" w14:textId="77777777" w:rsidR="00E87143" w:rsidRPr="00E87143" w:rsidRDefault="00E87143" w:rsidP="00E26CDF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5330643" w14:textId="77777777" w:rsidR="00E87143" w:rsidRPr="00E87143" w:rsidRDefault="00E87143" w:rsidP="00E26CDF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E87143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87143" w:rsidRPr="00E87143" w14:paraId="280FFAB2" w14:textId="77777777" w:rsidTr="00E26CDF">
        <w:trPr>
          <w:tblHeader/>
        </w:trPr>
        <w:tc>
          <w:tcPr>
            <w:tcW w:w="5580" w:type="dxa"/>
          </w:tcPr>
          <w:p w14:paraId="74F09DE8" w14:textId="77777777" w:rsidR="00E87143" w:rsidRPr="00E87143" w:rsidRDefault="00E87143" w:rsidP="00E26CDF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DE6BDE6" w14:textId="77777777" w:rsidR="00E87143" w:rsidRPr="00E87143" w:rsidRDefault="00E87143" w:rsidP="00E26C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E871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/ </w:t>
            </w:r>
            <w:r w:rsidRPr="00E871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143" w:rsidRPr="00E87143" w14:paraId="54C1BBA1" w14:textId="77777777" w:rsidTr="00E26CDF">
        <w:trPr>
          <w:tblHeader/>
        </w:trPr>
        <w:tc>
          <w:tcPr>
            <w:tcW w:w="5580" w:type="dxa"/>
          </w:tcPr>
          <w:p w14:paraId="081145DA" w14:textId="77777777" w:rsidR="00E87143" w:rsidRPr="00E87143" w:rsidRDefault="00E87143" w:rsidP="00E26CDF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9B15EBD" w14:textId="77777777" w:rsidR="00E87143" w:rsidRPr="00E87143" w:rsidRDefault="00E87143" w:rsidP="00E26C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71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448C4862" w14:textId="77777777" w:rsidR="00E87143" w:rsidRPr="00E87143" w:rsidRDefault="00E87143" w:rsidP="00E26C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71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77B3A" w:rsidRPr="00E75741" w14:paraId="609AECBD" w14:textId="77777777" w:rsidTr="00E54FF6">
        <w:tc>
          <w:tcPr>
            <w:tcW w:w="5580" w:type="dxa"/>
          </w:tcPr>
          <w:p w14:paraId="745B2F41" w14:textId="1316FE23" w:rsidR="00877B3A" w:rsidRPr="00E87143" w:rsidRDefault="00877B3A" w:rsidP="00877B3A">
            <w:pPr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7143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E8714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55" w:type="dxa"/>
            <w:vAlign w:val="bottom"/>
          </w:tcPr>
          <w:p w14:paraId="6930BE62" w14:textId="77777777" w:rsidR="00877B3A" w:rsidRPr="00E87143" w:rsidRDefault="00877B3A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E04937D" w14:textId="77777777" w:rsidR="00877B3A" w:rsidRPr="00E87143" w:rsidRDefault="00877B3A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77B3A" w:rsidRPr="00E75741" w14:paraId="186C5533" w14:textId="77777777" w:rsidTr="00E54FF6">
        <w:tc>
          <w:tcPr>
            <w:tcW w:w="5580" w:type="dxa"/>
          </w:tcPr>
          <w:p w14:paraId="775F9F73" w14:textId="59DC6F6B" w:rsidR="00877B3A" w:rsidRPr="00E87143" w:rsidRDefault="00877B3A" w:rsidP="00E87143">
            <w:pPr>
              <w:tabs>
                <w:tab w:val="clear" w:pos="227"/>
              </w:tabs>
              <w:spacing w:line="240" w:lineRule="auto"/>
              <w:ind w:left="34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7143">
              <w:rPr>
                <w:rFonts w:ascii="Angsana New" w:hAnsi="Angsana New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2A750593" w14:textId="78AB516E" w:rsidR="00877B3A" w:rsidRPr="00E87143" w:rsidRDefault="00877B3A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663A98C" w14:textId="5F5FE8F0" w:rsidR="00877B3A" w:rsidRPr="00E87143" w:rsidRDefault="00877B3A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258D3" w:rsidRPr="00E75741" w14:paraId="1FAFD580" w14:textId="77777777" w:rsidTr="00E54FF6">
        <w:tc>
          <w:tcPr>
            <w:tcW w:w="5580" w:type="dxa"/>
          </w:tcPr>
          <w:p w14:paraId="46BA33F4" w14:textId="77777777" w:rsidR="008258D3" w:rsidRDefault="008258D3" w:rsidP="00E87143">
            <w:pPr>
              <w:tabs>
                <w:tab w:val="clear" w:pos="227"/>
              </w:tabs>
              <w:spacing w:line="240" w:lineRule="auto"/>
              <w:ind w:left="34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</w:t>
            </w:r>
          </w:p>
          <w:p w14:paraId="05D2AAFC" w14:textId="68A313B9" w:rsidR="008258D3" w:rsidRPr="00E87143" w:rsidRDefault="008258D3" w:rsidP="00E87143">
            <w:pPr>
              <w:tabs>
                <w:tab w:val="clear" w:pos="227"/>
              </w:tabs>
              <w:spacing w:line="240" w:lineRule="auto"/>
              <w:ind w:left="34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ประชากรศาสตร์</w:t>
            </w:r>
          </w:p>
        </w:tc>
        <w:tc>
          <w:tcPr>
            <w:tcW w:w="1755" w:type="dxa"/>
            <w:vAlign w:val="bottom"/>
          </w:tcPr>
          <w:p w14:paraId="7DF6435C" w14:textId="6175FEBD" w:rsidR="008258D3" w:rsidRPr="00E87143" w:rsidRDefault="008258D3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(2,315)</w:t>
            </w:r>
          </w:p>
        </w:tc>
        <w:tc>
          <w:tcPr>
            <w:tcW w:w="1755" w:type="dxa"/>
            <w:vAlign w:val="bottom"/>
          </w:tcPr>
          <w:p w14:paraId="6B831B01" w14:textId="1F140BF3" w:rsidR="008258D3" w:rsidRPr="00E87143" w:rsidRDefault="008258D3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258D3" w:rsidRPr="00E75741" w14:paraId="214303FB" w14:textId="77777777" w:rsidTr="00E54FF6">
        <w:tc>
          <w:tcPr>
            <w:tcW w:w="5580" w:type="dxa"/>
          </w:tcPr>
          <w:p w14:paraId="07FD294A" w14:textId="732F7E63" w:rsidR="008258D3" w:rsidRDefault="008258D3" w:rsidP="00E87143">
            <w:pPr>
              <w:tabs>
                <w:tab w:val="clear" w:pos="227"/>
              </w:tabs>
              <w:spacing w:line="240" w:lineRule="auto"/>
              <w:ind w:left="34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55" w:type="dxa"/>
            <w:vAlign w:val="bottom"/>
          </w:tcPr>
          <w:p w14:paraId="1625C145" w14:textId="2A9DE583" w:rsidR="008258D3" w:rsidRDefault="008258D3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(1,132)</w:t>
            </w:r>
          </w:p>
        </w:tc>
        <w:tc>
          <w:tcPr>
            <w:tcW w:w="1755" w:type="dxa"/>
            <w:vAlign w:val="bottom"/>
          </w:tcPr>
          <w:p w14:paraId="41742F2F" w14:textId="66531DA0" w:rsidR="008258D3" w:rsidRDefault="008258D3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258D3" w:rsidRPr="00E75741" w14:paraId="66857D30" w14:textId="77777777" w:rsidTr="00E54FF6">
        <w:tc>
          <w:tcPr>
            <w:tcW w:w="5580" w:type="dxa"/>
          </w:tcPr>
          <w:p w14:paraId="16F5135F" w14:textId="0EA0433E" w:rsidR="008258D3" w:rsidRDefault="008258D3" w:rsidP="00E87143">
            <w:pPr>
              <w:tabs>
                <w:tab w:val="clear" w:pos="227"/>
              </w:tabs>
              <w:spacing w:line="240" w:lineRule="auto"/>
              <w:ind w:left="34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55" w:type="dxa"/>
            <w:vAlign w:val="bottom"/>
          </w:tcPr>
          <w:p w14:paraId="52F4F34F" w14:textId="66C3A905" w:rsidR="008258D3" w:rsidRDefault="008258D3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(4,671)</w:t>
            </w:r>
          </w:p>
        </w:tc>
        <w:tc>
          <w:tcPr>
            <w:tcW w:w="1755" w:type="dxa"/>
            <w:vAlign w:val="bottom"/>
          </w:tcPr>
          <w:p w14:paraId="1A2708B3" w14:textId="7B380459" w:rsidR="008258D3" w:rsidRDefault="008258D3" w:rsidP="0087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77B3A" w:rsidRPr="00E75741" w14:paraId="72A62429" w14:textId="77777777" w:rsidTr="00E54FF6">
        <w:tc>
          <w:tcPr>
            <w:tcW w:w="5580" w:type="dxa"/>
          </w:tcPr>
          <w:p w14:paraId="27DD0545" w14:textId="02328841" w:rsidR="00877B3A" w:rsidRPr="00E87143" w:rsidRDefault="00877B3A" w:rsidP="00877B3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87143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</w:t>
            </w:r>
            <w:r w:rsidRPr="00E87143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55" w:type="dxa"/>
            <w:vAlign w:val="bottom"/>
          </w:tcPr>
          <w:p w14:paraId="010D8747" w14:textId="267CDF7B" w:rsidR="00877B3A" w:rsidRPr="00E87143" w:rsidRDefault="00C66BBD" w:rsidP="00877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7F0B6171" w14:textId="3F17895D" w:rsidR="00877B3A" w:rsidRPr="00E87143" w:rsidRDefault="00877B3A" w:rsidP="00877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(487)</w:t>
            </w:r>
          </w:p>
        </w:tc>
      </w:tr>
      <w:tr w:rsidR="00877B3A" w:rsidRPr="00E75741" w14:paraId="1EDDC40F" w14:textId="77777777" w:rsidTr="00E54FF6">
        <w:trPr>
          <w:trHeight w:val="414"/>
        </w:trPr>
        <w:tc>
          <w:tcPr>
            <w:tcW w:w="5580" w:type="dxa"/>
          </w:tcPr>
          <w:p w14:paraId="6AC624DD" w14:textId="77777777" w:rsidR="00877B3A" w:rsidRPr="00E87143" w:rsidRDefault="00877B3A" w:rsidP="00877B3A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71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</w:t>
            </w:r>
            <w:r w:rsidRPr="00E871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780F941A" w14:textId="44F45777" w:rsidR="00877B3A" w:rsidRPr="00E87143" w:rsidRDefault="00C66BBD" w:rsidP="00877B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14,</w:t>
            </w:r>
            <w:r w:rsidR="00A6515A" w:rsidRPr="00E87143">
              <w:rPr>
                <w:rFonts w:ascii="Angsana New" w:hAnsi="Angsana New"/>
                <w:color w:val="000000"/>
                <w:sz w:val="32"/>
                <w:szCs w:val="32"/>
              </w:rPr>
              <w:t>853</w:t>
            </w:r>
          </w:p>
        </w:tc>
        <w:tc>
          <w:tcPr>
            <w:tcW w:w="1755" w:type="dxa"/>
            <w:vAlign w:val="bottom"/>
          </w:tcPr>
          <w:p w14:paraId="08B18F94" w14:textId="0C6F97A8" w:rsidR="00877B3A" w:rsidRPr="00E87143" w:rsidRDefault="00877B3A" w:rsidP="00877B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7143">
              <w:rPr>
                <w:rFonts w:ascii="Angsana New" w:hAnsi="Angsana New"/>
                <w:color w:val="000000"/>
                <w:sz w:val="32"/>
                <w:szCs w:val="32"/>
              </w:rPr>
              <w:t>20,080</w:t>
            </w:r>
          </w:p>
        </w:tc>
      </w:tr>
    </w:tbl>
    <w:p w14:paraId="3CB73C21" w14:textId="4E7FC7B4" w:rsidR="00F8390D" w:rsidRPr="00E47A23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highlight w:val="yellow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922766" w:rsidRPr="0092276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22766" w:rsidRPr="00922766">
        <w:rPr>
          <w:rFonts w:ascii="Angsana New" w:hAnsi="Angsana New"/>
          <w:sz w:val="32"/>
          <w:szCs w:val="32"/>
          <w:cs/>
        </w:rPr>
        <w:t>คาดว่าจะ</w:t>
      </w:r>
      <w:r w:rsidR="00922766" w:rsidRPr="00922766">
        <w:rPr>
          <w:rFonts w:ascii="Angsana New" w:hAnsi="Angsana New" w:hint="cs"/>
          <w:sz w:val="32"/>
          <w:szCs w:val="32"/>
          <w:cs/>
        </w:rPr>
        <w:t>ไม่มีการ</w:t>
      </w:r>
      <w:r w:rsidR="00922766" w:rsidRPr="00922766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922766" w:rsidRPr="00922766">
        <w:rPr>
          <w:rFonts w:ascii="Angsana New" w:hAnsi="Angsana New"/>
          <w:sz w:val="32"/>
          <w:szCs w:val="32"/>
        </w:rPr>
        <w:t>1</w:t>
      </w:r>
      <w:r w:rsidR="00922766" w:rsidRPr="00922766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922766" w:rsidRPr="00922766">
        <w:rPr>
          <w:rFonts w:ascii="Angsana New" w:hAnsi="Angsana New"/>
          <w:sz w:val="32"/>
          <w:szCs w:val="32"/>
        </w:rPr>
        <w:t xml:space="preserve"> </w:t>
      </w:r>
      <w:r w:rsidR="00F8390D" w:rsidRPr="00922766">
        <w:rPr>
          <w:rFonts w:ascii="Angsana New" w:hAnsi="Angsana New"/>
          <w:sz w:val="32"/>
          <w:szCs w:val="32"/>
          <w:cs/>
        </w:rPr>
        <w:t>(</w:t>
      </w:r>
      <w:r w:rsidR="00464F47" w:rsidRPr="00922766">
        <w:rPr>
          <w:rFonts w:ascii="Angsana New" w:hAnsi="Angsana New"/>
          <w:sz w:val="32"/>
          <w:szCs w:val="32"/>
        </w:rPr>
        <w:t>2566</w:t>
      </w:r>
      <w:r w:rsidR="00F8390D" w:rsidRPr="00922766">
        <w:rPr>
          <w:rFonts w:ascii="Angsana New" w:hAnsi="Angsana New"/>
          <w:sz w:val="32"/>
          <w:szCs w:val="32"/>
        </w:rPr>
        <w:t xml:space="preserve">: </w:t>
      </w:r>
      <w:r w:rsidR="00F8390D" w:rsidRPr="00922766">
        <w:rPr>
          <w:rFonts w:ascii="Angsana New" w:hAnsi="Angsana New"/>
          <w:sz w:val="32"/>
          <w:szCs w:val="32"/>
          <w:cs/>
        </w:rPr>
        <w:t xml:space="preserve">จำนวน </w:t>
      </w:r>
      <w:r w:rsidR="00464F47" w:rsidRPr="00922766">
        <w:rPr>
          <w:rFonts w:ascii="Angsana New" w:hAnsi="Angsana New"/>
          <w:sz w:val="32"/>
          <w:szCs w:val="32"/>
        </w:rPr>
        <w:t xml:space="preserve">0.5 </w:t>
      </w:r>
      <w:r w:rsidR="00F8390D" w:rsidRPr="00922766">
        <w:rPr>
          <w:rFonts w:ascii="Angsana New" w:hAnsi="Angsana New"/>
          <w:sz w:val="32"/>
          <w:szCs w:val="32"/>
          <w:cs/>
        </w:rPr>
        <w:t>ล้านบาท</w:t>
      </w:r>
      <w:r w:rsidR="007515E8" w:rsidRPr="00922766">
        <w:rPr>
          <w:rFonts w:ascii="Angsana New" w:hAnsi="Angsana New" w:hint="cs"/>
          <w:sz w:val="32"/>
          <w:szCs w:val="32"/>
          <w:cs/>
        </w:rPr>
        <w:t>)</w:t>
      </w:r>
      <w:r w:rsidR="00F8390D" w:rsidRPr="00922766">
        <w:rPr>
          <w:rFonts w:ascii="Angsana New" w:hAnsi="Angsana New"/>
          <w:sz w:val="32"/>
          <w:szCs w:val="32"/>
          <w:cs/>
        </w:rPr>
        <w:t xml:space="preserve"> </w:t>
      </w:r>
    </w:p>
    <w:p w14:paraId="5C8A9F2B" w14:textId="003822B6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654BC">
        <w:rPr>
          <w:rFonts w:ascii="Angsana New" w:hAnsi="Angsana New"/>
          <w:sz w:val="32"/>
          <w:szCs w:val="32"/>
        </w:rPr>
        <w:tab/>
      </w:r>
      <w:r w:rsidR="00F8390D" w:rsidRPr="00F654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F654BC">
        <w:rPr>
          <w:rFonts w:ascii="Angsana New" w:hAnsi="Angsana New"/>
          <w:sz w:val="32"/>
          <w:szCs w:val="32"/>
        </w:rPr>
        <w:t xml:space="preserve">31 </w:t>
      </w:r>
      <w:r w:rsidR="00226653" w:rsidRPr="00F654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64F47" w:rsidRPr="00F654BC">
        <w:rPr>
          <w:rFonts w:ascii="Angsana New" w:hAnsi="Angsana New"/>
          <w:sz w:val="32"/>
          <w:szCs w:val="32"/>
        </w:rPr>
        <w:t>2567</w:t>
      </w:r>
      <w:r w:rsidR="00226653" w:rsidRPr="00F654BC">
        <w:rPr>
          <w:rFonts w:ascii="Angsana New" w:hAnsi="Angsana New"/>
          <w:sz w:val="32"/>
          <w:szCs w:val="32"/>
        </w:rPr>
        <w:t xml:space="preserve"> </w:t>
      </w:r>
      <w:r w:rsidR="00F8390D" w:rsidRPr="00F654B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F9C" w:rsidRPr="00F654B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390D" w:rsidRPr="00F654BC">
        <w:rPr>
          <w:rFonts w:ascii="Angsana New" w:hAnsi="Angsana New"/>
          <w:sz w:val="32"/>
          <w:szCs w:val="32"/>
          <w:cs/>
        </w:rPr>
        <w:t xml:space="preserve">ประมาณ </w:t>
      </w:r>
      <w:r w:rsidR="00F654BC" w:rsidRPr="00F654BC">
        <w:rPr>
          <w:rFonts w:ascii="Angsana New" w:hAnsi="Angsana New"/>
          <w:sz w:val="32"/>
          <w:szCs w:val="32"/>
        </w:rPr>
        <w:t>16</w:t>
      </w:r>
      <w:r w:rsidR="00404EA8" w:rsidRPr="00F654BC">
        <w:rPr>
          <w:rFonts w:ascii="Angsana New" w:hAnsi="Angsana New"/>
          <w:sz w:val="32"/>
          <w:szCs w:val="32"/>
        </w:rPr>
        <w:t xml:space="preserve"> </w:t>
      </w:r>
      <w:r w:rsidR="00F8390D" w:rsidRPr="00F654BC">
        <w:rPr>
          <w:rFonts w:ascii="Angsana New" w:hAnsi="Angsana New"/>
          <w:sz w:val="32"/>
          <w:szCs w:val="32"/>
          <w:cs/>
        </w:rPr>
        <w:t>ปี (</w:t>
      </w:r>
      <w:r w:rsidR="001C3B69" w:rsidRPr="00F654B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8390D" w:rsidRPr="00F654BC">
        <w:rPr>
          <w:rFonts w:ascii="Angsana New" w:hAnsi="Angsana New"/>
          <w:sz w:val="32"/>
          <w:szCs w:val="32"/>
        </w:rPr>
        <w:t xml:space="preserve">: </w:t>
      </w:r>
      <w:r w:rsidR="00F654BC" w:rsidRPr="00F654BC">
        <w:rPr>
          <w:rFonts w:ascii="Angsana New" w:hAnsi="Angsana New"/>
          <w:sz w:val="32"/>
          <w:szCs w:val="32"/>
        </w:rPr>
        <w:t>16</w:t>
      </w:r>
      <w:r w:rsidR="0067601D" w:rsidRPr="00F654BC">
        <w:rPr>
          <w:rFonts w:ascii="Angsana New" w:hAnsi="Angsana New"/>
          <w:sz w:val="32"/>
          <w:szCs w:val="32"/>
        </w:rPr>
        <w:t xml:space="preserve"> </w:t>
      </w:r>
      <w:r w:rsidR="00F8390D" w:rsidRPr="00F654BC">
        <w:rPr>
          <w:rFonts w:ascii="Angsana New" w:hAnsi="Angsana New"/>
          <w:sz w:val="32"/>
          <w:szCs w:val="32"/>
          <w:cs/>
        </w:rPr>
        <w:t>ปี) (</w:t>
      </w:r>
      <w:r w:rsidR="00464F47" w:rsidRPr="00F654BC">
        <w:rPr>
          <w:rFonts w:ascii="Angsana New" w:hAnsi="Angsana New"/>
          <w:sz w:val="32"/>
          <w:szCs w:val="32"/>
        </w:rPr>
        <w:t>2566</w:t>
      </w:r>
      <w:r w:rsidR="00F8390D" w:rsidRPr="00F654BC">
        <w:rPr>
          <w:rFonts w:ascii="Angsana New" w:hAnsi="Angsana New"/>
          <w:sz w:val="32"/>
          <w:szCs w:val="32"/>
        </w:rPr>
        <w:t>:</w:t>
      </w:r>
      <w:r w:rsidR="006E2D61" w:rsidRPr="00F654BC">
        <w:rPr>
          <w:rFonts w:ascii="Angsana New" w:hAnsi="Angsana New"/>
          <w:sz w:val="32"/>
          <w:szCs w:val="32"/>
        </w:rPr>
        <w:t xml:space="preserve"> </w:t>
      </w:r>
      <w:r w:rsidR="002C1DA6" w:rsidRPr="00F654BC">
        <w:rPr>
          <w:rFonts w:ascii="Angsana New" w:hAnsi="Angsana New"/>
          <w:sz w:val="32"/>
          <w:szCs w:val="32"/>
        </w:rPr>
        <w:t>13</w:t>
      </w:r>
      <w:r w:rsidR="00404EA8" w:rsidRPr="00F654BC">
        <w:rPr>
          <w:rFonts w:ascii="Angsana New" w:hAnsi="Angsana New"/>
          <w:sz w:val="32"/>
          <w:szCs w:val="32"/>
        </w:rPr>
        <w:t xml:space="preserve"> </w:t>
      </w:r>
      <w:r w:rsidR="00F8390D" w:rsidRPr="00F654BC">
        <w:rPr>
          <w:rFonts w:ascii="Angsana New" w:hAnsi="Angsana New"/>
          <w:sz w:val="32"/>
          <w:szCs w:val="32"/>
          <w:cs/>
        </w:rPr>
        <w:t xml:space="preserve">ปี </w:t>
      </w:r>
      <w:r w:rsidR="001453D6" w:rsidRPr="00F654BC">
        <w:rPr>
          <w:rFonts w:ascii="Angsana New" w:hAnsi="Angsana New"/>
          <w:sz w:val="32"/>
          <w:szCs w:val="32"/>
        </w:rPr>
        <w:t>(</w:t>
      </w:r>
      <w:r w:rsidR="001C3B69" w:rsidRPr="00F654B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8390D" w:rsidRPr="00F654BC">
        <w:rPr>
          <w:rFonts w:ascii="Angsana New" w:hAnsi="Angsana New"/>
          <w:sz w:val="32"/>
          <w:szCs w:val="32"/>
        </w:rPr>
        <w:t>:</w:t>
      </w:r>
      <w:r w:rsidR="00F8390D" w:rsidRPr="00F654BC">
        <w:rPr>
          <w:rFonts w:ascii="Angsana New" w:hAnsi="Angsana New"/>
          <w:sz w:val="32"/>
          <w:szCs w:val="32"/>
          <w:cs/>
        </w:rPr>
        <w:t xml:space="preserve"> </w:t>
      </w:r>
      <w:r w:rsidR="002C1DA6" w:rsidRPr="00F654BC">
        <w:rPr>
          <w:rFonts w:ascii="Angsana New" w:hAnsi="Angsana New"/>
          <w:sz w:val="32"/>
          <w:szCs w:val="32"/>
        </w:rPr>
        <w:t>13</w:t>
      </w:r>
      <w:r w:rsidR="00F8390D" w:rsidRPr="00F654BC">
        <w:rPr>
          <w:rFonts w:ascii="Angsana New" w:hAnsi="Angsana New"/>
          <w:sz w:val="32"/>
          <w:szCs w:val="32"/>
        </w:rPr>
        <w:t xml:space="preserve"> </w:t>
      </w:r>
      <w:r w:rsidR="00F8390D" w:rsidRPr="00F654BC">
        <w:rPr>
          <w:rFonts w:ascii="Angsana New" w:hAnsi="Angsana New"/>
          <w:sz w:val="32"/>
          <w:szCs w:val="32"/>
          <w:cs/>
        </w:rPr>
        <w:t>ปี)</w:t>
      </w:r>
      <w:r w:rsidR="001453D6" w:rsidRPr="00F654BC">
        <w:rPr>
          <w:rFonts w:ascii="Angsana New" w:hAnsi="Angsana New"/>
          <w:sz w:val="32"/>
          <w:szCs w:val="32"/>
        </w:rPr>
        <w:t>)</w:t>
      </w:r>
    </w:p>
    <w:p w14:paraId="4D092503" w14:textId="661E35B5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F8390D" w:rsidRPr="00E7574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DC137D" w:rsidRPr="00E75741" w14:paraId="0E6D90D9" w14:textId="77777777" w:rsidTr="00DC137D">
        <w:tc>
          <w:tcPr>
            <w:tcW w:w="4770" w:type="dxa"/>
            <w:shd w:val="clear" w:color="auto" w:fill="auto"/>
          </w:tcPr>
          <w:p w14:paraId="72DDCF9C" w14:textId="77777777" w:rsidR="00DC137D" w:rsidRPr="00E75741" w:rsidRDefault="00DC137D" w:rsidP="00E87143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4272869D" w14:textId="28CD841B" w:rsidR="00DC137D" w:rsidRPr="00E75741" w:rsidRDefault="00DC137D" w:rsidP="00E8714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37D" w:rsidRPr="00E75741" w14:paraId="2BA33BEE" w14:textId="77777777" w:rsidTr="00DC137D">
        <w:tc>
          <w:tcPr>
            <w:tcW w:w="4770" w:type="dxa"/>
            <w:shd w:val="clear" w:color="auto" w:fill="auto"/>
          </w:tcPr>
          <w:p w14:paraId="1C5A7EDF" w14:textId="77777777" w:rsidR="00DC137D" w:rsidRPr="00E75741" w:rsidRDefault="00DC137D" w:rsidP="00E87143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56C1E0AA" w14:textId="5E960DC9" w:rsidR="00DC137D" w:rsidRPr="00E75741" w:rsidRDefault="00464F47" w:rsidP="00E871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6D4C7AD" w14:textId="30CEEC20" w:rsidR="00DC137D" w:rsidRPr="00E75741" w:rsidRDefault="00464F47" w:rsidP="00E871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C137D" w:rsidRPr="00E75741" w14:paraId="225057B0" w14:textId="77777777" w:rsidTr="00DC137D">
        <w:tc>
          <w:tcPr>
            <w:tcW w:w="4770" w:type="dxa"/>
            <w:shd w:val="clear" w:color="auto" w:fill="auto"/>
          </w:tcPr>
          <w:p w14:paraId="303EF480" w14:textId="77777777" w:rsidR="00DC137D" w:rsidRPr="00E75741" w:rsidRDefault="00DC137D" w:rsidP="00E87143">
            <w:pPr>
              <w:spacing w:line="38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shd w:val="clear" w:color="auto" w:fill="auto"/>
          </w:tcPr>
          <w:p w14:paraId="7A36A092" w14:textId="77777777" w:rsidR="00DC137D" w:rsidRPr="00E75741" w:rsidRDefault="00DC137D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115" w:type="dxa"/>
            <w:shd w:val="clear" w:color="auto" w:fill="auto"/>
          </w:tcPr>
          <w:p w14:paraId="1CBB0B95" w14:textId="77777777" w:rsidR="00DC137D" w:rsidRPr="00E75741" w:rsidRDefault="00DC137D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</w:tr>
      <w:tr w:rsidR="00DC137D" w:rsidRPr="00E75741" w14:paraId="66C09972" w14:textId="77777777" w:rsidTr="00DC137D">
        <w:tc>
          <w:tcPr>
            <w:tcW w:w="4770" w:type="dxa"/>
            <w:shd w:val="clear" w:color="auto" w:fill="auto"/>
          </w:tcPr>
          <w:p w14:paraId="7F40AD70" w14:textId="77777777" w:rsidR="00DC137D" w:rsidRPr="00E75741" w:rsidRDefault="00DC137D" w:rsidP="00E87143">
            <w:pPr>
              <w:spacing w:line="380" w:lineRule="exact"/>
              <w:ind w:left="162" w:right="-50" w:hanging="162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5" w:type="dxa"/>
            <w:shd w:val="clear" w:color="auto" w:fill="auto"/>
          </w:tcPr>
          <w:p w14:paraId="6F4A8BDC" w14:textId="18DF1DB6" w:rsidR="00DC137D" w:rsidRPr="00E75741" w:rsidRDefault="003116C0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</w:t>
            </w:r>
            <w:r w:rsidR="007E49F8">
              <w:rPr>
                <w:rFonts w:ascii="Angsana New" w:hAnsi="Angsana New"/>
                <w:color w:val="000000"/>
                <w:sz w:val="32"/>
                <w:szCs w:val="32"/>
              </w:rPr>
              <w:t>87</w:t>
            </w:r>
          </w:p>
        </w:tc>
        <w:tc>
          <w:tcPr>
            <w:tcW w:w="2115" w:type="dxa"/>
            <w:shd w:val="clear" w:color="auto" w:fill="auto"/>
          </w:tcPr>
          <w:p w14:paraId="19E45F99" w14:textId="4673974B" w:rsidR="00DC137D" w:rsidRPr="00E75741" w:rsidRDefault="00DC137D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</w:tr>
      <w:tr w:rsidR="00DC137D" w:rsidRPr="00E75741" w14:paraId="2C8B97D2" w14:textId="77777777" w:rsidTr="00DC137D">
        <w:tc>
          <w:tcPr>
            <w:tcW w:w="4770" w:type="dxa"/>
            <w:shd w:val="clear" w:color="auto" w:fill="auto"/>
          </w:tcPr>
          <w:p w14:paraId="05CB962A" w14:textId="77777777" w:rsidR="00DC137D" w:rsidRPr="00E75741" w:rsidRDefault="00DC137D" w:rsidP="00E87143">
            <w:pPr>
              <w:spacing w:line="380" w:lineRule="exact"/>
              <w:ind w:left="162" w:right="-215" w:hanging="162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</w:tcPr>
          <w:p w14:paraId="6E4C8460" w14:textId="1B82F9C3" w:rsidR="00DC137D" w:rsidRPr="00E75741" w:rsidRDefault="007E49F8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8317D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8317D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15" w:type="dxa"/>
            <w:shd w:val="clear" w:color="auto" w:fill="auto"/>
          </w:tcPr>
          <w:p w14:paraId="087F3CC8" w14:textId="5A04E760" w:rsidR="00DC137D" w:rsidRPr="00E75741" w:rsidRDefault="00DC137D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2 - 5</w:t>
            </w:r>
          </w:p>
        </w:tc>
      </w:tr>
      <w:tr w:rsidR="00DC137D" w:rsidRPr="00E75741" w14:paraId="04EF5B03" w14:textId="77777777" w:rsidTr="00DC137D">
        <w:tc>
          <w:tcPr>
            <w:tcW w:w="4770" w:type="dxa"/>
            <w:shd w:val="clear" w:color="auto" w:fill="auto"/>
          </w:tcPr>
          <w:p w14:paraId="024C2783" w14:textId="77777777" w:rsidR="00DC137D" w:rsidRPr="00E75741" w:rsidRDefault="00DC137D" w:rsidP="00E87143">
            <w:pPr>
              <w:spacing w:line="38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E94865C" w14:textId="42A7380C" w:rsidR="00DC137D" w:rsidRPr="00E75741" w:rsidRDefault="007E49F8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3 - 33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2F352FC" w14:textId="63CD2B6E" w:rsidR="00DC137D" w:rsidRPr="00E75741" w:rsidRDefault="00DC137D" w:rsidP="00E871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0 - 28</w:t>
            </w:r>
          </w:p>
        </w:tc>
      </w:tr>
    </w:tbl>
    <w:p w14:paraId="5AE7AD29" w14:textId="4C94FC53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tab/>
      </w:r>
      <w:r w:rsidR="00E726E3" w:rsidRPr="00E75741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E726E3" w:rsidRPr="00E75741">
        <w:rPr>
          <w:rFonts w:ascii="Angsana New" w:hAnsi="Angsana New"/>
          <w:sz w:val="32"/>
          <w:szCs w:val="32"/>
        </w:rPr>
        <w:t xml:space="preserve"> </w:t>
      </w:r>
      <w:r w:rsidR="00E726E3" w:rsidRPr="00E75741">
        <w:rPr>
          <w:rFonts w:ascii="Angsana New" w:hAnsi="Angsana New"/>
          <w:sz w:val="32"/>
          <w:szCs w:val="32"/>
          <w:cs/>
        </w:rPr>
        <w:t xml:space="preserve">ณ </w:t>
      </w:r>
      <w:r w:rsidR="00E726E3" w:rsidRPr="00E75741">
        <w:rPr>
          <w:rFonts w:ascii="Angsana New" w:hAnsi="Angsana New" w:hint="cs"/>
          <w:sz w:val="32"/>
          <w:szCs w:val="32"/>
          <w:cs/>
        </w:rPr>
        <w:t>วั</w:t>
      </w:r>
      <w:r w:rsidR="000A1169" w:rsidRPr="00E75741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64F47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8E03AA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F47">
        <w:rPr>
          <w:rFonts w:ascii="Angsana New" w:hAnsi="Angsana New"/>
          <w:sz w:val="32"/>
          <w:szCs w:val="32"/>
        </w:rPr>
        <w:t>2566</w:t>
      </w:r>
      <w:r w:rsidR="000A1169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363F3D" w:rsidRPr="00E75741" w14:paraId="47E5FA5A" w14:textId="0C46FF40" w:rsidTr="00363F3D">
        <w:tc>
          <w:tcPr>
            <w:tcW w:w="3510" w:type="dxa"/>
            <w:shd w:val="clear" w:color="auto" w:fill="auto"/>
          </w:tcPr>
          <w:p w14:paraId="4274BD42" w14:textId="77777777" w:rsidR="00363F3D" w:rsidRPr="00363F3D" w:rsidRDefault="00363F3D" w:rsidP="00DC4F27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1ABAE171" w14:textId="04B10D30" w:rsidR="00363F3D" w:rsidRPr="00363F3D" w:rsidRDefault="00363F3D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63F3D">
              <w:rPr>
                <w:rFonts w:ascii="Angsana New" w:hAnsi="Angsana New"/>
                <w:sz w:val="30"/>
                <w:szCs w:val="30"/>
              </w:rPr>
              <w:t>/</w:t>
            </w:r>
            <w:r w:rsidRPr="00363F3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F3D" w:rsidRPr="00E75741" w14:paraId="68769963" w14:textId="77777777" w:rsidTr="00363F3D">
        <w:tc>
          <w:tcPr>
            <w:tcW w:w="3510" w:type="dxa"/>
            <w:shd w:val="clear" w:color="auto" w:fill="auto"/>
          </w:tcPr>
          <w:p w14:paraId="20B8A36A" w14:textId="77777777" w:rsidR="00363F3D" w:rsidRPr="00363F3D" w:rsidRDefault="00363F3D" w:rsidP="00DC4F27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6661EF4C" w14:textId="156DCFDC" w:rsidR="00363F3D" w:rsidRPr="00363F3D" w:rsidRDefault="00464F47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0" w:type="dxa"/>
            <w:gridSpan w:val="2"/>
          </w:tcPr>
          <w:p w14:paraId="12F1FCA9" w14:textId="32681BD1" w:rsidR="00363F3D" w:rsidRPr="00363F3D" w:rsidRDefault="00464F47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63F3D" w:rsidRPr="00E75741" w14:paraId="7650C412" w14:textId="0E675F74" w:rsidTr="00363F3D">
        <w:tc>
          <w:tcPr>
            <w:tcW w:w="3510" w:type="dxa"/>
            <w:shd w:val="clear" w:color="auto" w:fill="auto"/>
          </w:tcPr>
          <w:p w14:paraId="5CC21786" w14:textId="77777777" w:rsidR="00363F3D" w:rsidRPr="00363F3D" w:rsidRDefault="00363F3D" w:rsidP="00363F3D">
            <w:pPr>
              <w:pStyle w:val="BodyText2"/>
              <w:spacing w:line="380" w:lineRule="exact"/>
            </w:pPr>
          </w:p>
        </w:tc>
        <w:tc>
          <w:tcPr>
            <w:tcW w:w="1395" w:type="dxa"/>
            <w:shd w:val="clear" w:color="auto" w:fill="auto"/>
          </w:tcPr>
          <w:p w14:paraId="1D0D5ECD" w14:textId="7777777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395" w:type="dxa"/>
            <w:shd w:val="clear" w:color="auto" w:fill="auto"/>
          </w:tcPr>
          <w:p w14:paraId="32EE9EAC" w14:textId="7777777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</w:t>
            </w:r>
          </w:p>
          <w:p w14:paraId="24FAA043" w14:textId="2D084FEA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ต่อสำรอง</w:t>
            </w:r>
          </w:p>
        </w:tc>
        <w:tc>
          <w:tcPr>
            <w:tcW w:w="1395" w:type="dxa"/>
          </w:tcPr>
          <w:p w14:paraId="14E2033E" w14:textId="5828A8BB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395" w:type="dxa"/>
          </w:tcPr>
          <w:p w14:paraId="2ADE030C" w14:textId="7777777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</w:t>
            </w:r>
          </w:p>
          <w:p w14:paraId="2EC5AFD8" w14:textId="2227B98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ต่อสำรอง</w:t>
            </w:r>
          </w:p>
        </w:tc>
      </w:tr>
      <w:tr w:rsidR="00363F3D" w:rsidRPr="00E75741" w14:paraId="28101DDF" w14:textId="70F7CEFA" w:rsidTr="00363F3D">
        <w:tc>
          <w:tcPr>
            <w:tcW w:w="3510" w:type="dxa"/>
            <w:shd w:val="clear" w:color="auto" w:fill="auto"/>
          </w:tcPr>
          <w:p w14:paraId="137EEA91" w14:textId="77777777" w:rsidR="00363F3D" w:rsidRPr="00363F3D" w:rsidRDefault="00363F3D" w:rsidP="00363F3D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6F97241" w14:textId="77777777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95" w:type="dxa"/>
            <w:shd w:val="clear" w:color="auto" w:fill="auto"/>
          </w:tcPr>
          <w:p w14:paraId="2AA0D638" w14:textId="77777777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95" w:type="dxa"/>
          </w:tcPr>
          <w:p w14:paraId="36A578F0" w14:textId="54DC80EA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95" w:type="dxa"/>
          </w:tcPr>
          <w:p w14:paraId="6DCC4108" w14:textId="2A4A6A06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464F47" w:rsidRPr="00E75741" w14:paraId="08934EEA" w14:textId="4FE7C59E" w:rsidTr="00363F3D">
        <w:tc>
          <w:tcPr>
            <w:tcW w:w="3510" w:type="dxa"/>
            <w:shd w:val="clear" w:color="auto" w:fill="auto"/>
          </w:tcPr>
          <w:p w14:paraId="0D56BE92" w14:textId="77777777" w:rsidR="00464F47" w:rsidRPr="00363F3D" w:rsidRDefault="00464F47" w:rsidP="00464F47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</w:tcPr>
          <w:p w14:paraId="53D99040" w14:textId="355C8FFD" w:rsidR="00464F47" w:rsidRPr="00363F3D" w:rsidRDefault="00EF7A75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C7FBD57" w14:textId="43F55037" w:rsidR="00464F47" w:rsidRPr="00363F3D" w:rsidRDefault="00EF7A75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(1.7)</w:t>
            </w:r>
            <w:r w:rsidR="005170D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="005170D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2.0</w:t>
            </w:r>
          </w:p>
        </w:tc>
        <w:tc>
          <w:tcPr>
            <w:tcW w:w="1395" w:type="dxa"/>
          </w:tcPr>
          <w:p w14:paraId="5216FCF3" w14:textId="1171D36D" w:rsidR="00464F47" w:rsidRPr="00363F3D" w:rsidRDefault="00464F47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09952607" w14:textId="6BE99CA4" w:rsidR="00464F47" w:rsidRPr="00363F3D" w:rsidRDefault="00464F47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(1.7) / 2.0</w:t>
            </w:r>
          </w:p>
        </w:tc>
      </w:tr>
      <w:tr w:rsidR="00464F47" w:rsidRPr="00E75741" w14:paraId="6E745535" w14:textId="39E09609" w:rsidTr="00363F3D">
        <w:tc>
          <w:tcPr>
            <w:tcW w:w="3510" w:type="dxa"/>
            <w:shd w:val="clear" w:color="auto" w:fill="auto"/>
          </w:tcPr>
          <w:p w14:paraId="16472307" w14:textId="77777777" w:rsidR="00464F47" w:rsidRPr="00363F3D" w:rsidRDefault="00464F47" w:rsidP="00464F47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363F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421789FA" w14:textId="3B0C9C13" w:rsidR="00464F47" w:rsidRPr="00363F3D" w:rsidRDefault="00EF7A75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1C150BC5" w14:textId="39CEE1C4" w:rsidR="00464F47" w:rsidRPr="00363F3D" w:rsidRDefault="00EF7A75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1.9</w:t>
            </w:r>
            <w:r w:rsidR="005170D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="005170D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(1.6)</w:t>
            </w:r>
          </w:p>
        </w:tc>
        <w:tc>
          <w:tcPr>
            <w:tcW w:w="1395" w:type="dxa"/>
          </w:tcPr>
          <w:p w14:paraId="3E406863" w14:textId="208B80CE" w:rsidR="00464F47" w:rsidRPr="00363F3D" w:rsidRDefault="00464F47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77E8B9A6" w14:textId="7E4405D9" w:rsidR="00464F47" w:rsidRPr="00363F3D" w:rsidRDefault="00464F47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2.2 / (1.9)</w:t>
            </w:r>
          </w:p>
        </w:tc>
      </w:tr>
      <w:tr w:rsidR="00464F47" w:rsidRPr="00E75741" w14:paraId="2B6737A3" w14:textId="3627021A">
        <w:tc>
          <w:tcPr>
            <w:tcW w:w="3510" w:type="dxa"/>
            <w:shd w:val="clear" w:color="auto" w:fill="auto"/>
          </w:tcPr>
          <w:p w14:paraId="143308B5" w14:textId="238B2A52" w:rsidR="00464F47" w:rsidRPr="00363F3D" w:rsidRDefault="00464F47" w:rsidP="00464F47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1B1A5" w14:textId="5510888C" w:rsidR="00464F47" w:rsidRPr="00363F3D" w:rsidRDefault="00EF7A75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68A8A8" w14:textId="7D370EC1" w:rsidR="00464F47" w:rsidRPr="00363F3D" w:rsidRDefault="008258D3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(0.8) / 0.9</w:t>
            </w:r>
          </w:p>
        </w:tc>
        <w:tc>
          <w:tcPr>
            <w:tcW w:w="1395" w:type="dxa"/>
            <w:vAlign w:val="bottom"/>
          </w:tcPr>
          <w:p w14:paraId="14FB521B" w14:textId="542ED4D7" w:rsidR="00464F47" w:rsidRPr="00363F3D" w:rsidRDefault="00464F47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395" w:type="dxa"/>
            <w:vAlign w:val="bottom"/>
          </w:tcPr>
          <w:p w14:paraId="11886F66" w14:textId="04BD3B4D" w:rsidR="00464F47" w:rsidRPr="00363F3D" w:rsidRDefault="00464F47" w:rsidP="00464F4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(1.0) / 1.1</w:t>
            </w:r>
          </w:p>
        </w:tc>
      </w:tr>
    </w:tbl>
    <w:p w14:paraId="66E55CBB" w14:textId="270CFEEC" w:rsidR="00506520" w:rsidRPr="00E75741" w:rsidRDefault="006C014D" w:rsidP="000C2EE3">
      <w:pPr>
        <w:pStyle w:val="List"/>
        <w:tabs>
          <w:tab w:val="clear" w:pos="227"/>
          <w:tab w:val="clear" w:pos="454"/>
          <w:tab w:val="clear" w:pos="680"/>
        </w:tabs>
        <w:spacing w:before="240" w:after="120" w:line="240" w:lineRule="auto"/>
        <w:ind w:left="562" w:hanging="562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25847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06520" w:rsidRPr="00A25847">
        <w:rPr>
          <w:rFonts w:ascii="Angsana New" w:hAnsi="Angsana New"/>
          <w:b/>
          <w:bCs/>
          <w:sz w:val="32"/>
          <w:szCs w:val="32"/>
        </w:rPr>
        <w:t>.</w:t>
      </w:r>
      <w:r w:rsidR="00506520" w:rsidRPr="00A25847">
        <w:rPr>
          <w:rFonts w:ascii="Angsana New" w:hAnsi="Angsana New"/>
          <w:b/>
          <w:bCs/>
          <w:sz w:val="32"/>
          <w:szCs w:val="32"/>
        </w:rPr>
        <w:tab/>
      </w:r>
      <w:r w:rsidR="00506520" w:rsidRPr="00A2584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8BC8CAD" w14:textId="77777777" w:rsidR="00CD3E55" w:rsidRDefault="00370D61" w:rsidP="00747E42">
      <w:pPr>
        <w:pStyle w:val="List"/>
        <w:tabs>
          <w:tab w:val="clear" w:pos="227"/>
          <w:tab w:val="clear" w:pos="680"/>
        </w:tabs>
        <w:spacing w:before="120" w:after="120" w:line="240" w:lineRule="auto"/>
        <w:ind w:left="562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ภายใต้บท</w:t>
      </w:r>
      <w:r w:rsidRPr="000042A8">
        <w:rPr>
          <w:rFonts w:ascii="Angsana New" w:hAnsi="Angsana New"/>
          <w:sz w:val="32"/>
          <w:szCs w:val="32"/>
          <w:cs/>
        </w:rPr>
        <w:t xml:space="preserve">บัญญัติของมาตรา </w:t>
      </w:r>
      <w:r w:rsidRPr="000042A8">
        <w:rPr>
          <w:rFonts w:ascii="Angsana New" w:hAnsi="Angsana New"/>
          <w:sz w:val="32"/>
          <w:szCs w:val="32"/>
        </w:rPr>
        <w:t xml:space="preserve">116 </w:t>
      </w:r>
      <w:r w:rsidRPr="000042A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042A8">
        <w:rPr>
          <w:rFonts w:ascii="Angsana New" w:hAnsi="Angsana New"/>
          <w:sz w:val="32"/>
          <w:szCs w:val="32"/>
        </w:rPr>
        <w:t>2535</w:t>
      </w:r>
      <w:r w:rsidRPr="000042A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042A8">
        <w:rPr>
          <w:rFonts w:ascii="Angsana New" w:hAnsi="Angsana New"/>
          <w:sz w:val="32"/>
          <w:szCs w:val="32"/>
        </w:rPr>
        <w:t>5</w:t>
      </w:r>
      <w:r w:rsidRPr="000042A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042A8">
        <w:rPr>
          <w:rFonts w:ascii="Angsana New" w:hAnsi="Angsana New"/>
          <w:sz w:val="32"/>
          <w:szCs w:val="32"/>
        </w:rPr>
        <w:t xml:space="preserve">10 </w:t>
      </w:r>
      <w:r w:rsidRPr="000042A8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</w:t>
      </w:r>
      <w:r w:rsidRPr="003366CA">
        <w:rPr>
          <w:rFonts w:ascii="Angsana New" w:hAnsi="Angsana New"/>
          <w:sz w:val="32"/>
          <w:szCs w:val="32"/>
          <w:cs/>
        </w:rPr>
        <w:t>ารถนำไปจ่ายเงินปันผลได้</w:t>
      </w:r>
      <w:r w:rsidR="00AC7EF5" w:rsidRPr="003366CA">
        <w:rPr>
          <w:rFonts w:ascii="Angsana New" w:hAnsi="Angsana New"/>
          <w:sz w:val="32"/>
          <w:szCs w:val="32"/>
        </w:rPr>
        <w:t xml:space="preserve"> </w:t>
      </w:r>
      <w:r w:rsidR="00AC7EF5" w:rsidRPr="003366CA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4AB07DFA" w14:textId="5B39F017" w:rsidR="00506520" w:rsidRPr="00CD3E55" w:rsidRDefault="00AB0D71" w:rsidP="00CD3E55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r w:rsidRPr="00CD3E55">
        <w:rPr>
          <w:rFonts w:ascii="Angsana New" w:hAnsi="Angsana New"/>
          <w:sz w:val="32"/>
          <w:szCs w:val="32"/>
          <w:u w:val="none"/>
        </w:rPr>
        <w:t>2</w:t>
      </w:r>
      <w:r w:rsidR="006C014D" w:rsidRPr="00CD3E55">
        <w:rPr>
          <w:rFonts w:ascii="Angsana New" w:hAnsi="Angsana New"/>
          <w:sz w:val="32"/>
          <w:szCs w:val="32"/>
          <w:u w:val="none"/>
        </w:rPr>
        <w:t>1</w:t>
      </w:r>
      <w:r w:rsidR="00506520" w:rsidRPr="00CD3E55">
        <w:rPr>
          <w:rFonts w:ascii="Angsana New" w:hAnsi="Angsana New"/>
          <w:sz w:val="32"/>
          <w:szCs w:val="32"/>
          <w:u w:val="none"/>
        </w:rPr>
        <w:t>.</w:t>
      </w:r>
      <w:r w:rsidR="00506520" w:rsidRPr="00CD3E55">
        <w:rPr>
          <w:rFonts w:ascii="Angsana New" w:hAnsi="Angsana New"/>
          <w:sz w:val="32"/>
          <w:szCs w:val="32"/>
          <w:u w:val="none"/>
        </w:rPr>
        <w:tab/>
      </w:r>
      <w:r w:rsidR="00506520" w:rsidRPr="00CD3E55">
        <w:rPr>
          <w:rFonts w:ascii="Angsana New" w:hAnsi="Angsana New"/>
          <w:sz w:val="32"/>
          <w:szCs w:val="32"/>
          <w:u w:val="none"/>
          <w:cs/>
        </w:rPr>
        <w:t>ค่าใช้จ่ายตามลักษณะ</w:t>
      </w:r>
    </w:p>
    <w:p w14:paraId="6FDDC066" w14:textId="77777777" w:rsidR="00506520" w:rsidRPr="00E75741" w:rsidRDefault="00506520" w:rsidP="009A42D8">
      <w:pPr>
        <w:pStyle w:val="List"/>
        <w:tabs>
          <w:tab w:val="clear" w:pos="227"/>
          <w:tab w:val="clear" w:pos="680"/>
        </w:tabs>
        <w:spacing w:before="120" w:after="120" w:line="240" w:lineRule="auto"/>
        <w:ind w:left="562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06520" w:rsidRPr="00E75741" w14:paraId="60379807" w14:textId="77777777" w:rsidTr="00254738">
        <w:tc>
          <w:tcPr>
            <w:tcW w:w="3780" w:type="dxa"/>
          </w:tcPr>
          <w:p w14:paraId="292B0E6E" w14:textId="77777777" w:rsidR="00506520" w:rsidRPr="00E75741" w:rsidRDefault="00506520" w:rsidP="00356B1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3D551B9" w14:textId="77777777" w:rsidR="00506520" w:rsidRPr="00E75741" w:rsidRDefault="00506520" w:rsidP="00356B1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59AD1626" w14:textId="77777777" w:rsidR="00506520" w:rsidRPr="00E75741" w:rsidRDefault="00506520" w:rsidP="00356B1E">
            <w:pPr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06520" w:rsidRPr="00E75741" w14:paraId="7DCE9840" w14:textId="77777777" w:rsidTr="00254738">
        <w:tc>
          <w:tcPr>
            <w:tcW w:w="3780" w:type="dxa"/>
          </w:tcPr>
          <w:p w14:paraId="4FD037C8" w14:textId="77777777" w:rsidR="00506520" w:rsidRPr="00E75741" w:rsidRDefault="00506520" w:rsidP="00356B1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1F8DB70" w14:textId="77777777" w:rsidR="00506520" w:rsidRPr="00E75741" w:rsidRDefault="00506520" w:rsidP="00356B1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06FAC1" w14:textId="77777777" w:rsidR="00506520" w:rsidRPr="00E75741" w:rsidRDefault="00506520" w:rsidP="00356B1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E75741" w14:paraId="7E8EFBD6" w14:textId="77777777" w:rsidTr="00254738">
        <w:tc>
          <w:tcPr>
            <w:tcW w:w="3780" w:type="dxa"/>
          </w:tcPr>
          <w:p w14:paraId="79B3D3CC" w14:textId="77777777" w:rsidR="002A1F5B" w:rsidRPr="00E75741" w:rsidRDefault="002A1F5B" w:rsidP="002A1F5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D11F64" w14:textId="7472E6F0" w:rsidR="002A1F5B" w:rsidRPr="00E75741" w:rsidRDefault="00464F4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vAlign w:val="bottom"/>
          </w:tcPr>
          <w:p w14:paraId="2BADF08F" w14:textId="4EFBD9FF" w:rsidR="002A1F5B" w:rsidRPr="00E75741" w:rsidRDefault="00464F4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  <w:vAlign w:val="bottom"/>
          </w:tcPr>
          <w:p w14:paraId="4AF25E64" w14:textId="0743E9C0" w:rsidR="002A1F5B" w:rsidRPr="00E75741" w:rsidRDefault="00464F4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vAlign w:val="bottom"/>
          </w:tcPr>
          <w:p w14:paraId="4F1BF4E6" w14:textId="7D9EA00F" w:rsidR="002A1F5B" w:rsidRPr="00E75741" w:rsidRDefault="00464F4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5774" w:rsidRPr="00E75741" w14:paraId="019C9C65" w14:textId="77777777" w:rsidTr="00254738">
        <w:tc>
          <w:tcPr>
            <w:tcW w:w="3780" w:type="dxa"/>
          </w:tcPr>
          <w:p w14:paraId="4E602A3E" w14:textId="77777777" w:rsidR="00745774" w:rsidRPr="00E75741" w:rsidRDefault="00745774" w:rsidP="00745774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7" w:type="dxa"/>
            <w:vAlign w:val="bottom"/>
          </w:tcPr>
          <w:p w14:paraId="5A415CC5" w14:textId="1203D86B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228,053</w:t>
            </w:r>
          </w:p>
        </w:tc>
        <w:tc>
          <w:tcPr>
            <w:tcW w:w="1328" w:type="dxa"/>
            <w:vAlign w:val="bottom"/>
          </w:tcPr>
          <w:p w14:paraId="1890E003" w14:textId="5BF2B26F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204,313</w:t>
            </w:r>
          </w:p>
        </w:tc>
        <w:tc>
          <w:tcPr>
            <w:tcW w:w="1327" w:type="dxa"/>
            <w:vAlign w:val="bottom"/>
          </w:tcPr>
          <w:p w14:paraId="08EEA2E4" w14:textId="2AE36A0F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212,211</w:t>
            </w:r>
          </w:p>
        </w:tc>
        <w:tc>
          <w:tcPr>
            <w:tcW w:w="1328" w:type="dxa"/>
            <w:vAlign w:val="bottom"/>
          </w:tcPr>
          <w:p w14:paraId="45EBC976" w14:textId="37216659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186,699</w:t>
            </w:r>
          </w:p>
        </w:tc>
      </w:tr>
      <w:tr w:rsidR="00745774" w:rsidRPr="00E75741" w14:paraId="1D665C5E" w14:textId="77777777" w:rsidTr="00254738">
        <w:tc>
          <w:tcPr>
            <w:tcW w:w="3780" w:type="dxa"/>
          </w:tcPr>
          <w:p w14:paraId="70289113" w14:textId="77777777" w:rsidR="00745774" w:rsidRPr="00E75741" w:rsidRDefault="00745774" w:rsidP="00745774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27" w:type="dxa"/>
            <w:vAlign w:val="bottom"/>
          </w:tcPr>
          <w:p w14:paraId="5F52838F" w14:textId="28961F80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</w:t>
            </w:r>
            <w:r w:rsidR="008317D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328" w:type="dxa"/>
            <w:vAlign w:val="bottom"/>
          </w:tcPr>
          <w:p w14:paraId="7B8DDB7D" w14:textId="17603FF9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99,447</w:t>
            </w:r>
          </w:p>
        </w:tc>
        <w:tc>
          <w:tcPr>
            <w:tcW w:w="1327" w:type="dxa"/>
            <w:vAlign w:val="bottom"/>
          </w:tcPr>
          <w:p w14:paraId="0C2A42C0" w14:textId="22EADB3B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</w:t>
            </w:r>
            <w:r w:rsidR="008317D5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328" w:type="dxa"/>
            <w:vAlign w:val="bottom"/>
          </w:tcPr>
          <w:p w14:paraId="4C4F6870" w14:textId="190C5754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93,079</w:t>
            </w:r>
          </w:p>
        </w:tc>
      </w:tr>
      <w:tr w:rsidR="00745774" w:rsidRPr="00E75741" w14:paraId="4F32423C" w14:textId="77777777" w:rsidTr="00254738">
        <w:tc>
          <w:tcPr>
            <w:tcW w:w="3780" w:type="dxa"/>
          </w:tcPr>
          <w:p w14:paraId="7AF24727" w14:textId="77777777" w:rsidR="00745774" w:rsidRPr="00E75741" w:rsidRDefault="00745774" w:rsidP="00745774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7" w:type="dxa"/>
            <w:vAlign w:val="bottom"/>
          </w:tcPr>
          <w:p w14:paraId="3BA0AE89" w14:textId="5D8CF961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2,572</w:t>
            </w:r>
          </w:p>
        </w:tc>
        <w:tc>
          <w:tcPr>
            <w:tcW w:w="1328" w:type="dxa"/>
            <w:vAlign w:val="bottom"/>
          </w:tcPr>
          <w:p w14:paraId="1E5491EB" w14:textId="097EF57B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327" w:type="dxa"/>
            <w:vAlign w:val="bottom"/>
          </w:tcPr>
          <w:p w14:paraId="2D6E972D" w14:textId="54EC399F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2,336</w:t>
            </w:r>
          </w:p>
        </w:tc>
        <w:tc>
          <w:tcPr>
            <w:tcW w:w="1328" w:type="dxa"/>
            <w:vAlign w:val="bottom"/>
          </w:tcPr>
          <w:p w14:paraId="06AA52AC" w14:textId="237D112C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</w:tr>
      <w:tr w:rsidR="00745774" w:rsidRPr="00E75741" w14:paraId="06E447CC" w14:textId="77777777" w:rsidTr="00254738">
        <w:tc>
          <w:tcPr>
            <w:tcW w:w="3780" w:type="dxa"/>
          </w:tcPr>
          <w:p w14:paraId="5623E903" w14:textId="2C7C5D34" w:rsidR="00745774" w:rsidRPr="00E75741" w:rsidRDefault="00745774" w:rsidP="00745774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</w:p>
        </w:tc>
        <w:tc>
          <w:tcPr>
            <w:tcW w:w="1327" w:type="dxa"/>
            <w:vAlign w:val="bottom"/>
          </w:tcPr>
          <w:p w14:paraId="3AAF038A" w14:textId="2D51F1CB" w:rsidR="00745774" w:rsidRPr="00E75741" w:rsidRDefault="008258D3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15,507</w:t>
            </w:r>
          </w:p>
        </w:tc>
        <w:tc>
          <w:tcPr>
            <w:tcW w:w="1328" w:type="dxa"/>
            <w:vAlign w:val="bottom"/>
          </w:tcPr>
          <w:p w14:paraId="67278ABD" w14:textId="7A6353DB" w:rsidR="00745774" w:rsidRPr="00E75741" w:rsidRDefault="008258D3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110,512</w:t>
            </w:r>
          </w:p>
        </w:tc>
        <w:tc>
          <w:tcPr>
            <w:tcW w:w="1327" w:type="dxa"/>
            <w:vAlign w:val="bottom"/>
          </w:tcPr>
          <w:p w14:paraId="73026B0B" w14:textId="0BE7ECDE" w:rsidR="00745774" w:rsidRPr="00E75741" w:rsidRDefault="008258D3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18,436</w:t>
            </w:r>
          </w:p>
        </w:tc>
        <w:tc>
          <w:tcPr>
            <w:tcW w:w="1328" w:type="dxa"/>
            <w:vAlign w:val="bottom"/>
          </w:tcPr>
          <w:p w14:paraId="3ED184E6" w14:textId="564F7E17" w:rsidR="00745774" w:rsidRPr="00E75741" w:rsidRDefault="008258D3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97,275</w:t>
            </w:r>
          </w:p>
        </w:tc>
      </w:tr>
      <w:tr w:rsidR="00745774" w:rsidRPr="00E75741" w14:paraId="3FDD3441" w14:textId="77777777" w:rsidTr="00254738">
        <w:tc>
          <w:tcPr>
            <w:tcW w:w="3780" w:type="dxa"/>
          </w:tcPr>
          <w:p w14:paraId="7EA30139" w14:textId="77777777" w:rsidR="00745774" w:rsidRPr="00E75741" w:rsidRDefault="00745774" w:rsidP="00745774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ค่าโฆษณาและประชาสัมพันธ์</w:t>
            </w:r>
          </w:p>
        </w:tc>
        <w:tc>
          <w:tcPr>
            <w:tcW w:w="1327" w:type="dxa"/>
            <w:vAlign w:val="bottom"/>
          </w:tcPr>
          <w:p w14:paraId="4E72D6AD" w14:textId="5635E689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119,885</w:t>
            </w:r>
          </w:p>
        </w:tc>
        <w:tc>
          <w:tcPr>
            <w:tcW w:w="1328" w:type="dxa"/>
            <w:vAlign w:val="bottom"/>
          </w:tcPr>
          <w:p w14:paraId="26A28523" w14:textId="463293B0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115,944</w:t>
            </w:r>
          </w:p>
        </w:tc>
        <w:tc>
          <w:tcPr>
            <w:tcW w:w="1327" w:type="dxa"/>
            <w:vAlign w:val="bottom"/>
          </w:tcPr>
          <w:p w14:paraId="43DA64D5" w14:textId="07C8D08C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115,923</w:t>
            </w:r>
          </w:p>
        </w:tc>
        <w:tc>
          <w:tcPr>
            <w:tcW w:w="1328" w:type="dxa"/>
            <w:vAlign w:val="bottom"/>
          </w:tcPr>
          <w:p w14:paraId="2C5B2668" w14:textId="04CC31C1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112,509</w:t>
            </w:r>
          </w:p>
        </w:tc>
      </w:tr>
      <w:tr w:rsidR="00745774" w:rsidRPr="00E75741" w14:paraId="48F8698A" w14:textId="77777777" w:rsidTr="00254738">
        <w:tc>
          <w:tcPr>
            <w:tcW w:w="3780" w:type="dxa"/>
          </w:tcPr>
          <w:p w14:paraId="242A7E9A" w14:textId="77777777" w:rsidR="00745774" w:rsidRPr="00E75741" w:rsidRDefault="00745774" w:rsidP="00745774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327" w:type="dxa"/>
            <w:vAlign w:val="bottom"/>
          </w:tcPr>
          <w:p w14:paraId="0D479D62" w14:textId="6CD9FF7E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66,841</w:t>
            </w:r>
          </w:p>
        </w:tc>
        <w:tc>
          <w:tcPr>
            <w:tcW w:w="1328" w:type="dxa"/>
            <w:vAlign w:val="bottom"/>
          </w:tcPr>
          <w:p w14:paraId="0F6D7E5D" w14:textId="289D79A1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70,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27" w:type="dxa"/>
            <w:vAlign w:val="bottom"/>
          </w:tcPr>
          <w:p w14:paraId="76956D61" w14:textId="3DF539FD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46,340</w:t>
            </w:r>
          </w:p>
        </w:tc>
        <w:tc>
          <w:tcPr>
            <w:tcW w:w="1328" w:type="dxa"/>
            <w:vAlign w:val="bottom"/>
          </w:tcPr>
          <w:p w14:paraId="5D9219E6" w14:textId="7069D5D4" w:rsidR="00745774" w:rsidRPr="00E75741" w:rsidRDefault="00745774" w:rsidP="0074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48,355</w:t>
            </w:r>
          </w:p>
        </w:tc>
      </w:tr>
    </w:tbl>
    <w:p w14:paraId="7CF5BCEE" w14:textId="026D665C" w:rsidR="005309EC" w:rsidRPr="00E02A20" w:rsidRDefault="00AB0D71" w:rsidP="00370D61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</w:rPr>
      </w:pPr>
      <w:r w:rsidRPr="00E02A20">
        <w:rPr>
          <w:rFonts w:ascii="Angsana New" w:hAnsi="Angsana New"/>
          <w:sz w:val="32"/>
          <w:szCs w:val="32"/>
          <w:u w:val="none"/>
        </w:rPr>
        <w:t>2</w:t>
      </w:r>
      <w:r w:rsidR="008C54C1" w:rsidRPr="00E02A20">
        <w:rPr>
          <w:rFonts w:ascii="Angsana New" w:hAnsi="Angsana New"/>
          <w:sz w:val="32"/>
          <w:szCs w:val="32"/>
          <w:u w:val="none"/>
        </w:rPr>
        <w:t>2</w:t>
      </w:r>
      <w:r w:rsidR="003E3E6A" w:rsidRPr="00E02A20">
        <w:rPr>
          <w:rFonts w:ascii="Angsana New" w:hAnsi="Angsana New"/>
          <w:sz w:val="32"/>
          <w:szCs w:val="32"/>
          <w:u w:val="none"/>
        </w:rPr>
        <w:t>.</w:t>
      </w:r>
      <w:r w:rsidR="005309EC" w:rsidRPr="00E02A20">
        <w:rPr>
          <w:rFonts w:ascii="Angsana New" w:hAnsi="Angsana New"/>
          <w:sz w:val="32"/>
          <w:szCs w:val="32"/>
          <w:u w:val="none"/>
        </w:rPr>
        <w:tab/>
      </w:r>
      <w:r w:rsidR="005309EC" w:rsidRPr="00E02A20">
        <w:rPr>
          <w:rFonts w:ascii="Angsana New" w:hAnsi="Angsana New"/>
          <w:sz w:val="32"/>
          <w:szCs w:val="32"/>
          <w:u w:val="none"/>
          <w:cs/>
        </w:rPr>
        <w:t>รายได้จากสัญญาที่ทำกับลูกค้า</w:t>
      </w:r>
      <w:r w:rsidR="005309EC" w:rsidRPr="00E02A20">
        <w:rPr>
          <w:rFonts w:ascii="Angsana New" w:hAnsi="Angsana New"/>
          <w:sz w:val="32"/>
          <w:szCs w:val="32"/>
          <w:u w:val="none"/>
        </w:rPr>
        <w:t xml:space="preserve"> </w:t>
      </w: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3798"/>
        <w:gridCol w:w="1327"/>
        <w:gridCol w:w="1328"/>
        <w:gridCol w:w="1327"/>
        <w:gridCol w:w="1328"/>
      </w:tblGrid>
      <w:tr w:rsidR="005309EC" w:rsidRPr="00E02A20" w14:paraId="7ECA4C29" w14:textId="77777777" w:rsidTr="00356B1E">
        <w:trPr>
          <w:tblHeader/>
        </w:trPr>
        <w:tc>
          <w:tcPr>
            <w:tcW w:w="9108" w:type="dxa"/>
            <w:gridSpan w:val="5"/>
            <w:shd w:val="clear" w:color="auto" w:fill="auto"/>
          </w:tcPr>
          <w:p w14:paraId="7A5DE294" w14:textId="77777777" w:rsidR="005309EC" w:rsidRPr="00E02A20" w:rsidRDefault="005309EC" w:rsidP="00356B1E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(</w:t>
            </w:r>
            <w:r w:rsidRPr="00E02A2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02A2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2A2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02A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09EC" w:rsidRPr="00E02A20" w14:paraId="262FAEED" w14:textId="77777777" w:rsidTr="001F2182">
        <w:trPr>
          <w:trHeight w:val="378"/>
          <w:tblHeader/>
        </w:trPr>
        <w:tc>
          <w:tcPr>
            <w:tcW w:w="3798" w:type="dxa"/>
            <w:shd w:val="clear" w:color="auto" w:fill="auto"/>
          </w:tcPr>
          <w:p w14:paraId="31D8BF99" w14:textId="77777777" w:rsidR="005309EC" w:rsidRPr="00E02A20" w:rsidRDefault="005309EC" w:rsidP="00356B1E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633B306A" w14:textId="77777777" w:rsidR="005309EC" w:rsidRPr="00E02A20" w:rsidRDefault="005309EC" w:rsidP="0035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2A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70BD388F" w14:textId="77777777" w:rsidR="005309EC" w:rsidRPr="00E02A20" w:rsidRDefault="005309EC" w:rsidP="0035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F5B" w:rsidRPr="00E02A20" w14:paraId="7B0B64D2" w14:textId="77777777" w:rsidTr="001F2182">
        <w:trPr>
          <w:trHeight w:val="378"/>
          <w:tblHeader/>
        </w:trPr>
        <w:tc>
          <w:tcPr>
            <w:tcW w:w="3798" w:type="dxa"/>
            <w:shd w:val="clear" w:color="auto" w:fill="auto"/>
          </w:tcPr>
          <w:p w14:paraId="0E568002" w14:textId="77777777" w:rsidR="002A1F5B" w:rsidRPr="00E02A20" w:rsidRDefault="002A1F5B" w:rsidP="002A1F5B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7799243" w14:textId="35324EEC" w:rsidR="002A1F5B" w:rsidRPr="00E02A20" w:rsidRDefault="00464F4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ECDD64" w14:textId="7BA75140" w:rsidR="002A1F5B" w:rsidRPr="00E02A20" w:rsidRDefault="00464F4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F6495B" w14:textId="58D4D8FE" w:rsidR="002A1F5B" w:rsidRPr="00E02A20" w:rsidRDefault="00464F4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68DDA2" w14:textId="04E6DF3A" w:rsidR="002A1F5B" w:rsidRPr="00E02A20" w:rsidRDefault="00464F4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309EC" w:rsidRPr="00E02A20" w14:paraId="0074ACB7" w14:textId="77777777" w:rsidTr="001F2182">
        <w:tc>
          <w:tcPr>
            <w:tcW w:w="3798" w:type="dxa"/>
            <w:shd w:val="clear" w:color="auto" w:fill="auto"/>
          </w:tcPr>
          <w:p w14:paraId="7F27BC61" w14:textId="77777777" w:rsidR="005309EC" w:rsidRPr="00E02A20" w:rsidRDefault="005309EC" w:rsidP="00356B1E">
            <w:pPr>
              <w:spacing w:line="240" w:lineRule="auto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shd w:val="clear" w:color="auto" w:fill="auto"/>
          </w:tcPr>
          <w:p w14:paraId="3272CB40" w14:textId="77777777" w:rsidR="005309EC" w:rsidRPr="00E02A20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shd w:val="clear" w:color="auto" w:fill="auto"/>
          </w:tcPr>
          <w:p w14:paraId="78EC3362" w14:textId="77777777" w:rsidR="005309EC" w:rsidRPr="00E02A20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187C2E57" w14:textId="77777777" w:rsidR="005309EC" w:rsidRPr="00E02A20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shd w:val="clear" w:color="auto" w:fill="auto"/>
          </w:tcPr>
          <w:p w14:paraId="6F0A7D45" w14:textId="77777777" w:rsidR="005309EC" w:rsidRPr="00E02A20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F47" w:rsidRPr="00E02A20" w14:paraId="7954C88D" w14:textId="77777777" w:rsidTr="001F2182">
        <w:tc>
          <w:tcPr>
            <w:tcW w:w="3798" w:type="dxa"/>
            <w:shd w:val="clear" w:color="auto" w:fill="auto"/>
          </w:tcPr>
          <w:p w14:paraId="1712AAA5" w14:textId="77777777" w:rsidR="00464F47" w:rsidRPr="00E02A20" w:rsidRDefault="00464F47" w:rsidP="00464F47">
            <w:pPr>
              <w:spacing w:line="240" w:lineRule="auto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2293E54" w14:textId="4A65E507" w:rsidR="00464F47" w:rsidRPr="00E02A20" w:rsidRDefault="007C1EC0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1,415,763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48FF4F" w14:textId="213583E8" w:rsidR="00464F47" w:rsidRPr="00E02A20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02A20">
              <w:rPr>
                <w:rFonts w:ascii="Angsana New" w:hAnsi="Angsana New"/>
                <w:sz w:val="32"/>
                <w:szCs w:val="32"/>
              </w:rPr>
              <w:t>,</w:t>
            </w:r>
            <w:r w:rsidRPr="00E02A20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E02A20">
              <w:rPr>
                <w:rFonts w:ascii="Angsana New" w:hAnsi="Angsana New"/>
                <w:sz w:val="32"/>
                <w:szCs w:val="32"/>
              </w:rPr>
              <w:t>,</w:t>
            </w:r>
            <w:r w:rsidRPr="00E02A20">
              <w:rPr>
                <w:rFonts w:ascii="Angsana New" w:hAnsi="Angsana New"/>
                <w:sz w:val="32"/>
                <w:szCs w:val="32"/>
                <w:cs/>
              </w:rPr>
              <w:t>422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775350" w14:textId="0D574F4E" w:rsidR="00464F47" w:rsidRPr="00E02A20" w:rsidRDefault="007C1EC0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</w:rPr>
              <w:t>1,354,529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C40732" w14:textId="53AB5D16" w:rsidR="00464F47" w:rsidRPr="00E02A20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02A2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02A20">
              <w:rPr>
                <w:rFonts w:ascii="Angsana New" w:hAnsi="Angsana New"/>
                <w:sz w:val="32"/>
                <w:szCs w:val="32"/>
              </w:rPr>
              <w:t>,</w:t>
            </w:r>
            <w:r w:rsidRPr="00E02A20">
              <w:rPr>
                <w:rFonts w:ascii="Angsana New" w:hAnsi="Angsana New"/>
                <w:sz w:val="32"/>
                <w:szCs w:val="32"/>
                <w:cs/>
              </w:rPr>
              <w:t>385</w:t>
            </w:r>
            <w:r w:rsidRPr="00E02A20">
              <w:rPr>
                <w:rFonts w:ascii="Angsana New" w:hAnsi="Angsana New"/>
                <w:sz w:val="32"/>
                <w:szCs w:val="32"/>
              </w:rPr>
              <w:t>,</w:t>
            </w:r>
            <w:r w:rsidRPr="00E02A20">
              <w:rPr>
                <w:rFonts w:ascii="Angsana New" w:hAnsi="Angsana New"/>
                <w:sz w:val="32"/>
                <w:szCs w:val="32"/>
                <w:cs/>
              </w:rPr>
              <w:t>773</w:t>
            </w:r>
          </w:p>
        </w:tc>
      </w:tr>
    </w:tbl>
    <w:p w14:paraId="449EBCB0" w14:textId="28834A11" w:rsidR="00E97C09" w:rsidRPr="00E75741" w:rsidRDefault="00AB0D71" w:rsidP="00356B1E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</w:rPr>
      </w:pPr>
      <w:r w:rsidRPr="00E02A20">
        <w:rPr>
          <w:rFonts w:ascii="Angsana New" w:hAnsi="Angsana New"/>
          <w:sz w:val="32"/>
          <w:szCs w:val="32"/>
          <w:u w:val="none"/>
        </w:rPr>
        <w:t>2</w:t>
      </w:r>
      <w:r w:rsidR="008C54C1" w:rsidRPr="00E02A20">
        <w:rPr>
          <w:rFonts w:ascii="Angsana New" w:hAnsi="Angsana New"/>
          <w:sz w:val="32"/>
          <w:szCs w:val="32"/>
          <w:u w:val="none"/>
        </w:rPr>
        <w:t>3</w:t>
      </w:r>
      <w:r w:rsidR="00E97C09" w:rsidRPr="00E02A20">
        <w:rPr>
          <w:rFonts w:ascii="Angsana New" w:hAnsi="Angsana New"/>
          <w:sz w:val="32"/>
          <w:szCs w:val="32"/>
          <w:u w:val="none"/>
        </w:rPr>
        <w:t>.</w:t>
      </w:r>
      <w:r w:rsidR="00E97C09" w:rsidRPr="00E02A20">
        <w:rPr>
          <w:rFonts w:ascii="Angsana New" w:hAnsi="Angsana New"/>
          <w:sz w:val="32"/>
          <w:szCs w:val="32"/>
          <w:u w:val="none"/>
        </w:rPr>
        <w:tab/>
      </w:r>
      <w:r w:rsidR="00E97C09" w:rsidRPr="00E02A20">
        <w:rPr>
          <w:rFonts w:ascii="Angsana New" w:hAnsi="Angsana New"/>
          <w:sz w:val="32"/>
          <w:szCs w:val="32"/>
          <w:u w:val="none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E97C09" w:rsidRPr="00E75741" w14:paraId="1FC9BAEB" w14:textId="77777777" w:rsidTr="001F2182">
        <w:tc>
          <w:tcPr>
            <w:tcW w:w="9090" w:type="dxa"/>
            <w:gridSpan w:val="5"/>
          </w:tcPr>
          <w:p w14:paraId="18B98255" w14:textId="77777777" w:rsidR="00E97C09" w:rsidRPr="00464F47" w:rsidRDefault="00E97C09" w:rsidP="00356B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4F4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64F47">
              <w:rPr>
                <w:rFonts w:ascii="Angsana New" w:hAnsi="Angsana New"/>
                <w:sz w:val="32"/>
                <w:szCs w:val="32"/>
              </w:rPr>
              <w:t>(</w:t>
            </w:r>
            <w:r w:rsidRPr="00464F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4F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64F4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64F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09" w:rsidRPr="00E75741" w14:paraId="713CEC89" w14:textId="77777777" w:rsidTr="001F2182">
        <w:tc>
          <w:tcPr>
            <w:tcW w:w="3780" w:type="dxa"/>
            <w:vAlign w:val="bottom"/>
          </w:tcPr>
          <w:p w14:paraId="19147A27" w14:textId="77777777" w:rsidR="00E97C09" w:rsidRPr="00464F47" w:rsidRDefault="00E97C09" w:rsidP="00356B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19EE729" w14:textId="77777777" w:rsidR="00E97C09" w:rsidRPr="00464F47" w:rsidRDefault="00E97C09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816E431" w14:textId="77777777" w:rsidR="00E97C09" w:rsidRPr="00464F47" w:rsidRDefault="00E97C09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4F47" w:rsidRPr="00E75741" w14:paraId="640B38E3" w14:textId="77777777" w:rsidTr="008D3E9E">
        <w:tc>
          <w:tcPr>
            <w:tcW w:w="3780" w:type="dxa"/>
          </w:tcPr>
          <w:p w14:paraId="494B4193" w14:textId="77777777" w:rsidR="00464F47" w:rsidRPr="00464F47" w:rsidRDefault="00464F47" w:rsidP="00464F47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71F7D57" w14:textId="4C065FAC" w:rsidR="00464F47" w:rsidRPr="00464F47" w:rsidRDefault="00464F47" w:rsidP="00464F4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3E1863BF" w14:textId="78922981" w:rsidR="00464F47" w:rsidRPr="00464F47" w:rsidRDefault="00464F47" w:rsidP="00464F4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  <w:vAlign w:val="bottom"/>
          </w:tcPr>
          <w:p w14:paraId="48B77ADE" w14:textId="6B905A10" w:rsidR="00464F47" w:rsidRPr="00464F47" w:rsidRDefault="00464F47" w:rsidP="00464F4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41F16061" w14:textId="628CE610" w:rsidR="00464F47" w:rsidRPr="00464F47" w:rsidRDefault="00464F47" w:rsidP="00464F4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4F47" w:rsidRPr="00E75741" w14:paraId="7DCAC030" w14:textId="77777777" w:rsidTr="001F2182">
        <w:trPr>
          <w:trHeight w:val="396"/>
        </w:trPr>
        <w:tc>
          <w:tcPr>
            <w:tcW w:w="3780" w:type="dxa"/>
          </w:tcPr>
          <w:p w14:paraId="1D923987" w14:textId="77777777" w:rsidR="00464F47" w:rsidRPr="00464F47" w:rsidRDefault="00464F47" w:rsidP="00464F47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64F47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327" w:type="dxa"/>
            <w:vAlign w:val="bottom"/>
          </w:tcPr>
          <w:p w14:paraId="0DB5BA73" w14:textId="79BFEE96" w:rsidR="00464F47" w:rsidRPr="00464F47" w:rsidRDefault="00874365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25,064</w:t>
            </w:r>
          </w:p>
        </w:tc>
        <w:tc>
          <w:tcPr>
            <w:tcW w:w="1328" w:type="dxa"/>
            <w:vAlign w:val="bottom"/>
          </w:tcPr>
          <w:p w14:paraId="0FBE8F6B" w14:textId="7BA16BC6" w:rsidR="00464F47" w:rsidRPr="00464F47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464F47">
              <w:rPr>
                <w:rFonts w:ascii="Angsana New" w:hAnsi="Angsana New"/>
                <w:sz w:val="32"/>
                <w:szCs w:val="32"/>
              </w:rPr>
              <w:t>,</w:t>
            </w:r>
            <w:r w:rsidRPr="00464F47">
              <w:rPr>
                <w:rFonts w:ascii="Angsana New" w:hAnsi="Angsana New"/>
                <w:sz w:val="32"/>
                <w:szCs w:val="32"/>
                <w:cs/>
              </w:rPr>
              <w:t>926</w:t>
            </w:r>
          </w:p>
        </w:tc>
        <w:tc>
          <w:tcPr>
            <w:tcW w:w="1327" w:type="dxa"/>
            <w:vAlign w:val="bottom"/>
          </w:tcPr>
          <w:p w14:paraId="1C90B3D8" w14:textId="755E3A37" w:rsidR="00464F47" w:rsidRPr="00464F47" w:rsidRDefault="00874365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25,008</w:t>
            </w:r>
          </w:p>
        </w:tc>
        <w:tc>
          <w:tcPr>
            <w:tcW w:w="1328" w:type="dxa"/>
            <w:vAlign w:val="bottom"/>
          </w:tcPr>
          <w:p w14:paraId="7650333E" w14:textId="7D96C6DA" w:rsidR="00464F47" w:rsidRPr="00464F47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64F47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464F47">
              <w:rPr>
                <w:rFonts w:ascii="Angsana New" w:hAnsi="Angsana New"/>
                <w:sz w:val="32"/>
                <w:szCs w:val="32"/>
              </w:rPr>
              <w:t>,</w:t>
            </w:r>
            <w:r w:rsidRPr="00464F47">
              <w:rPr>
                <w:rFonts w:ascii="Angsana New" w:hAnsi="Angsana New"/>
                <w:sz w:val="32"/>
                <w:szCs w:val="32"/>
                <w:cs/>
              </w:rPr>
              <w:t>879</w:t>
            </w:r>
          </w:p>
        </w:tc>
      </w:tr>
    </w:tbl>
    <w:p w14:paraId="26559F72" w14:textId="7E79D787" w:rsidR="001C3B69" w:rsidRPr="00E75741" w:rsidRDefault="00AB0D71" w:rsidP="00DC137D">
      <w:pPr>
        <w:pStyle w:val="Heading1"/>
        <w:numPr>
          <w:ilvl w:val="0"/>
          <w:numId w:val="0"/>
        </w:numPr>
        <w:spacing w:before="240" w:after="120" w:line="240" w:lineRule="auto"/>
        <w:ind w:left="547" w:hanging="547"/>
        <w:rPr>
          <w:rFonts w:ascii="Angsana New" w:hAnsi="Angsana New"/>
          <w:sz w:val="32"/>
          <w:szCs w:val="32"/>
          <w:u w:val="none"/>
        </w:rPr>
      </w:pPr>
      <w:r w:rsidRPr="00E02A20">
        <w:rPr>
          <w:rFonts w:ascii="Angsana New" w:hAnsi="Angsana New"/>
          <w:sz w:val="32"/>
          <w:szCs w:val="32"/>
          <w:u w:val="none"/>
        </w:rPr>
        <w:lastRenderedPageBreak/>
        <w:t>2</w:t>
      </w:r>
      <w:r w:rsidR="007258D6" w:rsidRPr="00E02A20">
        <w:rPr>
          <w:rFonts w:ascii="Angsana New" w:hAnsi="Angsana New"/>
          <w:sz w:val="32"/>
          <w:szCs w:val="32"/>
          <w:u w:val="none"/>
        </w:rPr>
        <w:t>4</w:t>
      </w:r>
      <w:r w:rsidR="00506520" w:rsidRPr="00E02A20">
        <w:rPr>
          <w:rFonts w:ascii="Angsana New" w:hAnsi="Angsana New"/>
          <w:sz w:val="32"/>
          <w:szCs w:val="32"/>
          <w:u w:val="none"/>
        </w:rPr>
        <w:t>.</w:t>
      </w:r>
      <w:r w:rsidR="00506520" w:rsidRPr="00E02A20">
        <w:rPr>
          <w:rFonts w:ascii="Angsana New" w:hAnsi="Angsana New"/>
          <w:sz w:val="32"/>
          <w:szCs w:val="32"/>
          <w:u w:val="none"/>
        </w:rPr>
        <w:tab/>
      </w:r>
      <w:r w:rsidR="007515E8" w:rsidRPr="00E02A20">
        <w:rPr>
          <w:rFonts w:ascii="Angsana New" w:hAnsi="Angsana New" w:hint="cs"/>
          <w:sz w:val="32"/>
          <w:szCs w:val="32"/>
          <w:u w:val="none"/>
          <w:cs/>
        </w:rPr>
        <w:t>สินทรัพย์ภาษีเงินได้รอตัดบัญชี/ค่าใช้จ่าย</w:t>
      </w:r>
      <w:r w:rsidR="00506520" w:rsidRPr="00E02A20">
        <w:rPr>
          <w:rFonts w:ascii="Angsana New" w:hAnsi="Angsana New"/>
          <w:sz w:val="32"/>
          <w:szCs w:val="32"/>
          <w:u w:val="none"/>
          <w:cs/>
        </w:rPr>
        <w:t>ภาษีเงินได้</w:t>
      </w:r>
    </w:p>
    <w:p w14:paraId="3DD29E8C" w14:textId="69E0B1AF" w:rsidR="001C3B69" w:rsidRPr="00E75741" w:rsidRDefault="00370D61" w:rsidP="00DC137D">
      <w:pPr>
        <w:pStyle w:val="Heading1"/>
        <w:numPr>
          <w:ilvl w:val="0"/>
          <w:numId w:val="0"/>
        </w:numPr>
        <w:spacing w:before="120" w:after="120" w:line="240" w:lineRule="auto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E75741">
        <w:rPr>
          <w:rFonts w:ascii="Angsana New" w:hAnsi="Angsana New"/>
          <w:b w:val="0"/>
          <w:bCs w:val="0"/>
          <w:sz w:val="32"/>
          <w:szCs w:val="32"/>
          <w:u w:val="none"/>
        </w:rPr>
        <w:tab/>
      </w:r>
      <w:r w:rsidR="001C3B69" w:rsidRPr="00E75741">
        <w:rPr>
          <w:rFonts w:ascii="Angsana New" w:hAnsi="Angsana New"/>
          <w:b w:val="0"/>
          <w:bCs w:val="0"/>
          <w:sz w:val="32"/>
          <w:szCs w:val="32"/>
          <w:u w:val="none"/>
          <w:cs/>
        </w:rPr>
        <w:t>ส่วนประกอบของสินทรัพย์ภาษีเงินได้รอการตัดบัญชี</w:t>
      </w:r>
      <w:r w:rsidR="00DC137D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และหนี้สินภาษีเงินได้รอการตัดบัญชี</w:t>
      </w:r>
      <w:r w:rsidR="00E96A07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 xml:space="preserve"> </w:t>
      </w:r>
      <w:r w:rsidR="001C3B69" w:rsidRPr="00E75741">
        <w:rPr>
          <w:rFonts w:ascii="Angsana New" w:hAnsi="Angsana New"/>
          <w:b w:val="0"/>
          <w:bCs w:val="0"/>
          <w:sz w:val="32"/>
          <w:szCs w:val="32"/>
          <w:u w:val="none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1C3B69" w:rsidRPr="00E75741" w14:paraId="3ABA198B" w14:textId="77777777" w:rsidTr="00464F47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4193B4C" w14:textId="77777777" w:rsidR="001C3B69" w:rsidRPr="00363F3D" w:rsidRDefault="001C3B69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4B5AA" w14:textId="77777777" w:rsidR="001C3B69" w:rsidRPr="00363F3D" w:rsidRDefault="001C3B69" w:rsidP="00C40414">
            <w:pPr>
              <w:tabs>
                <w:tab w:val="left" w:pos="14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3F3D">
              <w:rPr>
                <w:rFonts w:ascii="Angsana New" w:hAnsi="Angsana New"/>
                <w:sz w:val="32"/>
                <w:szCs w:val="32"/>
              </w:rPr>
              <w:t>(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63F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4BD0" w:rsidRPr="00E75741" w14:paraId="55891505" w14:textId="77777777" w:rsidTr="00464F47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5F153D" w14:textId="77777777" w:rsidR="00634BD0" w:rsidRPr="00363F3D" w:rsidRDefault="00634BD0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E672D" w14:textId="453418E1" w:rsidR="00634BD0" w:rsidRPr="00363F3D" w:rsidRDefault="00634BD0" w:rsidP="00634BD0">
            <w:pPr>
              <w:pBdr>
                <w:bottom w:val="single" w:sz="4" w:space="1" w:color="auto"/>
              </w:pBdr>
              <w:tabs>
                <w:tab w:val="left" w:pos="14"/>
              </w:tabs>
              <w:spacing w:line="240" w:lineRule="auto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งบฐานะการเงิน</w:t>
            </w:r>
          </w:p>
        </w:tc>
      </w:tr>
      <w:tr w:rsidR="00363F3D" w:rsidRPr="00E75741" w14:paraId="5DA034F6" w14:textId="77777777" w:rsidTr="00464F47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72BAB9" w14:textId="77777777" w:rsidR="00363F3D" w:rsidRPr="00363F3D" w:rsidRDefault="00363F3D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BAED7F8" w14:textId="2EA3B1D3" w:rsidR="00363F3D" w:rsidRPr="00363F3D" w:rsidRDefault="00363F3D" w:rsidP="00C40414">
            <w:pPr>
              <w:pBdr>
                <w:bottom w:val="single" w:sz="4" w:space="1" w:color="auto"/>
              </w:pBdr>
              <w:tabs>
                <w:tab w:val="left" w:pos="14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4F47" w:rsidRPr="00E75741" w14:paraId="2624BEC7" w14:textId="77777777" w:rsidTr="00464F47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1CA279" w14:textId="77777777" w:rsidR="00464F47" w:rsidRPr="00363F3D" w:rsidRDefault="00464F47" w:rsidP="00464F47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6970F74" w14:textId="2CB823B6" w:rsidR="00464F47" w:rsidRPr="00363F3D" w:rsidRDefault="00464F47" w:rsidP="00464F4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7C38B27F" w14:textId="249E79C8" w:rsidR="00464F47" w:rsidRPr="00363F3D" w:rsidRDefault="00464F47" w:rsidP="00464F4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3F3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4F47" w:rsidRPr="00E75741" w14:paraId="495CFF5D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B7AFE2" w14:textId="77777777" w:rsidR="00464F47" w:rsidRPr="00363F3D" w:rsidRDefault="00464F47" w:rsidP="00464F47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7602E02E" w14:textId="77777777" w:rsidR="00464F47" w:rsidRPr="00363F3D" w:rsidRDefault="00464F47" w:rsidP="00464F47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5F2D62" w14:textId="77777777" w:rsidR="00464F47" w:rsidRPr="00363F3D" w:rsidRDefault="00464F47" w:rsidP="00464F47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64F47" w:rsidRPr="00E75741" w14:paraId="706C84AE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FBD68CE" w14:textId="77777777" w:rsidR="00464F47" w:rsidRPr="00363F3D" w:rsidRDefault="00464F47" w:rsidP="00464F47">
            <w:pPr>
              <w:spacing w:line="240" w:lineRule="auto"/>
              <w:ind w:left="336" w:right="-43" w:hanging="1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0169608A" w14:textId="5BF0B689" w:rsidR="00464F47" w:rsidRPr="00363F3D" w:rsidRDefault="00815C60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1,271</w:t>
            </w:r>
          </w:p>
        </w:tc>
        <w:tc>
          <w:tcPr>
            <w:tcW w:w="1800" w:type="dxa"/>
            <w:vAlign w:val="bottom"/>
          </w:tcPr>
          <w:p w14:paraId="42A9353F" w14:textId="55C847ED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507</w:t>
            </w:r>
          </w:p>
        </w:tc>
      </w:tr>
      <w:tr w:rsidR="00464F47" w:rsidRPr="00E75741" w14:paraId="41B612F2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2B07DE" w14:textId="77777777" w:rsidR="00464F47" w:rsidRPr="00363F3D" w:rsidRDefault="00464F47" w:rsidP="00464F47">
            <w:pPr>
              <w:spacing w:line="240" w:lineRule="auto"/>
              <w:ind w:left="336" w:right="-43" w:hanging="1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ค่าเผื่อการปรับมูลค่าสินค้าคงเหลือ</w:t>
            </w:r>
          </w:p>
        </w:tc>
        <w:tc>
          <w:tcPr>
            <w:tcW w:w="1800" w:type="dxa"/>
            <w:vAlign w:val="bottom"/>
          </w:tcPr>
          <w:p w14:paraId="513D7BC7" w14:textId="3D206592" w:rsidR="00464F47" w:rsidRPr="00363F3D" w:rsidRDefault="00323CDC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2,326</w:t>
            </w:r>
          </w:p>
        </w:tc>
        <w:tc>
          <w:tcPr>
            <w:tcW w:w="1800" w:type="dxa"/>
            <w:vAlign w:val="bottom"/>
          </w:tcPr>
          <w:p w14:paraId="3EC25EA7" w14:textId="5D7F9FB7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2,269</w:t>
            </w:r>
          </w:p>
        </w:tc>
      </w:tr>
      <w:tr w:rsidR="00464F47" w:rsidRPr="00E75741" w14:paraId="2CFCED98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101A56F" w14:textId="218DE36D" w:rsidR="00464F47" w:rsidRPr="00363F3D" w:rsidRDefault="00464F47" w:rsidP="00464F47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vAlign w:val="bottom"/>
          </w:tcPr>
          <w:p w14:paraId="10199F8D" w14:textId="27E6E196" w:rsidR="00464F47" w:rsidRPr="00363F3D" w:rsidRDefault="00F51BDC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2,971</w:t>
            </w:r>
          </w:p>
        </w:tc>
        <w:tc>
          <w:tcPr>
            <w:tcW w:w="1800" w:type="dxa"/>
            <w:vAlign w:val="bottom"/>
          </w:tcPr>
          <w:p w14:paraId="420AA230" w14:textId="36B25515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4,016</w:t>
            </w:r>
          </w:p>
        </w:tc>
      </w:tr>
      <w:tr w:rsidR="00464F47" w:rsidRPr="00E75741" w14:paraId="1AB16D67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33B81B" w14:textId="77777777" w:rsidR="00464F47" w:rsidRPr="00363F3D" w:rsidRDefault="00464F47" w:rsidP="00464F47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6F28709E" w14:textId="2956241E" w:rsidR="00464F47" w:rsidRPr="00363F3D" w:rsidRDefault="003B6C73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6,452</w:t>
            </w:r>
          </w:p>
        </w:tc>
        <w:tc>
          <w:tcPr>
            <w:tcW w:w="1800" w:type="dxa"/>
            <w:vAlign w:val="bottom"/>
          </w:tcPr>
          <w:p w14:paraId="7D755E59" w14:textId="52E20C0B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4,135</w:t>
            </w:r>
          </w:p>
        </w:tc>
      </w:tr>
      <w:tr w:rsidR="00464F47" w:rsidRPr="00E75741" w14:paraId="3C7E697C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87783C" w14:textId="2F9C1CFB" w:rsidR="00464F47" w:rsidRPr="00363F3D" w:rsidRDefault="00464F47" w:rsidP="00464F47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ขาดทุนจากการเปลี่ยนแปลงมูลค่ายุติธรรมของเงินลงทุน</w:t>
            </w:r>
          </w:p>
        </w:tc>
        <w:tc>
          <w:tcPr>
            <w:tcW w:w="1800" w:type="dxa"/>
            <w:vAlign w:val="bottom"/>
          </w:tcPr>
          <w:p w14:paraId="1964659C" w14:textId="4D406935" w:rsidR="00464F47" w:rsidRPr="00363F3D" w:rsidRDefault="00EC160B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12,312</w:t>
            </w:r>
          </w:p>
        </w:tc>
        <w:tc>
          <w:tcPr>
            <w:tcW w:w="1800" w:type="dxa"/>
            <w:vAlign w:val="bottom"/>
          </w:tcPr>
          <w:p w14:paraId="3B9ACB84" w14:textId="03D2CDB1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12,023</w:t>
            </w:r>
          </w:p>
        </w:tc>
      </w:tr>
      <w:tr w:rsidR="00464F47" w:rsidRPr="00E75741" w14:paraId="058B2556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3BEBFA4" w14:textId="77777777" w:rsidR="00464F47" w:rsidRPr="00363F3D" w:rsidRDefault="00464F47" w:rsidP="00464F47">
            <w:pPr>
              <w:spacing w:line="240" w:lineRule="auto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63F3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800" w:type="dxa"/>
            <w:vAlign w:val="bottom"/>
          </w:tcPr>
          <w:p w14:paraId="4A587936" w14:textId="7D486E6D" w:rsidR="00464F47" w:rsidRPr="00363F3D" w:rsidRDefault="00880820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2,46</w:t>
            </w:r>
            <w:r w:rsidR="005170D5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3F2EE81B" w14:textId="5CBFB05D" w:rsidR="00464F47" w:rsidRPr="00363F3D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2,649</w:t>
            </w:r>
          </w:p>
        </w:tc>
      </w:tr>
      <w:tr w:rsidR="00464F47" w:rsidRPr="00E75741" w14:paraId="5B067633" w14:textId="77777777" w:rsidTr="00464F47">
        <w:trPr>
          <w:trHeight w:val="3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23F955" w14:textId="77777777" w:rsidR="00464F47" w:rsidRPr="00363F3D" w:rsidRDefault="00464F47" w:rsidP="00464F47">
            <w:pPr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E54FB56" w14:textId="36FEDACF" w:rsidR="00464F47" w:rsidRPr="00363F3D" w:rsidRDefault="00880820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27,79</w:t>
            </w:r>
            <w:r w:rsidR="005170D5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</w:tcPr>
          <w:p w14:paraId="7D3AFCF0" w14:textId="1862DB8E" w:rsidR="00464F47" w:rsidRPr="00363F3D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25,599</w:t>
            </w:r>
          </w:p>
        </w:tc>
      </w:tr>
      <w:tr w:rsidR="00464F47" w:rsidRPr="00E75741" w14:paraId="774D44BC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F17BD7" w14:textId="77777777" w:rsidR="00464F47" w:rsidRPr="00363F3D" w:rsidRDefault="00464F47" w:rsidP="00464F47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02BB0E9A" w14:textId="77777777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2BE06B" w14:textId="77777777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64F47" w:rsidRPr="00E75741" w14:paraId="16F2EC78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52C54C" w14:textId="0C8E7A5C" w:rsidR="00464F47" w:rsidRPr="00363F3D" w:rsidRDefault="00464F47" w:rsidP="00464F47">
            <w:pPr>
              <w:spacing w:line="240" w:lineRule="auto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</w:t>
            </w: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800" w:type="dxa"/>
            <w:vAlign w:val="bottom"/>
          </w:tcPr>
          <w:p w14:paraId="0579E480" w14:textId="32CBE89D" w:rsidR="00464F47" w:rsidRPr="00363F3D" w:rsidRDefault="00BE559A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(55)</w:t>
            </w:r>
          </w:p>
        </w:tc>
        <w:tc>
          <w:tcPr>
            <w:tcW w:w="1800" w:type="dxa"/>
            <w:vAlign w:val="bottom"/>
          </w:tcPr>
          <w:p w14:paraId="303FB441" w14:textId="08411620" w:rsidR="00464F47" w:rsidRPr="00363F3D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(908)</w:t>
            </w:r>
          </w:p>
        </w:tc>
      </w:tr>
      <w:tr w:rsidR="00464F47" w:rsidRPr="00E75741" w14:paraId="75B922D6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667CAF" w14:textId="77777777" w:rsidR="00464F47" w:rsidRPr="00363F3D" w:rsidRDefault="00464F47" w:rsidP="00464F47">
            <w:pPr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AB710FC" w14:textId="3EA4E5A5" w:rsidR="00464F47" w:rsidRPr="00363F3D" w:rsidRDefault="00D55DAB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(55)</w:t>
            </w:r>
          </w:p>
        </w:tc>
        <w:tc>
          <w:tcPr>
            <w:tcW w:w="1800" w:type="dxa"/>
            <w:vAlign w:val="bottom"/>
          </w:tcPr>
          <w:p w14:paraId="5C139146" w14:textId="7CBD932E" w:rsidR="00464F47" w:rsidRPr="00363F3D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(908)</w:t>
            </w:r>
          </w:p>
        </w:tc>
      </w:tr>
      <w:tr w:rsidR="00464F47" w:rsidRPr="00E75741" w14:paraId="688970BD" w14:textId="77777777" w:rsidTr="00464F4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7A67F9" w14:textId="77777777" w:rsidR="00464F47" w:rsidRPr="00363F3D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D1CA05D" w14:textId="76DEACEA" w:rsidR="00464F47" w:rsidRPr="00363F3D" w:rsidRDefault="00D55DAB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27,74</w:t>
            </w:r>
            <w:r w:rsidR="005170D5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1800" w:type="dxa"/>
            <w:vAlign w:val="bottom"/>
          </w:tcPr>
          <w:p w14:paraId="0E40D71F" w14:textId="7A0B5175" w:rsidR="00464F47" w:rsidRPr="00363F3D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24,691</w:t>
            </w:r>
          </w:p>
        </w:tc>
      </w:tr>
    </w:tbl>
    <w:p w14:paraId="7BB6F080" w14:textId="784979F4" w:rsidR="00506520" w:rsidRPr="00E75741" w:rsidRDefault="005309EC" w:rsidP="00EF00EC">
      <w:pPr>
        <w:pStyle w:val="List"/>
        <w:spacing w:before="240" w:after="120" w:line="240" w:lineRule="auto"/>
        <w:ind w:left="562" w:hanging="562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="00BC2569">
        <w:rPr>
          <w:rFonts w:ascii="Angsana New" w:hAnsi="Angsana New"/>
          <w:sz w:val="32"/>
          <w:szCs w:val="32"/>
        </w:rPr>
        <w:tab/>
      </w:r>
      <w:r w:rsidR="00506520" w:rsidRPr="00E75741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6A0FF9" w:rsidRPr="00E75741">
        <w:rPr>
          <w:rFonts w:ascii="Angsana New" w:hAnsi="Angsana New"/>
          <w:sz w:val="32"/>
          <w:szCs w:val="32"/>
          <w:cs/>
        </w:rPr>
        <w:t>สำหรับปี</w:t>
      </w:r>
      <w:r w:rsidR="00D91DB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91DB8">
        <w:rPr>
          <w:rFonts w:ascii="Angsana New" w:hAnsi="Angsana New"/>
          <w:sz w:val="32"/>
          <w:szCs w:val="32"/>
        </w:rPr>
        <w:t xml:space="preserve">31 </w:t>
      </w:r>
      <w:r w:rsidR="00D91DB8">
        <w:rPr>
          <w:rFonts w:ascii="Angsana New" w:hAnsi="Angsana New" w:hint="cs"/>
          <w:sz w:val="32"/>
          <w:szCs w:val="32"/>
          <w:cs/>
        </w:rPr>
        <w:t>ธันวาคม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 </w:t>
      </w:r>
      <w:r w:rsidR="00464F47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CF18B5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F47">
        <w:rPr>
          <w:rFonts w:ascii="Angsana New" w:hAnsi="Angsana New"/>
          <w:sz w:val="32"/>
          <w:szCs w:val="32"/>
        </w:rPr>
        <w:t>2566</w:t>
      </w:r>
      <w:r w:rsidR="006A0FF9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506520" w:rsidRPr="00E757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260"/>
        <w:gridCol w:w="1163"/>
        <w:gridCol w:w="7"/>
      </w:tblGrid>
      <w:tr w:rsidR="00506520" w:rsidRPr="00E75741" w14:paraId="00229E43" w14:textId="77777777" w:rsidTr="00464F47">
        <w:trPr>
          <w:gridAfter w:val="1"/>
          <w:wAfter w:w="7" w:type="dxa"/>
        </w:trPr>
        <w:tc>
          <w:tcPr>
            <w:tcW w:w="9263" w:type="dxa"/>
            <w:gridSpan w:val="5"/>
          </w:tcPr>
          <w:p w14:paraId="343569A5" w14:textId="77777777" w:rsidR="00506520" w:rsidRPr="00E75741" w:rsidRDefault="00506520" w:rsidP="00C47A1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75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6520" w:rsidRPr="00E75741" w14:paraId="49C3B886" w14:textId="77777777" w:rsidTr="00464F47">
        <w:tc>
          <w:tcPr>
            <w:tcW w:w="4500" w:type="dxa"/>
          </w:tcPr>
          <w:p w14:paraId="4B1E101C" w14:textId="77777777" w:rsidR="00506520" w:rsidRPr="00E75741" w:rsidRDefault="00506520" w:rsidP="00C47A1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B5CDC9C" w14:textId="77777777" w:rsidR="00506520" w:rsidRPr="00E75741" w:rsidRDefault="00506520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14883E1E" w14:textId="77777777" w:rsidR="00506520" w:rsidRPr="00E75741" w:rsidRDefault="00506520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E75741" w14:paraId="2913DA22" w14:textId="77777777" w:rsidTr="00464F47">
        <w:tc>
          <w:tcPr>
            <w:tcW w:w="4500" w:type="dxa"/>
          </w:tcPr>
          <w:p w14:paraId="748ACC49" w14:textId="77777777" w:rsidR="008D3E9E" w:rsidRPr="00E75741" w:rsidRDefault="008D3E9E" w:rsidP="00C47A1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C0409" w14:textId="5A8FC1F7" w:rsidR="008D3E9E" w:rsidRPr="00E75741" w:rsidRDefault="00464F4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2CC375F5" w14:textId="6CCE0494" w:rsidR="008D3E9E" w:rsidRPr="00E75741" w:rsidRDefault="00464F4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619103AE" w14:textId="56851FC2" w:rsidR="008D3E9E" w:rsidRPr="00E75741" w:rsidRDefault="00464F4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13471596" w14:textId="68D55A34" w:rsidR="008D3E9E" w:rsidRPr="00E75741" w:rsidRDefault="00464F4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B26CC" w:rsidRPr="00E75741" w14:paraId="177035E3" w14:textId="77777777" w:rsidTr="00464F47">
        <w:tc>
          <w:tcPr>
            <w:tcW w:w="4500" w:type="dxa"/>
          </w:tcPr>
          <w:p w14:paraId="79A41E7E" w14:textId="77777777" w:rsidR="009B26CC" w:rsidRPr="00E75741" w:rsidRDefault="009B26CC" w:rsidP="00C47A19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346" w:right="-43" w:hanging="3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2832C74E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4B4CE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6928E4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527571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64F47" w:rsidRPr="00E75741" w14:paraId="66A31645" w14:textId="77777777" w:rsidTr="00464F47">
        <w:tc>
          <w:tcPr>
            <w:tcW w:w="4500" w:type="dxa"/>
          </w:tcPr>
          <w:p w14:paraId="46D00408" w14:textId="77777777" w:rsidR="00464F47" w:rsidRPr="00E75741" w:rsidRDefault="00464F47" w:rsidP="00464F4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5377415" w14:textId="63CFCC58" w:rsidR="00464F47" w:rsidRPr="00E75741" w:rsidRDefault="003B78C8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(42,461)</w:t>
            </w:r>
          </w:p>
        </w:tc>
        <w:tc>
          <w:tcPr>
            <w:tcW w:w="1170" w:type="dxa"/>
            <w:vAlign w:val="bottom"/>
          </w:tcPr>
          <w:p w14:paraId="2B6D26EB" w14:textId="081C39F0" w:rsidR="00464F47" w:rsidRPr="00E75741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(32,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57ABE52" w14:textId="5046159C" w:rsidR="00464F47" w:rsidRPr="00E75741" w:rsidRDefault="00BB2B18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(40,</w:t>
            </w:r>
            <w:r w:rsidR="003B78C8">
              <w:rPr>
                <w:rFonts w:ascii="Angsana New" w:hAnsi="Angsana New"/>
                <w:spacing w:val="-4"/>
                <w:sz w:val="30"/>
                <w:szCs w:val="30"/>
              </w:rPr>
              <w:t>996)</w:t>
            </w:r>
          </w:p>
        </w:tc>
        <w:tc>
          <w:tcPr>
            <w:tcW w:w="1170" w:type="dxa"/>
            <w:gridSpan w:val="2"/>
            <w:vAlign w:val="bottom"/>
          </w:tcPr>
          <w:p w14:paraId="20E40511" w14:textId="487988F7" w:rsidR="00464F47" w:rsidRPr="00E75741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(31,328)</w:t>
            </w:r>
          </w:p>
        </w:tc>
      </w:tr>
      <w:tr w:rsidR="00464F47" w:rsidRPr="00E75741" w14:paraId="791EA423" w14:textId="77777777" w:rsidTr="00464F47">
        <w:tc>
          <w:tcPr>
            <w:tcW w:w="4500" w:type="dxa"/>
          </w:tcPr>
          <w:p w14:paraId="199A3EA5" w14:textId="77777777" w:rsidR="00464F47" w:rsidRPr="00E75741" w:rsidRDefault="00464F47" w:rsidP="00464F47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D61F0CB" w14:textId="77777777" w:rsidR="00464F47" w:rsidRPr="00E75741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5F8612" w14:textId="77777777" w:rsidR="00464F47" w:rsidRPr="00E75741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8A730B7" w14:textId="77777777" w:rsidR="00464F47" w:rsidRPr="00E75741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049D99" w14:textId="77777777" w:rsidR="00464F47" w:rsidRPr="00E75741" w:rsidRDefault="00464F47" w:rsidP="004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64F47" w:rsidRPr="00E75741" w14:paraId="430275F5" w14:textId="77777777" w:rsidTr="00464F47">
        <w:tc>
          <w:tcPr>
            <w:tcW w:w="4500" w:type="dxa"/>
          </w:tcPr>
          <w:p w14:paraId="278BBD57" w14:textId="77777777" w:rsidR="00464F47" w:rsidRPr="00E75741" w:rsidRDefault="00464F47" w:rsidP="00464F47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6EB785D" w14:textId="15BF18B7" w:rsidR="00464F47" w:rsidRPr="00E75741" w:rsidRDefault="003B78C8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4,383</w:t>
            </w:r>
          </w:p>
        </w:tc>
        <w:tc>
          <w:tcPr>
            <w:tcW w:w="1170" w:type="dxa"/>
            <w:vAlign w:val="bottom"/>
          </w:tcPr>
          <w:p w14:paraId="027565C0" w14:textId="79884378" w:rsidR="00464F47" w:rsidRPr="00E75741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  <w:tc>
          <w:tcPr>
            <w:tcW w:w="1260" w:type="dxa"/>
            <w:vAlign w:val="bottom"/>
          </w:tcPr>
          <w:p w14:paraId="6CCD21AE" w14:textId="020AF994" w:rsidR="00464F47" w:rsidRPr="00E75741" w:rsidRDefault="003B78C8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4,383</w:t>
            </w:r>
          </w:p>
        </w:tc>
        <w:tc>
          <w:tcPr>
            <w:tcW w:w="1170" w:type="dxa"/>
            <w:gridSpan w:val="2"/>
            <w:vAlign w:val="bottom"/>
          </w:tcPr>
          <w:p w14:paraId="1492137E" w14:textId="7F33A196" w:rsidR="00464F47" w:rsidRPr="00E75741" w:rsidRDefault="00464F47" w:rsidP="00464F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</w:tr>
      <w:tr w:rsidR="00464F47" w:rsidRPr="00E75741" w14:paraId="66761D85" w14:textId="77777777" w:rsidTr="006D0325">
        <w:trPr>
          <w:trHeight w:val="468"/>
        </w:trPr>
        <w:tc>
          <w:tcPr>
            <w:tcW w:w="4500" w:type="dxa"/>
          </w:tcPr>
          <w:p w14:paraId="5073FFC9" w14:textId="03F925B9" w:rsidR="00464F47" w:rsidRPr="00E75741" w:rsidRDefault="006D0325" w:rsidP="00464F47">
            <w:pPr>
              <w:tabs>
                <w:tab w:val="clear" w:pos="4451"/>
                <w:tab w:val="left" w:pos="4632"/>
              </w:tabs>
              <w:spacing w:line="380" w:lineRule="exact"/>
              <w:ind w:left="222" w:right="-198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3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D289C50" w14:textId="3610FF10" w:rsidR="00464F47" w:rsidRPr="00E75741" w:rsidRDefault="003B78C8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(38,078)</w:t>
            </w:r>
          </w:p>
        </w:tc>
        <w:tc>
          <w:tcPr>
            <w:tcW w:w="1170" w:type="dxa"/>
            <w:vAlign w:val="bottom"/>
          </w:tcPr>
          <w:p w14:paraId="6A0157D1" w14:textId="7ACAFE36" w:rsidR="00464F47" w:rsidRPr="00E75741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31,263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092D3F4" w14:textId="683F6D21" w:rsidR="00464F47" w:rsidRPr="00E75741" w:rsidRDefault="003B78C8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(36,613)</w:t>
            </w:r>
          </w:p>
        </w:tc>
        <w:tc>
          <w:tcPr>
            <w:tcW w:w="1170" w:type="dxa"/>
            <w:gridSpan w:val="2"/>
            <w:vAlign w:val="bottom"/>
          </w:tcPr>
          <w:p w14:paraId="2BDA081D" w14:textId="48DC175F" w:rsidR="00464F47" w:rsidRPr="00E75741" w:rsidRDefault="00464F47" w:rsidP="00464F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(30,484)</w:t>
            </w:r>
          </w:p>
        </w:tc>
      </w:tr>
    </w:tbl>
    <w:p w14:paraId="63A94A85" w14:textId="5A70FF12" w:rsidR="007D01D5" w:rsidRPr="000B6749" w:rsidRDefault="007D01D5" w:rsidP="007D01D5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</w:t>
      </w:r>
      <w:r w:rsidR="002A2FAE">
        <w:rPr>
          <w:rFonts w:ascii="Angsana New" w:hAnsi="Angsana New"/>
          <w:sz w:val="32"/>
          <w:szCs w:val="32"/>
        </w:rPr>
        <w:t>66</w:t>
      </w:r>
      <w:r w:rsidRPr="000B674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95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352"/>
        <w:gridCol w:w="1800"/>
        <w:gridCol w:w="1800"/>
      </w:tblGrid>
      <w:tr w:rsidR="002A2FAE" w:rsidRPr="00671E22" w14:paraId="4AA213DE" w14:textId="77777777" w:rsidTr="005E6ADE">
        <w:trPr>
          <w:tblHeader/>
        </w:trPr>
        <w:tc>
          <w:tcPr>
            <w:tcW w:w="8948" w:type="dxa"/>
            <w:gridSpan w:val="3"/>
          </w:tcPr>
          <w:p w14:paraId="53B0A1C1" w14:textId="77777777" w:rsidR="002A2FAE" w:rsidRPr="00671E22" w:rsidRDefault="002A2FA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</w:rPr>
              <w:t>(</w:t>
            </w:r>
            <w:r w:rsidRPr="00671E2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71E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E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71E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2FAE" w:rsidRPr="00671E22" w14:paraId="4B14D4F1" w14:textId="77777777" w:rsidTr="005E6ADE">
        <w:trPr>
          <w:tblHeader/>
        </w:trPr>
        <w:tc>
          <w:tcPr>
            <w:tcW w:w="5352" w:type="dxa"/>
          </w:tcPr>
          <w:p w14:paraId="46E10D94" w14:textId="77777777" w:rsidR="002A2FAE" w:rsidRPr="00671E22" w:rsidRDefault="002A2FA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6DE6301E" w14:textId="77777777" w:rsidR="002A2FAE" w:rsidRDefault="002A2F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</w:p>
          <w:p w14:paraId="42D2D01D" w14:textId="5A619D8E" w:rsidR="002A2FAE" w:rsidRPr="00671E22" w:rsidRDefault="002A2F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FAE" w:rsidRPr="00671E22" w14:paraId="3BB21E76" w14:textId="77777777" w:rsidTr="005E6ADE">
        <w:trPr>
          <w:tblHeader/>
        </w:trPr>
        <w:tc>
          <w:tcPr>
            <w:tcW w:w="5352" w:type="dxa"/>
          </w:tcPr>
          <w:p w14:paraId="7939F099" w14:textId="77777777" w:rsidR="002A2FAE" w:rsidRPr="00671E22" w:rsidRDefault="002A2FA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00FA0" w14:textId="6425EFCE" w:rsidR="002A2FAE" w:rsidRPr="00671E22" w:rsidRDefault="002A2F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8F431F">
              <w:rPr>
                <w:rFonts w:ascii="Angsana New" w:hAnsi="Angsana New"/>
                <w:sz w:val="30"/>
                <w:szCs w:val="30"/>
                <w:u w:val="single"/>
              </w:rPr>
              <w:t>67</w:t>
            </w:r>
          </w:p>
        </w:tc>
        <w:tc>
          <w:tcPr>
            <w:tcW w:w="1800" w:type="dxa"/>
          </w:tcPr>
          <w:p w14:paraId="4EF43249" w14:textId="14D3FD6D" w:rsidR="002A2FAE" w:rsidRPr="00671E22" w:rsidRDefault="002A2F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8F431F">
              <w:rPr>
                <w:rFonts w:ascii="Angsana New" w:hAnsi="Angsana New"/>
                <w:sz w:val="30"/>
                <w:szCs w:val="30"/>
                <w:u w:val="single"/>
              </w:rPr>
              <w:t>66</w:t>
            </w:r>
          </w:p>
        </w:tc>
      </w:tr>
      <w:tr w:rsidR="002A2FAE" w:rsidRPr="00671E22" w14:paraId="23FD23B8" w14:textId="77777777" w:rsidTr="005E6ADE">
        <w:tc>
          <w:tcPr>
            <w:tcW w:w="5352" w:type="dxa"/>
          </w:tcPr>
          <w:p w14:paraId="0E7CE575" w14:textId="799BF281" w:rsidR="002A2FAE" w:rsidRPr="00FA5F31" w:rsidRDefault="002A2FA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5F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B372A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A5F31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87B657C" w14:textId="4EC5CB98" w:rsidR="002A2FAE" w:rsidRPr="00671E22" w:rsidRDefault="00DD26EC" w:rsidP="005E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6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290</w:t>
            </w:r>
          </w:p>
        </w:tc>
        <w:tc>
          <w:tcPr>
            <w:tcW w:w="1800" w:type="dxa"/>
            <w:vAlign w:val="bottom"/>
          </w:tcPr>
          <w:p w14:paraId="60F137C9" w14:textId="7E531DFE" w:rsidR="002A2FAE" w:rsidRPr="00671E22" w:rsidRDefault="005170D5" w:rsidP="005E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7,101</w:t>
            </w:r>
          </w:p>
        </w:tc>
      </w:tr>
      <w:tr w:rsidR="002A2FAE" w:rsidRPr="00671E22" w14:paraId="1DF301FF" w14:textId="77777777" w:rsidTr="005E6ADE">
        <w:tc>
          <w:tcPr>
            <w:tcW w:w="5352" w:type="dxa"/>
          </w:tcPr>
          <w:p w14:paraId="0D91C0E8" w14:textId="6EB34701" w:rsidR="002A2FAE" w:rsidRPr="00671E22" w:rsidRDefault="002A2FA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2BA22C5F" w14:textId="0AFD1930" w:rsidR="002A2FAE" w:rsidRPr="00671E22" w:rsidRDefault="00782AF5" w:rsidP="005E6ADE">
            <w:pPr>
              <w:tabs>
                <w:tab w:val="clear" w:pos="907"/>
                <w:tab w:val="clear" w:pos="3742"/>
                <w:tab w:val="decimal" w:pos="882"/>
                <w:tab w:val="left" w:pos="2033"/>
              </w:tabs>
              <w:ind w:left="-18" w:right="16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(1,624)</w:t>
            </w:r>
          </w:p>
        </w:tc>
        <w:tc>
          <w:tcPr>
            <w:tcW w:w="1800" w:type="dxa"/>
            <w:vAlign w:val="bottom"/>
          </w:tcPr>
          <w:p w14:paraId="078CF2CF" w14:textId="2E6D9D32" w:rsidR="002A2FAE" w:rsidRPr="00671E22" w:rsidRDefault="00DA1E29" w:rsidP="005E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DA1D599" w14:textId="7F5C7592" w:rsidR="00506520" w:rsidRPr="00E75741" w:rsidRDefault="00506520" w:rsidP="00152534">
      <w:p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7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506520" w:rsidRPr="00E75741" w14:paraId="1E9E986D" w14:textId="77777777" w:rsidTr="00254738">
        <w:trPr>
          <w:tblHeader/>
        </w:trPr>
        <w:tc>
          <w:tcPr>
            <w:tcW w:w="9180" w:type="dxa"/>
            <w:gridSpan w:val="5"/>
          </w:tcPr>
          <w:p w14:paraId="548C1F6E" w14:textId="77777777" w:rsidR="00506520" w:rsidRPr="00E75741" w:rsidRDefault="00506520" w:rsidP="00FB25C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75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6520" w:rsidRPr="00E75741" w14:paraId="06455438" w14:textId="77777777" w:rsidTr="00D90B57">
        <w:trPr>
          <w:tblHeader/>
        </w:trPr>
        <w:tc>
          <w:tcPr>
            <w:tcW w:w="4410" w:type="dxa"/>
          </w:tcPr>
          <w:p w14:paraId="454A62CB" w14:textId="77777777" w:rsidR="00506520" w:rsidRPr="00E75741" w:rsidRDefault="00506520" w:rsidP="00FB25C9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1BCCD60" w14:textId="77777777" w:rsidR="00506520" w:rsidRPr="00E75741" w:rsidRDefault="00506520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31FCE97" w14:textId="77777777" w:rsidR="00506520" w:rsidRPr="00E75741" w:rsidRDefault="00506520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9ED" w:rsidRPr="00E75741" w14:paraId="7771D0F6" w14:textId="77777777" w:rsidTr="00D90B57">
        <w:trPr>
          <w:tblHeader/>
        </w:trPr>
        <w:tc>
          <w:tcPr>
            <w:tcW w:w="4410" w:type="dxa"/>
          </w:tcPr>
          <w:p w14:paraId="2CBCA842" w14:textId="77777777" w:rsidR="008F69ED" w:rsidRPr="00E75741" w:rsidRDefault="008F69ED" w:rsidP="008F69ED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C8FC37E" w14:textId="54739B7C" w:rsidR="008F69ED" w:rsidRPr="00E75741" w:rsidRDefault="008F69ED" w:rsidP="008F69E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93" w:type="dxa"/>
            <w:vAlign w:val="bottom"/>
          </w:tcPr>
          <w:p w14:paraId="124B989C" w14:textId="22682CDE" w:rsidR="008F69ED" w:rsidRPr="00E75741" w:rsidRDefault="008F69ED" w:rsidP="008F69E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2" w:type="dxa"/>
            <w:vAlign w:val="bottom"/>
          </w:tcPr>
          <w:p w14:paraId="792A585C" w14:textId="64DB20AC" w:rsidR="008F69ED" w:rsidRPr="00E75741" w:rsidRDefault="008F69ED" w:rsidP="008F69E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93" w:type="dxa"/>
            <w:vAlign w:val="bottom"/>
          </w:tcPr>
          <w:p w14:paraId="688CAA65" w14:textId="0DA11E64" w:rsidR="008F69ED" w:rsidRPr="00E75741" w:rsidRDefault="008F69ED" w:rsidP="008F69E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F69ED" w:rsidRPr="00E75741" w14:paraId="6355C985" w14:textId="77777777" w:rsidTr="00D90B57">
        <w:tc>
          <w:tcPr>
            <w:tcW w:w="4410" w:type="dxa"/>
            <w:vAlign w:val="bottom"/>
          </w:tcPr>
          <w:p w14:paraId="646A5943" w14:textId="125E6540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5EEF4EC2" w14:textId="55A1DE6D" w:rsidR="008F69ED" w:rsidRPr="00E75741" w:rsidRDefault="001B66A7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155,</w:t>
            </w:r>
            <w:r w:rsidR="00EE61DE">
              <w:rPr>
                <w:rFonts w:ascii="Angsana New" w:hAnsi="Angsana New"/>
                <w:spacing w:val="-4"/>
                <w:sz w:val="30"/>
                <w:szCs w:val="30"/>
              </w:rPr>
              <w:t>313</w:t>
            </w:r>
          </w:p>
        </w:tc>
        <w:tc>
          <w:tcPr>
            <w:tcW w:w="1193" w:type="dxa"/>
            <w:vAlign w:val="bottom"/>
          </w:tcPr>
          <w:p w14:paraId="1DAD4624" w14:textId="556EC1E1" w:rsidR="008F69ED" w:rsidRPr="00E75741" w:rsidRDefault="008F69E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126,022</w:t>
            </w:r>
          </w:p>
        </w:tc>
        <w:tc>
          <w:tcPr>
            <w:tcW w:w="1192" w:type="dxa"/>
            <w:vAlign w:val="bottom"/>
          </w:tcPr>
          <w:p w14:paraId="1B688881" w14:textId="401DCA4C" w:rsidR="008F69ED" w:rsidRPr="00E75741" w:rsidRDefault="007F2E59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169,000</w:t>
            </w:r>
          </w:p>
        </w:tc>
        <w:tc>
          <w:tcPr>
            <w:tcW w:w="1193" w:type="dxa"/>
            <w:vAlign w:val="bottom"/>
          </w:tcPr>
          <w:p w14:paraId="144983E6" w14:textId="48A0FEDA" w:rsidR="008F69ED" w:rsidRPr="00E75741" w:rsidRDefault="008F69E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133,210</w:t>
            </w:r>
          </w:p>
        </w:tc>
      </w:tr>
      <w:tr w:rsidR="008F69ED" w:rsidRPr="00E75741" w14:paraId="5268DAAD" w14:textId="77777777" w:rsidTr="00D90B57">
        <w:tc>
          <w:tcPr>
            <w:tcW w:w="4410" w:type="dxa"/>
            <w:vAlign w:val="bottom"/>
          </w:tcPr>
          <w:p w14:paraId="6D20F1A5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23E32A39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3" w:type="dxa"/>
            <w:vAlign w:val="bottom"/>
          </w:tcPr>
          <w:p w14:paraId="5CD79A1B" w14:textId="1E883DDC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2" w:type="dxa"/>
            <w:vAlign w:val="bottom"/>
          </w:tcPr>
          <w:p w14:paraId="563FF000" w14:textId="5623FB8D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3" w:type="dxa"/>
            <w:vAlign w:val="bottom"/>
          </w:tcPr>
          <w:p w14:paraId="6DE702F1" w14:textId="77EB087C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</w:tr>
      <w:tr w:rsidR="008F69ED" w:rsidRPr="00E75741" w14:paraId="09DE1FD3" w14:textId="77777777" w:rsidTr="00D90B57">
        <w:tc>
          <w:tcPr>
            <w:tcW w:w="4410" w:type="dxa"/>
            <w:vAlign w:val="bottom"/>
          </w:tcPr>
          <w:p w14:paraId="1B99F3E5" w14:textId="65798B28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7C2E51E2" w14:textId="06BD7164" w:rsidR="008F69ED" w:rsidRPr="00E75741" w:rsidRDefault="003A3845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</w:t>
            </w:r>
            <w:r w:rsidR="00EE61DE">
              <w:rPr>
                <w:rFonts w:ascii="Angsana New" w:hAnsi="Angsana New"/>
                <w:spacing w:val="-4"/>
                <w:sz w:val="30"/>
                <w:szCs w:val="30"/>
              </w:rPr>
              <w:t>063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8084610" w14:textId="46F436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(25,204)</w:t>
            </w:r>
          </w:p>
        </w:tc>
        <w:tc>
          <w:tcPr>
            <w:tcW w:w="1192" w:type="dxa"/>
            <w:vAlign w:val="bottom"/>
          </w:tcPr>
          <w:p w14:paraId="10748A24" w14:textId="311754E7" w:rsidR="008F69ED" w:rsidRPr="00E75741" w:rsidRDefault="000E5D67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(33,800)</w:t>
            </w:r>
          </w:p>
        </w:tc>
        <w:tc>
          <w:tcPr>
            <w:tcW w:w="1193" w:type="dxa"/>
            <w:vAlign w:val="bottom"/>
          </w:tcPr>
          <w:p w14:paraId="61E42EA3" w14:textId="77230D01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(26,642)</w:t>
            </w:r>
          </w:p>
        </w:tc>
      </w:tr>
      <w:tr w:rsidR="008F69ED" w:rsidRPr="00E75741" w14:paraId="35FE666E" w14:textId="77777777" w:rsidTr="00D90B57">
        <w:tc>
          <w:tcPr>
            <w:tcW w:w="4410" w:type="dxa"/>
            <w:vAlign w:val="bottom"/>
          </w:tcPr>
          <w:p w14:paraId="297797C1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E7574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C058022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2A117AF5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7BA6E457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C92C78E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F69ED" w:rsidRPr="00E75741" w14:paraId="673572CF" w14:textId="77777777" w:rsidTr="00D90B57">
        <w:tc>
          <w:tcPr>
            <w:tcW w:w="4410" w:type="dxa"/>
            <w:vAlign w:val="bottom"/>
          </w:tcPr>
          <w:p w14:paraId="7BAC6D9D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0F61034" w14:textId="06F755A8" w:rsidR="008F69ED" w:rsidRPr="00E75741" w:rsidRDefault="008C41C0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(13,10</w:t>
            </w:r>
            <w:r w:rsidR="00EE61DE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AD87196" w14:textId="7FF6777E" w:rsidR="008F69ED" w:rsidRPr="00E75741" w:rsidRDefault="008F69ED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9,489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7C8A4109" w14:textId="605B2522" w:rsidR="008F69ED" w:rsidRPr="00E75741" w:rsidRDefault="00CB3466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(8,89</w:t>
            </w:r>
            <w:r w:rsidR="005169AC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EEDE34A" w14:textId="01C7C6EC" w:rsidR="008F69ED" w:rsidRPr="00E75741" w:rsidRDefault="008F69ED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7,272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F69ED" w:rsidRPr="00E75741" w14:paraId="1B6C902D" w14:textId="77777777" w:rsidTr="00D90B57">
        <w:tc>
          <w:tcPr>
            <w:tcW w:w="4410" w:type="dxa"/>
            <w:vAlign w:val="bottom"/>
          </w:tcPr>
          <w:p w14:paraId="088262BE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0D12C9F3" w14:textId="5A584B1D" w:rsidR="008F69ED" w:rsidRPr="00E75741" w:rsidRDefault="008C41C0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24DA283A" w14:textId="3BD743C2" w:rsidR="008F69ED" w:rsidRPr="00E75741" w:rsidRDefault="008F69ED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722</w:t>
            </w:r>
          </w:p>
        </w:tc>
        <w:tc>
          <w:tcPr>
            <w:tcW w:w="1192" w:type="dxa"/>
            <w:vAlign w:val="bottom"/>
          </w:tcPr>
          <w:p w14:paraId="6045EE58" w14:textId="67F13959" w:rsidR="008F69ED" w:rsidRPr="00E75741" w:rsidRDefault="00CB3466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75D5856D" w14:textId="38775012" w:rsidR="008F69ED" w:rsidRPr="00E75741" w:rsidRDefault="008F69ED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722</w:t>
            </w:r>
          </w:p>
        </w:tc>
      </w:tr>
      <w:tr w:rsidR="008F69ED" w:rsidRPr="00E75741" w14:paraId="29A8E06B" w14:textId="77777777" w:rsidTr="00D90B57">
        <w:tc>
          <w:tcPr>
            <w:tcW w:w="4410" w:type="dxa"/>
            <w:vAlign w:val="bottom"/>
          </w:tcPr>
          <w:p w14:paraId="2EE3BF47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722DD1B8" w14:textId="09103C47" w:rsidR="008F69ED" w:rsidRPr="00E75741" w:rsidRDefault="008C41C0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1,701</w:t>
            </w:r>
          </w:p>
        </w:tc>
        <w:tc>
          <w:tcPr>
            <w:tcW w:w="1193" w:type="dxa"/>
            <w:vAlign w:val="bottom"/>
          </w:tcPr>
          <w:p w14:paraId="62D37242" w14:textId="5B919809" w:rsidR="008F69ED" w:rsidRPr="00E75741" w:rsidRDefault="008F69ED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1,864</w:t>
            </w:r>
          </w:p>
        </w:tc>
        <w:tc>
          <w:tcPr>
            <w:tcW w:w="1192" w:type="dxa"/>
            <w:vAlign w:val="bottom"/>
          </w:tcPr>
          <w:p w14:paraId="64D335E6" w14:textId="4CDC8A0A" w:rsidR="008F69ED" w:rsidRPr="00E75741" w:rsidRDefault="00CB3466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1,701</w:t>
            </w:r>
          </w:p>
        </w:tc>
        <w:tc>
          <w:tcPr>
            <w:tcW w:w="1193" w:type="dxa"/>
            <w:vAlign w:val="bottom"/>
          </w:tcPr>
          <w:p w14:paraId="15C7B64A" w14:textId="6B5FE4EA" w:rsidR="008F69ED" w:rsidRPr="00E75741" w:rsidRDefault="008F69ED" w:rsidP="008F69ED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1,864</w:t>
            </w:r>
          </w:p>
        </w:tc>
      </w:tr>
      <w:tr w:rsidR="008F69ED" w:rsidRPr="00E75741" w14:paraId="0B50E8DC" w14:textId="77777777" w:rsidTr="00D90B57">
        <w:tc>
          <w:tcPr>
            <w:tcW w:w="4410" w:type="dxa"/>
            <w:vAlign w:val="bottom"/>
          </w:tcPr>
          <w:p w14:paraId="4EB630CD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92" w:type="dxa"/>
            <w:vAlign w:val="bottom"/>
          </w:tcPr>
          <w:p w14:paraId="3E7B10B3" w14:textId="353F03C3" w:rsidR="008F69ED" w:rsidRPr="00E75741" w:rsidRDefault="00F51D0A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51D0A">
              <w:rPr>
                <w:rFonts w:ascii="Angsana New" w:hAnsi="Angsana New"/>
                <w:spacing w:val="-4"/>
                <w:sz w:val="30"/>
                <w:szCs w:val="30"/>
              </w:rPr>
              <w:t>4,383</w:t>
            </w:r>
          </w:p>
        </w:tc>
        <w:tc>
          <w:tcPr>
            <w:tcW w:w="1193" w:type="dxa"/>
            <w:vAlign w:val="bottom"/>
          </w:tcPr>
          <w:p w14:paraId="123C6FE8" w14:textId="51E8EECC" w:rsidR="008F69ED" w:rsidRPr="00E75741" w:rsidRDefault="008F69E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  <w:tc>
          <w:tcPr>
            <w:tcW w:w="1192" w:type="dxa"/>
            <w:vAlign w:val="bottom"/>
          </w:tcPr>
          <w:p w14:paraId="339DD8B2" w14:textId="23CB2F72" w:rsidR="008F69ED" w:rsidRPr="00E75741" w:rsidRDefault="00F51D0A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51D0A">
              <w:rPr>
                <w:rFonts w:ascii="Angsana New" w:hAnsi="Angsana New"/>
                <w:spacing w:val="-4"/>
                <w:sz w:val="30"/>
                <w:szCs w:val="30"/>
              </w:rPr>
              <w:t>4,383</w:t>
            </w:r>
          </w:p>
        </w:tc>
        <w:tc>
          <w:tcPr>
            <w:tcW w:w="1193" w:type="dxa"/>
            <w:vAlign w:val="bottom"/>
          </w:tcPr>
          <w:p w14:paraId="498EEE18" w14:textId="6F573C04" w:rsidR="008F69ED" w:rsidRPr="00E75741" w:rsidRDefault="008F69E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</w:tr>
      <w:tr w:rsidR="008F69ED" w:rsidRPr="00E75741" w14:paraId="364BEED4" w14:textId="77777777" w:rsidTr="00D90B57">
        <w:tc>
          <w:tcPr>
            <w:tcW w:w="4410" w:type="dxa"/>
            <w:vAlign w:val="bottom"/>
          </w:tcPr>
          <w:p w14:paraId="3A02071B" w14:textId="77777777" w:rsidR="008F69ED" w:rsidRPr="00E75741" w:rsidRDefault="008F69ED" w:rsidP="008F69ED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AD75FB6" w14:textId="15C77660" w:rsidR="008F69ED" w:rsidRPr="00E75741" w:rsidRDefault="008C41C0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</w:t>
            </w:r>
            <w:r w:rsidR="00782AF5">
              <w:rPr>
                <w:rFonts w:ascii="Angsana New" w:hAnsi="Angsana New"/>
                <w:spacing w:val="-4"/>
                <w:sz w:val="30"/>
                <w:szCs w:val="30"/>
              </w:rPr>
              <w:t>01</w:t>
            </w:r>
            <w:r w:rsidR="00EE61DE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37FBF35" w14:textId="0993FB6C" w:rsidR="008F69ED" w:rsidRPr="00E75741" w:rsidRDefault="008F69E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6,059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46D711EB" w14:textId="6BE6761D" w:rsidR="008F69ED" w:rsidRPr="00E75741" w:rsidRDefault="00782AF5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(2,813)</w:t>
            </w:r>
          </w:p>
        </w:tc>
        <w:tc>
          <w:tcPr>
            <w:tcW w:w="1193" w:type="dxa"/>
            <w:vAlign w:val="bottom"/>
          </w:tcPr>
          <w:p w14:paraId="43D75104" w14:textId="1C254182" w:rsidR="008F69ED" w:rsidRPr="00E75741" w:rsidRDefault="008F69E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3,842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F69ED" w:rsidRPr="00E75741" w14:paraId="30297D89" w14:textId="77777777" w:rsidTr="00D90B57">
        <w:tc>
          <w:tcPr>
            <w:tcW w:w="4410" w:type="dxa"/>
            <w:vAlign w:val="bottom"/>
          </w:tcPr>
          <w:p w14:paraId="1A1615D5" w14:textId="7FA0BAE3" w:rsidR="008F69ED" w:rsidRPr="00E75741" w:rsidRDefault="006E2EC4" w:rsidP="008F69ED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6E2EC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5C50458C" w14:textId="259022FA" w:rsidR="008F69ED" w:rsidRPr="00E75741" w:rsidRDefault="00540F35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(38,078)</w:t>
            </w:r>
          </w:p>
        </w:tc>
        <w:tc>
          <w:tcPr>
            <w:tcW w:w="1193" w:type="dxa"/>
            <w:vAlign w:val="bottom"/>
          </w:tcPr>
          <w:p w14:paraId="0E88FC68" w14:textId="56D53F75" w:rsidR="008F69ED" w:rsidRPr="00E75741" w:rsidRDefault="008F69E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(31,263)</w:t>
            </w:r>
          </w:p>
        </w:tc>
        <w:tc>
          <w:tcPr>
            <w:tcW w:w="1192" w:type="dxa"/>
            <w:vAlign w:val="bottom"/>
          </w:tcPr>
          <w:p w14:paraId="3847CE84" w14:textId="70A65EC7" w:rsidR="008F69ED" w:rsidRPr="00E75741" w:rsidRDefault="00540F35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(36,613)</w:t>
            </w:r>
          </w:p>
        </w:tc>
        <w:tc>
          <w:tcPr>
            <w:tcW w:w="1193" w:type="dxa"/>
            <w:vAlign w:val="bottom"/>
          </w:tcPr>
          <w:p w14:paraId="35CA624A" w14:textId="090028FA" w:rsidR="008F69ED" w:rsidRPr="00E75741" w:rsidRDefault="008F69E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30,484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42C1C3A4" w14:textId="6D6AF2A1" w:rsidR="00841ED8" w:rsidRPr="00E75741" w:rsidRDefault="00AB0D71" w:rsidP="00BC2569">
      <w:pPr>
        <w:tabs>
          <w:tab w:val="clear" w:pos="454"/>
          <w:tab w:val="clear" w:pos="680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Note31_IncomeTax"/>
      <w:bookmarkEnd w:id="6"/>
      <w:r w:rsidRPr="00747E42">
        <w:rPr>
          <w:rFonts w:ascii="Angsana New" w:hAnsi="Angsana New"/>
          <w:b/>
          <w:bCs/>
          <w:sz w:val="32"/>
          <w:szCs w:val="32"/>
        </w:rPr>
        <w:t>2</w:t>
      </w:r>
      <w:r w:rsidR="005E6ADE" w:rsidRPr="00747E42">
        <w:rPr>
          <w:rFonts w:ascii="Angsana New" w:hAnsi="Angsana New"/>
          <w:b/>
          <w:bCs/>
          <w:sz w:val="32"/>
          <w:szCs w:val="32"/>
        </w:rPr>
        <w:t>5</w:t>
      </w:r>
      <w:r w:rsidR="00841ED8" w:rsidRPr="00747E42">
        <w:rPr>
          <w:rFonts w:ascii="Angsana New" w:hAnsi="Angsana New"/>
          <w:b/>
          <w:bCs/>
          <w:sz w:val="32"/>
          <w:szCs w:val="32"/>
        </w:rPr>
        <w:t>.</w:t>
      </w:r>
      <w:r w:rsidR="00841ED8" w:rsidRPr="00747E42">
        <w:rPr>
          <w:rFonts w:ascii="Angsana New" w:hAnsi="Angsana New"/>
          <w:b/>
          <w:bCs/>
          <w:sz w:val="32"/>
          <w:szCs w:val="32"/>
        </w:rPr>
        <w:tab/>
      </w:r>
      <w:r w:rsidR="00841ED8" w:rsidRPr="00747E4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7B4060" w14:textId="65AA9808" w:rsidR="00722ECA" w:rsidRPr="00E75741" w:rsidRDefault="00722ECA" w:rsidP="009A42D8">
      <w:pPr>
        <w:spacing w:before="120" w:after="120" w:line="240" w:lineRule="auto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2BBB" w:rsidRPr="00E75741">
        <w:rPr>
          <w:rFonts w:ascii="Angsana New" w:hAnsi="Angsana New" w:hint="cs"/>
          <w:sz w:val="32"/>
          <w:szCs w:val="32"/>
          <w:cs/>
        </w:rPr>
        <w:t>ปี</w:t>
      </w:r>
      <w:r w:rsidRPr="00E7574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75741">
        <w:rPr>
          <w:rFonts w:ascii="Angsana New" w:hAnsi="Angsana New" w:hint="cs"/>
          <w:sz w:val="32"/>
          <w:szCs w:val="32"/>
          <w:cs/>
        </w:rPr>
        <w:t>ปี</w:t>
      </w:r>
      <w:r w:rsidR="00F277AA"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92E85F" w14:textId="77777777" w:rsidR="007803D7" w:rsidRDefault="00780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615586" w14:textId="1FD66FFC" w:rsidR="00B84B1A" w:rsidRPr="00E75741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6ADE">
        <w:rPr>
          <w:rFonts w:ascii="Angsana New" w:hAnsi="Angsana New"/>
          <w:b/>
          <w:bCs/>
          <w:sz w:val="32"/>
          <w:szCs w:val="32"/>
        </w:rPr>
        <w:t>6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747E4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61AEDCB" w14:textId="52AF7C56" w:rsidR="00722ECA" w:rsidRPr="00E75741" w:rsidRDefault="00722ECA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ทั้งนี้</w:t>
      </w:r>
      <w:r w:rsidR="00782AF5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="00782AF5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คือ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กรรมการบริษัท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72213ED0" w14:textId="3141E375" w:rsidR="00722ECA" w:rsidRPr="00E75741" w:rsidRDefault="00722ECA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="00766923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ดำเนิน</w:t>
      </w:r>
      <w:r w:rsidRPr="00E75741">
        <w:rPr>
          <w:rFonts w:ascii="Angsana New" w:hAnsi="Angsana New" w:hint="cs"/>
          <w:sz w:val="32"/>
          <w:szCs w:val="32"/>
          <w:cs/>
        </w:rPr>
        <w:t>ธุรกิจหลัก</w:t>
      </w:r>
      <w:r w:rsidRPr="00E75741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คือ</w:t>
      </w:r>
      <w:r w:rsidR="00782AF5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จำหน่ายรองเท้า เสื้อผ้า หมวกและกระเป๋า</w:t>
      </w:r>
      <w:r w:rsidRPr="00E75741">
        <w:rPr>
          <w:rFonts w:ascii="Angsana New" w:hAnsi="Angsana New"/>
          <w:sz w:val="32"/>
          <w:szCs w:val="32"/>
          <w:cs/>
        </w:rPr>
        <w:t xml:space="preserve">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E75741">
        <w:rPr>
          <w:rFonts w:ascii="Angsana New" w:hAnsi="Angsana New" w:hint="cs"/>
          <w:sz w:val="32"/>
          <w:szCs w:val="32"/>
          <w:cs/>
        </w:rPr>
        <w:t>บ</w:t>
      </w:r>
      <w:r w:rsidRPr="00E75741">
        <w:rPr>
          <w:rFonts w:ascii="Angsana New" w:hAnsi="Angsana New"/>
          <w:sz w:val="32"/>
          <w:szCs w:val="32"/>
          <w:cs/>
        </w:rPr>
        <w:t>ที่ใช้</w:t>
      </w:r>
      <w:r w:rsidRPr="00E75741">
        <w:rPr>
          <w:rFonts w:ascii="Angsana New" w:hAnsi="Angsana New" w:hint="cs"/>
          <w:sz w:val="32"/>
          <w:szCs w:val="32"/>
          <w:cs/>
        </w:rPr>
        <w:t>ในการวัด</w:t>
      </w:r>
      <w:r w:rsidRPr="00E75741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073A901" w14:textId="1920CF83" w:rsidR="00722ECA" w:rsidRPr="00E75741" w:rsidRDefault="00BC2569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22ECA" w:rsidRPr="00E75741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0272D27" w14:textId="77777777" w:rsidR="00722ECA" w:rsidRPr="00E75741" w:rsidRDefault="00722ECA" w:rsidP="009A42D8">
      <w:pPr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 ซึ่งแสดงได้ดังนี้</w:t>
      </w:r>
    </w:p>
    <w:p w14:paraId="29FC2E4D" w14:textId="77777777" w:rsidR="00722ECA" w:rsidRPr="00E75741" w:rsidRDefault="00722ECA" w:rsidP="008D3E9E">
      <w:pPr>
        <w:tabs>
          <w:tab w:val="left" w:pos="1440"/>
          <w:tab w:val="right" w:pos="7200"/>
        </w:tabs>
        <w:spacing w:before="120" w:after="120" w:line="240" w:lineRule="auto"/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หน่วย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Pr="00E75741">
        <w:rPr>
          <w:rFonts w:ascii="Angsana New" w:hAnsi="Angsana New" w:hint="cs"/>
          <w:sz w:val="32"/>
          <w:szCs w:val="32"/>
          <w:cs/>
        </w:rPr>
        <w:t>ล้าน</w:t>
      </w:r>
      <w:r w:rsidRPr="00E75741">
        <w:rPr>
          <w:rFonts w:ascii="Angsana New" w:hAnsi="Angsana New"/>
          <w:sz w:val="32"/>
          <w:szCs w:val="32"/>
          <w:cs/>
        </w:rPr>
        <w:t>บาท</w:t>
      </w:r>
      <w:r w:rsidRPr="00E75741">
        <w:rPr>
          <w:rFonts w:ascii="Angsana New" w:hAnsi="Angsana New"/>
          <w:sz w:val="32"/>
          <w:szCs w:val="32"/>
        </w:rPr>
        <w:t>)</w:t>
      </w:r>
    </w:p>
    <w:tbl>
      <w:tblPr>
        <w:tblW w:w="89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71"/>
        <w:gridCol w:w="1571"/>
      </w:tblGrid>
      <w:tr w:rsidR="008F69ED" w:rsidRPr="00E75741" w14:paraId="0E9B975B" w14:textId="717897F0" w:rsidTr="008F69ED">
        <w:tc>
          <w:tcPr>
            <w:tcW w:w="5832" w:type="dxa"/>
          </w:tcPr>
          <w:p w14:paraId="4A890C06" w14:textId="77777777" w:rsidR="008F69ED" w:rsidRPr="00E75741" w:rsidRDefault="008F69ED" w:rsidP="008F69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1" w:type="dxa"/>
          </w:tcPr>
          <w:p w14:paraId="4DF0914E" w14:textId="480DD345" w:rsidR="008F69ED" w:rsidRPr="00E75741" w:rsidRDefault="008F69ED" w:rsidP="008F69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71" w:type="dxa"/>
          </w:tcPr>
          <w:p w14:paraId="3A69D935" w14:textId="1AE63CA7" w:rsidR="008F69ED" w:rsidRPr="00E75741" w:rsidRDefault="008F69ED" w:rsidP="008F69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</w:tr>
      <w:tr w:rsidR="008F69ED" w:rsidRPr="00E75741" w14:paraId="0AE248A0" w14:textId="09BEAC63" w:rsidTr="008F69ED">
        <w:tc>
          <w:tcPr>
            <w:tcW w:w="5832" w:type="dxa"/>
          </w:tcPr>
          <w:p w14:paraId="020A459F" w14:textId="77777777" w:rsidR="008F69ED" w:rsidRPr="00E75741" w:rsidRDefault="008F69ED" w:rsidP="008F69ED">
            <w:pPr>
              <w:spacing w:line="240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571" w:type="dxa"/>
          </w:tcPr>
          <w:p w14:paraId="1154C2F3" w14:textId="56A257D1" w:rsidR="008F69ED" w:rsidRPr="00D90B57" w:rsidRDefault="00CC7665" w:rsidP="00D9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0B57">
              <w:rPr>
                <w:rFonts w:ascii="Angsana New" w:hAnsi="Angsana New"/>
                <w:spacing w:val="-4"/>
                <w:sz w:val="32"/>
                <w:szCs w:val="32"/>
              </w:rPr>
              <w:t>1,351</w:t>
            </w:r>
          </w:p>
        </w:tc>
        <w:tc>
          <w:tcPr>
            <w:tcW w:w="1571" w:type="dxa"/>
          </w:tcPr>
          <w:p w14:paraId="72E7F52E" w14:textId="0DB18E64" w:rsidR="008F69ED" w:rsidRPr="00D90B57" w:rsidRDefault="008F69ED" w:rsidP="00D9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0B57">
              <w:rPr>
                <w:rFonts w:ascii="Angsana New" w:hAnsi="Angsana New"/>
                <w:spacing w:val="-4"/>
                <w:sz w:val="32"/>
                <w:szCs w:val="32"/>
              </w:rPr>
              <w:t>1,374</w:t>
            </w:r>
          </w:p>
        </w:tc>
      </w:tr>
      <w:tr w:rsidR="008F69ED" w:rsidRPr="00E75741" w14:paraId="66DAD251" w14:textId="47B5CDC9" w:rsidTr="008F69ED">
        <w:trPr>
          <w:trHeight w:val="306"/>
        </w:trPr>
        <w:tc>
          <w:tcPr>
            <w:tcW w:w="5832" w:type="dxa"/>
          </w:tcPr>
          <w:p w14:paraId="2608CDBC" w14:textId="77777777" w:rsidR="008F69ED" w:rsidRPr="00E75741" w:rsidRDefault="008F69ED" w:rsidP="008F69ED">
            <w:pPr>
              <w:spacing w:line="240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71" w:type="dxa"/>
          </w:tcPr>
          <w:p w14:paraId="324981F8" w14:textId="4CB89EE3" w:rsidR="008F69ED" w:rsidRPr="00D90B57" w:rsidRDefault="00B32D73" w:rsidP="00D90B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0B57">
              <w:rPr>
                <w:rFonts w:ascii="Angsana New" w:hAnsi="Angsana New"/>
                <w:spacing w:val="-4"/>
                <w:sz w:val="32"/>
                <w:szCs w:val="32"/>
              </w:rPr>
              <w:t>65</w:t>
            </w:r>
          </w:p>
        </w:tc>
        <w:tc>
          <w:tcPr>
            <w:tcW w:w="1571" w:type="dxa"/>
          </w:tcPr>
          <w:p w14:paraId="24A47D66" w14:textId="6FB03CE3" w:rsidR="008F69ED" w:rsidRPr="00D90B57" w:rsidRDefault="008F69ED" w:rsidP="00D90B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0B57">
              <w:rPr>
                <w:rFonts w:ascii="Angsana New" w:hAnsi="Angsana New"/>
                <w:spacing w:val="-4"/>
                <w:sz w:val="32"/>
                <w:szCs w:val="32"/>
              </w:rPr>
              <w:t>77</w:t>
            </w:r>
          </w:p>
        </w:tc>
      </w:tr>
      <w:tr w:rsidR="008F69ED" w:rsidRPr="00E75741" w14:paraId="60292BFB" w14:textId="556B82AD" w:rsidTr="008F69ED">
        <w:trPr>
          <w:trHeight w:val="387"/>
        </w:trPr>
        <w:tc>
          <w:tcPr>
            <w:tcW w:w="5832" w:type="dxa"/>
          </w:tcPr>
          <w:p w14:paraId="73C351AD" w14:textId="77777777" w:rsidR="008F69ED" w:rsidRPr="00E75741" w:rsidRDefault="008F69ED" w:rsidP="008F69ED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1" w:type="dxa"/>
          </w:tcPr>
          <w:p w14:paraId="658D9BD8" w14:textId="4DA74385" w:rsidR="008F69ED" w:rsidRPr="00D90B57" w:rsidRDefault="00B32D73" w:rsidP="00D90B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0B57">
              <w:rPr>
                <w:rFonts w:ascii="Angsana New" w:hAnsi="Angsana New"/>
                <w:spacing w:val="-4"/>
                <w:sz w:val="32"/>
                <w:szCs w:val="32"/>
              </w:rPr>
              <w:t>1,416</w:t>
            </w:r>
          </w:p>
        </w:tc>
        <w:tc>
          <w:tcPr>
            <w:tcW w:w="1571" w:type="dxa"/>
          </w:tcPr>
          <w:p w14:paraId="188111C6" w14:textId="571CB0E5" w:rsidR="008F69ED" w:rsidRPr="00D90B57" w:rsidRDefault="008F69ED" w:rsidP="00D90B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0B57">
              <w:rPr>
                <w:rFonts w:ascii="Angsana New" w:hAnsi="Angsana New"/>
                <w:spacing w:val="-4"/>
                <w:sz w:val="32"/>
                <w:szCs w:val="32"/>
              </w:rPr>
              <w:t>1,451</w:t>
            </w:r>
          </w:p>
        </w:tc>
      </w:tr>
    </w:tbl>
    <w:p w14:paraId="26893365" w14:textId="77777777" w:rsidR="00722ECA" w:rsidRPr="00E75741" w:rsidRDefault="005309EC" w:rsidP="00254738">
      <w:pPr>
        <w:tabs>
          <w:tab w:val="clear" w:pos="227"/>
          <w:tab w:val="clear" w:pos="454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tab/>
      </w:r>
      <w:r w:rsidR="00722ECA" w:rsidRPr="00E757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8858327" w14:textId="60693BAB" w:rsidR="00722ECA" w:rsidRDefault="00722ECA" w:rsidP="009A42D8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สำหรับ</w:t>
      </w:r>
      <w:r w:rsidRPr="00E75741">
        <w:rPr>
          <w:rFonts w:ascii="Angsana New" w:hAnsi="Angsana New" w:hint="cs"/>
          <w:sz w:val="32"/>
          <w:szCs w:val="32"/>
          <w:cs/>
        </w:rPr>
        <w:t>ปี</w:t>
      </w:r>
      <w:r w:rsidRPr="00E757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>ธันวาคม</w:t>
      </w:r>
      <w:r w:rsidR="00B87D9E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8F69ED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C40414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Pr="0097495E">
        <w:rPr>
          <w:rFonts w:ascii="Angsana New" w:hAnsi="Angsana New" w:hint="cs"/>
          <w:sz w:val="32"/>
          <w:szCs w:val="32"/>
          <w:cs/>
        </w:rPr>
        <w:t>จำนวน</w:t>
      </w:r>
      <w:r w:rsidR="007A200F" w:rsidRPr="0097495E">
        <w:rPr>
          <w:rFonts w:ascii="Angsana New" w:hAnsi="Angsana New"/>
          <w:sz w:val="32"/>
          <w:szCs w:val="32"/>
        </w:rPr>
        <w:t xml:space="preserve"> </w:t>
      </w:r>
      <w:r w:rsidR="0012367D" w:rsidRPr="0097495E">
        <w:rPr>
          <w:rFonts w:ascii="Angsana New" w:hAnsi="Angsana New"/>
          <w:sz w:val="32"/>
          <w:szCs w:val="32"/>
        </w:rPr>
        <w:t>2</w:t>
      </w:r>
      <w:r w:rsidRPr="0097495E">
        <w:rPr>
          <w:rFonts w:ascii="Angsana New" w:hAnsi="Angsana New"/>
          <w:sz w:val="32"/>
          <w:szCs w:val="32"/>
        </w:rPr>
        <w:t xml:space="preserve"> </w:t>
      </w:r>
      <w:r w:rsidRPr="0097495E">
        <w:rPr>
          <w:rFonts w:ascii="Angsana New" w:hAnsi="Angsana New" w:hint="cs"/>
          <w:sz w:val="32"/>
          <w:szCs w:val="32"/>
          <w:cs/>
        </w:rPr>
        <w:t>ราย</w:t>
      </w:r>
      <w:r w:rsidRPr="00E75741">
        <w:rPr>
          <w:rFonts w:ascii="Angsana New" w:hAnsi="Angsana New" w:hint="cs"/>
          <w:sz w:val="32"/>
          <w:szCs w:val="32"/>
          <w:cs/>
        </w:rPr>
        <w:t xml:space="preserve"> คิดเป็นจำนวนรวม </w:t>
      </w:r>
      <w:r w:rsidR="0097495E">
        <w:rPr>
          <w:rFonts w:ascii="Angsana New" w:hAnsi="Angsana New"/>
          <w:sz w:val="32"/>
          <w:szCs w:val="32"/>
        </w:rPr>
        <w:t>272</w:t>
      </w:r>
      <w:r w:rsidR="008F69ED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ล้านบาท (</w:t>
      </w:r>
      <w:r w:rsidR="008F69ED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="008F69ED">
        <w:rPr>
          <w:rFonts w:ascii="Angsana New" w:hAnsi="Angsana New"/>
          <w:sz w:val="32"/>
          <w:szCs w:val="32"/>
        </w:rPr>
        <w:t>2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ราย เป็นจำนวนรวม </w:t>
      </w:r>
      <w:r w:rsidR="008F69ED">
        <w:rPr>
          <w:rFonts w:ascii="Angsana New" w:hAnsi="Angsana New"/>
          <w:sz w:val="32"/>
          <w:szCs w:val="32"/>
        </w:rPr>
        <w:t>316</w:t>
      </w:r>
      <w:r w:rsidR="008F69ED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E0DC6D9" w14:textId="5375AC97" w:rsidR="008C5918" w:rsidRPr="00A25847" w:rsidRDefault="008C5918" w:rsidP="008C5918">
      <w:pPr>
        <w:spacing w:before="240" w:after="240"/>
        <w:ind w:left="547"/>
        <w:jc w:val="thaiDistribute"/>
      </w:pPr>
      <w:r w:rsidRPr="00A25847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Pr="00A25847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A25847">
        <w:rPr>
          <w:rFonts w:ascii="Angsana New" w:hAnsi="Angsana New"/>
          <w:sz w:val="32"/>
          <w:szCs w:val="32"/>
          <w:cs/>
        </w:rPr>
        <w:t>ไม่รวมเครื่องมือทางการเงิน</w:t>
      </w:r>
      <w:r w:rsidR="00782AF5">
        <w:rPr>
          <w:rFonts w:ascii="Angsana New" w:hAnsi="Angsana New" w:hint="cs"/>
          <w:sz w:val="32"/>
          <w:szCs w:val="32"/>
          <w:cs/>
        </w:rPr>
        <w:t>และ</w:t>
      </w:r>
      <w:r w:rsidRPr="00A2584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A25847">
        <w:rPr>
          <w:rFonts w:ascii="Angsana New" w:hAnsi="Angsana New" w:hint="cs"/>
          <w:sz w:val="32"/>
          <w:szCs w:val="32"/>
          <w:cs/>
        </w:rPr>
        <w:t>แบ่งตาม</w:t>
      </w:r>
      <w:r w:rsidRPr="00A25847">
        <w:rPr>
          <w:rFonts w:ascii="Angsana New" w:hAnsi="Angsana New"/>
          <w:sz w:val="32"/>
          <w:szCs w:val="32"/>
          <w:cs/>
        </w:rPr>
        <w:t>สถานที่ตั้งของ</w:t>
      </w:r>
      <w:r w:rsidRPr="00A25847">
        <w:rPr>
          <w:rFonts w:ascii="Angsana New" w:hAnsi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889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2"/>
        <w:gridCol w:w="1575"/>
        <w:gridCol w:w="1575"/>
      </w:tblGrid>
      <w:tr w:rsidR="008C5918" w:rsidRPr="00A25847" w14:paraId="1B004EF5" w14:textId="77777777" w:rsidTr="00D90B57">
        <w:tc>
          <w:tcPr>
            <w:tcW w:w="5742" w:type="dxa"/>
          </w:tcPr>
          <w:p w14:paraId="21925836" w14:textId="77777777" w:rsidR="008C5918" w:rsidRPr="00A25847" w:rsidRDefault="008C5918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064EE052" w14:textId="77777777" w:rsidR="008C5918" w:rsidRPr="00A25847" w:rsidRDefault="008C5918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584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2584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2584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2584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258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5918" w:rsidRPr="00A25847" w14:paraId="09ABDF8E" w14:textId="77777777" w:rsidTr="00D90B57">
        <w:tc>
          <w:tcPr>
            <w:tcW w:w="5742" w:type="dxa"/>
          </w:tcPr>
          <w:p w14:paraId="75E1C413" w14:textId="77777777" w:rsidR="008C5918" w:rsidRPr="00A25847" w:rsidRDefault="008C5918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712BFA25" w14:textId="77777777" w:rsidR="008C5918" w:rsidRPr="00D90B57" w:rsidRDefault="008C5918" w:rsidP="00D90B57">
            <w:pPr>
              <w:pBdr>
                <w:bottom w:val="sing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0B5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3F28575A" w14:textId="77777777" w:rsidR="008C5918" w:rsidRPr="00D90B57" w:rsidRDefault="008C5918" w:rsidP="00D90B57">
            <w:pPr>
              <w:pBdr>
                <w:bottom w:val="sing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0B5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8C5918" w:rsidRPr="00A25847" w14:paraId="4AB8B5FC" w14:textId="77777777" w:rsidTr="00D90B57">
        <w:tc>
          <w:tcPr>
            <w:tcW w:w="5742" w:type="dxa"/>
          </w:tcPr>
          <w:p w14:paraId="21AC057B" w14:textId="77777777" w:rsidR="008C5918" w:rsidRPr="00A25847" w:rsidRDefault="008C5918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584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5F5B10AE" w14:textId="77777777" w:rsidR="008C5918" w:rsidRPr="00A25847" w:rsidRDefault="008C5918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39BCA9D" w14:textId="77777777" w:rsidR="008C5918" w:rsidRPr="00A25847" w:rsidRDefault="008C5918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5918" w:rsidRPr="00A25847" w14:paraId="4F82D41B" w14:textId="77777777" w:rsidTr="00D90B57">
        <w:tc>
          <w:tcPr>
            <w:tcW w:w="5742" w:type="dxa"/>
            <w:hideMark/>
          </w:tcPr>
          <w:p w14:paraId="2B2A734B" w14:textId="54482251" w:rsidR="008C5918" w:rsidRPr="00A25847" w:rsidRDefault="0083507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575" w:type="dxa"/>
            <w:vAlign w:val="bottom"/>
          </w:tcPr>
          <w:p w14:paraId="1695C98F" w14:textId="2CF23C7B" w:rsidR="008C5918" w:rsidRPr="00D90B57" w:rsidRDefault="00D90B57" w:rsidP="00D9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764,725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62271A" w14:textId="59961383" w:rsidR="008C5918" w:rsidRPr="00D90B57" w:rsidRDefault="00D90B57" w:rsidP="00D9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675,465</w:t>
            </w:r>
          </w:p>
        </w:tc>
      </w:tr>
      <w:tr w:rsidR="00F36FED" w:rsidRPr="00A25847" w14:paraId="0405002E" w14:textId="77777777" w:rsidTr="00D90B57">
        <w:tc>
          <w:tcPr>
            <w:tcW w:w="5742" w:type="dxa"/>
            <w:hideMark/>
          </w:tcPr>
          <w:p w14:paraId="2DFD1A48" w14:textId="7C979DDD" w:rsidR="00F36FED" w:rsidRPr="00A25847" w:rsidRDefault="00835079" w:rsidP="00F36FE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75" w:type="dxa"/>
            <w:vAlign w:val="bottom"/>
          </w:tcPr>
          <w:p w14:paraId="61E60BA7" w14:textId="23E86B27" w:rsidR="00F36FED" w:rsidRPr="00D90B57" w:rsidRDefault="00D90B57" w:rsidP="00D90B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60,4</w:t>
            </w:r>
            <w:r w:rsidR="007903E4">
              <w:rPr>
                <w:rFonts w:ascii="Angsana New" w:hAnsi="Angsana New" w:cs="Angsana New"/>
                <w:spacing w:val="-4"/>
                <w:sz w:val="32"/>
                <w:szCs w:val="32"/>
              </w:rPr>
              <w:t>48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59FB28" w14:textId="47ABB737" w:rsidR="00F36FED" w:rsidRPr="00D90B57" w:rsidRDefault="00D90B57" w:rsidP="00D90B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32,933</w:t>
            </w:r>
          </w:p>
        </w:tc>
      </w:tr>
      <w:tr w:rsidR="008C5918" w:rsidRPr="00B5236C" w14:paraId="7575C8D4" w14:textId="77777777" w:rsidTr="00D90B57">
        <w:tc>
          <w:tcPr>
            <w:tcW w:w="5742" w:type="dxa"/>
          </w:tcPr>
          <w:p w14:paraId="4EE4A599" w14:textId="77777777" w:rsidR="008C5918" w:rsidRPr="00A25847" w:rsidRDefault="008C591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584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4B1C3F6" w14:textId="4F708936" w:rsidR="008C5918" w:rsidRPr="00D90B57" w:rsidRDefault="00D90B57" w:rsidP="00D90B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825,</w:t>
            </w:r>
            <w:r w:rsidR="007903E4">
              <w:rPr>
                <w:rFonts w:ascii="Angsana New" w:hAnsi="Angsana New" w:cs="Angsana New"/>
                <w:spacing w:val="-4"/>
                <w:sz w:val="32"/>
                <w:szCs w:val="32"/>
              </w:rPr>
              <w:t>173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B784FE" w14:textId="10C8E2BF" w:rsidR="008C5918" w:rsidRPr="00D90B57" w:rsidRDefault="00D90B57" w:rsidP="00D90B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708,398</w:t>
            </w:r>
          </w:p>
        </w:tc>
      </w:tr>
    </w:tbl>
    <w:p w14:paraId="42A674F0" w14:textId="77777777" w:rsidR="008C5918" w:rsidRPr="00B5236C" w:rsidRDefault="008C5918" w:rsidP="008C5918"/>
    <w:p w14:paraId="35056ABA" w14:textId="2AECF8B7" w:rsidR="00B84B1A" w:rsidRPr="00E75741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03D7">
        <w:rPr>
          <w:rFonts w:ascii="Angsana New" w:hAnsi="Angsana New"/>
          <w:b/>
          <w:bCs/>
          <w:sz w:val="32"/>
          <w:szCs w:val="32"/>
        </w:rPr>
        <w:t>7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DC36B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61E9F17" w14:textId="459DB547" w:rsidR="007803D7" w:rsidRDefault="00B84B1A" w:rsidP="00A2584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D20461" w:rsidRPr="00E75741">
        <w:rPr>
          <w:rFonts w:ascii="Angsana New" w:hAnsi="Angsana New" w:hint="cs"/>
          <w:sz w:val="32"/>
          <w:szCs w:val="32"/>
          <w:cs/>
        </w:rPr>
        <w:t>ของ</w:t>
      </w:r>
      <w:r w:rsidRPr="00E75741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75741">
        <w:rPr>
          <w:rFonts w:ascii="Angsana New" w:hAnsi="Angsana New"/>
          <w:sz w:val="32"/>
          <w:szCs w:val="32"/>
        </w:rPr>
        <w:t xml:space="preserve">2530 </w:t>
      </w:r>
      <w:r w:rsidRPr="00E75741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C59ED" w:rsidRPr="00E75741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ของเงินเดือน</w:t>
      </w:r>
      <w:r w:rsidR="007375B9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กองทุนสำรองเลี้ยงชีพนี้บริหารโดย </w:t>
      </w:r>
      <w:r w:rsidR="002C59ED" w:rsidRPr="00E75741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F371D9" w:rsidRPr="00E75741">
        <w:rPr>
          <w:rFonts w:ascii="Angsana New" w:hAnsi="Angsana New"/>
          <w:sz w:val="32"/>
          <w:szCs w:val="32"/>
          <w:cs/>
        </w:rPr>
        <w:t>แห่งหนึ่ง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0C63A7" w:rsidRPr="00E75741">
        <w:rPr>
          <w:rFonts w:ascii="Angsana New" w:hAnsi="Angsana New"/>
          <w:sz w:val="32"/>
          <w:szCs w:val="32"/>
        </w:rPr>
        <w:t xml:space="preserve"> </w:t>
      </w:r>
      <w:r w:rsidR="000C63A7" w:rsidRPr="00E75741">
        <w:rPr>
          <w:rFonts w:ascii="Angsana New" w:hAnsi="Angsana New" w:hint="cs"/>
          <w:sz w:val="32"/>
          <w:szCs w:val="32"/>
          <w:cs/>
        </w:rPr>
        <w:t>ในปี</w:t>
      </w:r>
      <w:r w:rsidR="00722ECA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8F69ED">
        <w:rPr>
          <w:rFonts w:ascii="Angsana New" w:hAnsi="Angsana New"/>
          <w:sz w:val="32"/>
          <w:szCs w:val="32"/>
        </w:rPr>
        <w:t>2567</w:t>
      </w:r>
      <w:r w:rsidR="003625BC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บริษัทฯ</w:t>
      </w:r>
      <w:r w:rsidR="000C63A7" w:rsidRPr="00E75741">
        <w:rPr>
          <w:rFonts w:ascii="Angsana New" w:hAnsi="Angsana New" w:hint="cs"/>
          <w:sz w:val="32"/>
          <w:szCs w:val="32"/>
          <w:cs/>
        </w:rPr>
        <w:t>จ่าย</w:t>
      </w:r>
      <w:r w:rsidRPr="00E75741">
        <w:rPr>
          <w:rFonts w:ascii="Angsana New" w:hAnsi="Angsana New"/>
          <w:sz w:val="32"/>
          <w:szCs w:val="32"/>
          <w:cs/>
        </w:rPr>
        <w:t>เงินสมทบ</w:t>
      </w:r>
      <w:r w:rsidR="000C63A7" w:rsidRPr="00E75741">
        <w:rPr>
          <w:rFonts w:ascii="Angsana New" w:hAnsi="Angsana New" w:hint="cs"/>
          <w:sz w:val="32"/>
          <w:szCs w:val="32"/>
          <w:cs/>
        </w:rPr>
        <w:t>เข้ากองทุน</w:t>
      </w:r>
      <w:r w:rsidRPr="00DA1E29">
        <w:rPr>
          <w:rFonts w:ascii="Angsana New" w:hAnsi="Angsana New"/>
          <w:sz w:val="32"/>
          <w:szCs w:val="32"/>
          <w:cs/>
        </w:rPr>
        <w:t>จำนวน</w:t>
      </w:r>
      <w:r w:rsidR="004706A0" w:rsidRPr="00DA1E29">
        <w:rPr>
          <w:rFonts w:ascii="Angsana New" w:hAnsi="Angsana New" w:hint="cs"/>
          <w:sz w:val="32"/>
          <w:szCs w:val="32"/>
          <w:cs/>
        </w:rPr>
        <w:t xml:space="preserve"> </w:t>
      </w:r>
      <w:r w:rsidR="00DA1E29" w:rsidRPr="00DA1E29">
        <w:rPr>
          <w:rFonts w:ascii="Angsana New" w:hAnsi="Angsana New"/>
          <w:sz w:val="32"/>
          <w:szCs w:val="32"/>
        </w:rPr>
        <w:t>2</w:t>
      </w:r>
      <w:r w:rsidR="008317D5">
        <w:rPr>
          <w:rFonts w:ascii="Angsana New" w:hAnsi="Angsana New"/>
          <w:sz w:val="32"/>
          <w:szCs w:val="32"/>
        </w:rPr>
        <w:t xml:space="preserve"> </w:t>
      </w:r>
      <w:r w:rsidR="00566449" w:rsidRPr="00DA1E29">
        <w:rPr>
          <w:rFonts w:ascii="Angsana New" w:hAnsi="Angsana New"/>
          <w:sz w:val="32"/>
          <w:szCs w:val="32"/>
          <w:cs/>
        </w:rPr>
        <w:t>ล้าน</w:t>
      </w:r>
      <w:r w:rsidRPr="00DA1E29">
        <w:rPr>
          <w:rFonts w:ascii="Angsana New" w:hAnsi="Angsana New"/>
          <w:sz w:val="32"/>
          <w:szCs w:val="32"/>
          <w:cs/>
        </w:rPr>
        <w:t>บาท</w:t>
      </w:r>
      <w:r w:rsidRPr="00E75741">
        <w:rPr>
          <w:rFonts w:ascii="Angsana New" w:hAnsi="Angsana New"/>
          <w:sz w:val="32"/>
          <w:szCs w:val="32"/>
          <w:cs/>
        </w:rPr>
        <w:t xml:space="preserve"> (</w:t>
      </w:r>
      <w:r w:rsidR="008F69ED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="008F69ED" w:rsidRPr="00E75741">
        <w:rPr>
          <w:rFonts w:ascii="Angsana New" w:hAnsi="Angsana New"/>
          <w:sz w:val="32"/>
          <w:szCs w:val="32"/>
        </w:rPr>
        <w:t xml:space="preserve">1.8 </w:t>
      </w:r>
      <w:r w:rsidR="00566449" w:rsidRPr="00E75741">
        <w:rPr>
          <w:rFonts w:ascii="Angsana New" w:hAnsi="Angsana New"/>
          <w:sz w:val="32"/>
          <w:szCs w:val="32"/>
          <w:cs/>
        </w:rPr>
        <w:t>ล้าน</w:t>
      </w:r>
      <w:r w:rsidRPr="00E75741">
        <w:rPr>
          <w:rFonts w:ascii="Angsana New" w:hAnsi="Angsana New"/>
          <w:sz w:val="32"/>
          <w:szCs w:val="32"/>
          <w:cs/>
        </w:rPr>
        <w:t>บาท</w:t>
      </w:r>
      <w:r w:rsidRPr="00E75741">
        <w:rPr>
          <w:rFonts w:ascii="Angsana New" w:hAnsi="Angsana New"/>
          <w:sz w:val="32"/>
          <w:szCs w:val="32"/>
        </w:rPr>
        <w:t>)</w:t>
      </w:r>
    </w:p>
    <w:p w14:paraId="38285C1D" w14:textId="213CD75C" w:rsidR="005B1521" w:rsidRPr="00E75741" w:rsidRDefault="00AB0D71" w:rsidP="00F2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574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03D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84B1A" w:rsidRPr="00E7574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4B1A" w:rsidRPr="00E7574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4B1A" w:rsidRPr="00DC36B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A05B2" w:rsidRPr="00DC36B7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tbl>
      <w:tblPr>
        <w:tblW w:w="9081" w:type="dxa"/>
        <w:tblInd w:w="567" w:type="dxa"/>
        <w:tblLook w:val="04A0" w:firstRow="1" w:lastRow="0" w:firstColumn="1" w:lastColumn="0" w:noHBand="0" w:noVBand="1"/>
      </w:tblPr>
      <w:tblGrid>
        <w:gridCol w:w="2601"/>
        <w:gridCol w:w="3240"/>
        <w:gridCol w:w="1620"/>
        <w:gridCol w:w="1620"/>
      </w:tblGrid>
      <w:tr w:rsidR="005B1521" w:rsidRPr="005430F7" w14:paraId="711653E6" w14:textId="77777777" w:rsidTr="00D34B8A">
        <w:tc>
          <w:tcPr>
            <w:tcW w:w="2601" w:type="dxa"/>
            <w:vAlign w:val="bottom"/>
            <w:hideMark/>
          </w:tcPr>
          <w:p w14:paraId="7F629DC5" w14:textId="77777777" w:rsidR="005B1521" w:rsidRPr="005430F7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  <w:hideMark/>
          </w:tcPr>
          <w:p w14:paraId="054B9B96" w14:textId="77777777" w:rsidR="005B1521" w:rsidRPr="005430F7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409C7746" w14:textId="77777777" w:rsidR="005B1521" w:rsidRPr="005430F7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="00B87C4E"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="00BA6831"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B87C4E"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  <w:hideMark/>
          </w:tcPr>
          <w:p w14:paraId="4D989198" w14:textId="77777777" w:rsidR="005B1521" w:rsidRPr="005430F7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B87C4E"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>จ่ายต่อหุ้น</w:t>
            </w:r>
            <w:r w:rsidR="00B87C4E" w:rsidRPr="005430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(บาท)</w:t>
            </w:r>
          </w:p>
        </w:tc>
      </w:tr>
      <w:tr w:rsidR="00867E45" w:rsidRPr="005430F7" w14:paraId="096CF520" w14:textId="77777777" w:rsidTr="00D34B8A">
        <w:tc>
          <w:tcPr>
            <w:tcW w:w="2601" w:type="dxa"/>
            <w:vAlign w:val="bottom"/>
          </w:tcPr>
          <w:p w14:paraId="7E926559" w14:textId="25A70E0F" w:rsidR="00867E45" w:rsidRPr="005430F7" w:rsidRDefault="008F69ED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30F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3240" w:type="dxa"/>
            <w:vAlign w:val="bottom"/>
          </w:tcPr>
          <w:p w14:paraId="5146F09B" w14:textId="77777777" w:rsidR="00867E45" w:rsidRPr="005430F7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9894C17" w14:textId="77777777" w:rsidR="00867E45" w:rsidRPr="005430F7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338E9C5" w14:textId="77777777" w:rsidR="00867E45" w:rsidRPr="005430F7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53F8" w:rsidRPr="005430F7" w14:paraId="5E676BCE" w14:textId="77777777" w:rsidTr="00D34B8A">
        <w:tc>
          <w:tcPr>
            <w:tcW w:w="2601" w:type="dxa"/>
          </w:tcPr>
          <w:p w14:paraId="009D9D0A" w14:textId="544122D8" w:rsidR="00BF53F8" w:rsidRPr="005430F7" w:rsidRDefault="00BF53F8" w:rsidP="00BF53F8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5430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</w:tcPr>
          <w:p w14:paraId="399E2D20" w14:textId="4BCBD59B" w:rsidR="00BF53F8" w:rsidRPr="005430F7" w:rsidRDefault="00BF53F8" w:rsidP="00BF53F8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5430F7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5430F7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430F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0435E9B7" w14:textId="65CE68A2" w:rsidR="00BF53F8" w:rsidRPr="005430F7" w:rsidRDefault="00BF53F8" w:rsidP="00BF53F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 w:hint="cs"/>
                <w:sz w:val="32"/>
                <w:szCs w:val="32"/>
              </w:rPr>
              <w:t>96,548</w:t>
            </w:r>
          </w:p>
        </w:tc>
        <w:tc>
          <w:tcPr>
            <w:tcW w:w="1620" w:type="dxa"/>
            <w:vAlign w:val="bottom"/>
          </w:tcPr>
          <w:p w14:paraId="2353BC31" w14:textId="3A90FA13" w:rsidR="00BF53F8" w:rsidRPr="005430F7" w:rsidRDefault="00BF53F8" w:rsidP="00BF53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 w:hint="cs"/>
                <w:sz w:val="32"/>
                <w:szCs w:val="32"/>
              </w:rPr>
              <w:t>0.13</w:t>
            </w:r>
          </w:p>
        </w:tc>
      </w:tr>
      <w:tr w:rsidR="00867E45" w:rsidRPr="005430F7" w14:paraId="03EFFFF1" w14:textId="77777777" w:rsidTr="00D34B8A">
        <w:tc>
          <w:tcPr>
            <w:tcW w:w="2601" w:type="dxa"/>
          </w:tcPr>
          <w:p w14:paraId="103007A2" w14:textId="541D5DBE" w:rsidR="00867E45" w:rsidRPr="005430F7" w:rsidRDefault="008F69ED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30F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3240" w:type="dxa"/>
          </w:tcPr>
          <w:p w14:paraId="1DA17D16" w14:textId="77777777" w:rsidR="00867E45" w:rsidRPr="005430F7" w:rsidRDefault="00867E45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748876A" w14:textId="77777777" w:rsidR="00867E45" w:rsidRPr="005430F7" w:rsidRDefault="00867E45" w:rsidP="00867E45">
            <w:pP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47FBFDB" w14:textId="77777777" w:rsidR="00867E45" w:rsidRPr="005430F7" w:rsidRDefault="00867E45" w:rsidP="0086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0F7" w:rsidRPr="005430F7" w14:paraId="30738236" w14:textId="77777777" w:rsidTr="00C1736F">
        <w:tc>
          <w:tcPr>
            <w:tcW w:w="2601" w:type="dxa"/>
          </w:tcPr>
          <w:p w14:paraId="497A8AAF" w14:textId="1EAEADAB" w:rsidR="005430F7" w:rsidRPr="005430F7" w:rsidRDefault="005430F7" w:rsidP="005430F7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5430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</w:tcPr>
          <w:p w14:paraId="7D274598" w14:textId="4D45A172" w:rsidR="005430F7" w:rsidRPr="005430F7" w:rsidRDefault="005430F7" w:rsidP="005430F7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5430F7">
              <w:rPr>
                <w:rFonts w:ascii="Angsana New" w:hAnsi="Angsana New"/>
                <w:sz w:val="32"/>
                <w:szCs w:val="32"/>
              </w:rPr>
              <w:t xml:space="preserve">21 </w:t>
            </w:r>
            <w:r w:rsidRPr="005430F7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430F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66A5D93E" w14:textId="18CDAD3A" w:rsidR="005430F7" w:rsidRPr="005430F7" w:rsidRDefault="005430F7" w:rsidP="005430F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/>
                <w:sz w:val="32"/>
                <w:szCs w:val="32"/>
              </w:rPr>
              <w:t>155,911</w:t>
            </w:r>
          </w:p>
        </w:tc>
        <w:tc>
          <w:tcPr>
            <w:tcW w:w="1620" w:type="dxa"/>
            <w:vAlign w:val="bottom"/>
          </w:tcPr>
          <w:p w14:paraId="038C17A3" w14:textId="076784D6" w:rsidR="005430F7" w:rsidRPr="005430F7" w:rsidRDefault="005430F7" w:rsidP="00543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30F7">
              <w:rPr>
                <w:rFonts w:ascii="Angsana New" w:hAnsi="Angsana New"/>
                <w:sz w:val="32"/>
                <w:szCs w:val="32"/>
              </w:rPr>
              <w:t>0.21</w:t>
            </w:r>
          </w:p>
        </w:tc>
      </w:tr>
    </w:tbl>
    <w:p w14:paraId="7DD58219" w14:textId="22F91ED9" w:rsidR="00B84B1A" w:rsidRPr="00DC36B7" w:rsidRDefault="00AB0D71" w:rsidP="00780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rPr>
          <w:rFonts w:ascii="Angsana New" w:hAnsi="Angsana New"/>
          <w:bCs/>
          <w:sz w:val="32"/>
          <w:szCs w:val="32"/>
        </w:rPr>
      </w:pPr>
      <w:r w:rsidRPr="00E75741">
        <w:rPr>
          <w:rFonts w:ascii="Angsana New" w:hAnsi="Angsana New"/>
          <w:b/>
          <w:sz w:val="32"/>
          <w:szCs w:val="32"/>
        </w:rPr>
        <w:t>2</w:t>
      </w:r>
      <w:r w:rsidR="007803D7" w:rsidRPr="00BB18E0">
        <w:rPr>
          <w:rFonts w:ascii="Angsana New" w:hAnsi="Angsana New"/>
          <w:b/>
          <w:sz w:val="32"/>
          <w:szCs w:val="32"/>
        </w:rPr>
        <w:t>9</w:t>
      </w:r>
      <w:r w:rsidR="00B84B1A" w:rsidRPr="00BB18E0">
        <w:rPr>
          <w:rFonts w:ascii="Angsana New" w:hAnsi="Angsana New"/>
          <w:b/>
          <w:sz w:val="32"/>
          <w:szCs w:val="32"/>
        </w:rPr>
        <w:t>.</w:t>
      </w:r>
      <w:r w:rsidR="00AA7EF2" w:rsidRPr="00BB18E0">
        <w:rPr>
          <w:rFonts w:ascii="Angsana New" w:hAnsi="Angsana New"/>
          <w:b/>
          <w:sz w:val="32"/>
          <w:szCs w:val="32"/>
        </w:rPr>
        <w:tab/>
      </w:r>
      <w:r w:rsidR="00B84B1A" w:rsidRPr="00DC36B7">
        <w:rPr>
          <w:rFonts w:ascii="Angsana New" w:hAnsi="Angsana New"/>
          <w:bCs/>
          <w:sz w:val="32"/>
          <w:szCs w:val="32"/>
          <w:cs/>
        </w:rPr>
        <w:t>ภาระผูกพัน</w:t>
      </w:r>
    </w:p>
    <w:p w14:paraId="02ECE881" w14:textId="74F61E76" w:rsidR="00722ECA" w:rsidRPr="00DC36B7" w:rsidRDefault="00AB0D71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DC36B7">
        <w:rPr>
          <w:rFonts w:ascii="Angsana New" w:hAnsi="Angsana New"/>
          <w:b/>
          <w:sz w:val="32"/>
          <w:szCs w:val="32"/>
        </w:rPr>
        <w:t>2</w:t>
      </w:r>
      <w:r w:rsidR="007803D7" w:rsidRPr="00DC36B7">
        <w:rPr>
          <w:rFonts w:ascii="Angsana New" w:hAnsi="Angsana New"/>
          <w:b/>
          <w:sz w:val="32"/>
          <w:szCs w:val="32"/>
        </w:rPr>
        <w:t>9</w:t>
      </w:r>
      <w:r w:rsidR="00722ECA" w:rsidRPr="00DC36B7">
        <w:rPr>
          <w:rFonts w:ascii="Angsana New" w:hAnsi="Angsana New"/>
          <w:b/>
          <w:sz w:val="32"/>
          <w:szCs w:val="32"/>
        </w:rPr>
        <w:t>.1</w:t>
      </w:r>
      <w:r w:rsidR="00722ECA" w:rsidRPr="00DC36B7">
        <w:rPr>
          <w:rFonts w:ascii="Angsana New" w:hAnsi="Angsana New"/>
          <w:b/>
          <w:sz w:val="32"/>
          <w:szCs w:val="32"/>
          <w:cs/>
        </w:rPr>
        <w:tab/>
      </w:r>
      <w:r w:rsidR="00722ECA" w:rsidRPr="00DC36B7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</w:t>
      </w:r>
    </w:p>
    <w:p w14:paraId="55A0543C" w14:textId="501BA72F" w:rsidR="00204FB1" w:rsidRPr="00DC36B7" w:rsidRDefault="00722ECA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36B7">
        <w:rPr>
          <w:rFonts w:ascii="Angsana New" w:hAnsi="Angsana New"/>
          <w:sz w:val="32"/>
          <w:szCs w:val="32"/>
        </w:rPr>
        <w:tab/>
      </w:r>
      <w:r w:rsidR="00204FB1" w:rsidRPr="00DC36B7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กลุ่มบริษัทได้ทำสัญญาเช่าอุปกรณ์และสัญญาบริการที่เกี่ยวข้อง</w:t>
      </w:r>
      <w:r w:rsidR="00204FB1" w:rsidRPr="00DC36B7">
        <w:rPr>
          <w:rFonts w:ascii="Angsana New" w:hAnsi="Angsana New"/>
          <w:sz w:val="32"/>
          <w:szCs w:val="32"/>
        </w:rPr>
        <w:t xml:space="preserve"> </w:t>
      </w:r>
      <w:r w:rsidR="0034161F" w:rsidRPr="00DC36B7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="00204FB1" w:rsidRPr="00DC36B7">
        <w:rPr>
          <w:rFonts w:ascii="Angsana New" w:hAnsi="Angsana New" w:hint="cs"/>
          <w:sz w:val="32"/>
          <w:szCs w:val="32"/>
          <w:cs/>
        </w:rPr>
        <w:t>อายุของสัญญามีระยะเวลาโดยเฉลี่ยประมาณ</w:t>
      </w:r>
      <w:r w:rsidR="008162B2" w:rsidRPr="00DC36B7">
        <w:rPr>
          <w:rFonts w:ascii="Angsana New" w:hAnsi="Angsana New"/>
          <w:sz w:val="32"/>
          <w:szCs w:val="32"/>
        </w:rPr>
        <w:t xml:space="preserve"> </w:t>
      </w:r>
      <w:r w:rsidR="00D80A85" w:rsidRPr="00DC36B7">
        <w:rPr>
          <w:rFonts w:ascii="Angsana New" w:hAnsi="Angsana New"/>
          <w:sz w:val="32"/>
          <w:szCs w:val="32"/>
        </w:rPr>
        <w:t>1 - 5</w:t>
      </w:r>
      <w:r w:rsidR="008F69ED" w:rsidRPr="00DC36B7">
        <w:rPr>
          <w:rFonts w:ascii="Angsana New" w:hAnsi="Angsana New"/>
          <w:sz w:val="32"/>
          <w:szCs w:val="32"/>
        </w:rPr>
        <w:t xml:space="preserve"> </w:t>
      </w:r>
      <w:r w:rsidR="00204FB1" w:rsidRPr="00DC36B7">
        <w:rPr>
          <w:rFonts w:ascii="Angsana New" w:hAnsi="Angsana New" w:hint="cs"/>
          <w:sz w:val="32"/>
          <w:szCs w:val="32"/>
          <w:cs/>
        </w:rPr>
        <w:t>ปี (</w:t>
      </w:r>
      <w:r w:rsidR="008F69ED" w:rsidRPr="00DC36B7">
        <w:rPr>
          <w:rFonts w:ascii="Angsana New" w:hAnsi="Angsana New"/>
          <w:sz w:val="32"/>
          <w:szCs w:val="32"/>
        </w:rPr>
        <w:t>2566</w:t>
      </w:r>
      <w:r w:rsidR="00204FB1" w:rsidRPr="00DC36B7">
        <w:rPr>
          <w:rFonts w:ascii="Angsana New" w:hAnsi="Angsana New"/>
          <w:sz w:val="32"/>
          <w:szCs w:val="32"/>
        </w:rPr>
        <w:t xml:space="preserve">: </w:t>
      </w:r>
      <w:r w:rsidR="008F69ED" w:rsidRPr="00DC36B7">
        <w:rPr>
          <w:rFonts w:ascii="Angsana New" w:hAnsi="Angsana New"/>
          <w:sz w:val="32"/>
          <w:szCs w:val="32"/>
        </w:rPr>
        <w:t xml:space="preserve">1 - 5 </w:t>
      </w:r>
      <w:r w:rsidR="00204FB1" w:rsidRPr="00DC36B7">
        <w:rPr>
          <w:rFonts w:ascii="Angsana New" w:hAnsi="Angsana New" w:hint="cs"/>
          <w:sz w:val="32"/>
          <w:szCs w:val="32"/>
          <w:cs/>
        </w:rPr>
        <w:t>ปี) และสัญญาดังกล่าวเป็นสัญญาที่บอกเลิกไม่ได้เว้นแต่คู่สัญญาทั้งสองฝ่ายตกลงยินยอมร่วมกัน</w:t>
      </w:r>
    </w:p>
    <w:p w14:paraId="02CC648F" w14:textId="0B91D6E9" w:rsidR="00204FB1" w:rsidRPr="00DC36B7" w:rsidRDefault="00204FB1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36B7">
        <w:rPr>
          <w:rFonts w:ascii="Angsana New" w:hAnsi="Angsana New"/>
          <w:sz w:val="32"/>
          <w:szCs w:val="32"/>
        </w:rPr>
        <w:t>          </w:t>
      </w:r>
      <w:r w:rsidRPr="00DC36B7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กลุ่มบริษัทมีจำนวนเงินขั้นต่ำที่ต้องจ่ายในอนาคตทั้งสิ้นภายใต้สัญญาเช่าดังนี้</w:t>
      </w:r>
    </w:p>
    <w:tbl>
      <w:tblPr>
        <w:tblW w:w="909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268"/>
        <w:gridCol w:w="265"/>
        <w:gridCol w:w="1200"/>
        <w:gridCol w:w="276"/>
        <w:gridCol w:w="1229"/>
        <w:gridCol w:w="267"/>
        <w:gridCol w:w="1346"/>
      </w:tblGrid>
      <w:tr w:rsidR="00204FB1" w:rsidRPr="00DC36B7" w14:paraId="0C7EDB7E" w14:textId="77777777" w:rsidTr="001E1821">
        <w:trPr>
          <w:trHeight w:val="189"/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757F" w14:textId="77777777" w:rsidR="00204FB1" w:rsidRPr="00DC36B7" w:rsidRDefault="00204FB1" w:rsidP="00AA7EF2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8825" w14:textId="77777777" w:rsidR="00204FB1" w:rsidRPr="00DC36B7" w:rsidRDefault="00204FB1" w:rsidP="00AA7EF2">
            <w:pPr>
              <w:pStyle w:val="BodyText"/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B959" w14:textId="77777777" w:rsidR="00204FB1" w:rsidRPr="00DC36B7" w:rsidRDefault="00204FB1" w:rsidP="00AA7E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773B" w14:textId="77777777" w:rsidR="00204FB1" w:rsidRPr="00DC36B7" w:rsidRDefault="00204FB1" w:rsidP="00AA7EF2">
            <w:pPr>
              <w:pStyle w:val="BodyText"/>
              <w:spacing w:after="0"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04FB1" w:rsidRPr="00DC36B7" w14:paraId="16C00FAA" w14:textId="77777777" w:rsidTr="001E1821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2811" w14:textId="77777777" w:rsidR="00204FB1" w:rsidRPr="00DC36B7" w:rsidRDefault="00204FB1" w:rsidP="00AA7EF2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1655" w14:textId="1BC1947D" w:rsidR="00204FB1" w:rsidRPr="00DC36B7" w:rsidRDefault="00C54B81" w:rsidP="00C54B8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36B7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5B9F" w14:textId="77777777" w:rsidR="00204FB1" w:rsidRPr="00DC36B7" w:rsidRDefault="00204FB1" w:rsidP="00AA7E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CB10" w14:textId="1CFB859F" w:rsidR="00204FB1" w:rsidRPr="00DC36B7" w:rsidRDefault="00C54B81" w:rsidP="00AA7EF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6B7">
              <w:rPr>
                <w:rFonts w:ascii="Angsana New" w:hAnsi="Angsana New" w:hint="cs"/>
                <w:sz w:val="32"/>
                <w:szCs w:val="32"/>
                <w:cs/>
              </w:rPr>
              <w:t>เฉพาะบริษัทฯ</w:t>
            </w:r>
          </w:p>
        </w:tc>
      </w:tr>
      <w:tr w:rsidR="008D3E9E" w:rsidRPr="00DC36B7" w14:paraId="016B3E6B" w14:textId="77777777" w:rsidTr="001E1821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A0FB" w14:textId="77777777" w:rsidR="008D3E9E" w:rsidRPr="00DC36B7" w:rsidRDefault="008D3E9E" w:rsidP="008D3E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AE2C" w14:textId="5B70D91E" w:rsidR="008D3E9E" w:rsidRPr="00DC36B7" w:rsidRDefault="008F69ED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CAE3" w14:textId="77777777" w:rsidR="008D3E9E" w:rsidRPr="00DC36B7" w:rsidRDefault="008D3E9E" w:rsidP="008D3E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75EE0" w14:textId="063AE1DC" w:rsidR="008D3E9E" w:rsidRPr="00DC36B7" w:rsidRDefault="008F69ED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8D52" w14:textId="77777777" w:rsidR="008D3E9E" w:rsidRPr="00DC36B7" w:rsidRDefault="008D3E9E" w:rsidP="008D3E9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D4360" w14:textId="79050D5E" w:rsidR="008D3E9E" w:rsidRPr="00DC36B7" w:rsidRDefault="008F69ED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A9BF" w14:textId="77777777" w:rsidR="008D3E9E" w:rsidRPr="00DC36B7" w:rsidRDefault="008D3E9E" w:rsidP="008D3E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BF22" w14:textId="2C55255B" w:rsidR="008D3E9E" w:rsidRPr="00DC36B7" w:rsidRDefault="008F69ED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04FB1" w:rsidRPr="00DC36B7" w14:paraId="1645056E" w14:textId="77777777" w:rsidTr="001E1821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631CB" w14:textId="77777777" w:rsidR="00204FB1" w:rsidRPr="00DC36B7" w:rsidRDefault="00204FB1" w:rsidP="00AA7EF2">
            <w:pPr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36B7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DE96" w14:textId="77777777" w:rsidR="00204FB1" w:rsidRPr="00DC36B7" w:rsidRDefault="00204FB1" w:rsidP="00AA7EF2">
            <w:pPr>
              <w:pStyle w:val="acctfourfigures"/>
              <w:spacing w:line="240" w:lineRule="auto"/>
              <w:ind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FB6B" w14:textId="77777777" w:rsidR="00204FB1" w:rsidRPr="00DC36B7" w:rsidRDefault="00204FB1" w:rsidP="00AA7EF2">
            <w:pPr>
              <w:pStyle w:val="acctfourfigures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0EA3" w14:textId="77777777" w:rsidR="00204FB1" w:rsidRPr="00DC36B7" w:rsidRDefault="00204FB1" w:rsidP="00AA7EF2">
            <w:pPr>
              <w:pStyle w:val="acctfourfigures"/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6A17" w14:textId="77777777" w:rsidR="00204FB1" w:rsidRPr="00DC36B7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DD55" w14:textId="77777777" w:rsidR="00204FB1" w:rsidRPr="00DC36B7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CBCA" w14:textId="77777777" w:rsidR="00204FB1" w:rsidRPr="00DC36B7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EC9EA" w14:textId="77777777" w:rsidR="00204FB1" w:rsidRPr="00DC36B7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8F69ED" w:rsidRPr="00DC36B7" w14:paraId="1904559D" w14:textId="77777777" w:rsidTr="001E1821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E0441" w14:textId="77777777" w:rsidR="008F69ED" w:rsidRPr="00DC36B7" w:rsidRDefault="008F69ED" w:rsidP="008F69ED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  </w:t>
            </w:r>
            <w:r w:rsidRPr="00DC36B7"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</w:t>
            </w:r>
            <w:r w:rsidRPr="00DC36B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C36B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633C3" w14:textId="1F393A62" w:rsidR="008F69ED" w:rsidRPr="00DC36B7" w:rsidRDefault="0032433D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AD50" w14:textId="77777777" w:rsidR="008F69ED" w:rsidRPr="00DC36B7" w:rsidRDefault="008F69ED" w:rsidP="008F69E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19813" w14:textId="398E2909" w:rsidR="008F69ED" w:rsidRPr="00DC36B7" w:rsidRDefault="008F69ED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3EBB8" w14:textId="77777777" w:rsidR="008F69ED" w:rsidRPr="00DC36B7" w:rsidRDefault="008F69ED" w:rsidP="008F69ED">
            <w:pPr>
              <w:pStyle w:val="1-Number"/>
              <w:spacing w:line="240" w:lineRule="auto"/>
              <w:ind w:left="-108" w:right="-112"/>
              <w:jc w:val="center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6AB03" w14:textId="3A845556" w:rsidR="008F69ED" w:rsidRPr="00DC36B7" w:rsidRDefault="0032433D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82A2" w14:textId="77777777" w:rsidR="008F69ED" w:rsidRPr="00DC36B7" w:rsidRDefault="008F69ED" w:rsidP="008F69E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BF53F2" w14:textId="466F9AF5" w:rsidR="008F69ED" w:rsidRPr="00DC36B7" w:rsidRDefault="008F69ED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3.6</w:t>
            </w:r>
          </w:p>
        </w:tc>
      </w:tr>
      <w:tr w:rsidR="008F69ED" w:rsidRPr="00DC36B7" w14:paraId="704035E1" w14:textId="77777777" w:rsidTr="001E1821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534B0" w14:textId="2EC9DB6C" w:rsidR="008F69ED" w:rsidRPr="00DC36B7" w:rsidRDefault="008F69ED" w:rsidP="008F69ED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   1</w:t>
            </w:r>
            <w:r w:rsidRPr="00DC36B7">
              <w:rPr>
                <w:rFonts w:ascii="Angsana New" w:hAnsi="Angsana New" w:hint="cs"/>
                <w:sz w:val="32"/>
                <w:szCs w:val="32"/>
                <w:cs/>
              </w:rPr>
              <w:t xml:space="preserve"> ปี ถึง </w:t>
            </w:r>
            <w:r w:rsidRPr="00DC36B7">
              <w:rPr>
                <w:rFonts w:ascii="Angsana New" w:hAnsi="Angsana New"/>
                <w:sz w:val="32"/>
                <w:szCs w:val="32"/>
              </w:rPr>
              <w:t>5</w:t>
            </w:r>
            <w:r w:rsidRPr="00DC36B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316D0" w14:textId="05D94F6E" w:rsidR="008F69ED" w:rsidRPr="00DC36B7" w:rsidRDefault="00317C7A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8FE" w14:textId="77777777" w:rsidR="008F69ED" w:rsidRPr="00DC36B7" w:rsidRDefault="008F69ED" w:rsidP="008F69E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7614A" w14:textId="45898909" w:rsidR="008F69ED" w:rsidRPr="00DC36B7" w:rsidRDefault="008F69ED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25A2" w14:textId="77777777" w:rsidR="008F69ED" w:rsidRPr="00DC36B7" w:rsidRDefault="008F69ED" w:rsidP="008F69ED">
            <w:pPr>
              <w:pStyle w:val="1-Number"/>
              <w:spacing w:line="240" w:lineRule="auto"/>
              <w:ind w:left="-108" w:right="-112"/>
              <w:jc w:val="center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C71D9" w14:textId="1CC72A85" w:rsidR="008F69ED" w:rsidRPr="00DC36B7" w:rsidRDefault="00317C7A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5BEF" w14:textId="77777777" w:rsidR="008F69ED" w:rsidRPr="00DC36B7" w:rsidRDefault="008F69ED" w:rsidP="008F69E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D250" w14:textId="6E1FFE50" w:rsidR="008F69ED" w:rsidRPr="00DC36B7" w:rsidRDefault="008F69ED" w:rsidP="008F69E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36B7">
              <w:rPr>
                <w:rFonts w:ascii="Angsana New" w:hAnsi="Angsana New"/>
                <w:sz w:val="32"/>
                <w:szCs w:val="32"/>
              </w:rPr>
              <w:t>2.5</w:t>
            </w:r>
          </w:p>
        </w:tc>
      </w:tr>
    </w:tbl>
    <w:p w14:paraId="39A59390" w14:textId="77777777" w:rsidR="00DC36B7" w:rsidRDefault="00DC36B7" w:rsidP="00630E37">
      <w:pPr>
        <w:tabs>
          <w:tab w:val="clear" w:pos="227"/>
          <w:tab w:val="clear" w:pos="454"/>
          <w:tab w:val="clear" w:pos="6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A7B29" w14:textId="3F0B9024" w:rsidR="000C38CC" w:rsidRDefault="000C38CC" w:rsidP="00630E37">
      <w:pPr>
        <w:tabs>
          <w:tab w:val="clear" w:pos="227"/>
          <w:tab w:val="clear" w:pos="454"/>
          <w:tab w:val="clear" w:pos="6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36B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B0665" w:rsidRPr="00DC36B7">
        <w:rPr>
          <w:rFonts w:ascii="Angsana New" w:hAnsi="Angsana New"/>
          <w:b/>
          <w:bCs/>
          <w:sz w:val="32"/>
          <w:szCs w:val="32"/>
        </w:rPr>
        <w:t>9</w:t>
      </w:r>
      <w:r w:rsidRPr="00DC36B7">
        <w:rPr>
          <w:rFonts w:ascii="Angsana New" w:hAnsi="Angsana New"/>
          <w:b/>
          <w:bCs/>
          <w:sz w:val="32"/>
          <w:szCs w:val="32"/>
        </w:rPr>
        <w:t>.2</w:t>
      </w:r>
      <w:r w:rsidRPr="00DC36B7">
        <w:rPr>
          <w:rFonts w:ascii="Angsana New" w:hAnsi="Angsana New"/>
          <w:b/>
          <w:bCs/>
          <w:sz w:val="32"/>
          <w:szCs w:val="32"/>
        </w:rPr>
        <w:tab/>
      </w:r>
      <w:r w:rsidRPr="00DC36B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4B9DFB4" w14:textId="71FF49DD" w:rsidR="00A24569" w:rsidRPr="00DC36B7" w:rsidRDefault="000C38CC" w:rsidP="00DC36B7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06F7F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82AF5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="003B35E4" w:rsidRPr="003B35E4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บริษัทฯมีภาระผูกพันที่จะต้องจ่ายค่าพัฒนาระบบซอฟท์แวร</w:t>
      </w:r>
      <w:r w:rsidR="00782AF5">
        <w:rPr>
          <w:rFonts w:ascii="Angsana New" w:hAnsi="Angsana New" w:hint="cs"/>
          <w:sz w:val="32"/>
          <w:szCs w:val="32"/>
          <w:cs/>
        </w:rPr>
        <w:t>์จำนวน</w:t>
      </w:r>
      <w:r w:rsidR="00782AF5">
        <w:rPr>
          <w:rFonts w:ascii="Angsana New" w:hAnsi="Angsana New"/>
          <w:sz w:val="32"/>
          <w:szCs w:val="32"/>
        </w:rPr>
        <w:t xml:space="preserve"> 3.7</w:t>
      </w:r>
      <w:r w:rsidR="00782AF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82AF5">
        <w:rPr>
          <w:rFonts w:ascii="Angsana New" w:hAnsi="Angsana New"/>
          <w:sz w:val="32"/>
          <w:szCs w:val="32"/>
        </w:rPr>
        <w:t xml:space="preserve">(2567: </w:t>
      </w:r>
      <w:r w:rsidR="00782AF5">
        <w:rPr>
          <w:rFonts w:ascii="Angsana New" w:hAnsi="Angsana New" w:hint="cs"/>
          <w:sz w:val="32"/>
          <w:szCs w:val="32"/>
          <w:cs/>
        </w:rPr>
        <w:t>ไม่มี)</w:t>
      </w:r>
    </w:p>
    <w:p w14:paraId="7CD89E93" w14:textId="2A193959" w:rsidR="002E4C83" w:rsidRPr="00E75741" w:rsidRDefault="00AB0D71" w:rsidP="000C38C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36B7">
        <w:rPr>
          <w:rFonts w:ascii="Angsana New" w:hAnsi="Angsana New"/>
          <w:b/>
          <w:bCs/>
          <w:sz w:val="32"/>
          <w:szCs w:val="32"/>
        </w:rPr>
        <w:t>2</w:t>
      </w:r>
      <w:r w:rsidR="00DB0665" w:rsidRPr="00DC36B7">
        <w:rPr>
          <w:rFonts w:ascii="Angsana New" w:hAnsi="Angsana New"/>
          <w:b/>
          <w:bCs/>
          <w:sz w:val="32"/>
          <w:szCs w:val="32"/>
        </w:rPr>
        <w:t>9</w:t>
      </w:r>
      <w:r w:rsidR="002E4C83" w:rsidRPr="00DC36B7">
        <w:rPr>
          <w:rFonts w:ascii="Angsana New" w:hAnsi="Angsana New"/>
          <w:b/>
          <w:bCs/>
          <w:sz w:val="32"/>
          <w:szCs w:val="32"/>
        </w:rPr>
        <w:t>.</w:t>
      </w:r>
      <w:r w:rsidR="000C38CC" w:rsidRPr="00DC36B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5F2AB8" w:rsidRPr="00DC36B7">
        <w:rPr>
          <w:rFonts w:ascii="Angsana New" w:hAnsi="Angsana New"/>
          <w:b/>
          <w:bCs/>
          <w:sz w:val="32"/>
          <w:szCs w:val="32"/>
        </w:rPr>
        <w:tab/>
      </w:r>
      <w:r w:rsidR="002E4C83" w:rsidRPr="00DC36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ภาระผูกพันเกี่ยวกับสัญญาการให้สิทธิและสัญญารับบริการจัดหาสินค้า</w:t>
      </w:r>
    </w:p>
    <w:p w14:paraId="1D485AA6" w14:textId="77777777" w:rsidR="00FE77DC" w:rsidRPr="00E75741" w:rsidRDefault="00FE77DC" w:rsidP="005F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สัญญาการให้สิทธิ</w:t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</w:p>
    <w:p w14:paraId="7BCA65D9" w14:textId="77777777" w:rsidR="00FE77DC" w:rsidRPr="00E75741" w:rsidRDefault="00FE77DC" w:rsidP="005F2AB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บริษัทฯได้ทำสัญญาหลายฉบับในการรับสิทธิในการ</w:t>
      </w:r>
      <w:r w:rsidRPr="00E75741">
        <w:rPr>
          <w:rFonts w:ascii="Angsana New" w:hAnsi="Angsana New" w:hint="cs"/>
          <w:sz w:val="32"/>
          <w:szCs w:val="32"/>
          <w:cs/>
        </w:rPr>
        <w:t xml:space="preserve">ใช้ตราสินค้า </w:t>
      </w:r>
      <w:r w:rsidRPr="00E75741">
        <w:rPr>
          <w:rFonts w:ascii="Angsana New" w:hAnsi="Angsana New"/>
          <w:sz w:val="32"/>
          <w:szCs w:val="32"/>
          <w:cs/>
        </w:rPr>
        <w:t>ออกแบบ ผลิตและจัดจำหน่ายผลิตภัณฑ์</w:t>
      </w:r>
      <w:r w:rsidRPr="00E75741">
        <w:rPr>
          <w:rFonts w:ascii="Angsana New" w:hAnsi="Angsana New" w:hint="cs"/>
          <w:sz w:val="32"/>
          <w:szCs w:val="32"/>
          <w:cs/>
        </w:rPr>
        <w:t xml:space="preserve">ภายใต้ตราสินค้าของผู้ให้สิทธิ </w:t>
      </w:r>
      <w:r w:rsidRPr="00E75741">
        <w:rPr>
          <w:rFonts w:ascii="Angsana New" w:hAnsi="Angsana New"/>
          <w:sz w:val="32"/>
          <w:szCs w:val="32"/>
          <w:cs/>
        </w:rPr>
        <w:t>บริษัทฯผูกพันที่จะต้องจ่ายค่า</w:t>
      </w:r>
      <w:r w:rsidRPr="00E75741">
        <w:rPr>
          <w:rFonts w:ascii="Angsana New" w:hAnsi="Angsana New" w:hint="cs"/>
          <w:sz w:val="32"/>
          <w:szCs w:val="32"/>
          <w:cs/>
        </w:rPr>
        <w:t>ตอบแทน</w:t>
      </w:r>
      <w:r w:rsidRPr="00E75741">
        <w:rPr>
          <w:rFonts w:ascii="Angsana New" w:hAnsi="Angsana New"/>
          <w:sz w:val="32"/>
          <w:szCs w:val="32"/>
          <w:cs/>
        </w:rPr>
        <w:t>ให้แก่คู่สัญญาตามเงื่อนไขที่</w:t>
      </w:r>
      <w:r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ระบุในสัญญา</w:t>
      </w:r>
    </w:p>
    <w:p w14:paraId="1EB223FB" w14:textId="77777777" w:rsidR="00FE77DC" w:rsidRPr="00E75741" w:rsidRDefault="00FE77DC" w:rsidP="005F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สัญญารับบริการจัดหาสินค้า</w:t>
      </w:r>
    </w:p>
    <w:p w14:paraId="331B0843" w14:textId="683B4F52" w:rsidR="00FE77DC" w:rsidRPr="00DC36B7" w:rsidRDefault="00FE77DC" w:rsidP="005F2AB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บริษัทฯได้ทำสัญญารับบริการจัดหาสินค้ากับผู้ให้บริการรายหนึ่ง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โดยมีระยะเวลาสิ้นสุดวันที่ </w:t>
      </w:r>
      <w:r w:rsidRPr="00E75741">
        <w:rPr>
          <w:rFonts w:ascii="Angsana New" w:hAnsi="Angsana New"/>
          <w:sz w:val="32"/>
          <w:szCs w:val="32"/>
        </w:rPr>
        <w:t>31</w:t>
      </w:r>
      <w:r w:rsidRPr="00E757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5741">
        <w:rPr>
          <w:rFonts w:ascii="Angsana New" w:hAnsi="Angsana New"/>
          <w:sz w:val="32"/>
          <w:szCs w:val="32"/>
        </w:rPr>
        <w:t>256</w:t>
      </w:r>
      <w:r w:rsidR="00747740">
        <w:rPr>
          <w:rFonts w:ascii="Angsana New" w:hAnsi="Angsana New"/>
          <w:sz w:val="32"/>
          <w:szCs w:val="32"/>
        </w:rPr>
        <w:t>8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บริษัทฯผูกพันที่จะต้องจ่าย</w:t>
      </w:r>
      <w:r w:rsidRPr="00DC36B7">
        <w:rPr>
          <w:rFonts w:ascii="Angsana New" w:hAnsi="Angsana New"/>
          <w:sz w:val="32"/>
          <w:szCs w:val="32"/>
          <w:cs/>
        </w:rPr>
        <w:t>ค่าบริการให้แก่คู่สัญญาตามเงื่อนไขที่ระบุในสัญญา</w:t>
      </w:r>
    </w:p>
    <w:p w14:paraId="2F18AF08" w14:textId="531F5E44" w:rsidR="00B84B1A" w:rsidRPr="00E75741" w:rsidRDefault="00A24569" w:rsidP="005F2AB8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36B7">
        <w:rPr>
          <w:rFonts w:ascii="Angsana New" w:hAnsi="Angsana New"/>
          <w:b/>
          <w:bCs/>
          <w:sz w:val="32"/>
          <w:szCs w:val="32"/>
        </w:rPr>
        <w:t>30</w:t>
      </w:r>
      <w:r w:rsidR="00B84B1A" w:rsidRPr="00DC36B7">
        <w:rPr>
          <w:rFonts w:ascii="Angsana New" w:hAnsi="Angsana New"/>
          <w:b/>
          <w:bCs/>
          <w:sz w:val="32"/>
          <w:szCs w:val="32"/>
        </w:rPr>
        <w:t>.</w:t>
      </w:r>
      <w:r w:rsidR="00976CCC" w:rsidRPr="00DC36B7">
        <w:rPr>
          <w:rFonts w:ascii="Angsana New" w:hAnsi="Angsana New"/>
          <w:b/>
          <w:bCs/>
          <w:sz w:val="32"/>
          <w:szCs w:val="32"/>
        </w:rPr>
        <w:tab/>
      </w:r>
      <w:r w:rsidR="00B84B1A" w:rsidRPr="00DC36B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5309EC" w:rsidRPr="00DC36B7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ของเครื่องมือการเงิน</w:t>
      </w:r>
    </w:p>
    <w:p w14:paraId="60FFA4B0" w14:textId="6ADC5320" w:rsidR="00B84B1A" w:rsidRPr="00E75741" w:rsidRDefault="007D0CE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69ED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E422DC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69ED">
        <w:rPr>
          <w:rFonts w:ascii="Angsana New" w:hAnsi="Angsana New"/>
          <w:sz w:val="32"/>
          <w:szCs w:val="32"/>
        </w:rPr>
        <w:t>2566</w:t>
      </w:r>
      <w:r w:rsidR="00E64963" w:rsidRPr="00E75741">
        <w:rPr>
          <w:rFonts w:ascii="Angsana New" w:hAnsi="Angsana New"/>
          <w:sz w:val="32"/>
          <w:szCs w:val="32"/>
          <w:cs/>
        </w:rPr>
        <w:t xml:space="preserve"> </w:t>
      </w:r>
      <w:r w:rsidR="007375B9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84B1A" w:rsidRPr="00E75741">
        <w:rPr>
          <w:rFonts w:ascii="Angsana New" w:hAnsi="Angsana New"/>
          <w:sz w:val="32"/>
          <w:szCs w:val="32"/>
          <w:cs/>
        </w:rPr>
        <w:t>มีสินทรัพย์</w:t>
      </w:r>
      <w:r w:rsidR="00C47A19">
        <w:rPr>
          <w:rFonts w:ascii="Angsana New" w:hAnsi="Angsana New" w:hint="cs"/>
          <w:sz w:val="32"/>
          <w:szCs w:val="32"/>
          <w:cs/>
        </w:rPr>
        <w:t>และหนี้สิน</w:t>
      </w:r>
      <w:r w:rsidR="00B84B1A" w:rsidRPr="00E7574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B37302" w:rsidRPr="00E75741" w14:paraId="102149A0" w14:textId="77777777" w:rsidTr="00254738">
        <w:tc>
          <w:tcPr>
            <w:tcW w:w="9360" w:type="dxa"/>
            <w:gridSpan w:val="5"/>
            <w:vAlign w:val="bottom"/>
          </w:tcPr>
          <w:p w14:paraId="4A5DEB86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br w:type="page"/>
              <w:t>(หน่วย: ล้านบาท)</w:t>
            </w:r>
          </w:p>
        </w:tc>
      </w:tr>
      <w:tr w:rsidR="00B37302" w:rsidRPr="00E75741" w14:paraId="20825CA8" w14:textId="77777777" w:rsidTr="00254738">
        <w:tc>
          <w:tcPr>
            <w:tcW w:w="3960" w:type="dxa"/>
            <w:vAlign w:val="bottom"/>
          </w:tcPr>
          <w:p w14:paraId="68123FB6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F2318FD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37302" w:rsidRPr="00E75741" w14:paraId="0FF1A235" w14:textId="77777777" w:rsidTr="00254738">
        <w:tc>
          <w:tcPr>
            <w:tcW w:w="3960" w:type="dxa"/>
            <w:vAlign w:val="bottom"/>
          </w:tcPr>
          <w:p w14:paraId="44295C18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01BECE01" w14:textId="69C1A19D" w:rsidR="00B37302" w:rsidRPr="00E75741" w:rsidRDefault="008F69ED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2567</w:t>
            </w:r>
            <w:r w:rsidR="00B37302"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</w:p>
        </w:tc>
      </w:tr>
      <w:tr w:rsidR="00B37302" w:rsidRPr="00E75741" w14:paraId="3A208E7D" w14:textId="77777777" w:rsidTr="00254738">
        <w:tc>
          <w:tcPr>
            <w:tcW w:w="3960" w:type="dxa"/>
            <w:vAlign w:val="bottom"/>
          </w:tcPr>
          <w:p w14:paraId="43E87451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C32696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4AC1632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8DC3D80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4304053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37302" w:rsidRPr="00E75741" w14:paraId="536DEB8A" w14:textId="77777777" w:rsidTr="00254738">
        <w:tc>
          <w:tcPr>
            <w:tcW w:w="5310" w:type="dxa"/>
            <w:gridSpan w:val="2"/>
            <w:vAlign w:val="bottom"/>
          </w:tcPr>
          <w:p w14:paraId="0E071F30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42443CBE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B29BA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DCA334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37302" w:rsidRPr="00E75741" w14:paraId="209D37FE" w14:textId="77777777" w:rsidTr="00254738">
        <w:tc>
          <w:tcPr>
            <w:tcW w:w="3960" w:type="dxa"/>
            <w:vAlign w:val="bottom"/>
          </w:tcPr>
          <w:p w14:paraId="3AF1EB51" w14:textId="0215AE2A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="00B5210D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6DDD68A0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03B909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E724D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D3BA41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37302" w:rsidRPr="00E75741" w14:paraId="3FBCB306" w14:textId="77777777" w:rsidTr="00254738">
        <w:tc>
          <w:tcPr>
            <w:tcW w:w="3960" w:type="dxa"/>
            <w:vAlign w:val="bottom"/>
          </w:tcPr>
          <w:p w14:paraId="36806B14" w14:textId="5219C2A4" w:rsidR="00B37302" w:rsidRPr="00E75741" w:rsidRDefault="00B37302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85066C"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7798BB06" w14:textId="39ACD599" w:rsidR="00B37302" w:rsidRPr="00E75741" w:rsidRDefault="00DA1E2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94BD070" w14:textId="1C13A15B" w:rsidR="00B37302" w:rsidRPr="00E75741" w:rsidRDefault="00BC65AF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350" w:type="dxa"/>
          </w:tcPr>
          <w:p w14:paraId="2C882AE3" w14:textId="368B1637" w:rsidR="00B37302" w:rsidRPr="00E75741" w:rsidRDefault="00DA1E2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EE203E7" w14:textId="051B4D01" w:rsidR="00B37302" w:rsidRPr="00E75741" w:rsidRDefault="00294F6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B37302" w:rsidRPr="00E75741" w14:paraId="57A626EE" w14:textId="77777777" w:rsidTr="00254738">
        <w:tc>
          <w:tcPr>
            <w:tcW w:w="3960" w:type="dxa"/>
            <w:vAlign w:val="bottom"/>
          </w:tcPr>
          <w:p w14:paraId="452CBBA1" w14:textId="77777777" w:rsidR="00B37302" w:rsidRPr="00E75741" w:rsidRDefault="00B37302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</w:tcPr>
          <w:p w14:paraId="6026F025" w14:textId="4E1C8908" w:rsidR="00B37302" w:rsidRPr="00E75741" w:rsidRDefault="00294F6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350" w:type="dxa"/>
          </w:tcPr>
          <w:p w14:paraId="50D7A16B" w14:textId="54CF13C1" w:rsidR="00B37302" w:rsidRPr="00E75741" w:rsidRDefault="00782AF5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B5867E0" w14:textId="2735AB02" w:rsidR="00B37302" w:rsidRPr="00E75741" w:rsidRDefault="00782AF5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95ECB2" w14:textId="697C06FC" w:rsidR="00B37302" w:rsidRPr="00E75741" w:rsidRDefault="00294F6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874A18" w:rsidRPr="00E75741" w14:paraId="7E0962B0" w14:textId="77777777" w:rsidTr="00254738">
        <w:tc>
          <w:tcPr>
            <w:tcW w:w="3960" w:type="dxa"/>
            <w:vAlign w:val="bottom"/>
          </w:tcPr>
          <w:p w14:paraId="1C305021" w14:textId="0F9F321B" w:rsidR="00874A18" w:rsidRPr="00E75741" w:rsidRDefault="00874A18" w:rsidP="005935A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5935A8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0F010581" w14:textId="10E00856" w:rsidR="00856460" w:rsidRPr="00E75741" w:rsidRDefault="00DA1E2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CCC14DB" w14:textId="24897C2D" w:rsidR="00856460" w:rsidRPr="00E75741" w:rsidRDefault="00294F6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50" w:type="dxa"/>
          </w:tcPr>
          <w:p w14:paraId="5C10DD5C" w14:textId="7DAC823C" w:rsidR="00856460" w:rsidRPr="00E75741" w:rsidRDefault="00DA1E2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64E09B" w14:textId="624FA4F0" w:rsidR="00856460" w:rsidRPr="00E75741" w:rsidRDefault="00294F6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747740" w:rsidRPr="00747740" w14:paraId="3439C4AA" w14:textId="77777777" w:rsidTr="00254738">
        <w:tc>
          <w:tcPr>
            <w:tcW w:w="3960" w:type="dxa"/>
            <w:vAlign w:val="bottom"/>
          </w:tcPr>
          <w:p w14:paraId="0858A399" w14:textId="48E8A8BC" w:rsidR="00747740" w:rsidRPr="00F93363" w:rsidRDefault="00747740" w:rsidP="0025473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9336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หนี้สินทางการเงิน</w:t>
            </w:r>
            <w:r w:rsidR="000C7B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4B88E35F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79597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2B924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057A82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7740" w:rsidRPr="00E75741" w14:paraId="25FB2607" w14:textId="77777777" w:rsidTr="00254738">
        <w:tc>
          <w:tcPr>
            <w:tcW w:w="3960" w:type="dxa"/>
            <w:vAlign w:val="bottom"/>
          </w:tcPr>
          <w:p w14:paraId="39EAABDA" w14:textId="3BFCF89F" w:rsidR="00747740" w:rsidRPr="00E75741" w:rsidRDefault="00747740" w:rsidP="00747740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7ACF9B1D" w14:textId="3A390E98" w:rsidR="00747740" w:rsidRPr="00E75741" w:rsidRDefault="00DA1E29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7EAE56" w14:textId="0F2CA3C5" w:rsidR="00747740" w:rsidRPr="00E75741" w:rsidRDefault="00721223" w:rsidP="000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5BF2C406" w14:textId="39F1BF27" w:rsidR="00747740" w:rsidRPr="00E75741" w:rsidRDefault="00DA1E29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570F85" w14:textId="561EAF74" w:rsidR="00747740" w:rsidRPr="00E75741" w:rsidRDefault="000060BF" w:rsidP="000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48D7755" w14:textId="21671F56" w:rsidR="00DC1808" w:rsidRDefault="00DC1808"/>
    <w:p w14:paraId="0C29EC01" w14:textId="77777777" w:rsidR="00DC1808" w:rsidRDefault="00DC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CF5811D" w14:textId="77777777" w:rsidR="00874A18" w:rsidRPr="00E75741" w:rsidRDefault="00874A18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8F69ED" w:rsidRPr="00E75741" w14:paraId="50BD0531" w14:textId="77777777">
        <w:tc>
          <w:tcPr>
            <w:tcW w:w="9360" w:type="dxa"/>
            <w:gridSpan w:val="5"/>
            <w:vAlign w:val="bottom"/>
          </w:tcPr>
          <w:p w14:paraId="29B2F064" w14:textId="77777777" w:rsidR="008F69ED" w:rsidRPr="00E75741" w:rsidRDefault="008F69E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br w:type="page"/>
              <w:t>(หน่วย: ล้านบาท)</w:t>
            </w:r>
          </w:p>
        </w:tc>
      </w:tr>
      <w:tr w:rsidR="008F69ED" w:rsidRPr="00E75741" w14:paraId="0540DFCF" w14:textId="77777777">
        <w:tc>
          <w:tcPr>
            <w:tcW w:w="3960" w:type="dxa"/>
            <w:vAlign w:val="bottom"/>
          </w:tcPr>
          <w:p w14:paraId="7E7D12F8" w14:textId="77777777" w:rsidR="008F69ED" w:rsidRPr="00E75741" w:rsidRDefault="008F69ED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F4DC30F" w14:textId="77777777" w:rsidR="008F69ED" w:rsidRPr="00E75741" w:rsidRDefault="008F69ED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8F69ED" w:rsidRPr="00E75741" w14:paraId="5B94D06F" w14:textId="77777777">
        <w:tc>
          <w:tcPr>
            <w:tcW w:w="3960" w:type="dxa"/>
            <w:vAlign w:val="bottom"/>
          </w:tcPr>
          <w:p w14:paraId="24D6B502" w14:textId="77777777" w:rsidR="008F69ED" w:rsidRPr="00E75741" w:rsidRDefault="008F69ED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5BEAD907" w14:textId="4C8AC5EB" w:rsidR="008F69ED" w:rsidRPr="00E75741" w:rsidRDefault="008F69ED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2566   </w:t>
            </w:r>
          </w:p>
        </w:tc>
      </w:tr>
      <w:tr w:rsidR="008F69ED" w:rsidRPr="00E75741" w14:paraId="07E8405E" w14:textId="77777777">
        <w:tc>
          <w:tcPr>
            <w:tcW w:w="3960" w:type="dxa"/>
            <w:vAlign w:val="bottom"/>
          </w:tcPr>
          <w:p w14:paraId="770D2BEE" w14:textId="77777777" w:rsidR="008F69ED" w:rsidRPr="00E75741" w:rsidRDefault="008F69ED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5B4218" w14:textId="77777777" w:rsidR="008F69ED" w:rsidRPr="00E75741" w:rsidRDefault="008F69ED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B037DA3" w14:textId="77777777" w:rsidR="008F69ED" w:rsidRPr="00E75741" w:rsidRDefault="008F69ED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FF7DE22" w14:textId="77777777" w:rsidR="008F69ED" w:rsidRPr="00E75741" w:rsidRDefault="008F69ED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7311AB5F" w14:textId="77777777" w:rsidR="008F69ED" w:rsidRPr="00E75741" w:rsidRDefault="008F69ED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F69ED" w:rsidRPr="00E75741" w14:paraId="50365F17" w14:textId="77777777">
        <w:tc>
          <w:tcPr>
            <w:tcW w:w="5310" w:type="dxa"/>
            <w:gridSpan w:val="2"/>
            <w:vAlign w:val="bottom"/>
          </w:tcPr>
          <w:p w14:paraId="73FA1C81" w14:textId="77777777" w:rsidR="008F69ED" w:rsidRPr="00E75741" w:rsidRDefault="008F69ED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5D247035" w14:textId="77777777" w:rsidR="008F69ED" w:rsidRPr="00E75741" w:rsidRDefault="008F69ED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F17818" w14:textId="77777777" w:rsidR="008F69ED" w:rsidRPr="00E75741" w:rsidRDefault="008F69ED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991E91" w14:textId="77777777" w:rsidR="008F69ED" w:rsidRPr="00E75741" w:rsidRDefault="008F69ED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8F69ED" w:rsidRPr="00E75741" w14:paraId="2399869C" w14:textId="77777777">
        <w:tc>
          <w:tcPr>
            <w:tcW w:w="3960" w:type="dxa"/>
            <w:vAlign w:val="bottom"/>
          </w:tcPr>
          <w:p w14:paraId="50EADAF5" w14:textId="77777777" w:rsidR="008F69ED" w:rsidRPr="00E75741" w:rsidRDefault="008F69ED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5CDECE88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A615F7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5876A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8A973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8F69ED" w:rsidRPr="00E75741" w14:paraId="279C7714" w14:textId="77777777">
        <w:tc>
          <w:tcPr>
            <w:tcW w:w="3960" w:type="dxa"/>
            <w:vAlign w:val="bottom"/>
          </w:tcPr>
          <w:p w14:paraId="53CDC7D7" w14:textId="77777777" w:rsidR="008F69ED" w:rsidRPr="00E75741" w:rsidRDefault="008F69ED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เงินลงทุนในกองทุนเปิด</w:t>
            </w:r>
          </w:p>
        </w:tc>
        <w:tc>
          <w:tcPr>
            <w:tcW w:w="1350" w:type="dxa"/>
          </w:tcPr>
          <w:p w14:paraId="187873A7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FF97A66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50" w:type="dxa"/>
          </w:tcPr>
          <w:p w14:paraId="00D985C2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3ED09C4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8F69ED" w:rsidRPr="00E75741" w14:paraId="615C6EFE" w14:textId="77777777">
        <w:tc>
          <w:tcPr>
            <w:tcW w:w="3960" w:type="dxa"/>
            <w:vAlign w:val="bottom"/>
          </w:tcPr>
          <w:p w14:paraId="3890F533" w14:textId="77777777" w:rsidR="008F69ED" w:rsidRPr="00E75741" w:rsidRDefault="008F69ED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</w:tcPr>
          <w:p w14:paraId="2C1B66D4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50" w:type="dxa"/>
          </w:tcPr>
          <w:p w14:paraId="3244A523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E800C8E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16E5915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8F69ED" w:rsidRPr="00E75741" w14:paraId="67827EA4" w14:textId="77777777">
        <w:tc>
          <w:tcPr>
            <w:tcW w:w="3960" w:type="dxa"/>
            <w:vAlign w:val="bottom"/>
          </w:tcPr>
          <w:p w14:paraId="321AE37C" w14:textId="77777777" w:rsidR="008F69ED" w:rsidRPr="00E75741" w:rsidRDefault="008F69ED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4C95E463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D6789BA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350" w:type="dxa"/>
          </w:tcPr>
          <w:p w14:paraId="781B5D4A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CD6CCFA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8F69ED" w:rsidRPr="00E75741" w14:paraId="431A19D2" w14:textId="77777777">
        <w:tc>
          <w:tcPr>
            <w:tcW w:w="3960" w:type="dxa"/>
            <w:vAlign w:val="bottom"/>
          </w:tcPr>
          <w:p w14:paraId="14414208" w14:textId="77777777" w:rsidR="008F69ED" w:rsidRPr="00E75741" w:rsidRDefault="008F69ED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268EE854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739390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0.2</w:t>
            </w:r>
          </w:p>
        </w:tc>
        <w:tc>
          <w:tcPr>
            <w:tcW w:w="1350" w:type="dxa"/>
          </w:tcPr>
          <w:p w14:paraId="13F0EC3C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CA36303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0.2</w:t>
            </w:r>
          </w:p>
        </w:tc>
      </w:tr>
      <w:tr w:rsidR="008F69ED" w:rsidRPr="00E75741" w14:paraId="4FAD33AF" w14:textId="77777777">
        <w:tc>
          <w:tcPr>
            <w:tcW w:w="3960" w:type="dxa"/>
            <w:vAlign w:val="bottom"/>
          </w:tcPr>
          <w:p w14:paraId="5B5D5BD0" w14:textId="77777777" w:rsidR="008F69ED" w:rsidRPr="00E75741" w:rsidRDefault="008F69ED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27982231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46D4C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1B8A1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D4BEEB" w14:textId="77777777" w:rsidR="008F69ED" w:rsidRPr="00E75741" w:rsidRDefault="008F69ED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8F69ED" w:rsidRPr="00E75741" w14:paraId="28D7AA1F" w14:textId="77777777">
        <w:tc>
          <w:tcPr>
            <w:tcW w:w="3960" w:type="dxa"/>
            <w:vAlign w:val="bottom"/>
          </w:tcPr>
          <w:p w14:paraId="42A49338" w14:textId="77777777" w:rsidR="008F69ED" w:rsidRPr="00E75741" w:rsidRDefault="008F69ED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</w:tcPr>
          <w:p w14:paraId="3EB0B298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C05699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CC6FC35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8C641D0" w14:textId="77777777" w:rsidR="008F69ED" w:rsidRPr="00E75741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69ED" w:rsidRPr="00747740" w14:paraId="55B1E436" w14:textId="77777777">
        <w:tc>
          <w:tcPr>
            <w:tcW w:w="3960" w:type="dxa"/>
            <w:vAlign w:val="bottom"/>
          </w:tcPr>
          <w:p w14:paraId="74A62DC4" w14:textId="77777777" w:rsidR="008F69ED" w:rsidRPr="00F93363" w:rsidRDefault="008F69ED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9336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2636B57C" w14:textId="77777777" w:rsidR="008F69ED" w:rsidRPr="00747740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DD2480" w14:textId="77777777" w:rsidR="008F69ED" w:rsidRPr="00747740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CDFCCC" w14:textId="77777777" w:rsidR="008F69ED" w:rsidRPr="00747740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67DDBA" w14:textId="77777777" w:rsidR="008F69ED" w:rsidRPr="00747740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69ED" w:rsidRPr="00DC36B7" w14:paraId="570D1641" w14:textId="77777777">
        <w:tc>
          <w:tcPr>
            <w:tcW w:w="3960" w:type="dxa"/>
            <w:vAlign w:val="bottom"/>
          </w:tcPr>
          <w:p w14:paraId="248CDBF0" w14:textId="77777777" w:rsidR="008F69ED" w:rsidRPr="00DC36B7" w:rsidRDefault="008F69ED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</w:t>
            </w:r>
            <w:r w:rsidRPr="00DC36B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ADE4461" w14:textId="77777777" w:rsidR="008F69ED" w:rsidRPr="00DC36B7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6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BF20DF0" w14:textId="77777777" w:rsidR="008F69ED" w:rsidRPr="00DC36B7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6B7">
              <w:rPr>
                <w:rFonts w:ascii="Angsana New" w:hAnsi="Angsana New"/>
                <w:sz w:val="30"/>
                <w:szCs w:val="30"/>
              </w:rPr>
              <w:t xml:space="preserve">               0.4</w:t>
            </w:r>
          </w:p>
        </w:tc>
        <w:tc>
          <w:tcPr>
            <w:tcW w:w="1350" w:type="dxa"/>
          </w:tcPr>
          <w:p w14:paraId="200D7BB8" w14:textId="77777777" w:rsidR="008F69ED" w:rsidRPr="00DC36B7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6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04FF8EB" w14:textId="77777777" w:rsidR="008F69ED" w:rsidRPr="00DC36B7" w:rsidRDefault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6B7">
              <w:rPr>
                <w:rFonts w:ascii="Angsana New" w:hAnsi="Angsana New"/>
                <w:sz w:val="30"/>
                <w:szCs w:val="30"/>
              </w:rPr>
              <w:t xml:space="preserve">               0.4</w:t>
            </w:r>
          </w:p>
        </w:tc>
      </w:tr>
    </w:tbl>
    <w:p w14:paraId="6F485C5A" w14:textId="09655BF5" w:rsidR="00B84B1A" w:rsidRPr="00DC36B7" w:rsidRDefault="00AB0D71" w:rsidP="005A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C36B7">
        <w:rPr>
          <w:rFonts w:ascii="Angsana New" w:hAnsi="Angsana New"/>
          <w:b/>
          <w:bCs/>
          <w:sz w:val="32"/>
          <w:szCs w:val="32"/>
        </w:rPr>
        <w:t>3</w:t>
      </w:r>
      <w:r w:rsidR="00DC1808" w:rsidRPr="00DC36B7">
        <w:rPr>
          <w:rFonts w:ascii="Angsana New" w:hAnsi="Angsana New"/>
          <w:b/>
          <w:bCs/>
          <w:sz w:val="32"/>
          <w:szCs w:val="32"/>
        </w:rPr>
        <w:t>1</w:t>
      </w:r>
      <w:r w:rsidR="00B84B1A" w:rsidRPr="00DC36B7">
        <w:rPr>
          <w:rFonts w:ascii="Angsana New" w:hAnsi="Angsana New"/>
          <w:b/>
          <w:bCs/>
          <w:sz w:val="32"/>
          <w:szCs w:val="32"/>
        </w:rPr>
        <w:t>.</w:t>
      </w:r>
      <w:r w:rsidR="0068251B" w:rsidRPr="00DC36B7">
        <w:rPr>
          <w:rFonts w:ascii="Angsana New" w:hAnsi="Angsana New"/>
          <w:b/>
          <w:bCs/>
          <w:sz w:val="32"/>
          <w:szCs w:val="32"/>
        </w:rPr>
        <w:tab/>
      </w:r>
      <w:r w:rsidR="00B84B1A" w:rsidRPr="00DC36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60BD08C" w14:textId="6930D0C5" w:rsidR="00A03E5F" w:rsidRPr="00E75741" w:rsidRDefault="00AB0D71" w:rsidP="0068251B">
      <w:pPr>
        <w:pStyle w:val="Heading2"/>
        <w:spacing w:before="120" w:after="120" w:line="240" w:lineRule="auto"/>
        <w:ind w:left="540" w:hanging="540"/>
        <w:rPr>
          <w:rFonts w:ascii="Angsana New" w:hAnsi="Angsana New"/>
          <w:sz w:val="32"/>
          <w:szCs w:val="32"/>
          <w:lang w:val="en-US" w:eastAsia="en-US"/>
        </w:rPr>
      </w:pPr>
      <w:bookmarkStart w:id="7" w:name="_Hlk61340784"/>
      <w:r w:rsidRPr="00DC36B7">
        <w:rPr>
          <w:rFonts w:ascii="Angsana New" w:hAnsi="Angsana New"/>
          <w:sz w:val="32"/>
          <w:szCs w:val="32"/>
          <w:lang w:val="en-US" w:eastAsia="en-US"/>
        </w:rPr>
        <w:t>3</w:t>
      </w:r>
      <w:r w:rsidR="00DC1808" w:rsidRPr="00DC36B7">
        <w:rPr>
          <w:rFonts w:ascii="Angsana New" w:hAnsi="Angsana New"/>
          <w:sz w:val="32"/>
          <w:szCs w:val="32"/>
          <w:lang w:val="en-US" w:eastAsia="en-US"/>
        </w:rPr>
        <w:t>1</w:t>
      </w:r>
      <w:r w:rsidR="00A03E5F" w:rsidRPr="00DC36B7">
        <w:rPr>
          <w:rFonts w:ascii="Angsana New" w:hAnsi="Angsana New"/>
          <w:sz w:val="32"/>
          <w:szCs w:val="32"/>
          <w:lang w:val="en-US" w:eastAsia="en-US"/>
        </w:rPr>
        <w:t>.1</w:t>
      </w:r>
      <w:r w:rsidR="00A03E5F" w:rsidRPr="00DC36B7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="0068251B" w:rsidRPr="00DC36B7">
        <w:rPr>
          <w:rFonts w:ascii="Angsana New" w:hAnsi="Angsana New"/>
          <w:sz w:val="32"/>
          <w:szCs w:val="32"/>
          <w:lang w:val="en-US" w:eastAsia="en-US"/>
        </w:rPr>
        <w:tab/>
      </w:r>
      <w:r w:rsidR="00A03E5F" w:rsidRPr="00DC36B7">
        <w:rPr>
          <w:rFonts w:ascii="Angsana New" w:hAnsi="Angsana New"/>
          <w:sz w:val="32"/>
          <w:szCs w:val="32"/>
          <w:cs/>
          <w:lang w:val="en-US" w:eastAsia="en-US"/>
        </w:rPr>
        <w:t>ตราสารอนุพันธ์</w:t>
      </w:r>
      <w:bookmarkEnd w:id="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03E5F" w:rsidRPr="00E75741" w14:paraId="56E931F4" w14:textId="77777777" w:rsidTr="00254738">
        <w:trPr>
          <w:tblHeader/>
        </w:trPr>
        <w:tc>
          <w:tcPr>
            <w:tcW w:w="3690" w:type="dxa"/>
          </w:tcPr>
          <w:p w14:paraId="4E4C5B68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625B88BC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C9979F9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75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3E5F" w:rsidRPr="00E75741" w14:paraId="022FEAA1" w14:textId="77777777" w:rsidTr="00254738">
        <w:trPr>
          <w:tblHeader/>
        </w:trPr>
        <w:tc>
          <w:tcPr>
            <w:tcW w:w="3690" w:type="dxa"/>
          </w:tcPr>
          <w:p w14:paraId="4B2E3814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A3A52" w14:textId="77777777" w:rsidR="00A03E5F" w:rsidRPr="00E75741" w:rsidRDefault="00A03E5F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A0C3A93" w14:textId="77777777" w:rsidR="00A03E5F" w:rsidRPr="00E75741" w:rsidRDefault="00A03E5F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E75741" w14:paraId="4CAA0CEB" w14:textId="77777777" w:rsidTr="00254738">
        <w:trPr>
          <w:tblHeader/>
        </w:trPr>
        <w:tc>
          <w:tcPr>
            <w:tcW w:w="3690" w:type="dxa"/>
          </w:tcPr>
          <w:p w14:paraId="0348D212" w14:textId="77777777" w:rsidR="008D3E9E" w:rsidRPr="00E75741" w:rsidRDefault="008D3E9E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BAFBD22" w14:textId="129CAB92" w:rsidR="008D3E9E" w:rsidRPr="00E75741" w:rsidRDefault="008F69ED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FF77B7E" w14:textId="072262FC" w:rsidR="008D3E9E" w:rsidRPr="00E75741" w:rsidRDefault="008F69ED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449612D" w14:textId="5B5349EA" w:rsidR="008D3E9E" w:rsidRPr="00E75741" w:rsidRDefault="008F69ED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E21AB00" w14:textId="4A8DB8C4" w:rsidR="008D3E9E" w:rsidRPr="00E75741" w:rsidRDefault="008F69ED" w:rsidP="008D3E9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03E5F" w:rsidRPr="00E75741" w14:paraId="38072EA3" w14:textId="77777777" w:rsidTr="00254738">
        <w:trPr>
          <w:tblHeader/>
        </w:trPr>
        <w:tc>
          <w:tcPr>
            <w:tcW w:w="3690" w:type="dxa"/>
            <w:vAlign w:val="bottom"/>
          </w:tcPr>
          <w:p w14:paraId="32BE7F1E" w14:textId="77777777" w:rsidR="00A03E5F" w:rsidRPr="00E75741" w:rsidRDefault="002E1AB5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511F8361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000624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F86E1E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542FA" w14:textId="77777777" w:rsidR="00A03E5F" w:rsidRPr="00E75741" w:rsidRDefault="00A03E5F" w:rsidP="00C40414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69ED" w:rsidRPr="00E75741" w14:paraId="36AEE8FC" w14:textId="77777777" w:rsidTr="00254738">
        <w:tc>
          <w:tcPr>
            <w:tcW w:w="3690" w:type="dxa"/>
            <w:vAlign w:val="bottom"/>
          </w:tcPr>
          <w:p w14:paraId="0694F770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BE53D76" w14:textId="68EE28B9" w:rsidR="008F69ED" w:rsidRPr="00E75741" w:rsidRDefault="00D7115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4738D11" w14:textId="79F7C408" w:rsidR="008F69ED" w:rsidRPr="00E75741" w:rsidRDefault="008F69E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1FF79DAB" w14:textId="61CEC8D9" w:rsidR="008F69ED" w:rsidRPr="00E75741" w:rsidRDefault="00D7115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9687073" w14:textId="5DE21BAB" w:rsidR="008F69ED" w:rsidRPr="00E75741" w:rsidRDefault="008F69ED" w:rsidP="008F6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8F69ED" w:rsidRPr="00E75741" w14:paraId="53CBE0E4" w14:textId="77777777" w:rsidTr="00C1736F">
        <w:tc>
          <w:tcPr>
            <w:tcW w:w="3690" w:type="dxa"/>
            <w:vAlign w:val="bottom"/>
          </w:tcPr>
          <w:p w14:paraId="6F2CD31A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25AB7832" w14:textId="139D3FFD" w:rsidR="008F69ED" w:rsidRPr="00E75741" w:rsidRDefault="00D7115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2ED16F" w14:textId="464C5BD8" w:rsidR="008F69ED" w:rsidRPr="00E75741" w:rsidRDefault="008F69E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25255CCD" w14:textId="54FC2A43" w:rsidR="008F69ED" w:rsidRPr="00E75741" w:rsidRDefault="00D7115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565F745" w14:textId="388BCB94" w:rsidR="008F69ED" w:rsidRPr="00E75741" w:rsidRDefault="008F69ED" w:rsidP="008F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8F69ED" w:rsidRPr="00E75741" w14:paraId="2979B39D" w14:textId="77777777">
        <w:tc>
          <w:tcPr>
            <w:tcW w:w="3690" w:type="dxa"/>
            <w:vAlign w:val="bottom"/>
          </w:tcPr>
          <w:p w14:paraId="65C4401A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34DC0953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5E93DC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5B4F8A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D073B45" w14:textId="77777777" w:rsidR="008F69ED" w:rsidRPr="00E75741" w:rsidRDefault="008F69ED" w:rsidP="008F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72C" w:rsidRPr="00E75741" w14:paraId="70798E99" w14:textId="77777777" w:rsidTr="00254738">
        <w:tc>
          <w:tcPr>
            <w:tcW w:w="3690" w:type="dxa"/>
            <w:vAlign w:val="bottom"/>
          </w:tcPr>
          <w:p w14:paraId="3CEC56F1" w14:textId="77777777" w:rsidR="007A272C" w:rsidRPr="00E75741" w:rsidRDefault="007A272C" w:rsidP="007A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1D02B46" w14:textId="23492580" w:rsidR="007A272C" w:rsidRPr="00E75741" w:rsidRDefault="007A272C" w:rsidP="007A2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50" w:type="dxa"/>
          </w:tcPr>
          <w:p w14:paraId="3A190076" w14:textId="660DBA64" w:rsidR="007A272C" w:rsidRPr="00E75741" w:rsidRDefault="007A272C" w:rsidP="007A2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6C337526" w14:textId="1996F0D1" w:rsidR="007A272C" w:rsidRPr="00E75741" w:rsidRDefault="007A272C" w:rsidP="007A2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50" w:type="dxa"/>
          </w:tcPr>
          <w:p w14:paraId="0D221B2F" w14:textId="73C52393" w:rsidR="007A272C" w:rsidRPr="00E75741" w:rsidRDefault="007A272C" w:rsidP="007A2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7A272C" w:rsidRPr="00E75741" w14:paraId="4A88E99C" w14:textId="77777777" w:rsidTr="00254738">
        <w:tc>
          <w:tcPr>
            <w:tcW w:w="3690" w:type="dxa"/>
            <w:vAlign w:val="bottom"/>
          </w:tcPr>
          <w:p w14:paraId="02606A17" w14:textId="77777777" w:rsidR="007A272C" w:rsidRPr="00E75741" w:rsidRDefault="007A272C" w:rsidP="007A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47D2940D" w14:textId="4830748B" w:rsidR="007A272C" w:rsidRPr="00E75741" w:rsidRDefault="007A272C" w:rsidP="007A2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50" w:type="dxa"/>
          </w:tcPr>
          <w:p w14:paraId="74868A31" w14:textId="6CF2AF18" w:rsidR="007A272C" w:rsidRPr="00E75741" w:rsidRDefault="007A272C" w:rsidP="007A2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687077FA" w14:textId="21D7645E" w:rsidR="007A272C" w:rsidRPr="00E75741" w:rsidRDefault="007A272C" w:rsidP="007A2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50" w:type="dxa"/>
          </w:tcPr>
          <w:p w14:paraId="3DB7AD87" w14:textId="4EE31286" w:rsidR="007A272C" w:rsidRPr="00E75741" w:rsidRDefault="007A272C" w:rsidP="007A2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</w:tbl>
    <w:p w14:paraId="0176F026" w14:textId="77777777" w:rsidR="00A03E5F" w:rsidRPr="00E75741" w:rsidRDefault="00A03E5F" w:rsidP="00C40414">
      <w:pPr>
        <w:tabs>
          <w:tab w:val="clear" w:pos="907"/>
          <w:tab w:val="left" w:pos="900"/>
          <w:tab w:val="left" w:pos="2160"/>
          <w:tab w:val="left" w:pos="2866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AE7998D" w14:textId="77777777" w:rsidR="00A03E5F" w:rsidRPr="00E75741" w:rsidRDefault="00A03E5F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E75741">
        <w:rPr>
          <w:rFonts w:ascii="Angsana New" w:hAnsi="Angsana New" w:hint="cs"/>
          <w:sz w:val="32"/>
          <w:szCs w:val="32"/>
          <w:cs/>
        </w:rPr>
        <w:t>ซื้อขาย</w:t>
      </w:r>
      <w:r w:rsidRPr="00E75741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75741">
        <w:rPr>
          <w:rFonts w:ascii="Angsana New" w:hAnsi="Angsana New" w:hint="cs"/>
          <w:sz w:val="32"/>
          <w:szCs w:val="32"/>
          <w:cs/>
        </w:rPr>
        <w:t>ล่วงหน้า</w:t>
      </w:r>
      <w:r w:rsidRPr="00E75741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E75741">
        <w:rPr>
          <w:rFonts w:ascii="Angsana New" w:hAnsi="Angsana New" w:hint="cs"/>
          <w:sz w:val="32"/>
          <w:szCs w:val="32"/>
          <w:cs/>
        </w:rPr>
        <w:t>เข้าทำ</w:t>
      </w:r>
      <w:r w:rsidRPr="00E75741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E75741">
        <w:rPr>
          <w:rFonts w:ascii="Angsana New" w:hAnsi="Angsana New" w:hint="cs"/>
          <w:sz w:val="32"/>
          <w:szCs w:val="32"/>
          <w:cs/>
        </w:rPr>
        <w:t>จาก</w:t>
      </w:r>
      <w:r w:rsidRPr="00E75741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7F4A38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E75741">
        <w:rPr>
          <w:rFonts w:ascii="Angsana New" w:hAnsi="Angsana New"/>
          <w:sz w:val="32"/>
          <w:szCs w:val="32"/>
        </w:rPr>
        <w:t>1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เดือน</w:t>
      </w:r>
      <w:r w:rsidRPr="00E75741">
        <w:rPr>
          <w:rFonts w:ascii="Angsana New" w:hAnsi="Angsana New"/>
          <w:sz w:val="32"/>
          <w:szCs w:val="32"/>
          <w:cs/>
        </w:rPr>
        <w:t xml:space="preserve">ถึง </w:t>
      </w:r>
      <w:r w:rsidR="007375B9" w:rsidRPr="00E75741">
        <w:rPr>
          <w:rFonts w:ascii="Angsana New" w:hAnsi="Angsana New"/>
          <w:sz w:val="32"/>
          <w:szCs w:val="32"/>
        </w:rPr>
        <w:t>12</w:t>
      </w:r>
      <w:r w:rsidRPr="00E75741">
        <w:rPr>
          <w:rFonts w:ascii="Angsana New" w:hAnsi="Angsana New"/>
          <w:sz w:val="32"/>
          <w:szCs w:val="32"/>
          <w:cs/>
        </w:rPr>
        <w:t xml:space="preserve"> เดือน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1FA9575" w14:textId="023F2B3E" w:rsidR="002B06DA" w:rsidRPr="00E75741" w:rsidRDefault="00AB0D71" w:rsidP="00757C1B">
      <w:pPr>
        <w:pStyle w:val="Heading2"/>
        <w:tabs>
          <w:tab w:val="clear" w:pos="227"/>
          <w:tab w:val="clear" w:pos="454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  <w:lang w:val="en-US" w:eastAsia="en-US"/>
        </w:rPr>
      </w:pPr>
      <w:r w:rsidRPr="00E75741">
        <w:rPr>
          <w:rFonts w:ascii="Angsana New" w:hAnsi="Angsana New"/>
          <w:sz w:val="32"/>
          <w:szCs w:val="32"/>
          <w:lang w:val="en-US" w:eastAsia="en-US"/>
        </w:rPr>
        <w:lastRenderedPageBreak/>
        <w:t>3</w:t>
      </w:r>
      <w:r w:rsidR="007207DC">
        <w:rPr>
          <w:rFonts w:ascii="Angsana New" w:hAnsi="Angsana New"/>
          <w:sz w:val="32"/>
          <w:szCs w:val="32"/>
          <w:lang w:val="en-US" w:eastAsia="en-US"/>
        </w:rPr>
        <w:t>1</w:t>
      </w:r>
      <w:r w:rsidR="002B06DA" w:rsidRPr="00E75741">
        <w:rPr>
          <w:rFonts w:ascii="Angsana New" w:hAnsi="Angsana New"/>
          <w:sz w:val="32"/>
          <w:szCs w:val="32"/>
          <w:lang w:val="en-US" w:eastAsia="en-US"/>
        </w:rPr>
        <w:t>.2</w:t>
      </w:r>
      <w:bookmarkStart w:id="8" w:name="_Hlk57031532"/>
      <w:r w:rsidR="00757C1B" w:rsidRPr="00E75741">
        <w:rPr>
          <w:rFonts w:ascii="Angsana New" w:hAnsi="Angsana New"/>
          <w:sz w:val="32"/>
          <w:szCs w:val="32"/>
          <w:lang w:val="en-US" w:eastAsia="en-US"/>
        </w:rPr>
        <w:tab/>
      </w:r>
      <w:r w:rsidR="002B06DA" w:rsidRPr="00E75741">
        <w:rPr>
          <w:rFonts w:ascii="Angsana New" w:hAnsi="Angsana New"/>
          <w:sz w:val="32"/>
          <w:szCs w:val="32"/>
          <w:cs/>
          <w:lang w:val="en-US" w:eastAsia="en-US"/>
        </w:rPr>
        <w:t>วัตถุประสงค์และนโยบายการบริหารความเสี่ยงทางการเงิน</w:t>
      </w:r>
      <w:r w:rsidR="002B06DA" w:rsidRPr="00E75741">
        <w:rPr>
          <w:rFonts w:ascii="Angsana New" w:hAnsi="Angsana New"/>
          <w:sz w:val="32"/>
          <w:szCs w:val="32"/>
          <w:lang w:val="en-US" w:eastAsia="en-US"/>
        </w:rPr>
        <w:t xml:space="preserve"> </w:t>
      </w:r>
      <w:bookmarkEnd w:id="8"/>
    </w:p>
    <w:p w14:paraId="754489A2" w14:textId="278ECFBC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147F4" w:rsidRPr="00E75741">
        <w:rPr>
          <w:rFonts w:ascii="Angsana New" w:hAnsi="Angsana New"/>
          <w:sz w:val="32"/>
          <w:szCs w:val="32"/>
        </w:rPr>
        <w:t xml:space="preserve"> </w:t>
      </w:r>
      <w:r w:rsidR="00A77D86" w:rsidRPr="00E75741">
        <w:rPr>
          <w:rFonts w:ascii="Angsana New" w:hAnsi="Angsana New"/>
          <w:sz w:val="32"/>
          <w:szCs w:val="32"/>
        </w:rPr>
        <w:t xml:space="preserve">   </w:t>
      </w:r>
      <w:r w:rsidR="00B147F4" w:rsidRPr="00E75741">
        <w:rPr>
          <w:rFonts w:ascii="Angsana New" w:hAnsi="Angsana New"/>
          <w:sz w:val="32"/>
          <w:szCs w:val="32"/>
        </w:rPr>
        <w:t xml:space="preserve">    </w:t>
      </w:r>
      <w:r w:rsidRPr="00E75741">
        <w:rPr>
          <w:rFonts w:ascii="Angsana New" w:hAnsi="Angsana New"/>
          <w:sz w:val="32"/>
          <w:szCs w:val="32"/>
          <w:cs/>
        </w:rPr>
        <w:t xml:space="preserve"> เงินลงทุน </w:t>
      </w:r>
      <w:r w:rsidR="005D4FD6" w:rsidRPr="00E75741">
        <w:rPr>
          <w:rFonts w:ascii="Angsana New" w:hAnsi="Angsana New" w:hint="cs"/>
          <w:sz w:val="32"/>
          <w:szCs w:val="32"/>
          <w:cs/>
        </w:rPr>
        <w:t>เงินมัดจำค่าเช่า</w:t>
      </w:r>
      <w:r w:rsidR="00C9539F" w:rsidRPr="00E75741">
        <w:rPr>
          <w:rFonts w:ascii="Angsana New" w:hAnsi="Angsana New"/>
          <w:sz w:val="32"/>
          <w:szCs w:val="32"/>
        </w:rPr>
        <w:t xml:space="preserve"> </w:t>
      </w:r>
      <w:r w:rsidR="00B147F4" w:rsidRPr="00E75741">
        <w:rPr>
          <w:rFonts w:ascii="Angsana New" w:hAnsi="Angsana New" w:hint="cs"/>
          <w:sz w:val="32"/>
          <w:szCs w:val="32"/>
          <w:cs/>
        </w:rPr>
        <w:t>เจ้าหนี้ และหนี้สินตามสัญญาเช่า</w:t>
      </w:r>
      <w:r w:rsidR="00FF5317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ดังนี้</w:t>
      </w:r>
    </w:p>
    <w:p w14:paraId="61610DC7" w14:textId="77777777" w:rsidR="002B06DA" w:rsidRPr="00E75741" w:rsidRDefault="002B06DA" w:rsidP="009A42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35A63EE" w14:textId="184D495C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</w:t>
      </w:r>
      <w:r w:rsidRPr="00E75741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E1AB5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ๆ</w:t>
      </w:r>
      <w:r w:rsidR="007F4A38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E75741">
        <w:rPr>
          <w:rFonts w:ascii="Angsana New" w:hAnsi="Angsana New"/>
          <w:sz w:val="32"/>
          <w:szCs w:val="32"/>
          <w:cs/>
        </w:rPr>
        <w:t>สูงสุด</w:t>
      </w:r>
      <w:r w:rsidRPr="00E75741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  <w:r w:rsidR="00766923" w:rsidRPr="00E75741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DB89D18" w14:textId="00F35168" w:rsidR="002B06DA" w:rsidRPr="00E75741" w:rsidRDefault="002B06DA" w:rsidP="009A42D8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9" w:name="_Hlk61512590"/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E6F7051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</w:t>
      </w:r>
      <w:r w:rsidRPr="00E75741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75741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75741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F277AA" w:rsidRPr="00E757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5741">
        <w:rPr>
          <w:rFonts w:ascii="Angsana New" w:hAnsi="Angsana New" w:hint="cs"/>
          <w:sz w:val="32"/>
          <w:szCs w:val="32"/>
          <w:cs/>
        </w:rPr>
        <w:t>จึงไม่</w:t>
      </w:r>
      <w:r w:rsidRPr="00E75741">
        <w:rPr>
          <w:rFonts w:ascii="Angsana New" w:hAnsi="Angsana New"/>
          <w:sz w:val="32"/>
          <w:szCs w:val="32"/>
          <w:cs/>
        </w:rPr>
        <w:t>คาดว่าจะ</w:t>
      </w:r>
      <w:r w:rsidRPr="00E75741">
        <w:rPr>
          <w:rFonts w:ascii="Angsana New" w:hAnsi="Angsana New" w:hint="cs"/>
          <w:sz w:val="32"/>
          <w:szCs w:val="32"/>
          <w:cs/>
        </w:rPr>
        <w:t>เกิด</w:t>
      </w:r>
      <w:r w:rsidRPr="00E75741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75741">
        <w:rPr>
          <w:rFonts w:ascii="Angsana New" w:hAnsi="Angsana New" w:hint="cs"/>
          <w:sz w:val="32"/>
          <w:szCs w:val="32"/>
          <w:cs/>
        </w:rPr>
        <w:t>ที่</w:t>
      </w:r>
      <w:r w:rsidRPr="00E75741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E75741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E75741">
        <w:rPr>
          <w:rFonts w:ascii="Angsana New" w:hAnsi="Angsana New"/>
          <w:sz w:val="32"/>
          <w:szCs w:val="32"/>
          <w:cs/>
        </w:rPr>
        <w:t>ยอด</w:t>
      </w:r>
      <w:r w:rsidR="00262991" w:rsidRPr="00E757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75741">
        <w:rPr>
          <w:rFonts w:ascii="Angsana New" w:hAnsi="Angsana New"/>
          <w:sz w:val="32"/>
          <w:szCs w:val="32"/>
          <w:cs/>
        </w:rPr>
        <w:t xml:space="preserve">คงค้างของลูกหนี้การค้าอย่างสม่ำเสมอ นอกจากนี้ </w:t>
      </w:r>
      <w:r w:rsidRPr="00E75741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E75741">
        <w:rPr>
          <w:rFonts w:ascii="Angsana New" w:hAnsi="Angsana New"/>
          <w:sz w:val="32"/>
          <w:szCs w:val="32"/>
          <w:cs/>
        </w:rPr>
        <w:t>การ</w:t>
      </w:r>
      <w:r w:rsidRPr="00E75741">
        <w:rPr>
          <w:rFonts w:ascii="Angsana New" w:hAnsi="Angsana New" w:hint="cs"/>
          <w:sz w:val="32"/>
          <w:szCs w:val="32"/>
          <w:cs/>
        </w:rPr>
        <w:t>ให้สินเชื่อ</w:t>
      </w:r>
      <w:r w:rsidR="00262991" w:rsidRPr="00E757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5741">
        <w:rPr>
          <w:rFonts w:ascii="Angsana New" w:hAnsi="Angsana New" w:hint="cs"/>
          <w:sz w:val="32"/>
          <w:szCs w:val="32"/>
          <w:cs/>
        </w:rPr>
        <w:t>แบบไม่</w:t>
      </w:r>
      <w:r w:rsidRPr="00E75741">
        <w:rPr>
          <w:rFonts w:ascii="Angsana New" w:hAnsi="Angsana New"/>
          <w:sz w:val="32"/>
          <w:szCs w:val="32"/>
          <w:cs/>
        </w:rPr>
        <w:t>กระจุกตัว</w:t>
      </w:r>
      <w:bookmarkStart w:id="10" w:name="_Hlk59433075"/>
    </w:p>
    <w:p w14:paraId="2434C206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1" w:name="_Hlk61506846"/>
      <w:r w:rsidRPr="00E75741">
        <w:rPr>
          <w:rFonts w:ascii="Angsana New" w:hAnsi="Angsana New"/>
          <w:sz w:val="32"/>
          <w:szCs w:val="32"/>
          <w:cs/>
        </w:rPr>
        <w:t>กลุ่มบริษัท</w:t>
      </w:r>
      <w:r w:rsidRPr="00E75741">
        <w:rPr>
          <w:rFonts w:ascii="Angsana New" w:hAnsi="Angsana New" w:hint="cs"/>
          <w:sz w:val="32"/>
          <w:szCs w:val="32"/>
          <w:cs/>
        </w:rPr>
        <w:t>พิจารณา</w:t>
      </w:r>
      <w:r w:rsidRPr="00E75741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75741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063E0F" w:rsidRPr="00E75741">
        <w:rPr>
          <w:rFonts w:ascii="Angsana New" w:hAnsi="Angsana New"/>
          <w:sz w:val="32"/>
          <w:szCs w:val="32"/>
        </w:rPr>
        <w:t xml:space="preserve">             </w:t>
      </w:r>
      <w:r w:rsidRPr="00E7574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E75741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7F4A38" w:rsidRPr="00E75741">
        <w:rPr>
          <w:rFonts w:ascii="Angsana New" w:hAnsi="Angsana New"/>
          <w:sz w:val="32"/>
          <w:szCs w:val="32"/>
        </w:rPr>
        <w:t xml:space="preserve">           </w:t>
      </w:r>
      <w:r w:rsidRPr="00E75741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โดย</w:t>
      </w:r>
      <w:r w:rsidRPr="00E75741">
        <w:rPr>
          <w:rFonts w:ascii="Angsana New" w:hAnsi="Angsana New"/>
          <w:sz w:val="32"/>
          <w:szCs w:val="32"/>
          <w:cs/>
        </w:rPr>
        <w:t>จัดกลุ่มลูกค้าตามประเภทของลูกค้า</w:t>
      </w:r>
      <w:r w:rsidR="00766923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และอันดับความน่าเชื่อถือของลูกค้า </w:t>
      </w:r>
      <w:bookmarkEnd w:id="11"/>
      <w:r w:rsidR="00F277AA" w:rsidRPr="00E75741">
        <w:rPr>
          <w:rFonts w:ascii="Angsana New" w:hAnsi="Angsana New" w:hint="cs"/>
          <w:sz w:val="32"/>
          <w:szCs w:val="32"/>
          <w:cs/>
        </w:rPr>
        <w:t>และปัจจัยอื่นประกอบ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</w:p>
    <w:bookmarkEnd w:id="9"/>
    <w:p w14:paraId="1704178E" w14:textId="77777777" w:rsidR="002B06DA" w:rsidRPr="00E75741" w:rsidRDefault="002B06DA" w:rsidP="009A42D8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E75741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2" w:name="_Hlk60739061"/>
    </w:p>
    <w:bookmarkEnd w:id="12"/>
    <w:p w14:paraId="13085EFB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E75741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E75741">
        <w:rPr>
          <w:rFonts w:ascii="Angsana New" w:hAnsi="Angsana New" w:hint="cs"/>
          <w:sz w:val="32"/>
          <w:szCs w:val="32"/>
          <w:cs/>
        </w:rPr>
        <w:t>ข้อง</w:t>
      </w:r>
      <w:r w:rsidRPr="00E75741">
        <w:rPr>
          <w:rFonts w:ascii="Angsana New" w:hAnsi="Angsana New"/>
          <w:sz w:val="32"/>
          <w:szCs w:val="32"/>
          <w:cs/>
        </w:rPr>
        <w:t>กับ</w:t>
      </w:r>
      <w:r w:rsidR="00F277AA" w:rsidRPr="00E75741">
        <w:rPr>
          <w:rFonts w:ascii="Angsana New" w:hAnsi="Angsana New" w:hint="cs"/>
          <w:sz w:val="32"/>
          <w:szCs w:val="32"/>
          <w:cs/>
        </w:rPr>
        <w:t>ยอดเงินฝาก</w:t>
      </w:r>
      <w:r w:rsidRPr="00E75741">
        <w:rPr>
          <w:rFonts w:ascii="Angsana New" w:hAnsi="Angsana New"/>
          <w:sz w:val="32"/>
          <w:szCs w:val="32"/>
          <w:cs/>
        </w:rPr>
        <w:t>กับธนาคารและสถาบันการเงิน</w:t>
      </w:r>
      <w:r w:rsidRPr="00E75741">
        <w:rPr>
          <w:rFonts w:ascii="Angsana New" w:hAnsi="Angsana New" w:hint="cs"/>
          <w:sz w:val="32"/>
          <w:szCs w:val="32"/>
          <w:cs/>
        </w:rPr>
        <w:t>โดยจะ</w:t>
      </w:r>
      <w:r w:rsidRPr="00E75741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E75741">
        <w:rPr>
          <w:rFonts w:ascii="Angsana New" w:hAnsi="Angsana New" w:hint="cs"/>
          <w:sz w:val="32"/>
          <w:szCs w:val="32"/>
          <w:cs/>
        </w:rPr>
        <w:t>แล้ว</w:t>
      </w:r>
      <w:r w:rsidRPr="00E75741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E75741">
        <w:rPr>
          <w:rFonts w:ascii="Angsana New" w:hAnsi="Angsana New" w:hint="cs"/>
          <w:sz w:val="32"/>
          <w:szCs w:val="32"/>
          <w:cs/>
        </w:rPr>
        <w:t>สินเชื่อ</w:t>
      </w:r>
      <w:r w:rsidRPr="00E75741">
        <w:rPr>
          <w:rFonts w:ascii="Angsana New" w:hAnsi="Angsana New"/>
          <w:sz w:val="32"/>
          <w:szCs w:val="32"/>
          <w:cs/>
        </w:rPr>
        <w:t>ที่กำหนด</w:t>
      </w:r>
      <w:r w:rsidRPr="00E75741">
        <w:rPr>
          <w:rFonts w:ascii="Angsana New" w:hAnsi="Angsana New" w:hint="cs"/>
          <w:sz w:val="32"/>
          <w:szCs w:val="32"/>
          <w:cs/>
        </w:rPr>
        <w:t>ให้กับ</w:t>
      </w:r>
      <w:r w:rsidRPr="00E75741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โดยวงเงิน</w:t>
      </w:r>
      <w:r w:rsidRPr="00E75741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E75741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E75741">
        <w:rPr>
          <w:rFonts w:ascii="Angsana New" w:hAnsi="Angsana New" w:hint="cs"/>
          <w:sz w:val="32"/>
          <w:szCs w:val="32"/>
          <w:cs/>
        </w:rPr>
        <w:t>ในระหว่าง</w:t>
      </w:r>
      <w:r w:rsidRPr="00E75741">
        <w:rPr>
          <w:rFonts w:ascii="Angsana New" w:hAnsi="Angsana New"/>
          <w:sz w:val="32"/>
          <w:szCs w:val="32"/>
          <w:cs/>
        </w:rPr>
        <w:t>ปี</w:t>
      </w:r>
      <w:r w:rsidRPr="00E75741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E75741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E75741">
        <w:rPr>
          <w:rFonts w:ascii="Angsana New" w:hAnsi="Angsana New" w:hint="cs"/>
          <w:sz w:val="32"/>
          <w:szCs w:val="32"/>
          <w:cs/>
        </w:rPr>
        <w:t>การกำหนด</w:t>
      </w:r>
      <w:r w:rsidRPr="00E75741">
        <w:rPr>
          <w:rFonts w:ascii="Angsana New" w:hAnsi="Angsana New"/>
          <w:sz w:val="32"/>
          <w:szCs w:val="32"/>
          <w:cs/>
        </w:rPr>
        <w:t>วงเงิน</w:t>
      </w:r>
      <w:r w:rsidRPr="00E75741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E75741">
        <w:rPr>
          <w:rFonts w:ascii="Angsana New" w:hAnsi="Angsana New"/>
          <w:sz w:val="32"/>
          <w:szCs w:val="32"/>
          <w:cs/>
        </w:rPr>
        <w:t>ลด</w:t>
      </w:r>
      <w:r w:rsidRPr="00E75741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E75741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308618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E75741">
        <w:rPr>
          <w:rFonts w:ascii="Angsana New" w:hAnsi="Angsana New" w:hint="cs"/>
          <w:sz w:val="32"/>
          <w:szCs w:val="32"/>
          <w:cs/>
        </w:rPr>
        <w:t>เครดิต</w:t>
      </w:r>
      <w:r w:rsidRPr="00E75741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="00F277AA" w:rsidRPr="00E75741">
        <w:rPr>
          <w:rFonts w:ascii="Angsana New" w:hAnsi="Angsana New" w:hint="cs"/>
          <w:sz w:val="32"/>
          <w:szCs w:val="32"/>
          <w:cs/>
        </w:rPr>
        <w:t>ในระดับต่ำ</w:t>
      </w:r>
      <w:r w:rsidRPr="00E75741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E75741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E75741">
        <w:rPr>
          <w:rFonts w:ascii="Angsana New" w:hAnsi="Angsana New"/>
          <w:sz w:val="32"/>
          <w:szCs w:val="32"/>
          <w:cs/>
        </w:rPr>
        <w:t>ในระดับสูง</w:t>
      </w:r>
      <w:r w:rsidR="00F277AA"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F8E383" w14:textId="77777777" w:rsidR="00F7615C" w:rsidRDefault="00F76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95286D" w14:textId="533F359E" w:rsidR="002B06DA" w:rsidRPr="00E75741" w:rsidRDefault="002B06DA" w:rsidP="009A42D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703CB20A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75741">
        <w:rPr>
          <w:rFonts w:ascii="Angsana New" w:hAnsi="Angsana New"/>
          <w:sz w:val="32"/>
          <w:szCs w:val="32"/>
          <w:cs/>
        </w:rPr>
        <w:t>ความเสี่ยง</w:t>
      </w:r>
      <w:r w:rsidR="00F277AA" w:rsidRPr="00E75741">
        <w:rPr>
          <w:rFonts w:ascii="Angsana New" w:hAnsi="Angsana New" w:hint="cs"/>
          <w:sz w:val="32"/>
          <w:szCs w:val="32"/>
          <w:cs/>
        </w:rPr>
        <w:t>เกี่ยวกับ</w:t>
      </w:r>
      <w:r w:rsidR="00262991" w:rsidRPr="00E75741">
        <w:rPr>
          <w:rFonts w:ascii="Angsana New" w:hAnsi="Angsana New" w:hint="cs"/>
          <w:sz w:val="32"/>
          <w:szCs w:val="32"/>
          <w:cs/>
        </w:rPr>
        <w:t>ราคา</w:t>
      </w:r>
      <w:r w:rsidR="00F277AA" w:rsidRPr="00E75741">
        <w:rPr>
          <w:rFonts w:ascii="Angsana New" w:hAnsi="Angsana New" w:hint="cs"/>
          <w:sz w:val="32"/>
          <w:szCs w:val="32"/>
          <w:cs/>
        </w:rPr>
        <w:t>สินค้าสำเร็จรูป กลุ่มบริษัทได้ติดตามการเปลี่ยนแปลงของราคาอย่างใกล้ชิด</w:t>
      </w:r>
      <w:r w:rsidR="00262991" w:rsidRPr="00E75741">
        <w:rPr>
          <w:rFonts w:ascii="Angsana New" w:hAnsi="Angsana New" w:hint="cs"/>
          <w:sz w:val="32"/>
          <w:szCs w:val="32"/>
          <w:cs/>
        </w:rPr>
        <w:t>เพื่อ</w:t>
      </w:r>
      <w:r w:rsidR="00F277AA" w:rsidRPr="00E75741">
        <w:rPr>
          <w:rFonts w:ascii="Angsana New" w:hAnsi="Angsana New" w:hint="cs"/>
          <w:sz w:val="32"/>
          <w:szCs w:val="32"/>
          <w:cs/>
        </w:rPr>
        <w:t>ประกอบการวางแผนสั่งซื้อ</w:t>
      </w:r>
    </w:p>
    <w:p w14:paraId="63871EAB" w14:textId="77777777" w:rsidR="002B06DA" w:rsidRPr="00DC36B7" w:rsidRDefault="002B06DA" w:rsidP="009A42D8">
      <w:pPr>
        <w:spacing w:before="120" w:after="12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C36B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1B07BD5" w14:textId="6BAF25A6" w:rsidR="00150743" w:rsidRPr="00DC36B7" w:rsidRDefault="0076692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C36B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5345" w:rsidRPr="00DC36B7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Pr="00DC36B7">
        <w:rPr>
          <w:rFonts w:ascii="Angsana New" w:hAnsi="Angsana New" w:hint="cs"/>
          <w:sz w:val="32"/>
          <w:szCs w:val="32"/>
          <w:cs/>
        </w:rPr>
        <w:t>กลุ่ม</w:t>
      </w:r>
      <w:r w:rsidR="00B45345" w:rsidRPr="00DC36B7">
        <w:rPr>
          <w:rFonts w:ascii="Angsana New" w:hAnsi="Angsana New"/>
          <w:sz w:val="32"/>
          <w:szCs w:val="32"/>
          <w:cs/>
        </w:rPr>
        <w:t>บริษัทได้ตกลงทำสัญญาซื้อขายเงินตราต่างประเทศล่วงหน้าซึ่งส่วนใหญ่มีอายุสัญญา</w:t>
      </w:r>
      <w:r w:rsidR="00A77D86" w:rsidRPr="00DC36B7">
        <w:rPr>
          <w:rFonts w:ascii="Angsana New" w:hAnsi="Angsana New"/>
          <w:sz w:val="32"/>
          <w:szCs w:val="32"/>
        </w:rPr>
        <w:t xml:space="preserve">      </w:t>
      </w:r>
      <w:r w:rsidR="00B45345" w:rsidRPr="00DC36B7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7A8B81ED" w14:textId="203D7557" w:rsidR="00B45345" w:rsidRPr="00DC36B7" w:rsidRDefault="00B45345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C36B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6653" w:rsidRPr="00DC36B7">
        <w:rPr>
          <w:rFonts w:ascii="Angsana New" w:hAnsi="Angsana New"/>
          <w:sz w:val="32"/>
          <w:szCs w:val="32"/>
        </w:rPr>
        <w:t xml:space="preserve">31 </w:t>
      </w:r>
      <w:r w:rsidR="00226653" w:rsidRPr="00DC36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69ED" w:rsidRPr="00DC36B7">
        <w:rPr>
          <w:rFonts w:ascii="Angsana New" w:hAnsi="Angsana New"/>
          <w:sz w:val="32"/>
          <w:szCs w:val="32"/>
        </w:rPr>
        <w:t>2567</w:t>
      </w:r>
      <w:r w:rsidR="00AB0D71" w:rsidRPr="00DC36B7">
        <w:rPr>
          <w:rFonts w:ascii="Angsana New" w:hAnsi="Angsana New"/>
          <w:sz w:val="32"/>
          <w:szCs w:val="32"/>
        </w:rPr>
        <w:t xml:space="preserve"> </w:t>
      </w:r>
      <w:r w:rsidRPr="00DC36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69ED" w:rsidRPr="00DC36B7">
        <w:rPr>
          <w:rFonts w:ascii="Angsana New" w:hAnsi="Angsana New"/>
          <w:sz w:val="32"/>
          <w:szCs w:val="32"/>
        </w:rPr>
        <w:t>2566</w:t>
      </w:r>
      <w:r w:rsidRPr="00DC36B7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DC36B7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485"/>
        <w:gridCol w:w="1485"/>
      </w:tblGrid>
      <w:tr w:rsidR="00B45345" w:rsidRPr="00DC36B7" w14:paraId="563116D5" w14:textId="77777777" w:rsidTr="00E078BE">
        <w:tc>
          <w:tcPr>
            <w:tcW w:w="3420" w:type="dxa"/>
            <w:vAlign w:val="bottom"/>
          </w:tcPr>
          <w:p w14:paraId="55046259" w14:textId="77777777" w:rsidR="00B45345" w:rsidRPr="00DC36B7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43DD6E9" w14:textId="77777777" w:rsidR="00B45345" w:rsidRPr="00DC36B7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0" w:type="dxa"/>
            <w:gridSpan w:val="2"/>
            <w:vAlign w:val="bottom"/>
          </w:tcPr>
          <w:p w14:paraId="736A75AB" w14:textId="77777777" w:rsidR="00B45345" w:rsidRPr="00DC36B7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D3E9E" w:rsidRPr="00DC36B7" w14:paraId="5D255086" w14:textId="77777777" w:rsidTr="00E078BE">
        <w:tc>
          <w:tcPr>
            <w:tcW w:w="3420" w:type="dxa"/>
            <w:vAlign w:val="bottom"/>
          </w:tcPr>
          <w:p w14:paraId="3445D101" w14:textId="77777777" w:rsidR="008D3E9E" w:rsidRPr="00DC36B7" w:rsidRDefault="008D3E9E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756FF537" w14:textId="70182176" w:rsidR="008D3E9E" w:rsidRPr="00DC36B7" w:rsidRDefault="008F69ED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31F47B9" w14:textId="591BC1AA" w:rsidR="008D3E9E" w:rsidRPr="00DC36B7" w:rsidRDefault="008F69ED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420F7114" w14:textId="1F78CB1B" w:rsidR="008D3E9E" w:rsidRPr="00DC36B7" w:rsidRDefault="008F69ED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6571E32E" w14:textId="1DD5352D" w:rsidR="008D3E9E" w:rsidRPr="00DC36B7" w:rsidRDefault="008F69ED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45345" w:rsidRPr="00DC36B7" w14:paraId="5D0C94BF" w14:textId="77777777" w:rsidTr="00E078BE">
        <w:tc>
          <w:tcPr>
            <w:tcW w:w="3420" w:type="dxa"/>
            <w:vAlign w:val="bottom"/>
          </w:tcPr>
          <w:p w14:paraId="7B8F0555" w14:textId="77777777" w:rsidR="00B45345" w:rsidRPr="00DC36B7" w:rsidRDefault="00B45345" w:rsidP="0025473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CC9A38" w14:textId="77777777" w:rsidR="00B45345" w:rsidRPr="00DC36B7" w:rsidRDefault="00B45345" w:rsidP="0025473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1C45386D" w14:textId="77777777" w:rsidR="00B45345" w:rsidRPr="00DC36B7" w:rsidRDefault="00B45345" w:rsidP="0025473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14:paraId="26927E86" w14:textId="77777777" w:rsidR="00B45345" w:rsidRPr="00DC36B7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DC36B7">
              <w:rPr>
                <w:rFonts w:ascii="Angsana New" w:hAnsi="Angsana New"/>
                <w:sz w:val="28"/>
                <w:szCs w:val="28"/>
              </w:rPr>
              <w:t>1</w:t>
            </w:r>
            <w:r w:rsidRPr="00DC36B7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45345" w:rsidRPr="00E75741" w14:paraId="7F7777BE" w14:textId="77777777" w:rsidTr="00E078BE">
        <w:tc>
          <w:tcPr>
            <w:tcW w:w="3420" w:type="dxa"/>
            <w:vAlign w:val="bottom"/>
          </w:tcPr>
          <w:p w14:paraId="46B35AD3" w14:textId="728B531D" w:rsidR="00B45345" w:rsidRPr="00DC36B7" w:rsidRDefault="006A33BC" w:rsidP="00254738">
            <w:pPr>
              <w:tabs>
                <w:tab w:val="clear" w:pos="907"/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B45345" w:rsidRPr="00DC36B7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350" w:type="dxa"/>
            <w:vAlign w:val="bottom"/>
          </w:tcPr>
          <w:p w14:paraId="69B018A8" w14:textId="049CBF80" w:rsidR="00B45345" w:rsidRPr="00DC36B7" w:rsidRDefault="00DB02F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1.</w:t>
            </w:r>
            <w:r w:rsidR="00EB5993" w:rsidRPr="00DC36B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3AED43A" w14:textId="2B58CA89" w:rsidR="00B45345" w:rsidRPr="00DC36B7" w:rsidRDefault="008F69E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485" w:type="dxa"/>
            <w:vAlign w:val="bottom"/>
          </w:tcPr>
          <w:p w14:paraId="05107DD4" w14:textId="36354716" w:rsidR="00B45345" w:rsidRPr="00DC36B7" w:rsidRDefault="00DB02FC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33.99</w:t>
            </w:r>
          </w:p>
        </w:tc>
        <w:tc>
          <w:tcPr>
            <w:tcW w:w="1485" w:type="dxa"/>
            <w:vAlign w:val="bottom"/>
          </w:tcPr>
          <w:p w14:paraId="64B7EFCD" w14:textId="157085AA" w:rsidR="00B45345" w:rsidRPr="00DC36B7" w:rsidRDefault="008F69ED" w:rsidP="00254738">
            <w:pPr>
              <w:tabs>
                <w:tab w:val="decimal" w:pos="79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</w:tr>
    </w:tbl>
    <w:p w14:paraId="25399FEC" w14:textId="603547A5" w:rsidR="00B45345" w:rsidRPr="00E75741" w:rsidRDefault="00B45345" w:rsidP="008F69ED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69ED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69ED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54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1314"/>
        <w:gridCol w:w="18"/>
        <w:gridCol w:w="900"/>
        <w:gridCol w:w="900"/>
        <w:gridCol w:w="3150"/>
        <w:gridCol w:w="3230"/>
        <w:gridCol w:w="15"/>
      </w:tblGrid>
      <w:tr w:rsidR="00C47A19" w:rsidRPr="00E75741" w14:paraId="06EDC80C" w14:textId="77777777" w:rsidTr="00C47A19">
        <w:tc>
          <w:tcPr>
            <w:tcW w:w="9545" w:type="dxa"/>
            <w:gridSpan w:val="8"/>
          </w:tcPr>
          <w:p w14:paraId="2EB8E9CA" w14:textId="6446E56C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</w:t>
            </w:r>
            <w:r w:rsidR="008F69ED">
              <w:rPr>
                <w:rFonts w:ascii="Angsana New" w:hAnsi="Angsana New"/>
                <w:sz w:val="28"/>
                <w:szCs w:val="28"/>
              </w:rPr>
              <w:t>7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</w:tr>
      <w:tr w:rsidR="00C47A19" w:rsidRPr="00E75741" w14:paraId="27B1CE01" w14:textId="77777777" w:rsidTr="00C47A19">
        <w:tc>
          <w:tcPr>
            <w:tcW w:w="1332" w:type="dxa"/>
            <w:gridSpan w:val="2"/>
            <w:vAlign w:val="bottom"/>
          </w:tcPr>
          <w:p w14:paraId="6B2029C8" w14:textId="77777777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18" w:type="dxa"/>
            <w:gridSpan w:val="2"/>
            <w:vAlign w:val="bottom"/>
          </w:tcPr>
          <w:p w14:paraId="4BEFCB0D" w14:textId="77777777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88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900" w:type="dxa"/>
          </w:tcPr>
          <w:p w14:paraId="10DC52CD" w14:textId="4C9E3A8C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3150" w:type="dxa"/>
            <w:vAlign w:val="bottom"/>
          </w:tcPr>
          <w:p w14:paraId="494D930E" w14:textId="11E4C814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3245" w:type="dxa"/>
            <w:gridSpan w:val="2"/>
            <w:vAlign w:val="bottom"/>
          </w:tcPr>
          <w:p w14:paraId="400F580D" w14:textId="77777777" w:rsidR="00C47A19" w:rsidRPr="00E75741" w:rsidRDefault="00C47A19" w:rsidP="002547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47A19" w:rsidRPr="00E75741" w14:paraId="63C6E64A" w14:textId="77777777" w:rsidTr="00C47A19">
        <w:tc>
          <w:tcPr>
            <w:tcW w:w="1332" w:type="dxa"/>
            <w:gridSpan w:val="2"/>
            <w:vAlign w:val="bottom"/>
          </w:tcPr>
          <w:p w14:paraId="6B38C9B0" w14:textId="77777777" w:rsidR="00C47A19" w:rsidRPr="00DC36B7" w:rsidRDefault="00C47A19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C9E5028" w14:textId="7FB16CD4" w:rsidR="00C47A19" w:rsidRPr="00DC36B7" w:rsidRDefault="00C47A19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</w:tcPr>
          <w:p w14:paraId="027039A6" w14:textId="54A90F4E" w:rsidR="00C47A19" w:rsidRPr="00DC36B7" w:rsidRDefault="00C47A19" w:rsidP="00C47A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vAlign w:val="bottom"/>
          </w:tcPr>
          <w:p w14:paraId="60760C09" w14:textId="6F614A67" w:rsidR="00C47A19" w:rsidRPr="00DC36B7" w:rsidRDefault="00C47A19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5" w:type="dxa"/>
            <w:gridSpan w:val="2"/>
          </w:tcPr>
          <w:p w14:paraId="2BB898B3" w14:textId="77777777" w:rsidR="00C47A19" w:rsidRPr="00DC36B7" w:rsidRDefault="00C47A19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AF5" w:rsidRPr="00E75741" w14:paraId="091D7382" w14:textId="77777777" w:rsidTr="00682805">
        <w:tc>
          <w:tcPr>
            <w:tcW w:w="1332" w:type="dxa"/>
            <w:gridSpan w:val="2"/>
            <w:vAlign w:val="bottom"/>
          </w:tcPr>
          <w:p w14:paraId="24997E39" w14:textId="034AF2B6" w:rsidR="00782AF5" w:rsidRPr="00DC36B7" w:rsidRDefault="00782AF5" w:rsidP="00782AF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Pr="00DC36B7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18" w:type="dxa"/>
            <w:gridSpan w:val="2"/>
          </w:tcPr>
          <w:p w14:paraId="2F8C1412" w14:textId="177841C1" w:rsidR="00782AF5" w:rsidRPr="00DC36B7" w:rsidRDefault="00782AF5" w:rsidP="00782AF5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900" w:type="dxa"/>
          </w:tcPr>
          <w:p w14:paraId="77EF7CED" w14:textId="1C10AE47" w:rsidR="00782AF5" w:rsidRPr="00DC36B7" w:rsidRDefault="00782AF5" w:rsidP="00782AF5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2BEAB555" w14:textId="2B54899B" w:rsidR="00782AF5" w:rsidRPr="00DC36B7" w:rsidRDefault="00782AF5" w:rsidP="00782AF5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 xml:space="preserve">32.18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DC36B7">
              <w:rPr>
                <w:rFonts w:ascii="Angsana New" w:hAnsi="Angsana New"/>
                <w:sz w:val="28"/>
                <w:szCs w:val="28"/>
              </w:rPr>
              <w:t xml:space="preserve"> 34.98</w:t>
            </w: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Pr="00DC36B7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ดอลลาร์สหรัฐ</w:t>
            </w:r>
          </w:p>
        </w:tc>
        <w:tc>
          <w:tcPr>
            <w:tcW w:w="3245" w:type="dxa"/>
            <w:gridSpan w:val="2"/>
          </w:tcPr>
          <w:p w14:paraId="663B3998" w14:textId="688469F2" w:rsidR="00782AF5" w:rsidRPr="00DC36B7" w:rsidRDefault="00782AF5" w:rsidP="00782AF5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6B7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DC36B7">
              <w:rPr>
                <w:rFonts w:ascii="Angsana New" w:hAnsi="Angsana New"/>
                <w:sz w:val="28"/>
                <w:szCs w:val="28"/>
              </w:rPr>
              <w:t xml:space="preserve">2568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DC36B7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C36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47A19" w:rsidRPr="00E75741" w14:paraId="070FAFFA" w14:textId="77777777" w:rsidTr="00C47A19">
        <w:tc>
          <w:tcPr>
            <w:tcW w:w="1332" w:type="dxa"/>
            <w:gridSpan w:val="2"/>
          </w:tcPr>
          <w:p w14:paraId="7619C4AC" w14:textId="77777777" w:rsidR="00C47A19" w:rsidRPr="00DC36B7" w:rsidRDefault="00C47A19" w:rsidP="008059DE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gridSpan w:val="2"/>
          </w:tcPr>
          <w:p w14:paraId="559AFECF" w14:textId="77777777" w:rsidR="00C47A19" w:rsidRPr="00DC36B7" w:rsidRDefault="00C47A19" w:rsidP="008059DE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B170A7" w14:textId="77777777" w:rsidR="00C47A19" w:rsidRPr="00DC36B7" w:rsidRDefault="00C47A19" w:rsidP="008059DE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62E1CA6" w14:textId="39987AF2" w:rsidR="00C47A19" w:rsidRPr="00DC36B7" w:rsidRDefault="00C47A19" w:rsidP="008059DE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5" w:type="dxa"/>
            <w:gridSpan w:val="2"/>
          </w:tcPr>
          <w:p w14:paraId="220DD0CB" w14:textId="77777777" w:rsidR="00C47A19" w:rsidRPr="00DC36B7" w:rsidRDefault="00C47A19" w:rsidP="008059DE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7A19" w:rsidRPr="00E75741" w14:paraId="735651D0" w14:textId="77777777" w:rsidTr="00C47A19">
        <w:trPr>
          <w:gridBefore w:val="1"/>
          <w:gridAfter w:val="1"/>
          <w:wBefore w:w="18" w:type="dxa"/>
          <w:wAfter w:w="15" w:type="dxa"/>
        </w:trPr>
        <w:tc>
          <w:tcPr>
            <w:tcW w:w="9512" w:type="dxa"/>
            <w:gridSpan w:val="6"/>
          </w:tcPr>
          <w:p w14:paraId="1CC95889" w14:textId="34C618E2" w:rsidR="00C47A19" w:rsidRPr="00E75741" w:rsidRDefault="00C47A19" w:rsidP="008059D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</w:t>
            </w:r>
            <w:r w:rsidR="008F69E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47A19" w:rsidRPr="00E75741" w14:paraId="2F30EC90" w14:textId="77777777" w:rsidTr="008F69ED">
        <w:trPr>
          <w:gridBefore w:val="1"/>
          <w:wBefore w:w="18" w:type="dxa"/>
        </w:trPr>
        <w:tc>
          <w:tcPr>
            <w:tcW w:w="1332" w:type="dxa"/>
            <w:gridSpan w:val="2"/>
            <w:vAlign w:val="bottom"/>
          </w:tcPr>
          <w:p w14:paraId="518D94CB" w14:textId="77777777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00" w:type="dxa"/>
            <w:vAlign w:val="bottom"/>
          </w:tcPr>
          <w:p w14:paraId="3F920FE1" w14:textId="423C89EF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900" w:type="dxa"/>
          </w:tcPr>
          <w:p w14:paraId="31C549E6" w14:textId="27848013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3150" w:type="dxa"/>
            <w:vAlign w:val="bottom"/>
          </w:tcPr>
          <w:p w14:paraId="6178064D" w14:textId="1D7522D0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3245" w:type="dxa"/>
            <w:gridSpan w:val="2"/>
            <w:vAlign w:val="bottom"/>
          </w:tcPr>
          <w:p w14:paraId="54969076" w14:textId="77777777" w:rsidR="00C47A19" w:rsidRPr="00E75741" w:rsidRDefault="00C47A19" w:rsidP="00C47A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47A19" w:rsidRPr="00E75741" w14:paraId="220D3B27" w14:textId="77777777" w:rsidTr="008F69ED">
        <w:trPr>
          <w:gridBefore w:val="1"/>
          <w:wBefore w:w="18" w:type="dxa"/>
        </w:trPr>
        <w:tc>
          <w:tcPr>
            <w:tcW w:w="1332" w:type="dxa"/>
            <w:gridSpan w:val="2"/>
            <w:vAlign w:val="bottom"/>
          </w:tcPr>
          <w:p w14:paraId="02F02729" w14:textId="77777777" w:rsidR="00C47A19" w:rsidRPr="00E75741" w:rsidRDefault="00C47A19" w:rsidP="00C47A19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21AF103" w14:textId="77777777" w:rsidR="00C47A19" w:rsidRPr="00E75741" w:rsidRDefault="00C47A19" w:rsidP="00C47A19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3123C920" w14:textId="461F0410" w:rsidR="00C47A19" w:rsidRPr="00E75741" w:rsidRDefault="00C47A19" w:rsidP="00C47A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vAlign w:val="bottom"/>
          </w:tcPr>
          <w:p w14:paraId="6E9CE4DE" w14:textId="78B0C934" w:rsidR="00C47A19" w:rsidRPr="00E75741" w:rsidRDefault="00C47A19" w:rsidP="00C47A1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5" w:type="dxa"/>
            <w:gridSpan w:val="2"/>
          </w:tcPr>
          <w:p w14:paraId="14051542" w14:textId="77777777" w:rsidR="00C47A19" w:rsidRPr="00E75741" w:rsidRDefault="00C47A19" w:rsidP="00C47A1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9ED" w:rsidRPr="00E75741" w14:paraId="088E3AEC" w14:textId="77777777" w:rsidTr="008F69ED">
        <w:trPr>
          <w:gridBefore w:val="1"/>
          <w:wBefore w:w="18" w:type="dxa"/>
        </w:trPr>
        <w:tc>
          <w:tcPr>
            <w:tcW w:w="1332" w:type="dxa"/>
            <w:gridSpan w:val="2"/>
          </w:tcPr>
          <w:p w14:paraId="70A30727" w14:textId="5F80B409" w:rsidR="008F69ED" w:rsidRPr="00E75741" w:rsidRDefault="008F69ED" w:rsidP="006569B2">
            <w:pPr>
              <w:tabs>
                <w:tab w:val="clear" w:pos="907"/>
                <w:tab w:val="left" w:pos="90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900" w:type="dxa"/>
          </w:tcPr>
          <w:p w14:paraId="39566804" w14:textId="5BD8EF82" w:rsidR="008F69ED" w:rsidRPr="00E75741" w:rsidRDefault="008F69ED" w:rsidP="006569B2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7.19</w:t>
            </w:r>
          </w:p>
        </w:tc>
        <w:tc>
          <w:tcPr>
            <w:tcW w:w="900" w:type="dxa"/>
          </w:tcPr>
          <w:p w14:paraId="05EDEFA2" w14:textId="5D0FB95C" w:rsidR="008F69ED" w:rsidRPr="00E75741" w:rsidRDefault="008F69ED" w:rsidP="006569B2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3.88</w:t>
            </w:r>
          </w:p>
        </w:tc>
        <w:tc>
          <w:tcPr>
            <w:tcW w:w="3150" w:type="dxa"/>
          </w:tcPr>
          <w:p w14:paraId="42E13D3E" w14:textId="1C1711B0" w:rsidR="008F69ED" w:rsidRPr="00E75741" w:rsidRDefault="008F69ED" w:rsidP="006569B2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 xml:space="preserve">4.29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 4.38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บาทต่อ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3245" w:type="dxa"/>
            <w:gridSpan w:val="2"/>
          </w:tcPr>
          <w:p w14:paraId="55F73A8E" w14:textId="0A1A7090" w:rsidR="008F69ED" w:rsidRPr="00E75741" w:rsidRDefault="008F69ED" w:rsidP="006569B2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- 28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2AF5" w:rsidRPr="00E75741" w14:paraId="071C86C6" w14:textId="77777777" w:rsidTr="00B505B2">
        <w:trPr>
          <w:gridBefore w:val="1"/>
          <w:wBefore w:w="18" w:type="dxa"/>
        </w:trPr>
        <w:tc>
          <w:tcPr>
            <w:tcW w:w="1332" w:type="dxa"/>
            <w:gridSpan w:val="2"/>
            <w:vAlign w:val="bottom"/>
          </w:tcPr>
          <w:p w14:paraId="15677C08" w14:textId="28D95AC1" w:rsidR="00782AF5" w:rsidRPr="00E75741" w:rsidRDefault="00782AF5" w:rsidP="00782AF5">
            <w:pPr>
              <w:tabs>
                <w:tab w:val="clear" w:pos="907"/>
                <w:tab w:val="left" w:pos="90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6B7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Pr="00DC36B7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E0DFAED" w14:textId="107E135A" w:rsidR="00782AF5" w:rsidRDefault="00782AF5" w:rsidP="00782AF5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.30</w:t>
            </w:r>
          </w:p>
        </w:tc>
        <w:tc>
          <w:tcPr>
            <w:tcW w:w="900" w:type="dxa"/>
          </w:tcPr>
          <w:p w14:paraId="39601C88" w14:textId="4FB91991" w:rsidR="00782AF5" w:rsidRDefault="00782AF5" w:rsidP="00782AF5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150" w:type="dxa"/>
          </w:tcPr>
          <w:p w14:paraId="37335D5B" w14:textId="0B16C085" w:rsidR="00782AF5" w:rsidRPr="00E75741" w:rsidRDefault="00782AF5" w:rsidP="00782AF5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 xml:space="preserve">84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ดอลลาร์สหรัฐ</w:t>
            </w:r>
          </w:p>
        </w:tc>
        <w:tc>
          <w:tcPr>
            <w:tcW w:w="3245" w:type="dxa"/>
            <w:gridSpan w:val="2"/>
          </w:tcPr>
          <w:p w14:paraId="48913EA1" w14:textId="02E476ED" w:rsidR="00782AF5" w:rsidRPr="00E75741" w:rsidRDefault="00782AF5" w:rsidP="00782AF5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363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F9336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F93363">
              <w:rPr>
                <w:rFonts w:ascii="Angsana New" w:hAnsi="Angsana New" w:hint="cs"/>
                <w:sz w:val="28"/>
                <w:szCs w:val="28"/>
              </w:rPr>
              <w:t xml:space="preserve">2567 </w:t>
            </w:r>
            <w:r>
              <w:rPr>
                <w:rFonts w:ascii="Angsana New" w:hAnsi="Angsana New"/>
                <w:sz w:val="28"/>
                <w:szCs w:val="28"/>
              </w:rPr>
              <w:t>- 23</w:t>
            </w:r>
            <w:r w:rsidRPr="00F93363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F9336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8F86860" w14:textId="77777777" w:rsidR="00782AF5" w:rsidRDefault="00782AF5" w:rsidP="00386919">
      <w:pPr>
        <w:keepNext/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5B24DFD8" w14:textId="77777777" w:rsidR="00782AF5" w:rsidRDefault="0078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33AAD56" w14:textId="4CC921DC" w:rsidR="002B06DA" w:rsidRPr="00E75741" w:rsidRDefault="002B06DA" w:rsidP="00386919">
      <w:pPr>
        <w:keepNext/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6D1894A8" w14:textId="77777777" w:rsidR="00150743" w:rsidRDefault="0015074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766923" w:rsidRPr="00E75741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30BD7C2" w14:textId="08C1E32A" w:rsidR="002B06DA" w:rsidRPr="00E75741" w:rsidRDefault="002B06DA" w:rsidP="00063E0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E7574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610883" w14:textId="77777777" w:rsidR="00BA09B1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กลุ่มบริษัทมีความเสี่ยงจากการขาด</w:t>
      </w:r>
      <w:r w:rsidRPr="00E75741">
        <w:rPr>
          <w:rFonts w:ascii="Angsana New" w:hAnsi="Angsana New" w:hint="cs"/>
          <w:sz w:val="32"/>
          <w:szCs w:val="32"/>
          <w:cs/>
        </w:rPr>
        <w:t>สภาพคล่อง</w:t>
      </w:r>
      <w:r w:rsidR="00F277AA" w:rsidRPr="00E75741">
        <w:rPr>
          <w:rFonts w:ascii="Angsana New" w:hAnsi="Angsana New" w:hint="cs"/>
          <w:sz w:val="32"/>
          <w:szCs w:val="32"/>
          <w:cs/>
        </w:rPr>
        <w:t>เกี่ยวกับการ</w:t>
      </w:r>
      <w:r w:rsidR="003F52BB" w:rsidRPr="00E75741">
        <w:rPr>
          <w:rFonts w:ascii="Angsana New" w:hAnsi="Angsana New" w:hint="cs"/>
          <w:sz w:val="32"/>
          <w:szCs w:val="32"/>
          <w:cs/>
        </w:rPr>
        <w:t>จ่าย</w:t>
      </w:r>
      <w:r w:rsidR="00F277AA" w:rsidRPr="00E75741">
        <w:rPr>
          <w:rFonts w:ascii="Angsana New" w:hAnsi="Angsana New" w:hint="cs"/>
          <w:sz w:val="32"/>
          <w:szCs w:val="32"/>
          <w:cs/>
        </w:rPr>
        <w:t>เงินแก่เจ้าหนี้ในระดับต่ำ เนื่องจากกลุ่มบริษัทมี</w:t>
      </w:r>
      <w:r w:rsidR="00C37BD3" w:rsidRPr="00E75741">
        <w:rPr>
          <w:rFonts w:ascii="Angsana New" w:hAnsi="Angsana New" w:hint="cs"/>
          <w:sz w:val="32"/>
          <w:szCs w:val="32"/>
          <w:cs/>
        </w:rPr>
        <w:t>สภาพคล่องเพียงพอ</w:t>
      </w:r>
    </w:p>
    <w:p w14:paraId="1D907E08" w14:textId="65928D95" w:rsidR="00AC1EF1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B80">
        <w:rPr>
          <w:rFonts w:ascii="Angsana New" w:hAnsi="Angsana New"/>
          <w:sz w:val="32"/>
          <w:szCs w:val="32"/>
        </w:rPr>
        <w:t>2567</w:t>
      </w:r>
      <w:r w:rsidR="0051359E" w:rsidRPr="00E75741">
        <w:rPr>
          <w:rFonts w:ascii="Angsana New" w:hAnsi="Angsana New"/>
          <w:sz w:val="32"/>
          <w:szCs w:val="32"/>
        </w:rPr>
        <w:t xml:space="preserve"> </w:t>
      </w:r>
      <w:r w:rsidR="0051359E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1B80">
        <w:rPr>
          <w:rFonts w:ascii="Angsana New" w:hAnsi="Angsana New"/>
          <w:sz w:val="32"/>
          <w:szCs w:val="32"/>
        </w:rPr>
        <w:t>2566</w:t>
      </w:r>
      <w:r w:rsidR="0051359E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E75741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757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0E34DC" w:rsidRPr="00E75741" w14:paraId="662A54BB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4B3FB6B9" w14:textId="77777777" w:rsidR="000E34DC" w:rsidRPr="00E75741" w:rsidRDefault="000E34DC" w:rsidP="004A6D23">
            <w:pPr>
              <w:spacing w:line="240" w:lineRule="auto"/>
              <w:rPr>
                <w:rFonts w:ascii="Calibri Light" w:eastAsia="Calibri" w:hAnsi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noWrap/>
            <w:vAlign w:val="center"/>
            <w:hideMark/>
          </w:tcPr>
          <w:p w14:paraId="6651AB6D" w14:textId="77777777" w:rsidR="000E34DC" w:rsidRPr="00E75741" w:rsidRDefault="000E34DC" w:rsidP="004A6D23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0E34DC" w:rsidRPr="00E75741" w14:paraId="41341EA2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1016580" w14:textId="77777777" w:rsidR="000E34DC" w:rsidRPr="00E75741" w:rsidRDefault="000E34DC" w:rsidP="004A6D23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2D9F91A1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0" w:type="dxa"/>
            <w:gridSpan w:val="5"/>
          </w:tcPr>
          <w:p w14:paraId="5DA294D2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34DC" w:rsidRPr="00E75741" w14:paraId="6F574B1E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</w:tcPr>
          <w:p w14:paraId="07880306" w14:textId="77777777" w:rsidR="000E34DC" w:rsidRPr="00E75741" w:rsidRDefault="000E34DC" w:rsidP="004A6D23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07E8AC50" w14:textId="7A49D2E6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6C1B80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3960" w:type="dxa"/>
            <w:gridSpan w:val="5"/>
          </w:tcPr>
          <w:p w14:paraId="04273635" w14:textId="391D80B5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757C1B" w:rsidRPr="00E75741">
              <w:rPr>
                <w:rFonts w:ascii="Angsana New" w:hAnsi="Angsana New"/>
                <w:sz w:val="20"/>
                <w:szCs w:val="20"/>
              </w:rPr>
              <w:t>256</w:t>
            </w:r>
            <w:r w:rsidR="006C1B80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E34DC" w:rsidRPr="00E75741" w14:paraId="24CBA790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2E9C320" w14:textId="77777777" w:rsidR="000E34DC" w:rsidRPr="00E75741" w:rsidRDefault="000E34DC" w:rsidP="005D4FD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5CEF549A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648D77B4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noWrap/>
            <w:vAlign w:val="bottom"/>
            <w:hideMark/>
          </w:tcPr>
          <w:p w14:paraId="22362A7B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13086E5A" w14:textId="77777777" w:rsidR="000E34DC" w:rsidRPr="00E75741" w:rsidRDefault="000E34DC" w:rsidP="004A6D23">
            <w:pPr>
              <w:pBdr>
                <w:bottom w:val="single" w:sz="4" w:space="1" w:color="auto"/>
              </w:pBdr>
              <w:tabs>
                <w:tab w:val="clear" w:pos="680"/>
                <w:tab w:val="clear" w:pos="2807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457E38FA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165CB733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7DECD3F9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018CFD5C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18E05651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715C1520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vAlign w:val="bottom"/>
          </w:tcPr>
          <w:p w14:paraId="74A35EB3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3A74FB2E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34D4DAD2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64DB6C39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50D3C0EA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669CB4A9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E34DC" w:rsidRPr="00E75741" w14:paraId="5F8E9928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3E815EE" w14:textId="77777777" w:rsidR="000E34DC" w:rsidRPr="00E75741" w:rsidRDefault="00D82B4A" w:rsidP="004A6D23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noWrap/>
            <w:vAlign w:val="bottom"/>
          </w:tcPr>
          <w:p w14:paraId="699E2466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72E74E32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2EAFB8A5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264B5BBF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340B8501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FA504E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5E78B1D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ED0BC03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C9AF42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C554D98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B91FB6" w:rsidRPr="00E75741" w14:paraId="1F96153B" w14:textId="77777777" w:rsidTr="00CB5B6B">
        <w:trPr>
          <w:trHeight w:val="64"/>
          <w:tblHeader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C9684AB" w14:textId="77777777" w:rsidR="00B91FB6" w:rsidRPr="00CB5B6B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9" w:right="-104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56C9EF7" w14:textId="09F6F7B1" w:rsidR="00B91FB6" w:rsidRPr="00CB5B6B" w:rsidRDefault="00F7216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31B3389" w14:textId="1C5EC4CF" w:rsidR="00B91FB6" w:rsidRPr="00CB5B6B" w:rsidRDefault="00FE1FC2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93,900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594E562" w14:textId="7AB0FD3B" w:rsidR="00B91FB6" w:rsidRPr="00CB5B6B" w:rsidRDefault="00FE1FC2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C30DFE8" w14:textId="72EFBDF0" w:rsidR="00B91FB6" w:rsidRPr="00CB5B6B" w:rsidRDefault="00FE1FC2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A0A9210" w14:textId="1C1F16F9" w:rsidR="00B91FB6" w:rsidRPr="00CB5B6B" w:rsidRDefault="00FE1FC2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93,900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2922DEE" w14:textId="26FA3FBC" w:rsidR="00B91FB6" w:rsidRPr="00CB5B6B" w:rsidRDefault="00292FA9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CF8CD30" w14:textId="2AD3BC52" w:rsidR="00B91FB6" w:rsidRPr="00CB5B6B" w:rsidRDefault="00292FA9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88,732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FE4A073" w14:textId="17EC4CF0" w:rsidR="00B91FB6" w:rsidRPr="00CB5B6B" w:rsidRDefault="00292FA9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EC38D7" w14:textId="5F506109" w:rsidR="00B91FB6" w:rsidRPr="00CB5B6B" w:rsidRDefault="00292FA9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14D5A82" w14:textId="1BAF23DE" w:rsidR="00B91FB6" w:rsidRPr="00CB5B6B" w:rsidRDefault="00292FA9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88,732</w:t>
            </w:r>
          </w:p>
        </w:tc>
      </w:tr>
      <w:tr w:rsidR="005E5D01" w:rsidRPr="00E75741" w14:paraId="0EB1F611" w14:textId="77777777" w:rsidTr="00CB5B6B">
        <w:trPr>
          <w:trHeight w:val="64"/>
          <w:tblHeader/>
        </w:trPr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5BB93067" w14:textId="77777777" w:rsidR="005E5D01" w:rsidRPr="00CB5B6B" w:rsidRDefault="005E5D01" w:rsidP="005E5D01">
            <w:pPr>
              <w:spacing w:line="240" w:lineRule="auto"/>
              <w:ind w:left="169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</w:t>
            </w:r>
            <w:r w:rsidRPr="00CB5B6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A82D38E" w14:textId="62890209" w:rsidR="005E5D01" w:rsidRPr="00CB5B6B" w:rsidRDefault="005E5D01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7FADD41" w14:textId="712751F4" w:rsidR="005E5D01" w:rsidRPr="00CB5B6B" w:rsidRDefault="00782AF5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110,289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E06EB51" w14:textId="2C3DD984" w:rsidR="005E5D01" w:rsidRPr="00CB5B6B" w:rsidRDefault="00782AF5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472,193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A7E610F" w14:textId="18BBDDF8" w:rsidR="005E5D01" w:rsidRPr="00CB5B6B" w:rsidRDefault="005E5D01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D5E6619" w14:textId="25439C2B" w:rsidR="005E5D01" w:rsidRPr="00CB5B6B" w:rsidRDefault="00782AF5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582,482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97FAB44" w14:textId="6F36D13A" w:rsidR="005E5D01" w:rsidRPr="00CB5B6B" w:rsidRDefault="005E5D01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1DA35E7" w14:textId="7DEF7BFC" w:rsidR="005E5D01" w:rsidRPr="00CB5B6B" w:rsidRDefault="00782AF5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110,289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52D5D5" w14:textId="7ACFD748" w:rsidR="005E5D01" w:rsidRPr="00CB5B6B" w:rsidRDefault="00782AF5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472,193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E209F9" w14:textId="00282A4A" w:rsidR="005E5D01" w:rsidRPr="00CB5B6B" w:rsidRDefault="005E5D01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A554C6" w14:textId="3134C1A4" w:rsidR="005E5D01" w:rsidRPr="00CB5B6B" w:rsidRDefault="00782AF5" w:rsidP="005E5D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582,482</w:t>
            </w:r>
          </w:p>
        </w:tc>
      </w:tr>
      <w:tr w:rsidR="00C353DC" w:rsidRPr="00E75741" w14:paraId="207EA1D7" w14:textId="77777777" w:rsidTr="00CB5B6B">
        <w:trPr>
          <w:trHeight w:val="54"/>
          <w:tblHeader/>
        </w:trPr>
        <w:tc>
          <w:tcPr>
            <w:tcW w:w="1620" w:type="dxa"/>
            <w:shd w:val="clear" w:color="auto" w:fill="auto"/>
            <w:vAlign w:val="center"/>
            <w:hideMark/>
          </w:tcPr>
          <w:p w14:paraId="5C399E40" w14:textId="77777777" w:rsidR="00C353DC" w:rsidRPr="00CB5B6B" w:rsidRDefault="00C353DC" w:rsidP="00C353DC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978E04F" w14:textId="3D201113" w:rsidR="00C353DC" w:rsidRPr="00CB5B6B" w:rsidRDefault="00C353DC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D41EF1F" w14:textId="7DAD98F6" w:rsidR="00C353DC" w:rsidRPr="00CB5B6B" w:rsidRDefault="00782AF5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204,189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57F497D" w14:textId="613C3926" w:rsidR="00C353DC" w:rsidRPr="00CB5B6B" w:rsidRDefault="00782AF5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472,193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7F32EFFC" w14:textId="6816D560" w:rsidR="00C353DC" w:rsidRPr="00CB5B6B" w:rsidRDefault="00C353DC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02DA3DC" w14:textId="0FB79CB9" w:rsidR="00C353DC" w:rsidRPr="00CB5B6B" w:rsidRDefault="00782AF5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676,382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1F41EF0" w14:textId="316D0A8B" w:rsidR="00C353DC" w:rsidRPr="00CB5B6B" w:rsidRDefault="00C353DC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53CC3C" w14:textId="1B9B7C45" w:rsidR="00C353DC" w:rsidRPr="00CB5B6B" w:rsidRDefault="00782AF5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199,021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2CED49E" w14:textId="748BC9F8" w:rsidR="00C353DC" w:rsidRPr="00CB5B6B" w:rsidRDefault="00782AF5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472,193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BF7B6D" w14:textId="121F1628" w:rsidR="00C353DC" w:rsidRPr="00CB5B6B" w:rsidRDefault="00C353DC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5B6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3EEF01F" w14:textId="732EC82D" w:rsidR="00C353DC" w:rsidRPr="00CB5B6B" w:rsidRDefault="00782AF5" w:rsidP="00C35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671,214</w:t>
            </w:r>
          </w:p>
        </w:tc>
      </w:tr>
    </w:tbl>
    <w:p w14:paraId="35138102" w14:textId="77777777" w:rsidR="002950EC" w:rsidRPr="00E75741" w:rsidRDefault="002950EC"/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757C1B" w:rsidRPr="00E75741" w14:paraId="6B3FD09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484903A4" w14:textId="77777777" w:rsidR="00757C1B" w:rsidRPr="00E75741" w:rsidRDefault="00757C1B" w:rsidP="00B22F54">
            <w:pPr>
              <w:spacing w:line="240" w:lineRule="auto"/>
              <w:rPr>
                <w:rFonts w:ascii="Calibri Light" w:eastAsia="Calibri" w:hAnsi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noWrap/>
            <w:vAlign w:val="center"/>
            <w:hideMark/>
          </w:tcPr>
          <w:p w14:paraId="341D8338" w14:textId="77777777" w:rsidR="00757C1B" w:rsidRPr="00E75741" w:rsidRDefault="00757C1B" w:rsidP="00B22F54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757C1B" w:rsidRPr="00E75741" w14:paraId="5D8A5B73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A32E5A3" w14:textId="77777777" w:rsidR="00757C1B" w:rsidRPr="00E75741" w:rsidRDefault="00757C1B" w:rsidP="00B22F54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5DA06685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0" w:type="dxa"/>
            <w:gridSpan w:val="5"/>
          </w:tcPr>
          <w:p w14:paraId="6D89E104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62284" w:rsidRPr="00E75741" w14:paraId="3BA4CDA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</w:tcPr>
          <w:p w14:paraId="1FE33481" w14:textId="77777777" w:rsidR="00562284" w:rsidRPr="00E75741" w:rsidRDefault="00562284" w:rsidP="00562284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6A61F7A7" w14:textId="1234A2C1" w:rsidR="00562284" w:rsidRPr="00E75741" w:rsidRDefault="00562284" w:rsidP="005622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0"/>
                <w:szCs w:val="20"/>
              </w:rPr>
              <w:t>256</w:t>
            </w:r>
            <w:r w:rsidR="006C1B8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3960" w:type="dxa"/>
            <w:gridSpan w:val="5"/>
          </w:tcPr>
          <w:p w14:paraId="4B66A3C0" w14:textId="2B704B8A" w:rsidR="00562284" w:rsidRPr="00E75741" w:rsidRDefault="00562284" w:rsidP="005622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0"/>
                <w:szCs w:val="20"/>
              </w:rPr>
              <w:t>256</w:t>
            </w:r>
            <w:r w:rsidR="006C1B80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57C1B" w:rsidRPr="00E75741" w14:paraId="42F7C345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C731FEB" w14:textId="77777777" w:rsidR="00757C1B" w:rsidRPr="00E75741" w:rsidRDefault="00757C1B" w:rsidP="00B22F5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279C4B72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32071C6C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noWrap/>
            <w:vAlign w:val="bottom"/>
            <w:hideMark/>
          </w:tcPr>
          <w:p w14:paraId="55DA2410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2CA668EF" w14:textId="77777777" w:rsidR="00757C1B" w:rsidRPr="00E75741" w:rsidRDefault="00757C1B" w:rsidP="00B22F54">
            <w:pPr>
              <w:pBdr>
                <w:bottom w:val="single" w:sz="4" w:space="1" w:color="auto"/>
              </w:pBdr>
              <w:tabs>
                <w:tab w:val="clear" w:pos="680"/>
                <w:tab w:val="clear" w:pos="2807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07145A9D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32E4FEF2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16154F73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4A95B7D5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6CBA4409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40D10F6C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vAlign w:val="bottom"/>
          </w:tcPr>
          <w:p w14:paraId="2F496958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2E5B16E8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778A961F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1AAE2D48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270BED1D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0F942FBB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57C1B" w:rsidRPr="00E75741" w14:paraId="5E918730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60AF998" w14:textId="77777777" w:rsidR="00757C1B" w:rsidRPr="00E75741" w:rsidRDefault="00757C1B" w:rsidP="00B22F54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noWrap/>
            <w:vAlign w:val="bottom"/>
          </w:tcPr>
          <w:p w14:paraId="5E1619A7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10E308EB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70D9CC66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6E836BA0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42C4BBA8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05FF07B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B9946FF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24573D6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D79B25B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0BC3030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6C1B80" w:rsidRPr="00E75741" w14:paraId="1A8B031F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FFC2FE8" w14:textId="77777777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9" w:right="-104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noWrap/>
            <w:vAlign w:val="bottom"/>
          </w:tcPr>
          <w:p w14:paraId="58C6873C" w14:textId="79F5AE7E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33EEC3A" w14:textId="2372270F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113,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792" w:type="dxa"/>
            <w:noWrap/>
            <w:vAlign w:val="bottom"/>
          </w:tcPr>
          <w:p w14:paraId="2FF94856" w14:textId="5F00DBB8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0958C7DD" w14:textId="1C46C00D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DF81ABD" w14:textId="4F11D943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113,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792" w:type="dxa"/>
            <w:vAlign w:val="bottom"/>
          </w:tcPr>
          <w:p w14:paraId="22269A01" w14:textId="035215EB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3DEEEDEF" w14:textId="792ACB28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107,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792" w:type="dxa"/>
            <w:vAlign w:val="bottom"/>
          </w:tcPr>
          <w:p w14:paraId="122AADF0" w14:textId="7235E74D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0A5F87F0" w14:textId="64D079B3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0DEEBB10" w14:textId="3950B7B4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107,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954</w:t>
            </w:r>
          </w:p>
        </w:tc>
      </w:tr>
      <w:tr w:rsidR="006C1B80" w:rsidRPr="00E75741" w14:paraId="5C36FBF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6203797A" w14:textId="77777777" w:rsidR="006C1B80" w:rsidRPr="00E75741" w:rsidRDefault="006C1B80" w:rsidP="006C1B80">
            <w:pPr>
              <w:spacing w:line="240" w:lineRule="auto"/>
              <w:ind w:left="169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noWrap/>
            <w:vAlign w:val="bottom"/>
          </w:tcPr>
          <w:p w14:paraId="3A582685" w14:textId="7F494268" w:rsidR="006C1B80" w:rsidRPr="00E75741" w:rsidRDefault="006C1B80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62CA970E" w14:textId="6AFA4684" w:rsidR="006C1B80" w:rsidRPr="00E75741" w:rsidRDefault="00782AF5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93,351</w:t>
            </w:r>
          </w:p>
        </w:tc>
        <w:tc>
          <w:tcPr>
            <w:tcW w:w="792" w:type="dxa"/>
            <w:noWrap/>
            <w:vAlign w:val="bottom"/>
          </w:tcPr>
          <w:p w14:paraId="1111CCA8" w14:textId="565AC97F" w:rsidR="006C1B80" w:rsidRPr="00E75741" w:rsidRDefault="00782AF5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403,313</w:t>
            </w:r>
          </w:p>
        </w:tc>
        <w:tc>
          <w:tcPr>
            <w:tcW w:w="792" w:type="dxa"/>
            <w:noWrap/>
            <w:vAlign w:val="bottom"/>
          </w:tcPr>
          <w:p w14:paraId="72E4F0F7" w14:textId="04E43906" w:rsidR="006C1B80" w:rsidRPr="00E75741" w:rsidRDefault="006C1B80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3FD2CD0" w14:textId="3FE4CAD4" w:rsidR="006C1B80" w:rsidRPr="00E75741" w:rsidRDefault="00782AF5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496,664</w:t>
            </w:r>
          </w:p>
        </w:tc>
        <w:tc>
          <w:tcPr>
            <w:tcW w:w="792" w:type="dxa"/>
            <w:vAlign w:val="bottom"/>
          </w:tcPr>
          <w:p w14:paraId="32AD15C8" w14:textId="610C5B92" w:rsidR="006C1B80" w:rsidRPr="00E75741" w:rsidRDefault="006C1B80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35297AEA" w14:textId="6B53B75E" w:rsidR="006C1B80" w:rsidRPr="00E75741" w:rsidRDefault="00782AF5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93,351</w:t>
            </w:r>
          </w:p>
        </w:tc>
        <w:tc>
          <w:tcPr>
            <w:tcW w:w="792" w:type="dxa"/>
            <w:vAlign w:val="bottom"/>
          </w:tcPr>
          <w:p w14:paraId="135D3402" w14:textId="351C2F51" w:rsidR="006C1B80" w:rsidRPr="00E75741" w:rsidRDefault="00782AF5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403,313</w:t>
            </w:r>
          </w:p>
        </w:tc>
        <w:tc>
          <w:tcPr>
            <w:tcW w:w="792" w:type="dxa"/>
            <w:vAlign w:val="bottom"/>
          </w:tcPr>
          <w:p w14:paraId="79A0F1C3" w14:textId="5241D865" w:rsidR="006C1B80" w:rsidRPr="00E75741" w:rsidRDefault="006C1B80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2E67B928" w14:textId="3A9AC5BF" w:rsidR="006C1B80" w:rsidRPr="00E75741" w:rsidRDefault="00782AF5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496,664</w:t>
            </w:r>
          </w:p>
        </w:tc>
      </w:tr>
      <w:tr w:rsidR="006C1B80" w:rsidRPr="00E75741" w14:paraId="2A9C3E75" w14:textId="77777777" w:rsidTr="00B22F54">
        <w:trPr>
          <w:trHeight w:val="54"/>
          <w:tblHeader/>
        </w:trPr>
        <w:tc>
          <w:tcPr>
            <w:tcW w:w="1620" w:type="dxa"/>
            <w:vAlign w:val="center"/>
            <w:hideMark/>
          </w:tcPr>
          <w:p w14:paraId="446DE530" w14:textId="77777777" w:rsidR="006C1B80" w:rsidRPr="00E75741" w:rsidRDefault="006C1B80" w:rsidP="006C1B80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noWrap/>
            <w:vAlign w:val="bottom"/>
          </w:tcPr>
          <w:p w14:paraId="46FE38D4" w14:textId="32809EB8" w:rsidR="006C1B80" w:rsidRPr="00E75741" w:rsidRDefault="006C1B80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1D7076A" w14:textId="5EABAC01" w:rsidR="006C1B80" w:rsidRPr="00E75741" w:rsidRDefault="00782AF5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207,000</w:t>
            </w:r>
          </w:p>
        </w:tc>
        <w:tc>
          <w:tcPr>
            <w:tcW w:w="792" w:type="dxa"/>
            <w:noWrap/>
            <w:vAlign w:val="bottom"/>
          </w:tcPr>
          <w:p w14:paraId="514444A6" w14:textId="0858C5A6" w:rsidR="006C1B80" w:rsidRPr="00E75741" w:rsidRDefault="00782AF5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403,313</w:t>
            </w:r>
          </w:p>
        </w:tc>
        <w:tc>
          <w:tcPr>
            <w:tcW w:w="792" w:type="dxa"/>
            <w:noWrap/>
            <w:vAlign w:val="bottom"/>
          </w:tcPr>
          <w:p w14:paraId="430A77A9" w14:textId="01706194" w:rsidR="006C1B80" w:rsidRPr="00E75741" w:rsidRDefault="006C1B80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039D62B1" w14:textId="2521A62C" w:rsidR="006C1B80" w:rsidRPr="00E75741" w:rsidRDefault="00782AF5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610,313</w:t>
            </w:r>
          </w:p>
        </w:tc>
        <w:tc>
          <w:tcPr>
            <w:tcW w:w="792" w:type="dxa"/>
            <w:vAlign w:val="bottom"/>
          </w:tcPr>
          <w:p w14:paraId="47DFE10A" w14:textId="1C83E542" w:rsidR="006C1B80" w:rsidRPr="00E75741" w:rsidRDefault="006C1B80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72C91412" w14:textId="5F2CD264" w:rsidR="006C1B80" w:rsidRPr="00E75741" w:rsidRDefault="00782AF5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201,305</w:t>
            </w:r>
          </w:p>
        </w:tc>
        <w:tc>
          <w:tcPr>
            <w:tcW w:w="792" w:type="dxa"/>
            <w:vAlign w:val="bottom"/>
          </w:tcPr>
          <w:p w14:paraId="2713F5C5" w14:textId="315ACE90" w:rsidR="006C1B80" w:rsidRPr="00E75741" w:rsidRDefault="00782AF5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403,313</w:t>
            </w:r>
          </w:p>
        </w:tc>
        <w:tc>
          <w:tcPr>
            <w:tcW w:w="792" w:type="dxa"/>
            <w:vAlign w:val="bottom"/>
          </w:tcPr>
          <w:p w14:paraId="43C84A87" w14:textId="14FD32E9" w:rsidR="006C1B80" w:rsidRPr="00E75741" w:rsidRDefault="006C1B80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75DFED37" w14:textId="07FFCDCC" w:rsidR="006C1B80" w:rsidRPr="00E75741" w:rsidRDefault="00782AF5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604,618</w:t>
            </w:r>
          </w:p>
        </w:tc>
      </w:tr>
    </w:tbl>
    <w:p w14:paraId="4714E280" w14:textId="5A262C1A" w:rsidR="00B84B1A" w:rsidRPr="00E75741" w:rsidRDefault="00AB0D71" w:rsidP="00815801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F7615C">
        <w:rPr>
          <w:rFonts w:ascii="Angsana New" w:hAnsi="Angsana New"/>
          <w:b/>
          <w:bCs/>
          <w:sz w:val="32"/>
          <w:szCs w:val="32"/>
        </w:rPr>
        <w:t>1</w:t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150743" w:rsidRPr="00E75741">
        <w:rPr>
          <w:rFonts w:ascii="Angsana New" w:hAnsi="Angsana New"/>
          <w:b/>
          <w:bCs/>
          <w:sz w:val="32"/>
          <w:szCs w:val="32"/>
          <w:cs/>
        </w:rPr>
        <w:t>3</w:t>
      </w:r>
      <w:r w:rsidR="00192E82" w:rsidRPr="00E75741">
        <w:rPr>
          <w:rFonts w:ascii="Angsana New" w:hAnsi="Angsana New"/>
          <w:b/>
          <w:bCs/>
          <w:sz w:val="32"/>
          <w:szCs w:val="32"/>
        </w:rPr>
        <w:tab/>
      </w:r>
      <w:r w:rsidR="00192E82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74213BB" w14:textId="68041B5F" w:rsidR="004A6FB0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เนื่องจาก</w:t>
      </w:r>
      <w:r w:rsidR="001B68CF" w:rsidRPr="00E7574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E75741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1B68CF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หรือมีอัตราดอกเบี้ยใกล้เคียงกับอัตราดอกเบี้ยในตลาด </w:t>
      </w:r>
      <w:r w:rsidR="001B68CF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0FAECDA2" w14:textId="77777777" w:rsidR="00782AF5" w:rsidRDefault="0078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97EEAB" w14:textId="1EBB3A0D" w:rsidR="00782AF5" w:rsidRPr="00E75741" w:rsidRDefault="00782AF5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CFBAE80" w14:textId="69899430" w:rsidR="004A6FB0" w:rsidRPr="00E75741" w:rsidRDefault="00782AF5" w:rsidP="00782A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4A6FB0" w:rsidRPr="00E7574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E621581" w14:textId="1AA74E4E" w:rsidR="00012F08" w:rsidRPr="00E75741" w:rsidRDefault="00782AF5" w:rsidP="00782A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012F08" w:rsidRPr="00E75741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ราสารหนี้ไทย</w:t>
      </w:r>
    </w:p>
    <w:p w14:paraId="03DFC7C4" w14:textId="09C94697" w:rsidR="00874A18" w:rsidRDefault="00782AF5" w:rsidP="00782A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874A18" w:rsidRPr="00E75741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648D1746" w14:textId="66DB21AF" w:rsidR="00782AF5" w:rsidRPr="00782AF5" w:rsidRDefault="00782AF5" w:rsidP="00782A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82AF5"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 w:rsidRPr="00782AF5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782AF5">
        <w:rPr>
          <w:rFonts w:ascii="Angsana New" w:hAnsi="Angsana New"/>
          <w:sz w:val="32"/>
          <w:szCs w:val="32"/>
        </w:rPr>
        <w:t xml:space="preserve"> </w:t>
      </w:r>
      <w:r w:rsidRPr="00782AF5">
        <w:rPr>
          <w:rFonts w:ascii="Angsana New" w:hAnsi="Angsana New" w:hint="cs"/>
          <w:sz w:val="32"/>
          <w:szCs w:val="32"/>
          <w:cs/>
        </w:rPr>
        <w:t>และ</w:t>
      </w:r>
      <w:r w:rsidRPr="00782AF5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AFF4BC6" w14:textId="2CA03264" w:rsidR="004A6FB0" w:rsidRPr="00E75741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361D7A4E" w14:textId="2A8EA316" w:rsidR="005211E6" w:rsidRPr="00E75741" w:rsidRDefault="005211E6" w:rsidP="00782AF5">
      <w:pPr>
        <w:tabs>
          <w:tab w:val="clear" w:pos="454"/>
          <w:tab w:val="clear" w:pos="6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0C4B5C">
        <w:rPr>
          <w:rFonts w:ascii="Angsana New" w:hAnsi="Angsana New"/>
          <w:b/>
          <w:bCs/>
          <w:sz w:val="32"/>
          <w:szCs w:val="32"/>
        </w:rPr>
        <w:t>1</w:t>
      </w:r>
      <w:r w:rsidRPr="00E75741">
        <w:rPr>
          <w:rFonts w:ascii="Angsana New" w:hAnsi="Angsana New"/>
          <w:b/>
          <w:bCs/>
          <w:sz w:val="32"/>
          <w:szCs w:val="32"/>
        </w:rPr>
        <w:t xml:space="preserve">.4 </w:t>
      </w:r>
      <w:r w:rsidR="00254738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E75741">
        <w:rPr>
          <w:rFonts w:ascii="Angsana New" w:hAnsi="Angsana New"/>
          <w:b/>
          <w:bCs/>
          <w:sz w:val="32"/>
          <w:szCs w:val="32"/>
        </w:rPr>
        <w:t xml:space="preserve">3 </w:t>
      </w:r>
      <w:r w:rsidRPr="00E75741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2"/>
        <w:gridCol w:w="3238"/>
        <w:gridCol w:w="1665"/>
        <w:gridCol w:w="1665"/>
      </w:tblGrid>
      <w:tr w:rsidR="00363F3D" w:rsidRPr="00E75741" w14:paraId="5C7FC9BA" w14:textId="77777777" w:rsidTr="00363F3D">
        <w:trPr>
          <w:tblHeader/>
        </w:trPr>
        <w:tc>
          <w:tcPr>
            <w:tcW w:w="2522" w:type="dxa"/>
          </w:tcPr>
          <w:p w14:paraId="4A70631E" w14:textId="77777777" w:rsidR="00363F3D" w:rsidRPr="00E75741" w:rsidRDefault="00363F3D" w:rsidP="001C5CD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6568" w:type="dxa"/>
            <w:gridSpan w:val="3"/>
            <w:vAlign w:val="bottom"/>
            <w:hideMark/>
          </w:tcPr>
          <w:p w14:paraId="23E9D43C" w14:textId="4E4BBBCC" w:rsidR="00363F3D" w:rsidRPr="00E75741" w:rsidRDefault="00363F3D" w:rsidP="001C5CD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13" w:name="_Hlk56954330"/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63F3D" w:rsidRPr="00E75741" w14:paraId="1F5DFD53" w14:textId="77777777" w:rsidTr="00363F3D">
        <w:trPr>
          <w:tblHeader/>
        </w:trPr>
        <w:tc>
          <w:tcPr>
            <w:tcW w:w="5760" w:type="dxa"/>
            <w:gridSpan w:val="2"/>
            <w:vAlign w:val="bottom"/>
            <w:hideMark/>
          </w:tcPr>
          <w:p w14:paraId="2D6ACCCC" w14:textId="77777777" w:rsidR="00363F3D" w:rsidRPr="00E75741" w:rsidRDefault="00363F3D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319E882" w14:textId="54973FDA" w:rsidR="00363F3D" w:rsidRPr="00E75741" w:rsidRDefault="00363F3D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 xml:space="preserve">/ </w:t>
            </w:r>
          </w:p>
          <w:p w14:paraId="753F7AFC" w14:textId="3B623F0F" w:rsidR="00363F3D" w:rsidRPr="00E75741" w:rsidRDefault="00363F3D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3"/>
      <w:tr w:rsidR="006C1B80" w:rsidRPr="00E75741" w14:paraId="1C59F024" w14:textId="77777777" w:rsidTr="00363F3D">
        <w:trPr>
          <w:tblHeader/>
        </w:trPr>
        <w:tc>
          <w:tcPr>
            <w:tcW w:w="5760" w:type="dxa"/>
            <w:gridSpan w:val="2"/>
            <w:vAlign w:val="bottom"/>
          </w:tcPr>
          <w:p w14:paraId="73CC22A7" w14:textId="77777777" w:rsidR="006C1B80" w:rsidRPr="00E75741" w:rsidRDefault="006C1B80" w:rsidP="006C1B8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02074F" w14:textId="3810F450" w:rsidR="006C1B80" w:rsidRPr="00E75741" w:rsidRDefault="006C1B80" w:rsidP="006C1B8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  <w:tc>
          <w:tcPr>
            <w:tcW w:w="1665" w:type="dxa"/>
          </w:tcPr>
          <w:p w14:paraId="795A6823" w14:textId="45ADBD09" w:rsidR="006C1B80" w:rsidRPr="00E75741" w:rsidRDefault="006C1B80" w:rsidP="006C1B8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6C1B80" w:rsidRPr="00E75741" w14:paraId="1EAA19E5" w14:textId="77777777" w:rsidTr="00363F3D">
        <w:tc>
          <w:tcPr>
            <w:tcW w:w="5760" w:type="dxa"/>
            <w:gridSpan w:val="2"/>
            <w:vAlign w:val="bottom"/>
          </w:tcPr>
          <w:p w14:paraId="6E9E0301" w14:textId="5247099B" w:rsidR="006C1B80" w:rsidRPr="002B481A" w:rsidRDefault="006C1B80" w:rsidP="006C1B8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65" w:type="dxa"/>
          </w:tcPr>
          <w:p w14:paraId="06C62AD1" w14:textId="6245B62F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62870" w14:textId="6DE76CCC" w:rsidR="006C1B80" w:rsidRPr="00E75741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B80" w:rsidRPr="00E75741" w14:paraId="1FB5F808" w14:textId="77777777" w:rsidTr="00363F3D">
        <w:tc>
          <w:tcPr>
            <w:tcW w:w="5760" w:type="dxa"/>
            <w:gridSpan w:val="2"/>
            <w:vAlign w:val="bottom"/>
          </w:tcPr>
          <w:p w14:paraId="38BCB4D9" w14:textId="6421BF3A" w:rsidR="006C1B80" w:rsidRPr="00E75741" w:rsidRDefault="006C1B80" w:rsidP="006C1B8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665" w:type="dxa"/>
          </w:tcPr>
          <w:p w14:paraId="3A72C299" w14:textId="223A7EC7" w:rsidR="006C1B80" w:rsidRPr="00E75741" w:rsidRDefault="005C721A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665" w:type="dxa"/>
          </w:tcPr>
          <w:p w14:paraId="5FA03249" w14:textId="09E5D704" w:rsidR="006C1B80" w:rsidRDefault="006C1B80" w:rsidP="006C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36,951</w:t>
            </w:r>
          </w:p>
        </w:tc>
      </w:tr>
      <w:tr w:rsidR="006C1B80" w:rsidRPr="00E75741" w14:paraId="5B164648" w14:textId="45171936" w:rsidTr="00363F3D">
        <w:tc>
          <w:tcPr>
            <w:tcW w:w="5760" w:type="dxa"/>
            <w:gridSpan w:val="2"/>
            <w:vAlign w:val="bottom"/>
            <w:hideMark/>
          </w:tcPr>
          <w:p w14:paraId="6491E91B" w14:textId="33918388" w:rsidR="006C1B80" w:rsidRPr="00E75741" w:rsidRDefault="006C1B80" w:rsidP="006C1B80">
            <w:pPr>
              <w:pStyle w:val="BodyTextIndent3"/>
              <w:spacing w:after="0" w:line="380" w:lineRule="exact"/>
              <w:ind w:left="243" w:right="-180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 xml:space="preserve"> - </w:t>
            </w:r>
            <w:r w:rsidRPr="00E7574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665" w:type="dxa"/>
          </w:tcPr>
          <w:p w14:paraId="7679D735" w14:textId="68A84EBE" w:rsidR="006C1B80" w:rsidRPr="00E75741" w:rsidRDefault="005C721A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(1,448)</w:t>
            </w:r>
          </w:p>
        </w:tc>
        <w:tc>
          <w:tcPr>
            <w:tcW w:w="1665" w:type="dxa"/>
          </w:tcPr>
          <w:p w14:paraId="7B6B367D" w14:textId="254B78F7" w:rsidR="006C1B80" w:rsidRPr="00E75741" w:rsidRDefault="006C1B80" w:rsidP="006C1B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5741">
              <w:rPr>
                <w:rFonts w:ascii="Angsana New" w:hAnsi="Angsana New" w:hint="cs"/>
                <w:sz w:val="30"/>
                <w:szCs w:val="30"/>
              </w:rPr>
              <w:t>35,503</w:t>
            </w: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C1B80" w:rsidRPr="00E75741" w14:paraId="6764393E" w14:textId="77777777">
        <w:trPr>
          <w:trHeight w:val="73"/>
        </w:trPr>
        <w:tc>
          <w:tcPr>
            <w:tcW w:w="5760" w:type="dxa"/>
            <w:gridSpan w:val="2"/>
            <w:vAlign w:val="bottom"/>
            <w:hideMark/>
          </w:tcPr>
          <w:p w14:paraId="00930F27" w14:textId="091CC474" w:rsidR="006C1B80" w:rsidRPr="00E75741" w:rsidRDefault="006C1B80" w:rsidP="006C1B8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1665" w:type="dxa"/>
            <w:vAlign w:val="bottom"/>
          </w:tcPr>
          <w:p w14:paraId="7132273F" w14:textId="1BE1B30E" w:rsidR="006C1B80" w:rsidRPr="00E75741" w:rsidRDefault="005C721A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24B8FA3A" w14:textId="685D90F0" w:rsidR="006C1B80" w:rsidRPr="00E75741" w:rsidRDefault="006C1B80" w:rsidP="006C1B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1,448</w:t>
            </w:r>
          </w:p>
        </w:tc>
      </w:tr>
    </w:tbl>
    <w:p w14:paraId="71DCDCF8" w14:textId="25A48530" w:rsidR="00B84B1A" w:rsidRPr="00E75741" w:rsidRDefault="00AB0D71" w:rsidP="00A77D86">
      <w:pPr>
        <w:tabs>
          <w:tab w:val="clear" w:pos="454"/>
          <w:tab w:val="clear" w:pos="68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0C4B5C">
        <w:rPr>
          <w:rFonts w:ascii="Angsana New" w:hAnsi="Angsana New"/>
          <w:b/>
          <w:bCs/>
          <w:sz w:val="32"/>
          <w:szCs w:val="32"/>
        </w:rPr>
        <w:t>2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B84B1A" w:rsidRPr="00DC36B7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9244A7F" w14:textId="77777777" w:rsidR="00782AF5" w:rsidRDefault="0051370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84B1A" w:rsidRPr="00E7574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375B9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82AF5">
        <w:rPr>
          <w:rFonts w:ascii="Angsana New" w:hAnsi="Angsana New" w:hint="cs"/>
          <w:sz w:val="32"/>
          <w:szCs w:val="32"/>
          <w:cs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คือ</w:t>
      </w:r>
      <w:r w:rsidR="00D91AA6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C37BD3" w:rsidRPr="00E75741">
        <w:rPr>
          <w:rFonts w:ascii="Angsana New" w:hAnsi="Angsana New"/>
          <w:sz w:val="32"/>
          <w:szCs w:val="32"/>
          <w:cs/>
        </w:rPr>
        <w:t>กลุ่มบริษัท</w:t>
      </w:r>
      <w:r w:rsidR="00B84B1A" w:rsidRPr="00E75741">
        <w:rPr>
          <w:rFonts w:ascii="Angsana New" w:hAnsi="Angsana New"/>
          <w:sz w:val="32"/>
          <w:szCs w:val="32"/>
          <w:cs/>
        </w:rPr>
        <w:t>และเสริมสร้างมูลค่าให้กับผู้ถือหุ้น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  <w:r w:rsidR="00782AF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11601EA" w14:textId="06EA0CB1" w:rsidR="00B84B1A" w:rsidRPr="00E75741" w:rsidRDefault="00B84B1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ณ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วันที่</w:t>
      </w:r>
      <w:r w:rsidR="00254738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2AF5">
        <w:rPr>
          <w:rFonts w:ascii="Angsana New" w:hAnsi="Angsana New"/>
          <w:sz w:val="32"/>
          <w:szCs w:val="32"/>
        </w:rPr>
        <w:t>2567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C25D4">
        <w:rPr>
          <w:rFonts w:ascii="Angsana New" w:hAnsi="Angsana New"/>
          <w:sz w:val="32"/>
          <w:szCs w:val="32"/>
        </w:rPr>
        <w:t xml:space="preserve"> 0.</w:t>
      </w:r>
      <w:r w:rsidR="00782AF5">
        <w:rPr>
          <w:rFonts w:ascii="Angsana New" w:hAnsi="Angsana New"/>
          <w:sz w:val="32"/>
          <w:szCs w:val="32"/>
        </w:rPr>
        <w:t>38</w:t>
      </w:r>
      <w:r w:rsidR="00D63361" w:rsidRPr="00E75741">
        <w:rPr>
          <w:rFonts w:ascii="Angsana New" w:hAnsi="Angsana New"/>
          <w:sz w:val="32"/>
          <w:szCs w:val="32"/>
        </w:rPr>
        <w:t>:1</w:t>
      </w:r>
      <w:r w:rsidR="0031572C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(</w:t>
      </w:r>
      <w:r w:rsidR="006C1B80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="006C1B80" w:rsidRPr="00E75741">
        <w:rPr>
          <w:rFonts w:ascii="Angsana New" w:hAnsi="Angsana New"/>
          <w:sz w:val="32"/>
          <w:szCs w:val="32"/>
        </w:rPr>
        <w:t>0.3</w:t>
      </w:r>
      <w:r w:rsidR="006C1B80">
        <w:rPr>
          <w:rFonts w:ascii="Angsana New" w:hAnsi="Angsana New" w:hint="cs"/>
          <w:sz w:val="32"/>
          <w:szCs w:val="32"/>
          <w:cs/>
        </w:rPr>
        <w:t>5</w:t>
      </w:r>
      <w:r w:rsidR="00951851" w:rsidRPr="00E75741">
        <w:rPr>
          <w:rFonts w:ascii="Angsana New" w:hAnsi="Angsana New"/>
          <w:sz w:val="32"/>
          <w:szCs w:val="32"/>
        </w:rPr>
        <w:t>:</w:t>
      </w:r>
      <w:r w:rsidRPr="00E75741">
        <w:rPr>
          <w:rFonts w:ascii="Angsana New" w:hAnsi="Angsana New"/>
          <w:sz w:val="32"/>
          <w:szCs w:val="32"/>
        </w:rPr>
        <w:t xml:space="preserve">1) </w:t>
      </w:r>
      <w:r w:rsidRPr="00E75741">
        <w:rPr>
          <w:rFonts w:ascii="Angsana New" w:hAnsi="Angsana New"/>
          <w:sz w:val="32"/>
          <w:szCs w:val="32"/>
          <w:cs/>
        </w:rPr>
        <w:t>และ</w:t>
      </w:r>
      <w:r w:rsidR="00782AF5">
        <w:rPr>
          <w:rFonts w:ascii="Angsana New" w:hAnsi="Angsana New"/>
          <w:sz w:val="32"/>
          <w:szCs w:val="32"/>
        </w:rPr>
        <w:t xml:space="preserve">                     </w:t>
      </w:r>
      <w:r w:rsidRPr="00E75741">
        <w:rPr>
          <w:rFonts w:ascii="Angsana New" w:hAnsi="Angsana New"/>
          <w:sz w:val="32"/>
          <w:szCs w:val="32"/>
          <w:cs/>
        </w:rPr>
        <w:t>เฉพาะบริษัท</w:t>
      </w:r>
      <w:r w:rsidR="009219A0" w:rsidRPr="00E75741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</w:t>
      </w:r>
      <w:r w:rsidR="00E25BD0" w:rsidRPr="00E75741">
        <w:rPr>
          <w:rFonts w:ascii="Angsana New" w:hAnsi="Angsana New" w:hint="cs"/>
          <w:sz w:val="32"/>
          <w:szCs w:val="32"/>
          <w:cs/>
        </w:rPr>
        <w:t xml:space="preserve">บ </w:t>
      </w:r>
      <w:r w:rsidR="005C25D4">
        <w:rPr>
          <w:rFonts w:ascii="Angsana New" w:hAnsi="Angsana New"/>
          <w:sz w:val="32"/>
          <w:szCs w:val="32"/>
        </w:rPr>
        <w:t>0.37</w:t>
      </w:r>
      <w:r w:rsidR="00D63361" w:rsidRPr="00E75741">
        <w:rPr>
          <w:rFonts w:ascii="Angsana New" w:hAnsi="Angsana New"/>
          <w:sz w:val="32"/>
          <w:szCs w:val="32"/>
        </w:rPr>
        <w:t>:1</w:t>
      </w:r>
      <w:r w:rsidR="00DB177B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(</w:t>
      </w:r>
      <w:r w:rsidR="006C1B80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="006C1B80" w:rsidRPr="00E75741">
        <w:rPr>
          <w:rFonts w:ascii="Angsana New" w:hAnsi="Angsana New"/>
          <w:sz w:val="32"/>
          <w:szCs w:val="32"/>
        </w:rPr>
        <w:t>0.3</w:t>
      </w:r>
      <w:r w:rsidR="006C1B80">
        <w:rPr>
          <w:rFonts w:ascii="Angsana New" w:hAnsi="Angsana New" w:hint="cs"/>
          <w:sz w:val="32"/>
          <w:szCs w:val="32"/>
          <w:cs/>
        </w:rPr>
        <w:t>5</w:t>
      </w:r>
      <w:r w:rsidR="00951851" w:rsidRPr="00E75741">
        <w:rPr>
          <w:rFonts w:ascii="Angsana New" w:hAnsi="Angsana New"/>
          <w:sz w:val="32"/>
          <w:szCs w:val="32"/>
        </w:rPr>
        <w:t>:</w:t>
      </w:r>
      <w:r w:rsidRPr="00E75741">
        <w:rPr>
          <w:rFonts w:ascii="Angsana New" w:hAnsi="Angsana New"/>
          <w:sz w:val="32"/>
          <w:szCs w:val="32"/>
        </w:rPr>
        <w:t>1)</w:t>
      </w:r>
    </w:p>
    <w:p w14:paraId="44EB0BF8" w14:textId="77777777" w:rsidR="00782AF5" w:rsidRDefault="0078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545689" w14:textId="614F93EE" w:rsidR="00C66BB9" w:rsidRPr="00E75741" w:rsidRDefault="00C66BB9" w:rsidP="00C66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0C4B5C">
        <w:rPr>
          <w:rFonts w:ascii="Angsana New" w:hAnsi="Angsana New"/>
          <w:b/>
          <w:bCs/>
          <w:sz w:val="32"/>
          <w:szCs w:val="32"/>
        </w:rPr>
        <w:t>3</w:t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5741">
        <w:rPr>
          <w:rFonts w:ascii="Angsana New" w:hAnsi="Angsana New" w:hint="cs"/>
          <w:b/>
          <w:bCs/>
          <w:sz w:val="32"/>
          <w:szCs w:val="32"/>
        </w:rPr>
        <w:tab/>
      </w:r>
      <w:r w:rsidRPr="00DA1E2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F88DDBF" w14:textId="07183C04" w:rsidR="00BE10CA" w:rsidRPr="00BE10CA" w:rsidRDefault="00BE10CA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E10CA">
        <w:rPr>
          <w:rFonts w:ascii="Angsana New" w:hAnsi="Angsana New"/>
          <w:sz w:val="32"/>
          <w:szCs w:val="32"/>
          <w:cs/>
        </w:rPr>
        <w:t>เมื่อวันที่</w:t>
      </w:r>
      <w:r w:rsidRPr="00BE10CA">
        <w:rPr>
          <w:rFonts w:ascii="Angsana New" w:hAnsi="Angsana New"/>
          <w:sz w:val="32"/>
          <w:szCs w:val="32"/>
        </w:rPr>
        <w:t xml:space="preserve"> 26 </w:t>
      </w:r>
      <w:r w:rsidRPr="00BE10CA">
        <w:rPr>
          <w:rFonts w:ascii="Angsana New" w:hAnsi="Angsana New"/>
          <w:sz w:val="32"/>
          <w:szCs w:val="32"/>
          <w:cs/>
        </w:rPr>
        <w:t>กุมภาพันธ์</w:t>
      </w:r>
      <w:r w:rsidRPr="00BE10CA">
        <w:rPr>
          <w:rFonts w:ascii="Angsana New" w:hAnsi="Angsana New"/>
          <w:sz w:val="32"/>
          <w:szCs w:val="32"/>
        </w:rPr>
        <w:t xml:space="preserve"> 2568 </w:t>
      </w:r>
      <w:r w:rsidRPr="00BE10C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ที่ประชุมคณะกรรมการของบริษัทฯมีมติอนุมัติการจ่ายเงินปันผลประจำปี </w:t>
      </w:r>
      <w:r w:rsidRPr="00BE10CA">
        <w:rPr>
          <w:rFonts w:ascii="Angsana New" w:hAnsi="Angsana New"/>
          <w:sz w:val="32"/>
          <w:szCs w:val="32"/>
        </w:rPr>
        <w:t xml:space="preserve">2567 </w:t>
      </w:r>
      <w:r w:rsidRPr="00BE10CA">
        <w:rPr>
          <w:rFonts w:ascii="Angsana New" w:hAnsi="Angsana New"/>
          <w:sz w:val="32"/>
          <w:szCs w:val="32"/>
          <w:cs/>
        </w:rPr>
        <w:t>ในอัตรา</w:t>
      </w:r>
      <w:r w:rsidRPr="00BE10CA">
        <w:rPr>
          <w:rFonts w:ascii="Angsana New" w:hAnsi="Angsana New"/>
          <w:sz w:val="32"/>
          <w:szCs w:val="32"/>
        </w:rPr>
        <w:t> </w:t>
      </w:r>
      <w:r w:rsidR="007903E4">
        <w:rPr>
          <w:rFonts w:ascii="Angsana New" w:hAnsi="Angsana New"/>
          <w:sz w:val="32"/>
          <w:szCs w:val="32"/>
        </w:rPr>
        <w:t>0.18</w:t>
      </w:r>
      <w:r w:rsidRPr="00BE10CA">
        <w:rPr>
          <w:rFonts w:ascii="Angsana New" w:hAnsi="Angsana New"/>
          <w:sz w:val="32"/>
          <w:szCs w:val="32"/>
        </w:rPr>
        <w:t xml:space="preserve"> </w:t>
      </w:r>
      <w:r w:rsidRPr="00BE10CA">
        <w:rPr>
          <w:rFonts w:ascii="Angsana New" w:hAnsi="Angsana New"/>
          <w:sz w:val="32"/>
          <w:szCs w:val="32"/>
          <w:cs/>
        </w:rPr>
        <w:t>บาทต่อหุ้น คิดเป็นจำนวนรวม</w:t>
      </w:r>
      <w:r w:rsidRPr="00BE10CA">
        <w:rPr>
          <w:rFonts w:ascii="Angsana New" w:hAnsi="Angsana New"/>
          <w:sz w:val="32"/>
          <w:szCs w:val="32"/>
        </w:rPr>
        <w:t> </w:t>
      </w:r>
      <w:r w:rsidR="005B72F7">
        <w:rPr>
          <w:rFonts w:ascii="Angsana New" w:hAnsi="Angsana New"/>
          <w:sz w:val="32"/>
          <w:szCs w:val="32"/>
        </w:rPr>
        <w:t>133.7</w:t>
      </w:r>
      <w:r w:rsidRPr="00BE10CA">
        <w:rPr>
          <w:rFonts w:ascii="Angsana New" w:hAnsi="Angsana New"/>
          <w:sz w:val="32"/>
          <w:szCs w:val="32"/>
        </w:rPr>
        <w:t xml:space="preserve"> </w:t>
      </w:r>
      <w:r w:rsidRPr="00BE10CA">
        <w:rPr>
          <w:rFonts w:ascii="Angsana New" w:hAnsi="Angsana New"/>
          <w:sz w:val="32"/>
          <w:szCs w:val="32"/>
          <w:cs/>
        </w:rPr>
        <w:t>ล้านบาท โดยกำหนดจ่ายเงินปันผลในวันที่</w:t>
      </w:r>
      <w:r w:rsidR="005B72F7">
        <w:rPr>
          <w:rFonts w:ascii="Angsana New" w:hAnsi="Angsana New"/>
          <w:sz w:val="32"/>
          <w:szCs w:val="32"/>
        </w:rPr>
        <w:t xml:space="preserve">         20</w:t>
      </w:r>
      <w:r w:rsidR="007903E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7903E4">
        <w:rPr>
          <w:rFonts w:ascii="Angsana New" w:hAnsi="Angsana New"/>
          <w:sz w:val="32"/>
          <w:szCs w:val="32"/>
        </w:rPr>
        <w:t xml:space="preserve"> 2568</w:t>
      </w:r>
    </w:p>
    <w:p w14:paraId="3B4C4D4B" w14:textId="4C5A4EAB" w:rsidR="00B84B1A" w:rsidRPr="00E75741" w:rsidRDefault="00C66BB9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0C4B5C">
        <w:rPr>
          <w:rFonts w:ascii="Angsana New" w:hAnsi="Angsana New"/>
          <w:b/>
          <w:bCs/>
          <w:sz w:val="32"/>
          <w:szCs w:val="32"/>
        </w:rPr>
        <w:t>4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93E10D5" w14:textId="3E9AFBF5" w:rsidR="0045270B" w:rsidRPr="0013714A" w:rsidRDefault="00513703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66044D" w:rsidRPr="0066044D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66044D">
        <w:rPr>
          <w:rFonts w:ascii="Angsana New" w:hAnsi="Angsana New"/>
          <w:sz w:val="32"/>
          <w:szCs w:val="32"/>
        </w:rPr>
        <w:t>26</w:t>
      </w:r>
      <w:r w:rsidR="0066044D" w:rsidRPr="0066044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66044D">
        <w:rPr>
          <w:rFonts w:ascii="Angsana New" w:hAnsi="Angsana New"/>
          <w:sz w:val="32"/>
          <w:szCs w:val="32"/>
        </w:rPr>
        <w:t>2568</w:t>
      </w:r>
      <w:r w:rsidR="0066044D" w:rsidRPr="0066044D">
        <w:rPr>
          <w:rFonts w:ascii="Angsana New" w:hAnsi="Angsana New"/>
          <w:sz w:val="32"/>
          <w:szCs w:val="32"/>
          <w:cs/>
        </w:rPr>
        <w:t xml:space="preserve"> 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  <w:cs/>
        </w:rPr>
        <w:t>ยกเว้น รายการเปิดเผยเพิ่มเติมเกี่ยวกับยอดรวมของการซื้อและยอดรวมของการขายหลักทรัพย์จดทะเบียนที่กล่าวไว้</w:t>
      </w:r>
      <w:r w:rsidR="00D97539">
        <w:rPr>
          <w:rFonts w:ascii="Angsana New" w:hAnsi="Angsana New"/>
          <w:color w:val="2F5496" w:themeColor="accent1" w:themeShade="BF"/>
          <w:sz w:val="32"/>
          <w:szCs w:val="32"/>
        </w:rPr>
        <w:t xml:space="preserve">         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  <w:cs/>
        </w:rPr>
        <w:t xml:space="preserve">ในหมายเหตุประกอบงบการเงินข้อ 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</w:rPr>
        <w:t>10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  <w:cs/>
        </w:rPr>
        <w:t xml:space="preserve"> ได้รับอนุมัติให้ออกโดยกรรมการผู้มีอำนาจของบริษัทฯ เมื่อวันที่ </w:t>
      </w:r>
      <w:r w:rsidR="00D97539">
        <w:rPr>
          <w:rFonts w:ascii="Angsana New" w:hAnsi="Angsana New"/>
          <w:color w:val="2F5496" w:themeColor="accent1" w:themeShade="BF"/>
          <w:sz w:val="32"/>
          <w:szCs w:val="32"/>
        </w:rPr>
        <w:t xml:space="preserve">   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</w:rPr>
        <w:t>21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  <w:cs/>
        </w:rPr>
        <w:t xml:space="preserve"> เมษายน </w:t>
      </w:r>
      <w:r w:rsidR="0066044D" w:rsidRPr="00791321">
        <w:rPr>
          <w:rFonts w:ascii="Angsana New" w:hAnsi="Angsana New"/>
          <w:color w:val="2F5496" w:themeColor="accent1" w:themeShade="BF"/>
          <w:sz w:val="32"/>
          <w:szCs w:val="32"/>
        </w:rPr>
        <w:t>2568</w:t>
      </w:r>
    </w:p>
    <w:sectPr w:rsidR="0045270B" w:rsidRPr="0013714A" w:rsidSect="00470854">
      <w:footerReference w:type="default" r:id="rId11"/>
      <w:pgSz w:w="11909" w:h="16834" w:code="9"/>
      <w:pgMar w:top="1296" w:right="1080" w:bottom="1080" w:left="1296" w:header="720" w:footer="5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149E2" w14:textId="77777777" w:rsidR="005A7C6C" w:rsidRDefault="005A7C6C">
      <w:r>
        <w:separator/>
      </w:r>
    </w:p>
  </w:endnote>
  <w:endnote w:type="continuationSeparator" w:id="0">
    <w:p w14:paraId="4995C2A7" w14:textId="77777777" w:rsidR="005A7C6C" w:rsidRDefault="005A7C6C">
      <w:r>
        <w:continuationSeparator/>
      </w:r>
    </w:p>
  </w:endnote>
  <w:endnote w:type="continuationNotice" w:id="1">
    <w:p w14:paraId="2CA15703" w14:textId="77777777" w:rsidR="005A7C6C" w:rsidRDefault="005A7C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13C3F" w14:textId="77777777" w:rsidR="0026080B" w:rsidRPr="00C84CAE" w:rsidRDefault="0026080B">
    <w:pPr>
      <w:pStyle w:val="Footer"/>
      <w:jc w:val="right"/>
      <w:rPr>
        <w:rFonts w:ascii="Angsana New" w:hAnsi="Angsana New"/>
        <w:sz w:val="32"/>
        <w:szCs w:val="32"/>
      </w:rPr>
    </w:pPr>
    <w:r w:rsidRPr="00C84CAE">
      <w:rPr>
        <w:rFonts w:ascii="Angsana New" w:hAnsi="Angsana New"/>
        <w:sz w:val="32"/>
        <w:szCs w:val="32"/>
      </w:rPr>
      <w:fldChar w:fldCharType="begin"/>
    </w:r>
    <w:r w:rsidRPr="00C84CAE">
      <w:rPr>
        <w:rFonts w:ascii="Angsana New" w:hAnsi="Angsana New"/>
        <w:sz w:val="32"/>
        <w:szCs w:val="32"/>
      </w:rPr>
      <w:instrText xml:space="preserve"> PAGE   \* MERGEFORMAT </w:instrText>
    </w:r>
    <w:r w:rsidRPr="00C84CA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>
      <w:rPr>
        <w:rFonts w:ascii="Angsana New" w:hAnsi="Angsana New"/>
        <w:noProof/>
        <w:sz w:val="32"/>
        <w:szCs w:val="32"/>
      </w:rPr>
      <w:t>2</w:t>
    </w:r>
    <w:r w:rsidRPr="00C84CAE">
      <w:rPr>
        <w:rFonts w:ascii="Angsana New" w:hAnsi="Angsana New"/>
        <w:noProof/>
        <w:sz w:val="32"/>
        <w:szCs w:val="32"/>
      </w:rPr>
      <w:fldChar w:fldCharType="end"/>
    </w:r>
  </w:p>
  <w:p w14:paraId="4F711FCB" w14:textId="77777777" w:rsidR="0026080B" w:rsidRPr="00F76BA0" w:rsidRDefault="0026080B" w:rsidP="00C84CAE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F1C72" w14:textId="77777777" w:rsidR="005A7C6C" w:rsidRDefault="005A7C6C">
      <w:r>
        <w:separator/>
      </w:r>
    </w:p>
  </w:footnote>
  <w:footnote w:type="continuationSeparator" w:id="0">
    <w:p w14:paraId="51CE7C4A" w14:textId="77777777" w:rsidR="005A7C6C" w:rsidRDefault="005A7C6C">
      <w:r>
        <w:continuationSeparator/>
      </w:r>
    </w:p>
  </w:footnote>
  <w:footnote w:type="continuationNotice" w:id="1">
    <w:p w14:paraId="30A1DCD4" w14:textId="77777777" w:rsidR="005A7C6C" w:rsidRDefault="005A7C6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3B93FA5"/>
    <w:multiLevelType w:val="hybridMultilevel"/>
    <w:tmpl w:val="FD96237A"/>
    <w:lvl w:ilvl="0" w:tplc="9612D8FC">
      <w:start w:val="4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444C7"/>
    <w:multiLevelType w:val="hybridMultilevel"/>
    <w:tmpl w:val="37A4F8A2"/>
    <w:lvl w:ilvl="0" w:tplc="48E60BD4">
      <w:start w:val="34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1842577278">
    <w:abstractNumId w:val="6"/>
  </w:num>
  <w:num w:numId="2" w16cid:durableId="167253249">
    <w:abstractNumId w:val="5"/>
  </w:num>
  <w:num w:numId="3" w16cid:durableId="1013216707">
    <w:abstractNumId w:val="9"/>
  </w:num>
  <w:num w:numId="4" w16cid:durableId="615138889">
    <w:abstractNumId w:val="7"/>
  </w:num>
  <w:num w:numId="5" w16cid:durableId="685447697">
    <w:abstractNumId w:val="8"/>
  </w:num>
  <w:num w:numId="6" w16cid:durableId="1257324761">
    <w:abstractNumId w:val="3"/>
  </w:num>
  <w:num w:numId="7" w16cid:durableId="2131431087">
    <w:abstractNumId w:val="2"/>
  </w:num>
  <w:num w:numId="8" w16cid:durableId="1451630137">
    <w:abstractNumId w:val="0"/>
  </w:num>
  <w:num w:numId="9" w16cid:durableId="380401068">
    <w:abstractNumId w:val="1"/>
  </w:num>
  <w:num w:numId="10" w16cid:durableId="1291520122">
    <w:abstractNumId w:val="4"/>
  </w:num>
  <w:num w:numId="11" w16cid:durableId="98646684">
    <w:abstractNumId w:val="13"/>
  </w:num>
  <w:num w:numId="12" w16cid:durableId="323976993">
    <w:abstractNumId w:val="11"/>
  </w:num>
  <w:num w:numId="13" w16cid:durableId="744374187">
    <w:abstractNumId w:val="20"/>
  </w:num>
  <w:num w:numId="14" w16cid:durableId="305085257">
    <w:abstractNumId w:val="12"/>
  </w:num>
  <w:num w:numId="15" w16cid:durableId="110252351">
    <w:abstractNumId w:val="15"/>
  </w:num>
  <w:num w:numId="16" w16cid:durableId="8172343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530992">
    <w:abstractNumId w:val="10"/>
  </w:num>
  <w:num w:numId="18" w16cid:durableId="449013598">
    <w:abstractNumId w:val="21"/>
  </w:num>
  <w:num w:numId="19" w16cid:durableId="612593455">
    <w:abstractNumId w:val="18"/>
  </w:num>
  <w:num w:numId="20" w16cid:durableId="1664818079">
    <w:abstractNumId w:val="17"/>
  </w:num>
  <w:num w:numId="21" w16cid:durableId="310981460">
    <w:abstractNumId w:val="12"/>
  </w:num>
  <w:num w:numId="22" w16cid:durableId="1479225168">
    <w:abstractNumId w:val="12"/>
  </w:num>
  <w:num w:numId="23" w16cid:durableId="332807702">
    <w:abstractNumId w:val="12"/>
  </w:num>
  <w:num w:numId="24" w16cid:durableId="1419474320">
    <w:abstractNumId w:val="12"/>
  </w:num>
  <w:num w:numId="25" w16cid:durableId="1753233603">
    <w:abstractNumId w:val="14"/>
  </w:num>
  <w:num w:numId="26" w16cid:durableId="1580826471">
    <w:abstractNumId w:val="12"/>
  </w:num>
  <w:num w:numId="27" w16cid:durableId="135476335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25"/>
    <w:rsid w:val="00000079"/>
    <w:rsid w:val="000006B5"/>
    <w:rsid w:val="000014A0"/>
    <w:rsid w:val="00001846"/>
    <w:rsid w:val="00001B13"/>
    <w:rsid w:val="00001B35"/>
    <w:rsid w:val="000022E7"/>
    <w:rsid w:val="00002367"/>
    <w:rsid w:val="000027EC"/>
    <w:rsid w:val="00002AC6"/>
    <w:rsid w:val="00003635"/>
    <w:rsid w:val="00003A90"/>
    <w:rsid w:val="00003DA8"/>
    <w:rsid w:val="00003E4E"/>
    <w:rsid w:val="000042A8"/>
    <w:rsid w:val="000042FF"/>
    <w:rsid w:val="00004BCE"/>
    <w:rsid w:val="00004EC5"/>
    <w:rsid w:val="000050E6"/>
    <w:rsid w:val="0000584E"/>
    <w:rsid w:val="000060BF"/>
    <w:rsid w:val="000060FE"/>
    <w:rsid w:val="000064BC"/>
    <w:rsid w:val="00006630"/>
    <w:rsid w:val="00006950"/>
    <w:rsid w:val="00006AD1"/>
    <w:rsid w:val="00007014"/>
    <w:rsid w:val="00007288"/>
    <w:rsid w:val="000074C6"/>
    <w:rsid w:val="0000761C"/>
    <w:rsid w:val="000077D4"/>
    <w:rsid w:val="0000791E"/>
    <w:rsid w:val="0000792B"/>
    <w:rsid w:val="00007AC1"/>
    <w:rsid w:val="0001015E"/>
    <w:rsid w:val="00010332"/>
    <w:rsid w:val="000113D7"/>
    <w:rsid w:val="00011506"/>
    <w:rsid w:val="000125D5"/>
    <w:rsid w:val="000127FD"/>
    <w:rsid w:val="00012A6B"/>
    <w:rsid w:val="00012F08"/>
    <w:rsid w:val="00013227"/>
    <w:rsid w:val="0001353E"/>
    <w:rsid w:val="000135F3"/>
    <w:rsid w:val="00013701"/>
    <w:rsid w:val="0001375B"/>
    <w:rsid w:val="00013E20"/>
    <w:rsid w:val="00014234"/>
    <w:rsid w:val="00014451"/>
    <w:rsid w:val="0001457C"/>
    <w:rsid w:val="00014A93"/>
    <w:rsid w:val="000172AF"/>
    <w:rsid w:val="00017397"/>
    <w:rsid w:val="0001741B"/>
    <w:rsid w:val="00017AFF"/>
    <w:rsid w:val="00017BD6"/>
    <w:rsid w:val="00017EC9"/>
    <w:rsid w:val="0002006D"/>
    <w:rsid w:val="000202E4"/>
    <w:rsid w:val="00020337"/>
    <w:rsid w:val="00020737"/>
    <w:rsid w:val="00021875"/>
    <w:rsid w:val="00021A44"/>
    <w:rsid w:val="00021BE9"/>
    <w:rsid w:val="00021C19"/>
    <w:rsid w:val="00022672"/>
    <w:rsid w:val="00022B04"/>
    <w:rsid w:val="00022C73"/>
    <w:rsid w:val="00022E7B"/>
    <w:rsid w:val="000230E7"/>
    <w:rsid w:val="000233DA"/>
    <w:rsid w:val="000234F8"/>
    <w:rsid w:val="00023599"/>
    <w:rsid w:val="000238FC"/>
    <w:rsid w:val="0002398C"/>
    <w:rsid w:val="00023B97"/>
    <w:rsid w:val="00023D63"/>
    <w:rsid w:val="00024345"/>
    <w:rsid w:val="000243C5"/>
    <w:rsid w:val="00024AEE"/>
    <w:rsid w:val="00024C7B"/>
    <w:rsid w:val="00024D98"/>
    <w:rsid w:val="00024FF2"/>
    <w:rsid w:val="000256D2"/>
    <w:rsid w:val="00025ABC"/>
    <w:rsid w:val="00025FCB"/>
    <w:rsid w:val="0002608E"/>
    <w:rsid w:val="00026262"/>
    <w:rsid w:val="0002682B"/>
    <w:rsid w:val="0002688C"/>
    <w:rsid w:val="00026972"/>
    <w:rsid w:val="0002701E"/>
    <w:rsid w:val="000276E2"/>
    <w:rsid w:val="000301DF"/>
    <w:rsid w:val="000304B3"/>
    <w:rsid w:val="000304E3"/>
    <w:rsid w:val="000310D4"/>
    <w:rsid w:val="0003112B"/>
    <w:rsid w:val="000318EC"/>
    <w:rsid w:val="00031F58"/>
    <w:rsid w:val="0003219D"/>
    <w:rsid w:val="000324C7"/>
    <w:rsid w:val="000328FA"/>
    <w:rsid w:val="00032BB8"/>
    <w:rsid w:val="00032BEA"/>
    <w:rsid w:val="000330D1"/>
    <w:rsid w:val="00033450"/>
    <w:rsid w:val="0003360F"/>
    <w:rsid w:val="0003391A"/>
    <w:rsid w:val="00034338"/>
    <w:rsid w:val="0003517C"/>
    <w:rsid w:val="0003562F"/>
    <w:rsid w:val="0003566A"/>
    <w:rsid w:val="00035756"/>
    <w:rsid w:val="00035771"/>
    <w:rsid w:val="00035B17"/>
    <w:rsid w:val="00035B18"/>
    <w:rsid w:val="00035C17"/>
    <w:rsid w:val="00035CEE"/>
    <w:rsid w:val="00035D4D"/>
    <w:rsid w:val="00035D99"/>
    <w:rsid w:val="0003751C"/>
    <w:rsid w:val="0003767A"/>
    <w:rsid w:val="00037AD9"/>
    <w:rsid w:val="00040470"/>
    <w:rsid w:val="000404C4"/>
    <w:rsid w:val="00040565"/>
    <w:rsid w:val="00040574"/>
    <w:rsid w:val="000405A7"/>
    <w:rsid w:val="00040C65"/>
    <w:rsid w:val="00040D27"/>
    <w:rsid w:val="00040E68"/>
    <w:rsid w:val="00040F3D"/>
    <w:rsid w:val="00040FA0"/>
    <w:rsid w:val="000413BF"/>
    <w:rsid w:val="0004154A"/>
    <w:rsid w:val="00041AED"/>
    <w:rsid w:val="00041C98"/>
    <w:rsid w:val="00041DA2"/>
    <w:rsid w:val="00042F16"/>
    <w:rsid w:val="00043338"/>
    <w:rsid w:val="000434E4"/>
    <w:rsid w:val="0004367D"/>
    <w:rsid w:val="000439B6"/>
    <w:rsid w:val="00043A78"/>
    <w:rsid w:val="00043FAD"/>
    <w:rsid w:val="00044134"/>
    <w:rsid w:val="00044449"/>
    <w:rsid w:val="00044665"/>
    <w:rsid w:val="00044DB0"/>
    <w:rsid w:val="00045474"/>
    <w:rsid w:val="00045638"/>
    <w:rsid w:val="00045A3A"/>
    <w:rsid w:val="00046155"/>
    <w:rsid w:val="0004658A"/>
    <w:rsid w:val="00046CCF"/>
    <w:rsid w:val="00046E8B"/>
    <w:rsid w:val="00047751"/>
    <w:rsid w:val="00047875"/>
    <w:rsid w:val="000502C8"/>
    <w:rsid w:val="00050637"/>
    <w:rsid w:val="000506CC"/>
    <w:rsid w:val="00050792"/>
    <w:rsid w:val="000517C4"/>
    <w:rsid w:val="00051821"/>
    <w:rsid w:val="00051A05"/>
    <w:rsid w:val="00051B08"/>
    <w:rsid w:val="00051D9C"/>
    <w:rsid w:val="0005251B"/>
    <w:rsid w:val="00052743"/>
    <w:rsid w:val="00052D3F"/>
    <w:rsid w:val="00052E56"/>
    <w:rsid w:val="00052E86"/>
    <w:rsid w:val="00052F6C"/>
    <w:rsid w:val="00054A7A"/>
    <w:rsid w:val="00054B09"/>
    <w:rsid w:val="00054E0B"/>
    <w:rsid w:val="00055093"/>
    <w:rsid w:val="00055834"/>
    <w:rsid w:val="0005591A"/>
    <w:rsid w:val="00055C59"/>
    <w:rsid w:val="0005620A"/>
    <w:rsid w:val="000569E6"/>
    <w:rsid w:val="00056A06"/>
    <w:rsid w:val="00056D1F"/>
    <w:rsid w:val="0005749C"/>
    <w:rsid w:val="00057524"/>
    <w:rsid w:val="000576DF"/>
    <w:rsid w:val="000577C1"/>
    <w:rsid w:val="00057AFA"/>
    <w:rsid w:val="00057C56"/>
    <w:rsid w:val="00057E94"/>
    <w:rsid w:val="00057EC1"/>
    <w:rsid w:val="0006088C"/>
    <w:rsid w:val="000608F6"/>
    <w:rsid w:val="0006111D"/>
    <w:rsid w:val="00061208"/>
    <w:rsid w:val="00061EE6"/>
    <w:rsid w:val="0006286B"/>
    <w:rsid w:val="000632EC"/>
    <w:rsid w:val="000636D2"/>
    <w:rsid w:val="00063E0F"/>
    <w:rsid w:val="0006400F"/>
    <w:rsid w:val="000644B1"/>
    <w:rsid w:val="00064706"/>
    <w:rsid w:val="0006479F"/>
    <w:rsid w:val="00064A07"/>
    <w:rsid w:val="00065C46"/>
    <w:rsid w:val="0006616C"/>
    <w:rsid w:val="00066865"/>
    <w:rsid w:val="000668BE"/>
    <w:rsid w:val="00066973"/>
    <w:rsid w:val="000669B1"/>
    <w:rsid w:val="00066B88"/>
    <w:rsid w:val="00066F48"/>
    <w:rsid w:val="00067071"/>
    <w:rsid w:val="00067495"/>
    <w:rsid w:val="000674E8"/>
    <w:rsid w:val="00067523"/>
    <w:rsid w:val="00067C1F"/>
    <w:rsid w:val="000702EE"/>
    <w:rsid w:val="00070517"/>
    <w:rsid w:val="00070CB5"/>
    <w:rsid w:val="00070F83"/>
    <w:rsid w:val="00071580"/>
    <w:rsid w:val="000715AD"/>
    <w:rsid w:val="00071923"/>
    <w:rsid w:val="00071BB0"/>
    <w:rsid w:val="0007223F"/>
    <w:rsid w:val="00072485"/>
    <w:rsid w:val="00072553"/>
    <w:rsid w:val="0007309F"/>
    <w:rsid w:val="0007442F"/>
    <w:rsid w:val="00074BF3"/>
    <w:rsid w:val="0007514B"/>
    <w:rsid w:val="00075471"/>
    <w:rsid w:val="0007569D"/>
    <w:rsid w:val="00075D88"/>
    <w:rsid w:val="00075D97"/>
    <w:rsid w:val="0007605E"/>
    <w:rsid w:val="000760BF"/>
    <w:rsid w:val="000769C0"/>
    <w:rsid w:val="00076BBA"/>
    <w:rsid w:val="00076E22"/>
    <w:rsid w:val="000770B7"/>
    <w:rsid w:val="0007714D"/>
    <w:rsid w:val="00077429"/>
    <w:rsid w:val="000774F1"/>
    <w:rsid w:val="00080197"/>
    <w:rsid w:val="00080818"/>
    <w:rsid w:val="00080AF0"/>
    <w:rsid w:val="00081941"/>
    <w:rsid w:val="000819FB"/>
    <w:rsid w:val="000828A6"/>
    <w:rsid w:val="00082EB6"/>
    <w:rsid w:val="000847B2"/>
    <w:rsid w:val="00084B24"/>
    <w:rsid w:val="000855A0"/>
    <w:rsid w:val="00085769"/>
    <w:rsid w:val="000859BB"/>
    <w:rsid w:val="00085C31"/>
    <w:rsid w:val="00085CD2"/>
    <w:rsid w:val="00085D01"/>
    <w:rsid w:val="00085FC3"/>
    <w:rsid w:val="00085FDC"/>
    <w:rsid w:val="000865A9"/>
    <w:rsid w:val="000865AB"/>
    <w:rsid w:val="000867AC"/>
    <w:rsid w:val="00086928"/>
    <w:rsid w:val="00087724"/>
    <w:rsid w:val="00087C35"/>
    <w:rsid w:val="00087EDF"/>
    <w:rsid w:val="0009020E"/>
    <w:rsid w:val="0009071B"/>
    <w:rsid w:val="00090A4B"/>
    <w:rsid w:val="00090C10"/>
    <w:rsid w:val="00090E2A"/>
    <w:rsid w:val="00090F3C"/>
    <w:rsid w:val="0009100D"/>
    <w:rsid w:val="0009127C"/>
    <w:rsid w:val="00091301"/>
    <w:rsid w:val="0009154F"/>
    <w:rsid w:val="000917D9"/>
    <w:rsid w:val="00091D00"/>
    <w:rsid w:val="00091D3D"/>
    <w:rsid w:val="00091F94"/>
    <w:rsid w:val="0009223D"/>
    <w:rsid w:val="00092F3F"/>
    <w:rsid w:val="00092FF6"/>
    <w:rsid w:val="00093214"/>
    <w:rsid w:val="00093658"/>
    <w:rsid w:val="0009366A"/>
    <w:rsid w:val="0009376D"/>
    <w:rsid w:val="00094BB0"/>
    <w:rsid w:val="00094ED3"/>
    <w:rsid w:val="000958F4"/>
    <w:rsid w:val="000959E7"/>
    <w:rsid w:val="00096493"/>
    <w:rsid w:val="00096596"/>
    <w:rsid w:val="000965B1"/>
    <w:rsid w:val="0009660C"/>
    <w:rsid w:val="00096A85"/>
    <w:rsid w:val="000979AA"/>
    <w:rsid w:val="000979E7"/>
    <w:rsid w:val="00097D24"/>
    <w:rsid w:val="00097FA7"/>
    <w:rsid w:val="000A01E1"/>
    <w:rsid w:val="000A0495"/>
    <w:rsid w:val="000A0583"/>
    <w:rsid w:val="000A0D95"/>
    <w:rsid w:val="000A1169"/>
    <w:rsid w:val="000A127A"/>
    <w:rsid w:val="000A1783"/>
    <w:rsid w:val="000A1B3F"/>
    <w:rsid w:val="000A1C41"/>
    <w:rsid w:val="000A1E3F"/>
    <w:rsid w:val="000A1EFA"/>
    <w:rsid w:val="000A282C"/>
    <w:rsid w:val="000A2A64"/>
    <w:rsid w:val="000A2C89"/>
    <w:rsid w:val="000A2EB2"/>
    <w:rsid w:val="000A316C"/>
    <w:rsid w:val="000A33CE"/>
    <w:rsid w:val="000A3B29"/>
    <w:rsid w:val="000A4126"/>
    <w:rsid w:val="000A420E"/>
    <w:rsid w:val="000A4297"/>
    <w:rsid w:val="000A4369"/>
    <w:rsid w:val="000A46D2"/>
    <w:rsid w:val="000A4A59"/>
    <w:rsid w:val="000A591F"/>
    <w:rsid w:val="000A61AE"/>
    <w:rsid w:val="000A642C"/>
    <w:rsid w:val="000A64CF"/>
    <w:rsid w:val="000A66EF"/>
    <w:rsid w:val="000A6781"/>
    <w:rsid w:val="000A67D9"/>
    <w:rsid w:val="000A6CD8"/>
    <w:rsid w:val="000A6D43"/>
    <w:rsid w:val="000A7862"/>
    <w:rsid w:val="000A7AFB"/>
    <w:rsid w:val="000A7B89"/>
    <w:rsid w:val="000A7F7D"/>
    <w:rsid w:val="000B03FD"/>
    <w:rsid w:val="000B07FA"/>
    <w:rsid w:val="000B0A02"/>
    <w:rsid w:val="000B0AAB"/>
    <w:rsid w:val="000B0BC6"/>
    <w:rsid w:val="000B108F"/>
    <w:rsid w:val="000B11CF"/>
    <w:rsid w:val="000B1241"/>
    <w:rsid w:val="000B134D"/>
    <w:rsid w:val="000B1566"/>
    <w:rsid w:val="000B1B11"/>
    <w:rsid w:val="000B1E66"/>
    <w:rsid w:val="000B2480"/>
    <w:rsid w:val="000B3918"/>
    <w:rsid w:val="000B3CA2"/>
    <w:rsid w:val="000B3E93"/>
    <w:rsid w:val="000B418F"/>
    <w:rsid w:val="000B4426"/>
    <w:rsid w:val="000B4840"/>
    <w:rsid w:val="000B4951"/>
    <w:rsid w:val="000B4EA1"/>
    <w:rsid w:val="000B5AEA"/>
    <w:rsid w:val="000B5B49"/>
    <w:rsid w:val="000B5EA8"/>
    <w:rsid w:val="000B6345"/>
    <w:rsid w:val="000B674A"/>
    <w:rsid w:val="000B6833"/>
    <w:rsid w:val="000B6B6D"/>
    <w:rsid w:val="000B71E3"/>
    <w:rsid w:val="000B7291"/>
    <w:rsid w:val="000C05C9"/>
    <w:rsid w:val="000C0EAB"/>
    <w:rsid w:val="000C12E1"/>
    <w:rsid w:val="000C12F6"/>
    <w:rsid w:val="000C1C81"/>
    <w:rsid w:val="000C2135"/>
    <w:rsid w:val="000C233F"/>
    <w:rsid w:val="000C28B0"/>
    <w:rsid w:val="000C2EE3"/>
    <w:rsid w:val="000C30C9"/>
    <w:rsid w:val="000C38CC"/>
    <w:rsid w:val="000C3A38"/>
    <w:rsid w:val="000C3FAD"/>
    <w:rsid w:val="000C41E1"/>
    <w:rsid w:val="000C4A9A"/>
    <w:rsid w:val="000C4B5C"/>
    <w:rsid w:val="000C5274"/>
    <w:rsid w:val="000C5539"/>
    <w:rsid w:val="000C6299"/>
    <w:rsid w:val="000C6331"/>
    <w:rsid w:val="000C63A7"/>
    <w:rsid w:val="000C702C"/>
    <w:rsid w:val="000C717F"/>
    <w:rsid w:val="000C761F"/>
    <w:rsid w:val="000C7BA1"/>
    <w:rsid w:val="000D0D4E"/>
    <w:rsid w:val="000D0F30"/>
    <w:rsid w:val="000D14D1"/>
    <w:rsid w:val="000D16D7"/>
    <w:rsid w:val="000D18E1"/>
    <w:rsid w:val="000D1CC3"/>
    <w:rsid w:val="000D1D37"/>
    <w:rsid w:val="000D1D9B"/>
    <w:rsid w:val="000D2121"/>
    <w:rsid w:val="000D2254"/>
    <w:rsid w:val="000D2526"/>
    <w:rsid w:val="000D2D10"/>
    <w:rsid w:val="000D2D2F"/>
    <w:rsid w:val="000D339F"/>
    <w:rsid w:val="000D366C"/>
    <w:rsid w:val="000D3A42"/>
    <w:rsid w:val="000D4195"/>
    <w:rsid w:val="000D420B"/>
    <w:rsid w:val="000D4847"/>
    <w:rsid w:val="000D498A"/>
    <w:rsid w:val="000D4BC5"/>
    <w:rsid w:val="000D5029"/>
    <w:rsid w:val="000D547C"/>
    <w:rsid w:val="000D558A"/>
    <w:rsid w:val="000D5CB4"/>
    <w:rsid w:val="000D5CE8"/>
    <w:rsid w:val="000D60F7"/>
    <w:rsid w:val="000D6161"/>
    <w:rsid w:val="000D64C7"/>
    <w:rsid w:val="000D6680"/>
    <w:rsid w:val="000D7378"/>
    <w:rsid w:val="000D7781"/>
    <w:rsid w:val="000D7B23"/>
    <w:rsid w:val="000D7E86"/>
    <w:rsid w:val="000E03E2"/>
    <w:rsid w:val="000E0E75"/>
    <w:rsid w:val="000E0F73"/>
    <w:rsid w:val="000E11B0"/>
    <w:rsid w:val="000E15AE"/>
    <w:rsid w:val="000E1971"/>
    <w:rsid w:val="000E1F85"/>
    <w:rsid w:val="000E2513"/>
    <w:rsid w:val="000E2601"/>
    <w:rsid w:val="000E29AD"/>
    <w:rsid w:val="000E2D5F"/>
    <w:rsid w:val="000E2ED0"/>
    <w:rsid w:val="000E3375"/>
    <w:rsid w:val="000E337A"/>
    <w:rsid w:val="000E34DC"/>
    <w:rsid w:val="000E3993"/>
    <w:rsid w:val="000E3D75"/>
    <w:rsid w:val="000E4162"/>
    <w:rsid w:val="000E4527"/>
    <w:rsid w:val="000E490D"/>
    <w:rsid w:val="000E4959"/>
    <w:rsid w:val="000E4AE3"/>
    <w:rsid w:val="000E52A7"/>
    <w:rsid w:val="000E5348"/>
    <w:rsid w:val="000E5371"/>
    <w:rsid w:val="000E56BB"/>
    <w:rsid w:val="000E5D67"/>
    <w:rsid w:val="000E6432"/>
    <w:rsid w:val="000E6A19"/>
    <w:rsid w:val="000E6F28"/>
    <w:rsid w:val="000E7087"/>
    <w:rsid w:val="000E73D9"/>
    <w:rsid w:val="000E7427"/>
    <w:rsid w:val="000E7786"/>
    <w:rsid w:val="000E78B6"/>
    <w:rsid w:val="000F05DE"/>
    <w:rsid w:val="000F09EB"/>
    <w:rsid w:val="000F169D"/>
    <w:rsid w:val="000F20A2"/>
    <w:rsid w:val="000F2360"/>
    <w:rsid w:val="000F2599"/>
    <w:rsid w:val="000F2A14"/>
    <w:rsid w:val="000F2AD9"/>
    <w:rsid w:val="000F2ADE"/>
    <w:rsid w:val="000F2DFF"/>
    <w:rsid w:val="000F30E1"/>
    <w:rsid w:val="000F3174"/>
    <w:rsid w:val="000F3271"/>
    <w:rsid w:val="000F3E7F"/>
    <w:rsid w:val="000F43C7"/>
    <w:rsid w:val="000F4404"/>
    <w:rsid w:val="000F4696"/>
    <w:rsid w:val="000F4FD0"/>
    <w:rsid w:val="000F53BD"/>
    <w:rsid w:val="000F64C9"/>
    <w:rsid w:val="000F651E"/>
    <w:rsid w:val="000F686B"/>
    <w:rsid w:val="000F6A63"/>
    <w:rsid w:val="000F6E5C"/>
    <w:rsid w:val="000F7461"/>
    <w:rsid w:val="00100081"/>
    <w:rsid w:val="00100164"/>
    <w:rsid w:val="0010044F"/>
    <w:rsid w:val="001006C9"/>
    <w:rsid w:val="001008E5"/>
    <w:rsid w:val="00100CAC"/>
    <w:rsid w:val="00100E43"/>
    <w:rsid w:val="00101186"/>
    <w:rsid w:val="001016D7"/>
    <w:rsid w:val="001016DF"/>
    <w:rsid w:val="0010321A"/>
    <w:rsid w:val="0010349F"/>
    <w:rsid w:val="0010449B"/>
    <w:rsid w:val="0010490F"/>
    <w:rsid w:val="00104C36"/>
    <w:rsid w:val="00104FFC"/>
    <w:rsid w:val="0010573C"/>
    <w:rsid w:val="0010581F"/>
    <w:rsid w:val="00105A8D"/>
    <w:rsid w:val="00105C12"/>
    <w:rsid w:val="001063BA"/>
    <w:rsid w:val="00106532"/>
    <w:rsid w:val="00106777"/>
    <w:rsid w:val="001070A4"/>
    <w:rsid w:val="0010748D"/>
    <w:rsid w:val="00107704"/>
    <w:rsid w:val="001079D9"/>
    <w:rsid w:val="00107B42"/>
    <w:rsid w:val="00107BCB"/>
    <w:rsid w:val="00107D12"/>
    <w:rsid w:val="001106C7"/>
    <w:rsid w:val="001107B2"/>
    <w:rsid w:val="00111070"/>
    <w:rsid w:val="00111951"/>
    <w:rsid w:val="00111BAF"/>
    <w:rsid w:val="00111E23"/>
    <w:rsid w:val="0011224D"/>
    <w:rsid w:val="00112398"/>
    <w:rsid w:val="001125F3"/>
    <w:rsid w:val="001127F5"/>
    <w:rsid w:val="00113539"/>
    <w:rsid w:val="001137BE"/>
    <w:rsid w:val="00113C7D"/>
    <w:rsid w:val="00113E44"/>
    <w:rsid w:val="00113F8D"/>
    <w:rsid w:val="00114AD2"/>
    <w:rsid w:val="00114B77"/>
    <w:rsid w:val="00115887"/>
    <w:rsid w:val="00115CE8"/>
    <w:rsid w:val="00115D8F"/>
    <w:rsid w:val="00115EAD"/>
    <w:rsid w:val="00116347"/>
    <w:rsid w:val="00116C2B"/>
    <w:rsid w:val="00117B49"/>
    <w:rsid w:val="00120111"/>
    <w:rsid w:val="001203C7"/>
    <w:rsid w:val="00120807"/>
    <w:rsid w:val="00120894"/>
    <w:rsid w:val="00120DEA"/>
    <w:rsid w:val="00121087"/>
    <w:rsid w:val="00121D5C"/>
    <w:rsid w:val="00121FBD"/>
    <w:rsid w:val="001221FE"/>
    <w:rsid w:val="001224BE"/>
    <w:rsid w:val="00122A2A"/>
    <w:rsid w:val="00123055"/>
    <w:rsid w:val="0012307E"/>
    <w:rsid w:val="001231E4"/>
    <w:rsid w:val="0012320E"/>
    <w:rsid w:val="0012324B"/>
    <w:rsid w:val="00123372"/>
    <w:rsid w:val="0012367D"/>
    <w:rsid w:val="00123B89"/>
    <w:rsid w:val="00123E64"/>
    <w:rsid w:val="001242A4"/>
    <w:rsid w:val="00124910"/>
    <w:rsid w:val="00124B37"/>
    <w:rsid w:val="0012529A"/>
    <w:rsid w:val="00125A5A"/>
    <w:rsid w:val="00125B40"/>
    <w:rsid w:val="00126209"/>
    <w:rsid w:val="00126784"/>
    <w:rsid w:val="00126ACC"/>
    <w:rsid w:val="00127169"/>
    <w:rsid w:val="00127307"/>
    <w:rsid w:val="00127B18"/>
    <w:rsid w:val="00127B56"/>
    <w:rsid w:val="00127E75"/>
    <w:rsid w:val="00130328"/>
    <w:rsid w:val="001304BB"/>
    <w:rsid w:val="00130CBF"/>
    <w:rsid w:val="001310DC"/>
    <w:rsid w:val="0013193C"/>
    <w:rsid w:val="00131B8B"/>
    <w:rsid w:val="00131D0F"/>
    <w:rsid w:val="00131EFC"/>
    <w:rsid w:val="00132A79"/>
    <w:rsid w:val="00132FB8"/>
    <w:rsid w:val="0013331A"/>
    <w:rsid w:val="001334C7"/>
    <w:rsid w:val="00133701"/>
    <w:rsid w:val="00133725"/>
    <w:rsid w:val="00133E2E"/>
    <w:rsid w:val="001342D6"/>
    <w:rsid w:val="0013469B"/>
    <w:rsid w:val="00134706"/>
    <w:rsid w:val="00134D3E"/>
    <w:rsid w:val="00134D70"/>
    <w:rsid w:val="001350C4"/>
    <w:rsid w:val="001355D3"/>
    <w:rsid w:val="00135889"/>
    <w:rsid w:val="00135D5E"/>
    <w:rsid w:val="00136209"/>
    <w:rsid w:val="0013706E"/>
    <w:rsid w:val="001370EF"/>
    <w:rsid w:val="00137105"/>
    <w:rsid w:val="0013714A"/>
    <w:rsid w:val="00137685"/>
    <w:rsid w:val="00140051"/>
    <w:rsid w:val="001403FE"/>
    <w:rsid w:val="0014079D"/>
    <w:rsid w:val="00140A15"/>
    <w:rsid w:val="00140B2E"/>
    <w:rsid w:val="00140F0E"/>
    <w:rsid w:val="001410FD"/>
    <w:rsid w:val="00141693"/>
    <w:rsid w:val="001417E2"/>
    <w:rsid w:val="001417FF"/>
    <w:rsid w:val="001418D0"/>
    <w:rsid w:val="001419C7"/>
    <w:rsid w:val="00141BFB"/>
    <w:rsid w:val="00141C94"/>
    <w:rsid w:val="00141CA6"/>
    <w:rsid w:val="00141EC9"/>
    <w:rsid w:val="001430B5"/>
    <w:rsid w:val="0014342B"/>
    <w:rsid w:val="001436FC"/>
    <w:rsid w:val="00143A1E"/>
    <w:rsid w:val="00143EEE"/>
    <w:rsid w:val="00144464"/>
    <w:rsid w:val="001444FF"/>
    <w:rsid w:val="00144773"/>
    <w:rsid w:val="00144791"/>
    <w:rsid w:val="00144B0E"/>
    <w:rsid w:val="00144DB3"/>
    <w:rsid w:val="0014517D"/>
    <w:rsid w:val="001451AD"/>
    <w:rsid w:val="001453D6"/>
    <w:rsid w:val="00145507"/>
    <w:rsid w:val="001459D0"/>
    <w:rsid w:val="00145BDD"/>
    <w:rsid w:val="00145EDA"/>
    <w:rsid w:val="00146008"/>
    <w:rsid w:val="0014670F"/>
    <w:rsid w:val="0014671F"/>
    <w:rsid w:val="00146997"/>
    <w:rsid w:val="00146B4D"/>
    <w:rsid w:val="00146D3B"/>
    <w:rsid w:val="001476E6"/>
    <w:rsid w:val="001479A8"/>
    <w:rsid w:val="001479FA"/>
    <w:rsid w:val="00147BBD"/>
    <w:rsid w:val="00147D00"/>
    <w:rsid w:val="00150076"/>
    <w:rsid w:val="00150743"/>
    <w:rsid w:val="00150850"/>
    <w:rsid w:val="00150B30"/>
    <w:rsid w:val="00150D66"/>
    <w:rsid w:val="00150E51"/>
    <w:rsid w:val="00150E74"/>
    <w:rsid w:val="00151179"/>
    <w:rsid w:val="001513CB"/>
    <w:rsid w:val="00151610"/>
    <w:rsid w:val="001516E0"/>
    <w:rsid w:val="001517EF"/>
    <w:rsid w:val="00151B9E"/>
    <w:rsid w:val="00151D79"/>
    <w:rsid w:val="0015234D"/>
    <w:rsid w:val="00152392"/>
    <w:rsid w:val="00152534"/>
    <w:rsid w:val="00152D11"/>
    <w:rsid w:val="00152EA7"/>
    <w:rsid w:val="00153017"/>
    <w:rsid w:val="0015325C"/>
    <w:rsid w:val="00153413"/>
    <w:rsid w:val="001534F5"/>
    <w:rsid w:val="00153846"/>
    <w:rsid w:val="0015385A"/>
    <w:rsid w:val="0015391A"/>
    <w:rsid w:val="0015396C"/>
    <w:rsid w:val="00153A6D"/>
    <w:rsid w:val="00153B80"/>
    <w:rsid w:val="00154349"/>
    <w:rsid w:val="0015555D"/>
    <w:rsid w:val="001557EA"/>
    <w:rsid w:val="00155A6B"/>
    <w:rsid w:val="0015611C"/>
    <w:rsid w:val="00156153"/>
    <w:rsid w:val="001566B1"/>
    <w:rsid w:val="0015682E"/>
    <w:rsid w:val="00157AAB"/>
    <w:rsid w:val="00157D9C"/>
    <w:rsid w:val="00157F4E"/>
    <w:rsid w:val="0016039A"/>
    <w:rsid w:val="0016089C"/>
    <w:rsid w:val="0016096B"/>
    <w:rsid w:val="001609D2"/>
    <w:rsid w:val="00160B94"/>
    <w:rsid w:val="0016134A"/>
    <w:rsid w:val="001614A2"/>
    <w:rsid w:val="00161E05"/>
    <w:rsid w:val="001622F9"/>
    <w:rsid w:val="00162789"/>
    <w:rsid w:val="00162811"/>
    <w:rsid w:val="00162AD0"/>
    <w:rsid w:val="00162C87"/>
    <w:rsid w:val="00162DF0"/>
    <w:rsid w:val="00163831"/>
    <w:rsid w:val="00163882"/>
    <w:rsid w:val="00163CC0"/>
    <w:rsid w:val="00163D62"/>
    <w:rsid w:val="00163D8D"/>
    <w:rsid w:val="00164182"/>
    <w:rsid w:val="0016475A"/>
    <w:rsid w:val="001647B0"/>
    <w:rsid w:val="00164A3D"/>
    <w:rsid w:val="00165736"/>
    <w:rsid w:val="001659E7"/>
    <w:rsid w:val="00165FB9"/>
    <w:rsid w:val="0016617E"/>
    <w:rsid w:val="0016642C"/>
    <w:rsid w:val="00166658"/>
    <w:rsid w:val="0016674B"/>
    <w:rsid w:val="00166845"/>
    <w:rsid w:val="00166F36"/>
    <w:rsid w:val="001671C4"/>
    <w:rsid w:val="00167217"/>
    <w:rsid w:val="0016755D"/>
    <w:rsid w:val="0016778A"/>
    <w:rsid w:val="00167C30"/>
    <w:rsid w:val="001702BB"/>
    <w:rsid w:val="001706A9"/>
    <w:rsid w:val="001707C2"/>
    <w:rsid w:val="00170D20"/>
    <w:rsid w:val="00170E43"/>
    <w:rsid w:val="00171217"/>
    <w:rsid w:val="00171BA1"/>
    <w:rsid w:val="00171EF9"/>
    <w:rsid w:val="00172426"/>
    <w:rsid w:val="0017247A"/>
    <w:rsid w:val="001725EA"/>
    <w:rsid w:val="00172661"/>
    <w:rsid w:val="00172D1F"/>
    <w:rsid w:val="00172F8A"/>
    <w:rsid w:val="001735B2"/>
    <w:rsid w:val="00174051"/>
    <w:rsid w:val="00174321"/>
    <w:rsid w:val="001743D8"/>
    <w:rsid w:val="001748C0"/>
    <w:rsid w:val="00174E97"/>
    <w:rsid w:val="00174EC3"/>
    <w:rsid w:val="00175691"/>
    <w:rsid w:val="0017582E"/>
    <w:rsid w:val="001760EB"/>
    <w:rsid w:val="0017662D"/>
    <w:rsid w:val="00176822"/>
    <w:rsid w:val="00176EC7"/>
    <w:rsid w:val="0017793D"/>
    <w:rsid w:val="00180553"/>
    <w:rsid w:val="00180598"/>
    <w:rsid w:val="0018065C"/>
    <w:rsid w:val="00180848"/>
    <w:rsid w:val="00180A05"/>
    <w:rsid w:val="00180A6C"/>
    <w:rsid w:val="00180AB9"/>
    <w:rsid w:val="00180B35"/>
    <w:rsid w:val="00180DC6"/>
    <w:rsid w:val="00180E3D"/>
    <w:rsid w:val="001812ED"/>
    <w:rsid w:val="00181574"/>
    <w:rsid w:val="0018164C"/>
    <w:rsid w:val="001819CF"/>
    <w:rsid w:val="00181F06"/>
    <w:rsid w:val="00182BC8"/>
    <w:rsid w:val="00182D21"/>
    <w:rsid w:val="00182F75"/>
    <w:rsid w:val="00182FD2"/>
    <w:rsid w:val="00183211"/>
    <w:rsid w:val="00183481"/>
    <w:rsid w:val="001835BA"/>
    <w:rsid w:val="00183FE1"/>
    <w:rsid w:val="001846EE"/>
    <w:rsid w:val="00184CDC"/>
    <w:rsid w:val="0018500F"/>
    <w:rsid w:val="0018517F"/>
    <w:rsid w:val="00185A0C"/>
    <w:rsid w:val="00186071"/>
    <w:rsid w:val="0018614C"/>
    <w:rsid w:val="001867E0"/>
    <w:rsid w:val="00186A38"/>
    <w:rsid w:val="00187318"/>
    <w:rsid w:val="001873E6"/>
    <w:rsid w:val="001912F7"/>
    <w:rsid w:val="0019165F"/>
    <w:rsid w:val="00191CF3"/>
    <w:rsid w:val="00192E82"/>
    <w:rsid w:val="001937BC"/>
    <w:rsid w:val="00193865"/>
    <w:rsid w:val="001953A8"/>
    <w:rsid w:val="0019582D"/>
    <w:rsid w:val="00195C04"/>
    <w:rsid w:val="00195D24"/>
    <w:rsid w:val="00195D45"/>
    <w:rsid w:val="00195F9B"/>
    <w:rsid w:val="001960F9"/>
    <w:rsid w:val="00196187"/>
    <w:rsid w:val="001963E8"/>
    <w:rsid w:val="00196524"/>
    <w:rsid w:val="001968CB"/>
    <w:rsid w:val="0019715D"/>
    <w:rsid w:val="001971A8"/>
    <w:rsid w:val="001975DE"/>
    <w:rsid w:val="00197853"/>
    <w:rsid w:val="001A010A"/>
    <w:rsid w:val="001A0474"/>
    <w:rsid w:val="001A0E1D"/>
    <w:rsid w:val="001A0E28"/>
    <w:rsid w:val="001A0EB1"/>
    <w:rsid w:val="001A14A2"/>
    <w:rsid w:val="001A1813"/>
    <w:rsid w:val="001A1D8B"/>
    <w:rsid w:val="001A2019"/>
    <w:rsid w:val="001A21B3"/>
    <w:rsid w:val="001A2714"/>
    <w:rsid w:val="001A2EC9"/>
    <w:rsid w:val="001A2EFF"/>
    <w:rsid w:val="001A2FF4"/>
    <w:rsid w:val="001A3502"/>
    <w:rsid w:val="001A35A3"/>
    <w:rsid w:val="001A36A3"/>
    <w:rsid w:val="001A3CB5"/>
    <w:rsid w:val="001A3CD9"/>
    <w:rsid w:val="001A3DA2"/>
    <w:rsid w:val="001A3FA9"/>
    <w:rsid w:val="001A432B"/>
    <w:rsid w:val="001A485B"/>
    <w:rsid w:val="001A4EA2"/>
    <w:rsid w:val="001A5484"/>
    <w:rsid w:val="001A5E3E"/>
    <w:rsid w:val="001A60A2"/>
    <w:rsid w:val="001A6B71"/>
    <w:rsid w:val="001A6F81"/>
    <w:rsid w:val="001A736B"/>
    <w:rsid w:val="001A73C3"/>
    <w:rsid w:val="001A7E38"/>
    <w:rsid w:val="001B006F"/>
    <w:rsid w:val="001B007B"/>
    <w:rsid w:val="001B00A3"/>
    <w:rsid w:val="001B02A6"/>
    <w:rsid w:val="001B034D"/>
    <w:rsid w:val="001B0BC0"/>
    <w:rsid w:val="001B0C7B"/>
    <w:rsid w:val="001B129E"/>
    <w:rsid w:val="001B1922"/>
    <w:rsid w:val="001B1FBE"/>
    <w:rsid w:val="001B21E3"/>
    <w:rsid w:val="001B2DD9"/>
    <w:rsid w:val="001B3863"/>
    <w:rsid w:val="001B422E"/>
    <w:rsid w:val="001B4E9C"/>
    <w:rsid w:val="001B5583"/>
    <w:rsid w:val="001B58BA"/>
    <w:rsid w:val="001B61E9"/>
    <w:rsid w:val="001B646B"/>
    <w:rsid w:val="001B65EA"/>
    <w:rsid w:val="001B66A7"/>
    <w:rsid w:val="001B67B7"/>
    <w:rsid w:val="001B6827"/>
    <w:rsid w:val="001B68CF"/>
    <w:rsid w:val="001B6952"/>
    <w:rsid w:val="001B6B47"/>
    <w:rsid w:val="001B7113"/>
    <w:rsid w:val="001B73FC"/>
    <w:rsid w:val="001B7AFD"/>
    <w:rsid w:val="001C00F4"/>
    <w:rsid w:val="001C07F7"/>
    <w:rsid w:val="001C1AF4"/>
    <w:rsid w:val="001C1F54"/>
    <w:rsid w:val="001C20B4"/>
    <w:rsid w:val="001C282B"/>
    <w:rsid w:val="001C3A4B"/>
    <w:rsid w:val="001C3B69"/>
    <w:rsid w:val="001C4126"/>
    <w:rsid w:val="001C494E"/>
    <w:rsid w:val="001C4D64"/>
    <w:rsid w:val="001C4F53"/>
    <w:rsid w:val="001C5457"/>
    <w:rsid w:val="001C560F"/>
    <w:rsid w:val="001C5B51"/>
    <w:rsid w:val="001C5CD9"/>
    <w:rsid w:val="001C64C3"/>
    <w:rsid w:val="001C6A32"/>
    <w:rsid w:val="001C6B26"/>
    <w:rsid w:val="001C6BA7"/>
    <w:rsid w:val="001C7F8F"/>
    <w:rsid w:val="001C7F94"/>
    <w:rsid w:val="001D0310"/>
    <w:rsid w:val="001D03E7"/>
    <w:rsid w:val="001D052C"/>
    <w:rsid w:val="001D0DE4"/>
    <w:rsid w:val="001D187E"/>
    <w:rsid w:val="001D1B7E"/>
    <w:rsid w:val="001D220D"/>
    <w:rsid w:val="001D343D"/>
    <w:rsid w:val="001D3D4E"/>
    <w:rsid w:val="001D4257"/>
    <w:rsid w:val="001D42B6"/>
    <w:rsid w:val="001D4738"/>
    <w:rsid w:val="001D4786"/>
    <w:rsid w:val="001D4AA1"/>
    <w:rsid w:val="001D4C12"/>
    <w:rsid w:val="001D5283"/>
    <w:rsid w:val="001D5B19"/>
    <w:rsid w:val="001D6182"/>
    <w:rsid w:val="001D635B"/>
    <w:rsid w:val="001D6732"/>
    <w:rsid w:val="001D7464"/>
    <w:rsid w:val="001D747C"/>
    <w:rsid w:val="001D7A63"/>
    <w:rsid w:val="001E0502"/>
    <w:rsid w:val="001E1821"/>
    <w:rsid w:val="001E1C5E"/>
    <w:rsid w:val="001E2A42"/>
    <w:rsid w:val="001E3BC7"/>
    <w:rsid w:val="001E3C46"/>
    <w:rsid w:val="001E3DEA"/>
    <w:rsid w:val="001E40E4"/>
    <w:rsid w:val="001E52C0"/>
    <w:rsid w:val="001E5393"/>
    <w:rsid w:val="001E561B"/>
    <w:rsid w:val="001E66FC"/>
    <w:rsid w:val="001E6A65"/>
    <w:rsid w:val="001E6EC2"/>
    <w:rsid w:val="001E6FAE"/>
    <w:rsid w:val="001E72F5"/>
    <w:rsid w:val="001E744D"/>
    <w:rsid w:val="001E7756"/>
    <w:rsid w:val="001E7D99"/>
    <w:rsid w:val="001E7DFA"/>
    <w:rsid w:val="001F0095"/>
    <w:rsid w:val="001F1FEF"/>
    <w:rsid w:val="001F2182"/>
    <w:rsid w:val="001F2656"/>
    <w:rsid w:val="001F2666"/>
    <w:rsid w:val="001F3BC9"/>
    <w:rsid w:val="001F3F91"/>
    <w:rsid w:val="001F4113"/>
    <w:rsid w:val="001F411D"/>
    <w:rsid w:val="001F4146"/>
    <w:rsid w:val="001F4E75"/>
    <w:rsid w:val="001F4F4E"/>
    <w:rsid w:val="001F57DB"/>
    <w:rsid w:val="001F5C21"/>
    <w:rsid w:val="001F6935"/>
    <w:rsid w:val="001F6A33"/>
    <w:rsid w:val="001F6E4D"/>
    <w:rsid w:val="001F7554"/>
    <w:rsid w:val="001F7E5B"/>
    <w:rsid w:val="0020001D"/>
    <w:rsid w:val="002003F5"/>
    <w:rsid w:val="00200710"/>
    <w:rsid w:val="00201867"/>
    <w:rsid w:val="0020196F"/>
    <w:rsid w:val="00201B8C"/>
    <w:rsid w:val="00202257"/>
    <w:rsid w:val="00202699"/>
    <w:rsid w:val="00202766"/>
    <w:rsid w:val="0020286A"/>
    <w:rsid w:val="00202A1D"/>
    <w:rsid w:val="00202A42"/>
    <w:rsid w:val="00202DF4"/>
    <w:rsid w:val="002031B7"/>
    <w:rsid w:val="002036F6"/>
    <w:rsid w:val="00203983"/>
    <w:rsid w:val="00203F77"/>
    <w:rsid w:val="00204795"/>
    <w:rsid w:val="002048D1"/>
    <w:rsid w:val="00204AEC"/>
    <w:rsid w:val="00204B1E"/>
    <w:rsid w:val="00204F95"/>
    <w:rsid w:val="00204FB1"/>
    <w:rsid w:val="00205044"/>
    <w:rsid w:val="00205809"/>
    <w:rsid w:val="0020584A"/>
    <w:rsid w:val="00205C53"/>
    <w:rsid w:val="00205CD0"/>
    <w:rsid w:val="00206016"/>
    <w:rsid w:val="0020631D"/>
    <w:rsid w:val="002065EE"/>
    <w:rsid w:val="00206BD7"/>
    <w:rsid w:val="00206DFD"/>
    <w:rsid w:val="00207059"/>
    <w:rsid w:val="00207270"/>
    <w:rsid w:val="002072B2"/>
    <w:rsid w:val="00207857"/>
    <w:rsid w:val="00207A59"/>
    <w:rsid w:val="00207C2B"/>
    <w:rsid w:val="00207F3A"/>
    <w:rsid w:val="002101BC"/>
    <w:rsid w:val="002102C5"/>
    <w:rsid w:val="00210B1A"/>
    <w:rsid w:val="00210B6E"/>
    <w:rsid w:val="00210C18"/>
    <w:rsid w:val="00210DA1"/>
    <w:rsid w:val="002114C5"/>
    <w:rsid w:val="00211560"/>
    <w:rsid w:val="00211CD0"/>
    <w:rsid w:val="00211DEC"/>
    <w:rsid w:val="0021208E"/>
    <w:rsid w:val="00212636"/>
    <w:rsid w:val="00212F0F"/>
    <w:rsid w:val="0021310C"/>
    <w:rsid w:val="0021343C"/>
    <w:rsid w:val="002134D4"/>
    <w:rsid w:val="00213E3A"/>
    <w:rsid w:val="00214390"/>
    <w:rsid w:val="00214826"/>
    <w:rsid w:val="002155A2"/>
    <w:rsid w:val="00215B25"/>
    <w:rsid w:val="00215E24"/>
    <w:rsid w:val="00215FBE"/>
    <w:rsid w:val="00216009"/>
    <w:rsid w:val="0021647C"/>
    <w:rsid w:val="002166A8"/>
    <w:rsid w:val="00216D86"/>
    <w:rsid w:val="00217D63"/>
    <w:rsid w:val="0022041F"/>
    <w:rsid w:val="002204B0"/>
    <w:rsid w:val="00220C6F"/>
    <w:rsid w:val="002211F5"/>
    <w:rsid w:val="0022160D"/>
    <w:rsid w:val="0022186B"/>
    <w:rsid w:val="00221C28"/>
    <w:rsid w:val="0022227A"/>
    <w:rsid w:val="0022233B"/>
    <w:rsid w:val="00222510"/>
    <w:rsid w:val="00222A86"/>
    <w:rsid w:val="00222C2D"/>
    <w:rsid w:val="00222C48"/>
    <w:rsid w:val="00222CF9"/>
    <w:rsid w:val="00223727"/>
    <w:rsid w:val="00223882"/>
    <w:rsid w:val="00223C44"/>
    <w:rsid w:val="00223E86"/>
    <w:rsid w:val="002242C0"/>
    <w:rsid w:val="00224A97"/>
    <w:rsid w:val="00224CBF"/>
    <w:rsid w:val="00225545"/>
    <w:rsid w:val="00225677"/>
    <w:rsid w:val="00225CF7"/>
    <w:rsid w:val="00225ECE"/>
    <w:rsid w:val="0022610C"/>
    <w:rsid w:val="002262A0"/>
    <w:rsid w:val="00226653"/>
    <w:rsid w:val="002266DA"/>
    <w:rsid w:val="0022696B"/>
    <w:rsid w:val="00226EEA"/>
    <w:rsid w:val="00227211"/>
    <w:rsid w:val="002278BF"/>
    <w:rsid w:val="002279BB"/>
    <w:rsid w:val="00227C93"/>
    <w:rsid w:val="00227E72"/>
    <w:rsid w:val="00227F00"/>
    <w:rsid w:val="00227F40"/>
    <w:rsid w:val="00227F77"/>
    <w:rsid w:val="0023038D"/>
    <w:rsid w:val="002307A9"/>
    <w:rsid w:val="002310BB"/>
    <w:rsid w:val="002310F1"/>
    <w:rsid w:val="0023171A"/>
    <w:rsid w:val="002319ED"/>
    <w:rsid w:val="00231C2D"/>
    <w:rsid w:val="00232235"/>
    <w:rsid w:val="00232439"/>
    <w:rsid w:val="00232472"/>
    <w:rsid w:val="00232994"/>
    <w:rsid w:val="00232C13"/>
    <w:rsid w:val="002330AB"/>
    <w:rsid w:val="0023344D"/>
    <w:rsid w:val="00233542"/>
    <w:rsid w:val="002342B1"/>
    <w:rsid w:val="0023446B"/>
    <w:rsid w:val="002349C9"/>
    <w:rsid w:val="002349E3"/>
    <w:rsid w:val="00234F65"/>
    <w:rsid w:val="00235029"/>
    <w:rsid w:val="002350C7"/>
    <w:rsid w:val="0023514B"/>
    <w:rsid w:val="00235373"/>
    <w:rsid w:val="00235713"/>
    <w:rsid w:val="00235755"/>
    <w:rsid w:val="00235765"/>
    <w:rsid w:val="00235C5B"/>
    <w:rsid w:val="00236426"/>
    <w:rsid w:val="00236641"/>
    <w:rsid w:val="00236C35"/>
    <w:rsid w:val="00237031"/>
    <w:rsid w:val="002374E3"/>
    <w:rsid w:val="00237C20"/>
    <w:rsid w:val="002400C1"/>
    <w:rsid w:val="00240B31"/>
    <w:rsid w:val="00240D9F"/>
    <w:rsid w:val="00241820"/>
    <w:rsid w:val="0024344A"/>
    <w:rsid w:val="002434F0"/>
    <w:rsid w:val="002435C7"/>
    <w:rsid w:val="00243876"/>
    <w:rsid w:val="00243BD2"/>
    <w:rsid w:val="002445FD"/>
    <w:rsid w:val="00245168"/>
    <w:rsid w:val="0024559E"/>
    <w:rsid w:val="00245E4F"/>
    <w:rsid w:val="0024620E"/>
    <w:rsid w:val="0024671C"/>
    <w:rsid w:val="002467F6"/>
    <w:rsid w:val="00246991"/>
    <w:rsid w:val="00246FC9"/>
    <w:rsid w:val="00246FEB"/>
    <w:rsid w:val="00247357"/>
    <w:rsid w:val="00247390"/>
    <w:rsid w:val="0024783B"/>
    <w:rsid w:val="002478C7"/>
    <w:rsid w:val="0025061B"/>
    <w:rsid w:val="002508D3"/>
    <w:rsid w:val="00250A22"/>
    <w:rsid w:val="00251909"/>
    <w:rsid w:val="00251ACF"/>
    <w:rsid w:val="00251AEF"/>
    <w:rsid w:val="00251BF2"/>
    <w:rsid w:val="00251C99"/>
    <w:rsid w:val="0025258A"/>
    <w:rsid w:val="002529F1"/>
    <w:rsid w:val="00252FB1"/>
    <w:rsid w:val="00253F95"/>
    <w:rsid w:val="002544B9"/>
    <w:rsid w:val="00254543"/>
    <w:rsid w:val="00254738"/>
    <w:rsid w:val="0025484C"/>
    <w:rsid w:val="00254ACA"/>
    <w:rsid w:val="00254CE6"/>
    <w:rsid w:val="0025502B"/>
    <w:rsid w:val="00255644"/>
    <w:rsid w:val="0025595C"/>
    <w:rsid w:val="00255977"/>
    <w:rsid w:val="00255CC2"/>
    <w:rsid w:val="002561D2"/>
    <w:rsid w:val="00256630"/>
    <w:rsid w:val="00256DAE"/>
    <w:rsid w:val="00256EFB"/>
    <w:rsid w:val="0025771D"/>
    <w:rsid w:val="00257A3D"/>
    <w:rsid w:val="00260371"/>
    <w:rsid w:val="0026080B"/>
    <w:rsid w:val="00260B56"/>
    <w:rsid w:val="00260FD1"/>
    <w:rsid w:val="0026124F"/>
    <w:rsid w:val="002612E7"/>
    <w:rsid w:val="00261A95"/>
    <w:rsid w:val="00261CDB"/>
    <w:rsid w:val="0026203A"/>
    <w:rsid w:val="00262298"/>
    <w:rsid w:val="00262731"/>
    <w:rsid w:val="00262764"/>
    <w:rsid w:val="002628BB"/>
    <w:rsid w:val="00262991"/>
    <w:rsid w:val="00262FF3"/>
    <w:rsid w:val="00263422"/>
    <w:rsid w:val="002638E4"/>
    <w:rsid w:val="00263EAA"/>
    <w:rsid w:val="0026421B"/>
    <w:rsid w:val="002646C0"/>
    <w:rsid w:val="00264946"/>
    <w:rsid w:val="00264C96"/>
    <w:rsid w:val="002659D0"/>
    <w:rsid w:val="00265E5B"/>
    <w:rsid w:val="00265F05"/>
    <w:rsid w:val="00266151"/>
    <w:rsid w:val="002662DD"/>
    <w:rsid w:val="00267D91"/>
    <w:rsid w:val="00270605"/>
    <w:rsid w:val="002707D0"/>
    <w:rsid w:val="00270828"/>
    <w:rsid w:val="00270894"/>
    <w:rsid w:val="002709C9"/>
    <w:rsid w:val="00270E42"/>
    <w:rsid w:val="0027129E"/>
    <w:rsid w:val="00271E48"/>
    <w:rsid w:val="00272014"/>
    <w:rsid w:val="002720C2"/>
    <w:rsid w:val="0027271D"/>
    <w:rsid w:val="00272D44"/>
    <w:rsid w:val="002733B5"/>
    <w:rsid w:val="00273B4D"/>
    <w:rsid w:val="00273FA2"/>
    <w:rsid w:val="00274710"/>
    <w:rsid w:val="002747A1"/>
    <w:rsid w:val="002752C4"/>
    <w:rsid w:val="00275A6E"/>
    <w:rsid w:val="00275DDE"/>
    <w:rsid w:val="0027630C"/>
    <w:rsid w:val="0027724D"/>
    <w:rsid w:val="002773DF"/>
    <w:rsid w:val="00277652"/>
    <w:rsid w:val="002778BA"/>
    <w:rsid w:val="002805A2"/>
    <w:rsid w:val="00280750"/>
    <w:rsid w:val="00280C67"/>
    <w:rsid w:val="00280CB8"/>
    <w:rsid w:val="00280F91"/>
    <w:rsid w:val="0028168F"/>
    <w:rsid w:val="00282519"/>
    <w:rsid w:val="002829CE"/>
    <w:rsid w:val="00282A05"/>
    <w:rsid w:val="00282DCB"/>
    <w:rsid w:val="00283AEA"/>
    <w:rsid w:val="00283F08"/>
    <w:rsid w:val="0028424F"/>
    <w:rsid w:val="00284CD7"/>
    <w:rsid w:val="00284D92"/>
    <w:rsid w:val="00284F9C"/>
    <w:rsid w:val="00285944"/>
    <w:rsid w:val="00285B4A"/>
    <w:rsid w:val="00285F89"/>
    <w:rsid w:val="00286C38"/>
    <w:rsid w:val="00287235"/>
    <w:rsid w:val="00287266"/>
    <w:rsid w:val="00287471"/>
    <w:rsid w:val="00287878"/>
    <w:rsid w:val="00287EDF"/>
    <w:rsid w:val="00290340"/>
    <w:rsid w:val="00290787"/>
    <w:rsid w:val="00290989"/>
    <w:rsid w:val="00290C97"/>
    <w:rsid w:val="00290CAF"/>
    <w:rsid w:val="00290E40"/>
    <w:rsid w:val="00291DE3"/>
    <w:rsid w:val="00292CBA"/>
    <w:rsid w:val="00292DE0"/>
    <w:rsid w:val="00292FA9"/>
    <w:rsid w:val="00293A9A"/>
    <w:rsid w:val="00293F55"/>
    <w:rsid w:val="002947C7"/>
    <w:rsid w:val="00294CD3"/>
    <w:rsid w:val="00294E3E"/>
    <w:rsid w:val="00294EC4"/>
    <w:rsid w:val="00294F6C"/>
    <w:rsid w:val="00295003"/>
    <w:rsid w:val="002950EC"/>
    <w:rsid w:val="002952E9"/>
    <w:rsid w:val="0029582B"/>
    <w:rsid w:val="002958B9"/>
    <w:rsid w:val="00295E37"/>
    <w:rsid w:val="00295F37"/>
    <w:rsid w:val="00296482"/>
    <w:rsid w:val="00296818"/>
    <w:rsid w:val="00296A8B"/>
    <w:rsid w:val="00296DB2"/>
    <w:rsid w:val="00297412"/>
    <w:rsid w:val="00297806"/>
    <w:rsid w:val="002978AD"/>
    <w:rsid w:val="00297C62"/>
    <w:rsid w:val="002A0715"/>
    <w:rsid w:val="002A0779"/>
    <w:rsid w:val="002A079E"/>
    <w:rsid w:val="002A0DB6"/>
    <w:rsid w:val="002A0FA0"/>
    <w:rsid w:val="002A10DD"/>
    <w:rsid w:val="002A11EC"/>
    <w:rsid w:val="002A1A8B"/>
    <w:rsid w:val="002A1DCF"/>
    <w:rsid w:val="002A1E2A"/>
    <w:rsid w:val="002A1F5B"/>
    <w:rsid w:val="002A1FF0"/>
    <w:rsid w:val="002A24E7"/>
    <w:rsid w:val="002A2E1E"/>
    <w:rsid w:val="002A2FAE"/>
    <w:rsid w:val="002A300C"/>
    <w:rsid w:val="002A37E7"/>
    <w:rsid w:val="002A3EB2"/>
    <w:rsid w:val="002A42D2"/>
    <w:rsid w:val="002A47FB"/>
    <w:rsid w:val="002A49A6"/>
    <w:rsid w:val="002A4B0C"/>
    <w:rsid w:val="002A5392"/>
    <w:rsid w:val="002A53D9"/>
    <w:rsid w:val="002A56F2"/>
    <w:rsid w:val="002A58D8"/>
    <w:rsid w:val="002A5A89"/>
    <w:rsid w:val="002A616B"/>
    <w:rsid w:val="002A61BC"/>
    <w:rsid w:val="002A6321"/>
    <w:rsid w:val="002A63D5"/>
    <w:rsid w:val="002A6D7B"/>
    <w:rsid w:val="002A7121"/>
    <w:rsid w:val="002A772A"/>
    <w:rsid w:val="002A77B5"/>
    <w:rsid w:val="002A7D01"/>
    <w:rsid w:val="002A7E9D"/>
    <w:rsid w:val="002B0108"/>
    <w:rsid w:val="002B06DA"/>
    <w:rsid w:val="002B0941"/>
    <w:rsid w:val="002B0A9B"/>
    <w:rsid w:val="002B0D64"/>
    <w:rsid w:val="002B1B68"/>
    <w:rsid w:val="002B2452"/>
    <w:rsid w:val="002B3519"/>
    <w:rsid w:val="002B35F9"/>
    <w:rsid w:val="002B3A81"/>
    <w:rsid w:val="002B402A"/>
    <w:rsid w:val="002B481A"/>
    <w:rsid w:val="002B60C2"/>
    <w:rsid w:val="002B6240"/>
    <w:rsid w:val="002B6677"/>
    <w:rsid w:val="002B7023"/>
    <w:rsid w:val="002B7176"/>
    <w:rsid w:val="002B7262"/>
    <w:rsid w:val="002B7917"/>
    <w:rsid w:val="002B79BC"/>
    <w:rsid w:val="002B7E0A"/>
    <w:rsid w:val="002C0166"/>
    <w:rsid w:val="002C028A"/>
    <w:rsid w:val="002C0EFB"/>
    <w:rsid w:val="002C15F5"/>
    <w:rsid w:val="002C1DA6"/>
    <w:rsid w:val="002C26F1"/>
    <w:rsid w:val="002C29E9"/>
    <w:rsid w:val="002C35E3"/>
    <w:rsid w:val="002C3C34"/>
    <w:rsid w:val="002C4672"/>
    <w:rsid w:val="002C48A0"/>
    <w:rsid w:val="002C4916"/>
    <w:rsid w:val="002C4964"/>
    <w:rsid w:val="002C4B2C"/>
    <w:rsid w:val="002C5059"/>
    <w:rsid w:val="002C59ED"/>
    <w:rsid w:val="002C5A8D"/>
    <w:rsid w:val="002C5AFB"/>
    <w:rsid w:val="002C5DA0"/>
    <w:rsid w:val="002C5DAA"/>
    <w:rsid w:val="002C5FCA"/>
    <w:rsid w:val="002C606B"/>
    <w:rsid w:val="002C6137"/>
    <w:rsid w:val="002C6381"/>
    <w:rsid w:val="002C63EF"/>
    <w:rsid w:val="002C64B0"/>
    <w:rsid w:val="002C690B"/>
    <w:rsid w:val="002C73A9"/>
    <w:rsid w:val="002C75F3"/>
    <w:rsid w:val="002C7C34"/>
    <w:rsid w:val="002D014A"/>
    <w:rsid w:val="002D0637"/>
    <w:rsid w:val="002D0833"/>
    <w:rsid w:val="002D08EE"/>
    <w:rsid w:val="002D1066"/>
    <w:rsid w:val="002D1179"/>
    <w:rsid w:val="002D1691"/>
    <w:rsid w:val="002D1D75"/>
    <w:rsid w:val="002D222A"/>
    <w:rsid w:val="002D2D99"/>
    <w:rsid w:val="002D2FB3"/>
    <w:rsid w:val="002D3033"/>
    <w:rsid w:val="002D3600"/>
    <w:rsid w:val="002D5314"/>
    <w:rsid w:val="002D5373"/>
    <w:rsid w:val="002D53F5"/>
    <w:rsid w:val="002D56E1"/>
    <w:rsid w:val="002D5D71"/>
    <w:rsid w:val="002D5F37"/>
    <w:rsid w:val="002D6C7B"/>
    <w:rsid w:val="002D7090"/>
    <w:rsid w:val="002D72F1"/>
    <w:rsid w:val="002D75A5"/>
    <w:rsid w:val="002D760C"/>
    <w:rsid w:val="002D7B35"/>
    <w:rsid w:val="002E0123"/>
    <w:rsid w:val="002E01CB"/>
    <w:rsid w:val="002E03B3"/>
    <w:rsid w:val="002E054F"/>
    <w:rsid w:val="002E0684"/>
    <w:rsid w:val="002E1AB5"/>
    <w:rsid w:val="002E1B8F"/>
    <w:rsid w:val="002E1F57"/>
    <w:rsid w:val="002E282F"/>
    <w:rsid w:val="002E2918"/>
    <w:rsid w:val="002E358F"/>
    <w:rsid w:val="002E3A09"/>
    <w:rsid w:val="002E3A8C"/>
    <w:rsid w:val="002E3C38"/>
    <w:rsid w:val="002E4031"/>
    <w:rsid w:val="002E4148"/>
    <w:rsid w:val="002E43D9"/>
    <w:rsid w:val="002E46F3"/>
    <w:rsid w:val="002E4A5A"/>
    <w:rsid w:val="002E4C83"/>
    <w:rsid w:val="002E4F37"/>
    <w:rsid w:val="002E5630"/>
    <w:rsid w:val="002E5ADD"/>
    <w:rsid w:val="002E5F4C"/>
    <w:rsid w:val="002E5FFA"/>
    <w:rsid w:val="002E6009"/>
    <w:rsid w:val="002E6611"/>
    <w:rsid w:val="002E66CD"/>
    <w:rsid w:val="002E7022"/>
    <w:rsid w:val="002E7089"/>
    <w:rsid w:val="002E7A4C"/>
    <w:rsid w:val="002E7BA3"/>
    <w:rsid w:val="002E7DA1"/>
    <w:rsid w:val="002F001B"/>
    <w:rsid w:val="002F0250"/>
    <w:rsid w:val="002F0568"/>
    <w:rsid w:val="002F07FC"/>
    <w:rsid w:val="002F0E9B"/>
    <w:rsid w:val="002F1FD7"/>
    <w:rsid w:val="002F223D"/>
    <w:rsid w:val="002F246A"/>
    <w:rsid w:val="002F247F"/>
    <w:rsid w:val="002F2535"/>
    <w:rsid w:val="002F28AA"/>
    <w:rsid w:val="002F28D6"/>
    <w:rsid w:val="002F2C03"/>
    <w:rsid w:val="002F2D74"/>
    <w:rsid w:val="002F2DD4"/>
    <w:rsid w:val="002F3DD5"/>
    <w:rsid w:val="002F3F51"/>
    <w:rsid w:val="002F4178"/>
    <w:rsid w:val="002F47D7"/>
    <w:rsid w:val="002F4F3F"/>
    <w:rsid w:val="002F4FBC"/>
    <w:rsid w:val="002F5120"/>
    <w:rsid w:val="002F541E"/>
    <w:rsid w:val="002F5696"/>
    <w:rsid w:val="002F59FC"/>
    <w:rsid w:val="002F5B65"/>
    <w:rsid w:val="002F6239"/>
    <w:rsid w:val="002F650B"/>
    <w:rsid w:val="002F662E"/>
    <w:rsid w:val="002F6B11"/>
    <w:rsid w:val="002F6CE6"/>
    <w:rsid w:val="002F72A2"/>
    <w:rsid w:val="002F77D3"/>
    <w:rsid w:val="002F7B8C"/>
    <w:rsid w:val="002F7EA0"/>
    <w:rsid w:val="003002A0"/>
    <w:rsid w:val="00300407"/>
    <w:rsid w:val="003008C6"/>
    <w:rsid w:val="00300ABC"/>
    <w:rsid w:val="00300BE4"/>
    <w:rsid w:val="00301976"/>
    <w:rsid w:val="003022E6"/>
    <w:rsid w:val="003023CE"/>
    <w:rsid w:val="00302F52"/>
    <w:rsid w:val="0030344F"/>
    <w:rsid w:val="00303A86"/>
    <w:rsid w:val="00303B55"/>
    <w:rsid w:val="00303F4B"/>
    <w:rsid w:val="00304673"/>
    <w:rsid w:val="00304C47"/>
    <w:rsid w:val="00304FAE"/>
    <w:rsid w:val="0030626A"/>
    <w:rsid w:val="00306971"/>
    <w:rsid w:val="00306D1B"/>
    <w:rsid w:val="00306F7F"/>
    <w:rsid w:val="00306FDB"/>
    <w:rsid w:val="003073DB"/>
    <w:rsid w:val="00307877"/>
    <w:rsid w:val="00307CBB"/>
    <w:rsid w:val="00307D11"/>
    <w:rsid w:val="003104D6"/>
    <w:rsid w:val="003107A0"/>
    <w:rsid w:val="00311650"/>
    <w:rsid w:val="003116C0"/>
    <w:rsid w:val="003124E7"/>
    <w:rsid w:val="003127B7"/>
    <w:rsid w:val="00312950"/>
    <w:rsid w:val="00312BF2"/>
    <w:rsid w:val="00313194"/>
    <w:rsid w:val="00313260"/>
    <w:rsid w:val="00313756"/>
    <w:rsid w:val="003137F2"/>
    <w:rsid w:val="00313E2F"/>
    <w:rsid w:val="003142A3"/>
    <w:rsid w:val="003146CE"/>
    <w:rsid w:val="00314C46"/>
    <w:rsid w:val="003150FB"/>
    <w:rsid w:val="0031572C"/>
    <w:rsid w:val="0031578E"/>
    <w:rsid w:val="00315B98"/>
    <w:rsid w:val="00316164"/>
    <w:rsid w:val="00316ABD"/>
    <w:rsid w:val="00316B8B"/>
    <w:rsid w:val="00316ED1"/>
    <w:rsid w:val="003178E6"/>
    <w:rsid w:val="00317A55"/>
    <w:rsid w:val="00317C7A"/>
    <w:rsid w:val="00320189"/>
    <w:rsid w:val="0032049D"/>
    <w:rsid w:val="003206A0"/>
    <w:rsid w:val="0032138C"/>
    <w:rsid w:val="00321970"/>
    <w:rsid w:val="00321BB2"/>
    <w:rsid w:val="00322184"/>
    <w:rsid w:val="00322766"/>
    <w:rsid w:val="00323CDC"/>
    <w:rsid w:val="00323E71"/>
    <w:rsid w:val="0032433D"/>
    <w:rsid w:val="00324382"/>
    <w:rsid w:val="00324405"/>
    <w:rsid w:val="003244B9"/>
    <w:rsid w:val="003244E3"/>
    <w:rsid w:val="0032490C"/>
    <w:rsid w:val="00324CB2"/>
    <w:rsid w:val="00325125"/>
    <w:rsid w:val="003251FE"/>
    <w:rsid w:val="003252CD"/>
    <w:rsid w:val="00326036"/>
    <w:rsid w:val="00326086"/>
    <w:rsid w:val="0032637B"/>
    <w:rsid w:val="00326406"/>
    <w:rsid w:val="0032648F"/>
    <w:rsid w:val="003264FA"/>
    <w:rsid w:val="003268FA"/>
    <w:rsid w:val="00326B29"/>
    <w:rsid w:val="00327528"/>
    <w:rsid w:val="00330069"/>
    <w:rsid w:val="00330484"/>
    <w:rsid w:val="00330B95"/>
    <w:rsid w:val="00331162"/>
    <w:rsid w:val="003313E0"/>
    <w:rsid w:val="0033192D"/>
    <w:rsid w:val="00331AA2"/>
    <w:rsid w:val="00331AC5"/>
    <w:rsid w:val="00331D44"/>
    <w:rsid w:val="00332007"/>
    <w:rsid w:val="0033224B"/>
    <w:rsid w:val="00332600"/>
    <w:rsid w:val="00333296"/>
    <w:rsid w:val="00333C88"/>
    <w:rsid w:val="00334048"/>
    <w:rsid w:val="0033477F"/>
    <w:rsid w:val="00334A17"/>
    <w:rsid w:val="00334DD4"/>
    <w:rsid w:val="0033589C"/>
    <w:rsid w:val="00335AEF"/>
    <w:rsid w:val="00335C61"/>
    <w:rsid w:val="00336015"/>
    <w:rsid w:val="0033626E"/>
    <w:rsid w:val="003366CA"/>
    <w:rsid w:val="003366D7"/>
    <w:rsid w:val="00336845"/>
    <w:rsid w:val="00336A45"/>
    <w:rsid w:val="00336BBA"/>
    <w:rsid w:val="00336E80"/>
    <w:rsid w:val="00337112"/>
    <w:rsid w:val="00337616"/>
    <w:rsid w:val="00337808"/>
    <w:rsid w:val="003378D1"/>
    <w:rsid w:val="00337B8A"/>
    <w:rsid w:val="00337D12"/>
    <w:rsid w:val="00337FA1"/>
    <w:rsid w:val="003409CD"/>
    <w:rsid w:val="00340D87"/>
    <w:rsid w:val="0034161F"/>
    <w:rsid w:val="0034177D"/>
    <w:rsid w:val="00341C92"/>
    <w:rsid w:val="003422A2"/>
    <w:rsid w:val="00342F57"/>
    <w:rsid w:val="00343156"/>
    <w:rsid w:val="0034393D"/>
    <w:rsid w:val="00344C25"/>
    <w:rsid w:val="00344ED6"/>
    <w:rsid w:val="00345377"/>
    <w:rsid w:val="00345397"/>
    <w:rsid w:val="00345791"/>
    <w:rsid w:val="00345802"/>
    <w:rsid w:val="003458E1"/>
    <w:rsid w:val="00345EDF"/>
    <w:rsid w:val="003463DF"/>
    <w:rsid w:val="003472E5"/>
    <w:rsid w:val="00347418"/>
    <w:rsid w:val="00347D30"/>
    <w:rsid w:val="0035051A"/>
    <w:rsid w:val="00350D09"/>
    <w:rsid w:val="00351D1F"/>
    <w:rsid w:val="00351EA2"/>
    <w:rsid w:val="003520E5"/>
    <w:rsid w:val="00352208"/>
    <w:rsid w:val="003524AA"/>
    <w:rsid w:val="003527EC"/>
    <w:rsid w:val="00352FB3"/>
    <w:rsid w:val="003533E7"/>
    <w:rsid w:val="00353671"/>
    <w:rsid w:val="00353C7F"/>
    <w:rsid w:val="00353DF6"/>
    <w:rsid w:val="0035418D"/>
    <w:rsid w:val="00354700"/>
    <w:rsid w:val="00354793"/>
    <w:rsid w:val="00354A5F"/>
    <w:rsid w:val="00354A90"/>
    <w:rsid w:val="003555DF"/>
    <w:rsid w:val="003559D2"/>
    <w:rsid w:val="00355F5A"/>
    <w:rsid w:val="003561D2"/>
    <w:rsid w:val="0035689B"/>
    <w:rsid w:val="003568F4"/>
    <w:rsid w:val="00356B1E"/>
    <w:rsid w:val="00356D2F"/>
    <w:rsid w:val="00357518"/>
    <w:rsid w:val="003600D9"/>
    <w:rsid w:val="0036087D"/>
    <w:rsid w:val="003609D4"/>
    <w:rsid w:val="003609EE"/>
    <w:rsid w:val="003616B5"/>
    <w:rsid w:val="0036184E"/>
    <w:rsid w:val="00361CC6"/>
    <w:rsid w:val="00361F5B"/>
    <w:rsid w:val="003625BC"/>
    <w:rsid w:val="0036297B"/>
    <w:rsid w:val="00362F0A"/>
    <w:rsid w:val="003632B4"/>
    <w:rsid w:val="003633CA"/>
    <w:rsid w:val="00363532"/>
    <w:rsid w:val="00363A73"/>
    <w:rsid w:val="00363A76"/>
    <w:rsid w:val="00363D93"/>
    <w:rsid w:val="00363E6E"/>
    <w:rsid w:val="00363F3D"/>
    <w:rsid w:val="00364A0E"/>
    <w:rsid w:val="00364B9E"/>
    <w:rsid w:val="00364C58"/>
    <w:rsid w:val="00365590"/>
    <w:rsid w:val="003656CB"/>
    <w:rsid w:val="00365CED"/>
    <w:rsid w:val="00366318"/>
    <w:rsid w:val="00366575"/>
    <w:rsid w:val="00366966"/>
    <w:rsid w:val="00366D5D"/>
    <w:rsid w:val="00367044"/>
    <w:rsid w:val="00367382"/>
    <w:rsid w:val="003677AD"/>
    <w:rsid w:val="00367825"/>
    <w:rsid w:val="00367E78"/>
    <w:rsid w:val="003700DB"/>
    <w:rsid w:val="00370D61"/>
    <w:rsid w:val="0037118B"/>
    <w:rsid w:val="00371509"/>
    <w:rsid w:val="00371B62"/>
    <w:rsid w:val="00371BB3"/>
    <w:rsid w:val="00371C40"/>
    <w:rsid w:val="00371E41"/>
    <w:rsid w:val="00372860"/>
    <w:rsid w:val="00372B23"/>
    <w:rsid w:val="00372EFB"/>
    <w:rsid w:val="003731DA"/>
    <w:rsid w:val="00373683"/>
    <w:rsid w:val="00373A32"/>
    <w:rsid w:val="0037408B"/>
    <w:rsid w:val="00374963"/>
    <w:rsid w:val="00374B47"/>
    <w:rsid w:val="00374C20"/>
    <w:rsid w:val="00374D62"/>
    <w:rsid w:val="00374DD9"/>
    <w:rsid w:val="00375353"/>
    <w:rsid w:val="00375431"/>
    <w:rsid w:val="003755F8"/>
    <w:rsid w:val="00375A99"/>
    <w:rsid w:val="00375A9D"/>
    <w:rsid w:val="00375E78"/>
    <w:rsid w:val="00376105"/>
    <w:rsid w:val="00376A7D"/>
    <w:rsid w:val="00376E0B"/>
    <w:rsid w:val="0037702C"/>
    <w:rsid w:val="003775CF"/>
    <w:rsid w:val="0037761E"/>
    <w:rsid w:val="00377766"/>
    <w:rsid w:val="00377888"/>
    <w:rsid w:val="00377D05"/>
    <w:rsid w:val="00380284"/>
    <w:rsid w:val="0038052D"/>
    <w:rsid w:val="003807E5"/>
    <w:rsid w:val="00380A2F"/>
    <w:rsid w:val="0038123A"/>
    <w:rsid w:val="003815A4"/>
    <w:rsid w:val="00381AB0"/>
    <w:rsid w:val="00381C77"/>
    <w:rsid w:val="00381DA2"/>
    <w:rsid w:val="00382580"/>
    <w:rsid w:val="00382A16"/>
    <w:rsid w:val="00382BC5"/>
    <w:rsid w:val="003835C2"/>
    <w:rsid w:val="00384244"/>
    <w:rsid w:val="003845D1"/>
    <w:rsid w:val="003847C8"/>
    <w:rsid w:val="00384B30"/>
    <w:rsid w:val="00384CED"/>
    <w:rsid w:val="003853EA"/>
    <w:rsid w:val="003853EB"/>
    <w:rsid w:val="00385478"/>
    <w:rsid w:val="00385490"/>
    <w:rsid w:val="00385710"/>
    <w:rsid w:val="00385E41"/>
    <w:rsid w:val="0038620D"/>
    <w:rsid w:val="00386609"/>
    <w:rsid w:val="00386919"/>
    <w:rsid w:val="00387126"/>
    <w:rsid w:val="00387131"/>
    <w:rsid w:val="0038719C"/>
    <w:rsid w:val="003877A5"/>
    <w:rsid w:val="00387B82"/>
    <w:rsid w:val="00387CAB"/>
    <w:rsid w:val="00387E3A"/>
    <w:rsid w:val="00390A03"/>
    <w:rsid w:val="003912C7"/>
    <w:rsid w:val="00391799"/>
    <w:rsid w:val="00391853"/>
    <w:rsid w:val="00391A6F"/>
    <w:rsid w:val="003921FA"/>
    <w:rsid w:val="00392298"/>
    <w:rsid w:val="00392D13"/>
    <w:rsid w:val="003933C2"/>
    <w:rsid w:val="00393456"/>
    <w:rsid w:val="0039352C"/>
    <w:rsid w:val="00393554"/>
    <w:rsid w:val="003939BE"/>
    <w:rsid w:val="003947E1"/>
    <w:rsid w:val="00395094"/>
    <w:rsid w:val="00395150"/>
    <w:rsid w:val="00395547"/>
    <w:rsid w:val="003956C8"/>
    <w:rsid w:val="00395A3C"/>
    <w:rsid w:val="0039610C"/>
    <w:rsid w:val="0039653A"/>
    <w:rsid w:val="00396A55"/>
    <w:rsid w:val="00396C4D"/>
    <w:rsid w:val="003972DF"/>
    <w:rsid w:val="00397459"/>
    <w:rsid w:val="0039776C"/>
    <w:rsid w:val="00397886"/>
    <w:rsid w:val="00397A0F"/>
    <w:rsid w:val="00397B00"/>
    <w:rsid w:val="00397B4A"/>
    <w:rsid w:val="00397C07"/>
    <w:rsid w:val="00397EF8"/>
    <w:rsid w:val="00397FE9"/>
    <w:rsid w:val="003A067F"/>
    <w:rsid w:val="003A0F93"/>
    <w:rsid w:val="003A0FCD"/>
    <w:rsid w:val="003A1C73"/>
    <w:rsid w:val="003A1E8A"/>
    <w:rsid w:val="003A2978"/>
    <w:rsid w:val="003A301F"/>
    <w:rsid w:val="003A323C"/>
    <w:rsid w:val="003A32D9"/>
    <w:rsid w:val="003A3845"/>
    <w:rsid w:val="003A3FC6"/>
    <w:rsid w:val="003A3FE6"/>
    <w:rsid w:val="003A40E9"/>
    <w:rsid w:val="003A4A0F"/>
    <w:rsid w:val="003A4AEF"/>
    <w:rsid w:val="003A4BB0"/>
    <w:rsid w:val="003A4C55"/>
    <w:rsid w:val="003A4F14"/>
    <w:rsid w:val="003A4F81"/>
    <w:rsid w:val="003A4F9F"/>
    <w:rsid w:val="003A5453"/>
    <w:rsid w:val="003A5505"/>
    <w:rsid w:val="003A5592"/>
    <w:rsid w:val="003A6624"/>
    <w:rsid w:val="003A6750"/>
    <w:rsid w:val="003A67E1"/>
    <w:rsid w:val="003A7363"/>
    <w:rsid w:val="003A750A"/>
    <w:rsid w:val="003A7964"/>
    <w:rsid w:val="003A7BE0"/>
    <w:rsid w:val="003B0697"/>
    <w:rsid w:val="003B0D2D"/>
    <w:rsid w:val="003B1D6B"/>
    <w:rsid w:val="003B20C8"/>
    <w:rsid w:val="003B2AEB"/>
    <w:rsid w:val="003B2ED1"/>
    <w:rsid w:val="003B35E4"/>
    <w:rsid w:val="003B3DF3"/>
    <w:rsid w:val="003B41D3"/>
    <w:rsid w:val="003B43E3"/>
    <w:rsid w:val="003B4C68"/>
    <w:rsid w:val="003B5397"/>
    <w:rsid w:val="003B55BB"/>
    <w:rsid w:val="003B5A2C"/>
    <w:rsid w:val="003B5F83"/>
    <w:rsid w:val="003B60DB"/>
    <w:rsid w:val="003B6227"/>
    <w:rsid w:val="003B62B3"/>
    <w:rsid w:val="003B6994"/>
    <w:rsid w:val="003B6BBF"/>
    <w:rsid w:val="003B6C73"/>
    <w:rsid w:val="003B6D00"/>
    <w:rsid w:val="003B73CD"/>
    <w:rsid w:val="003B762C"/>
    <w:rsid w:val="003B786F"/>
    <w:rsid w:val="003B78C8"/>
    <w:rsid w:val="003C00C1"/>
    <w:rsid w:val="003C0167"/>
    <w:rsid w:val="003C04AC"/>
    <w:rsid w:val="003C0BBC"/>
    <w:rsid w:val="003C0D48"/>
    <w:rsid w:val="003C160D"/>
    <w:rsid w:val="003C18FB"/>
    <w:rsid w:val="003C1D67"/>
    <w:rsid w:val="003C23D9"/>
    <w:rsid w:val="003C2F22"/>
    <w:rsid w:val="003C31B3"/>
    <w:rsid w:val="003C4EBB"/>
    <w:rsid w:val="003C5257"/>
    <w:rsid w:val="003C542D"/>
    <w:rsid w:val="003C56D4"/>
    <w:rsid w:val="003C5710"/>
    <w:rsid w:val="003C596C"/>
    <w:rsid w:val="003C5B0A"/>
    <w:rsid w:val="003C5B55"/>
    <w:rsid w:val="003C5C34"/>
    <w:rsid w:val="003C5C98"/>
    <w:rsid w:val="003C63CA"/>
    <w:rsid w:val="003C6408"/>
    <w:rsid w:val="003C643A"/>
    <w:rsid w:val="003D004C"/>
    <w:rsid w:val="003D0402"/>
    <w:rsid w:val="003D0B34"/>
    <w:rsid w:val="003D1072"/>
    <w:rsid w:val="003D12A3"/>
    <w:rsid w:val="003D1327"/>
    <w:rsid w:val="003D1810"/>
    <w:rsid w:val="003D1E5C"/>
    <w:rsid w:val="003D2B37"/>
    <w:rsid w:val="003D2CE5"/>
    <w:rsid w:val="003D2F8B"/>
    <w:rsid w:val="003D3264"/>
    <w:rsid w:val="003D3B39"/>
    <w:rsid w:val="003D3D4B"/>
    <w:rsid w:val="003D4B6B"/>
    <w:rsid w:val="003D602D"/>
    <w:rsid w:val="003D641F"/>
    <w:rsid w:val="003D6A0D"/>
    <w:rsid w:val="003D6C13"/>
    <w:rsid w:val="003D6E8B"/>
    <w:rsid w:val="003D76E4"/>
    <w:rsid w:val="003D78C6"/>
    <w:rsid w:val="003D7C61"/>
    <w:rsid w:val="003E01E2"/>
    <w:rsid w:val="003E03D4"/>
    <w:rsid w:val="003E044E"/>
    <w:rsid w:val="003E0D38"/>
    <w:rsid w:val="003E0EEC"/>
    <w:rsid w:val="003E1345"/>
    <w:rsid w:val="003E1534"/>
    <w:rsid w:val="003E1826"/>
    <w:rsid w:val="003E19A8"/>
    <w:rsid w:val="003E2013"/>
    <w:rsid w:val="003E202F"/>
    <w:rsid w:val="003E2790"/>
    <w:rsid w:val="003E2B64"/>
    <w:rsid w:val="003E2E82"/>
    <w:rsid w:val="003E3E6A"/>
    <w:rsid w:val="003E3F2E"/>
    <w:rsid w:val="003E4252"/>
    <w:rsid w:val="003E4503"/>
    <w:rsid w:val="003E46EC"/>
    <w:rsid w:val="003E4706"/>
    <w:rsid w:val="003E4CC1"/>
    <w:rsid w:val="003E4F24"/>
    <w:rsid w:val="003E6198"/>
    <w:rsid w:val="003E61A6"/>
    <w:rsid w:val="003E63B7"/>
    <w:rsid w:val="003E6729"/>
    <w:rsid w:val="003E6857"/>
    <w:rsid w:val="003E6D6E"/>
    <w:rsid w:val="003E77B2"/>
    <w:rsid w:val="003F089A"/>
    <w:rsid w:val="003F09F1"/>
    <w:rsid w:val="003F0B24"/>
    <w:rsid w:val="003F170F"/>
    <w:rsid w:val="003F21CC"/>
    <w:rsid w:val="003F22E1"/>
    <w:rsid w:val="003F2AD7"/>
    <w:rsid w:val="003F2FB2"/>
    <w:rsid w:val="003F3011"/>
    <w:rsid w:val="003F3200"/>
    <w:rsid w:val="003F39D8"/>
    <w:rsid w:val="003F3DB7"/>
    <w:rsid w:val="003F3F3D"/>
    <w:rsid w:val="003F4126"/>
    <w:rsid w:val="003F44FE"/>
    <w:rsid w:val="003F466D"/>
    <w:rsid w:val="003F475B"/>
    <w:rsid w:val="003F4BA2"/>
    <w:rsid w:val="003F52BB"/>
    <w:rsid w:val="003F5FAE"/>
    <w:rsid w:val="003F5FF3"/>
    <w:rsid w:val="003F6588"/>
    <w:rsid w:val="003F6677"/>
    <w:rsid w:val="003F6941"/>
    <w:rsid w:val="003F69FF"/>
    <w:rsid w:val="003F714C"/>
    <w:rsid w:val="003F762A"/>
    <w:rsid w:val="003F7A72"/>
    <w:rsid w:val="003F7D70"/>
    <w:rsid w:val="004000F7"/>
    <w:rsid w:val="004013F8"/>
    <w:rsid w:val="004018F2"/>
    <w:rsid w:val="00401C79"/>
    <w:rsid w:val="00401C98"/>
    <w:rsid w:val="00401EA8"/>
    <w:rsid w:val="00402294"/>
    <w:rsid w:val="004027FB"/>
    <w:rsid w:val="00402960"/>
    <w:rsid w:val="00403284"/>
    <w:rsid w:val="0040328F"/>
    <w:rsid w:val="004032A3"/>
    <w:rsid w:val="0040341C"/>
    <w:rsid w:val="00404684"/>
    <w:rsid w:val="00404CC9"/>
    <w:rsid w:val="00404D0E"/>
    <w:rsid w:val="00404EA8"/>
    <w:rsid w:val="00404EE1"/>
    <w:rsid w:val="004053CE"/>
    <w:rsid w:val="00405A02"/>
    <w:rsid w:val="00405AFF"/>
    <w:rsid w:val="00405EDA"/>
    <w:rsid w:val="00406003"/>
    <w:rsid w:val="00406101"/>
    <w:rsid w:val="00406102"/>
    <w:rsid w:val="0040714C"/>
    <w:rsid w:val="00407196"/>
    <w:rsid w:val="0040724B"/>
    <w:rsid w:val="004076BE"/>
    <w:rsid w:val="00410272"/>
    <w:rsid w:val="00410B97"/>
    <w:rsid w:val="00410EA8"/>
    <w:rsid w:val="00411035"/>
    <w:rsid w:val="00412136"/>
    <w:rsid w:val="00412236"/>
    <w:rsid w:val="00412B0B"/>
    <w:rsid w:val="00413049"/>
    <w:rsid w:val="0041328D"/>
    <w:rsid w:val="00413462"/>
    <w:rsid w:val="00414097"/>
    <w:rsid w:val="0041432F"/>
    <w:rsid w:val="00415BD7"/>
    <w:rsid w:val="00415D35"/>
    <w:rsid w:val="00415DDA"/>
    <w:rsid w:val="00415E30"/>
    <w:rsid w:val="00415FE5"/>
    <w:rsid w:val="004167E1"/>
    <w:rsid w:val="00416A77"/>
    <w:rsid w:val="00416C48"/>
    <w:rsid w:val="00417268"/>
    <w:rsid w:val="004175AA"/>
    <w:rsid w:val="00417A5D"/>
    <w:rsid w:val="00417CCA"/>
    <w:rsid w:val="00417EC5"/>
    <w:rsid w:val="004204C6"/>
    <w:rsid w:val="00420654"/>
    <w:rsid w:val="00420820"/>
    <w:rsid w:val="00420AF9"/>
    <w:rsid w:val="004212F2"/>
    <w:rsid w:val="00421804"/>
    <w:rsid w:val="00421AD6"/>
    <w:rsid w:val="004221FC"/>
    <w:rsid w:val="004223B5"/>
    <w:rsid w:val="004223C3"/>
    <w:rsid w:val="00422756"/>
    <w:rsid w:val="00422E70"/>
    <w:rsid w:val="0042359E"/>
    <w:rsid w:val="00423E09"/>
    <w:rsid w:val="00424877"/>
    <w:rsid w:val="00424CB5"/>
    <w:rsid w:val="00424E59"/>
    <w:rsid w:val="00425C60"/>
    <w:rsid w:val="00425F4A"/>
    <w:rsid w:val="004263AB"/>
    <w:rsid w:val="004263B9"/>
    <w:rsid w:val="004264EF"/>
    <w:rsid w:val="0042662B"/>
    <w:rsid w:val="00426675"/>
    <w:rsid w:val="00426830"/>
    <w:rsid w:val="00426B44"/>
    <w:rsid w:val="004272FC"/>
    <w:rsid w:val="0043003E"/>
    <w:rsid w:val="0043062E"/>
    <w:rsid w:val="00430C9A"/>
    <w:rsid w:val="00430D9B"/>
    <w:rsid w:val="00430F7D"/>
    <w:rsid w:val="00431099"/>
    <w:rsid w:val="00431121"/>
    <w:rsid w:val="00431186"/>
    <w:rsid w:val="004312A3"/>
    <w:rsid w:val="00431560"/>
    <w:rsid w:val="00431658"/>
    <w:rsid w:val="004318E4"/>
    <w:rsid w:val="00431A9E"/>
    <w:rsid w:val="00431B8F"/>
    <w:rsid w:val="00431BBA"/>
    <w:rsid w:val="00431E04"/>
    <w:rsid w:val="00431F2B"/>
    <w:rsid w:val="004322A5"/>
    <w:rsid w:val="004325E4"/>
    <w:rsid w:val="00432903"/>
    <w:rsid w:val="00432B16"/>
    <w:rsid w:val="00432DCE"/>
    <w:rsid w:val="00433F51"/>
    <w:rsid w:val="004341F8"/>
    <w:rsid w:val="0043421D"/>
    <w:rsid w:val="004342F9"/>
    <w:rsid w:val="004346C1"/>
    <w:rsid w:val="00434A92"/>
    <w:rsid w:val="00434D5B"/>
    <w:rsid w:val="004353D6"/>
    <w:rsid w:val="004356DA"/>
    <w:rsid w:val="004359E9"/>
    <w:rsid w:val="00435F61"/>
    <w:rsid w:val="0043637F"/>
    <w:rsid w:val="00436DEB"/>
    <w:rsid w:val="00436F8C"/>
    <w:rsid w:val="00436F9F"/>
    <w:rsid w:val="00437357"/>
    <w:rsid w:val="00437A82"/>
    <w:rsid w:val="00437D79"/>
    <w:rsid w:val="00437FAD"/>
    <w:rsid w:val="0044074C"/>
    <w:rsid w:val="00440C05"/>
    <w:rsid w:val="00440D50"/>
    <w:rsid w:val="00440D90"/>
    <w:rsid w:val="00440FF9"/>
    <w:rsid w:val="00441721"/>
    <w:rsid w:val="00441B39"/>
    <w:rsid w:val="00441C91"/>
    <w:rsid w:val="00441D00"/>
    <w:rsid w:val="00441D95"/>
    <w:rsid w:val="00442318"/>
    <w:rsid w:val="00442790"/>
    <w:rsid w:val="004427C9"/>
    <w:rsid w:val="0044283D"/>
    <w:rsid w:val="0044288E"/>
    <w:rsid w:val="00442BBF"/>
    <w:rsid w:val="00442F06"/>
    <w:rsid w:val="004430D3"/>
    <w:rsid w:val="0044394E"/>
    <w:rsid w:val="004439C9"/>
    <w:rsid w:val="00443C32"/>
    <w:rsid w:val="004441BC"/>
    <w:rsid w:val="004446C5"/>
    <w:rsid w:val="00444A23"/>
    <w:rsid w:val="004452B9"/>
    <w:rsid w:val="00446CE1"/>
    <w:rsid w:val="004471BC"/>
    <w:rsid w:val="00447A13"/>
    <w:rsid w:val="00447F51"/>
    <w:rsid w:val="00447F74"/>
    <w:rsid w:val="004504B4"/>
    <w:rsid w:val="00450739"/>
    <w:rsid w:val="004509B9"/>
    <w:rsid w:val="00450FC0"/>
    <w:rsid w:val="00451389"/>
    <w:rsid w:val="00451560"/>
    <w:rsid w:val="0045183A"/>
    <w:rsid w:val="00451F5F"/>
    <w:rsid w:val="00452667"/>
    <w:rsid w:val="0045270B"/>
    <w:rsid w:val="00452CF3"/>
    <w:rsid w:val="00452D4B"/>
    <w:rsid w:val="00453CC4"/>
    <w:rsid w:val="004540FF"/>
    <w:rsid w:val="00455E45"/>
    <w:rsid w:val="00456657"/>
    <w:rsid w:val="004568AD"/>
    <w:rsid w:val="00456972"/>
    <w:rsid w:val="00456D9A"/>
    <w:rsid w:val="00456EE9"/>
    <w:rsid w:val="00457146"/>
    <w:rsid w:val="004571D4"/>
    <w:rsid w:val="004571D5"/>
    <w:rsid w:val="004577F3"/>
    <w:rsid w:val="00457DD7"/>
    <w:rsid w:val="004601F0"/>
    <w:rsid w:val="0046053A"/>
    <w:rsid w:val="00460977"/>
    <w:rsid w:val="00460E92"/>
    <w:rsid w:val="00461407"/>
    <w:rsid w:val="004619F9"/>
    <w:rsid w:val="00461A44"/>
    <w:rsid w:val="00461D56"/>
    <w:rsid w:val="00462365"/>
    <w:rsid w:val="00462782"/>
    <w:rsid w:val="004631CF"/>
    <w:rsid w:val="004635C4"/>
    <w:rsid w:val="004642FF"/>
    <w:rsid w:val="00464771"/>
    <w:rsid w:val="00464F47"/>
    <w:rsid w:val="00465EEC"/>
    <w:rsid w:val="004664A8"/>
    <w:rsid w:val="004668D1"/>
    <w:rsid w:val="00466B59"/>
    <w:rsid w:val="00466FA5"/>
    <w:rsid w:val="00466FD6"/>
    <w:rsid w:val="004670FB"/>
    <w:rsid w:val="004673BE"/>
    <w:rsid w:val="004700C8"/>
    <w:rsid w:val="004700E1"/>
    <w:rsid w:val="004703C7"/>
    <w:rsid w:val="00470480"/>
    <w:rsid w:val="00470501"/>
    <w:rsid w:val="00470600"/>
    <w:rsid w:val="00470679"/>
    <w:rsid w:val="004706A0"/>
    <w:rsid w:val="00470854"/>
    <w:rsid w:val="004715D7"/>
    <w:rsid w:val="004716E5"/>
    <w:rsid w:val="00471A20"/>
    <w:rsid w:val="0047213C"/>
    <w:rsid w:val="0047214C"/>
    <w:rsid w:val="004728F9"/>
    <w:rsid w:val="0047298C"/>
    <w:rsid w:val="00473496"/>
    <w:rsid w:val="004737B1"/>
    <w:rsid w:val="00473F08"/>
    <w:rsid w:val="00474118"/>
    <w:rsid w:val="004741C9"/>
    <w:rsid w:val="0047487B"/>
    <w:rsid w:val="00474B0C"/>
    <w:rsid w:val="00474DCA"/>
    <w:rsid w:val="00475321"/>
    <w:rsid w:val="00475721"/>
    <w:rsid w:val="0047575A"/>
    <w:rsid w:val="00475861"/>
    <w:rsid w:val="00476077"/>
    <w:rsid w:val="00476824"/>
    <w:rsid w:val="0047689F"/>
    <w:rsid w:val="00476F84"/>
    <w:rsid w:val="00477FD2"/>
    <w:rsid w:val="00480290"/>
    <w:rsid w:val="00480713"/>
    <w:rsid w:val="004807F6"/>
    <w:rsid w:val="004808D7"/>
    <w:rsid w:val="00480A6F"/>
    <w:rsid w:val="00480E46"/>
    <w:rsid w:val="00481142"/>
    <w:rsid w:val="00481724"/>
    <w:rsid w:val="00481756"/>
    <w:rsid w:val="00481B90"/>
    <w:rsid w:val="004827C2"/>
    <w:rsid w:val="00482E92"/>
    <w:rsid w:val="00482EEF"/>
    <w:rsid w:val="00483384"/>
    <w:rsid w:val="0048350B"/>
    <w:rsid w:val="00483D18"/>
    <w:rsid w:val="004843FF"/>
    <w:rsid w:val="0048446E"/>
    <w:rsid w:val="00484846"/>
    <w:rsid w:val="00484CD4"/>
    <w:rsid w:val="00484DF3"/>
    <w:rsid w:val="004855E8"/>
    <w:rsid w:val="00485772"/>
    <w:rsid w:val="00485D83"/>
    <w:rsid w:val="00485E43"/>
    <w:rsid w:val="00486295"/>
    <w:rsid w:val="0048649E"/>
    <w:rsid w:val="004866DE"/>
    <w:rsid w:val="004868AF"/>
    <w:rsid w:val="00486B6B"/>
    <w:rsid w:val="00486BAA"/>
    <w:rsid w:val="00487031"/>
    <w:rsid w:val="004870A1"/>
    <w:rsid w:val="00487B2F"/>
    <w:rsid w:val="00487BBC"/>
    <w:rsid w:val="004900BE"/>
    <w:rsid w:val="00490645"/>
    <w:rsid w:val="00490AED"/>
    <w:rsid w:val="004913DD"/>
    <w:rsid w:val="00491FD6"/>
    <w:rsid w:val="004923A8"/>
    <w:rsid w:val="00492B48"/>
    <w:rsid w:val="00492F06"/>
    <w:rsid w:val="00493264"/>
    <w:rsid w:val="004934C1"/>
    <w:rsid w:val="00493D93"/>
    <w:rsid w:val="00494B8A"/>
    <w:rsid w:val="0049569A"/>
    <w:rsid w:val="004958D4"/>
    <w:rsid w:val="0049618D"/>
    <w:rsid w:val="004967A6"/>
    <w:rsid w:val="004967AD"/>
    <w:rsid w:val="00496868"/>
    <w:rsid w:val="00496E89"/>
    <w:rsid w:val="0049745B"/>
    <w:rsid w:val="00497573"/>
    <w:rsid w:val="00497746"/>
    <w:rsid w:val="00497FA0"/>
    <w:rsid w:val="004A03CA"/>
    <w:rsid w:val="004A05CC"/>
    <w:rsid w:val="004A0A00"/>
    <w:rsid w:val="004A109B"/>
    <w:rsid w:val="004A10BB"/>
    <w:rsid w:val="004A1377"/>
    <w:rsid w:val="004A14E7"/>
    <w:rsid w:val="004A2016"/>
    <w:rsid w:val="004A2241"/>
    <w:rsid w:val="004A2564"/>
    <w:rsid w:val="004A3199"/>
    <w:rsid w:val="004A31E1"/>
    <w:rsid w:val="004A3333"/>
    <w:rsid w:val="004A3393"/>
    <w:rsid w:val="004A4127"/>
    <w:rsid w:val="004A49D7"/>
    <w:rsid w:val="004A505C"/>
    <w:rsid w:val="004A5266"/>
    <w:rsid w:val="004A5F19"/>
    <w:rsid w:val="004A6C5E"/>
    <w:rsid w:val="004A6D23"/>
    <w:rsid w:val="004A6FB0"/>
    <w:rsid w:val="004A72E6"/>
    <w:rsid w:val="004A74A8"/>
    <w:rsid w:val="004A74E2"/>
    <w:rsid w:val="004A7C14"/>
    <w:rsid w:val="004A7D0C"/>
    <w:rsid w:val="004A7EE1"/>
    <w:rsid w:val="004B074B"/>
    <w:rsid w:val="004B0872"/>
    <w:rsid w:val="004B0C6C"/>
    <w:rsid w:val="004B11E0"/>
    <w:rsid w:val="004B15FF"/>
    <w:rsid w:val="004B18B9"/>
    <w:rsid w:val="004B1E82"/>
    <w:rsid w:val="004B1E87"/>
    <w:rsid w:val="004B1EEB"/>
    <w:rsid w:val="004B2841"/>
    <w:rsid w:val="004B289E"/>
    <w:rsid w:val="004B28F8"/>
    <w:rsid w:val="004B2CC1"/>
    <w:rsid w:val="004B2CE1"/>
    <w:rsid w:val="004B394A"/>
    <w:rsid w:val="004B3AEC"/>
    <w:rsid w:val="004B3B41"/>
    <w:rsid w:val="004B434F"/>
    <w:rsid w:val="004B4547"/>
    <w:rsid w:val="004B48A1"/>
    <w:rsid w:val="004B503A"/>
    <w:rsid w:val="004B54A1"/>
    <w:rsid w:val="004B581F"/>
    <w:rsid w:val="004B584A"/>
    <w:rsid w:val="004B5B5D"/>
    <w:rsid w:val="004B5BCE"/>
    <w:rsid w:val="004B699D"/>
    <w:rsid w:val="004B6AAC"/>
    <w:rsid w:val="004B6B84"/>
    <w:rsid w:val="004B6C65"/>
    <w:rsid w:val="004B7C19"/>
    <w:rsid w:val="004B7F7F"/>
    <w:rsid w:val="004C00FC"/>
    <w:rsid w:val="004C0567"/>
    <w:rsid w:val="004C0981"/>
    <w:rsid w:val="004C0C6B"/>
    <w:rsid w:val="004C15D1"/>
    <w:rsid w:val="004C166C"/>
    <w:rsid w:val="004C1836"/>
    <w:rsid w:val="004C19AD"/>
    <w:rsid w:val="004C1C72"/>
    <w:rsid w:val="004C21B2"/>
    <w:rsid w:val="004C2CA3"/>
    <w:rsid w:val="004C329A"/>
    <w:rsid w:val="004C394C"/>
    <w:rsid w:val="004C3BDB"/>
    <w:rsid w:val="004C4284"/>
    <w:rsid w:val="004C42CF"/>
    <w:rsid w:val="004C4410"/>
    <w:rsid w:val="004C4793"/>
    <w:rsid w:val="004C4AA8"/>
    <w:rsid w:val="004C4E01"/>
    <w:rsid w:val="004C50F6"/>
    <w:rsid w:val="004C52AE"/>
    <w:rsid w:val="004C654F"/>
    <w:rsid w:val="004C67B4"/>
    <w:rsid w:val="004C6E9F"/>
    <w:rsid w:val="004C7629"/>
    <w:rsid w:val="004C7AEB"/>
    <w:rsid w:val="004C7B06"/>
    <w:rsid w:val="004C7CDE"/>
    <w:rsid w:val="004C7E55"/>
    <w:rsid w:val="004C7F80"/>
    <w:rsid w:val="004C7FD1"/>
    <w:rsid w:val="004D0957"/>
    <w:rsid w:val="004D0B78"/>
    <w:rsid w:val="004D0C37"/>
    <w:rsid w:val="004D112D"/>
    <w:rsid w:val="004D16F8"/>
    <w:rsid w:val="004D17B4"/>
    <w:rsid w:val="004D1E8F"/>
    <w:rsid w:val="004D2001"/>
    <w:rsid w:val="004D20DB"/>
    <w:rsid w:val="004D256B"/>
    <w:rsid w:val="004D296A"/>
    <w:rsid w:val="004D2B3D"/>
    <w:rsid w:val="004D2E2C"/>
    <w:rsid w:val="004D3517"/>
    <w:rsid w:val="004D36FA"/>
    <w:rsid w:val="004D38E6"/>
    <w:rsid w:val="004D3A6A"/>
    <w:rsid w:val="004D3AEB"/>
    <w:rsid w:val="004D3CB6"/>
    <w:rsid w:val="004D3DEB"/>
    <w:rsid w:val="004D3E5A"/>
    <w:rsid w:val="004D409E"/>
    <w:rsid w:val="004D42DD"/>
    <w:rsid w:val="004D476B"/>
    <w:rsid w:val="004D484B"/>
    <w:rsid w:val="004D4C0E"/>
    <w:rsid w:val="004D4DB1"/>
    <w:rsid w:val="004D4DEA"/>
    <w:rsid w:val="004D4F1C"/>
    <w:rsid w:val="004D5072"/>
    <w:rsid w:val="004D53DD"/>
    <w:rsid w:val="004D5525"/>
    <w:rsid w:val="004D570A"/>
    <w:rsid w:val="004D5C37"/>
    <w:rsid w:val="004D7271"/>
    <w:rsid w:val="004D7D3E"/>
    <w:rsid w:val="004E08AE"/>
    <w:rsid w:val="004E08BE"/>
    <w:rsid w:val="004E0B97"/>
    <w:rsid w:val="004E0E5A"/>
    <w:rsid w:val="004E1310"/>
    <w:rsid w:val="004E19FB"/>
    <w:rsid w:val="004E1FCC"/>
    <w:rsid w:val="004E200F"/>
    <w:rsid w:val="004E2979"/>
    <w:rsid w:val="004E29CD"/>
    <w:rsid w:val="004E2AD3"/>
    <w:rsid w:val="004E2EAC"/>
    <w:rsid w:val="004E33A2"/>
    <w:rsid w:val="004E36E8"/>
    <w:rsid w:val="004E3836"/>
    <w:rsid w:val="004E39B7"/>
    <w:rsid w:val="004E4038"/>
    <w:rsid w:val="004E4961"/>
    <w:rsid w:val="004E4A99"/>
    <w:rsid w:val="004E4C15"/>
    <w:rsid w:val="004E4FC6"/>
    <w:rsid w:val="004E5279"/>
    <w:rsid w:val="004E55F6"/>
    <w:rsid w:val="004E5603"/>
    <w:rsid w:val="004E56FA"/>
    <w:rsid w:val="004E5D16"/>
    <w:rsid w:val="004E5E5C"/>
    <w:rsid w:val="004E5EB6"/>
    <w:rsid w:val="004E613A"/>
    <w:rsid w:val="004E67D9"/>
    <w:rsid w:val="004E6AFF"/>
    <w:rsid w:val="004E7AC7"/>
    <w:rsid w:val="004E7F55"/>
    <w:rsid w:val="004F0A3C"/>
    <w:rsid w:val="004F0D7B"/>
    <w:rsid w:val="004F11F1"/>
    <w:rsid w:val="004F156E"/>
    <w:rsid w:val="004F16C1"/>
    <w:rsid w:val="004F179F"/>
    <w:rsid w:val="004F2514"/>
    <w:rsid w:val="004F2593"/>
    <w:rsid w:val="004F2781"/>
    <w:rsid w:val="004F2E9F"/>
    <w:rsid w:val="004F3269"/>
    <w:rsid w:val="004F3494"/>
    <w:rsid w:val="004F376A"/>
    <w:rsid w:val="004F38F7"/>
    <w:rsid w:val="004F3E6D"/>
    <w:rsid w:val="004F56AC"/>
    <w:rsid w:val="004F588F"/>
    <w:rsid w:val="004F5F26"/>
    <w:rsid w:val="004F6F0F"/>
    <w:rsid w:val="004F7178"/>
    <w:rsid w:val="004F7405"/>
    <w:rsid w:val="004F7717"/>
    <w:rsid w:val="004F7C58"/>
    <w:rsid w:val="00500722"/>
    <w:rsid w:val="0050077C"/>
    <w:rsid w:val="00500DE9"/>
    <w:rsid w:val="00500FC8"/>
    <w:rsid w:val="005015F8"/>
    <w:rsid w:val="00501615"/>
    <w:rsid w:val="0050181F"/>
    <w:rsid w:val="00501B14"/>
    <w:rsid w:val="00501C0A"/>
    <w:rsid w:val="00501D2B"/>
    <w:rsid w:val="0050207A"/>
    <w:rsid w:val="0050245C"/>
    <w:rsid w:val="00502516"/>
    <w:rsid w:val="005027FE"/>
    <w:rsid w:val="005031EE"/>
    <w:rsid w:val="005035FA"/>
    <w:rsid w:val="0050443B"/>
    <w:rsid w:val="005048F2"/>
    <w:rsid w:val="00505869"/>
    <w:rsid w:val="00506245"/>
    <w:rsid w:val="00506520"/>
    <w:rsid w:val="0050674B"/>
    <w:rsid w:val="00506D19"/>
    <w:rsid w:val="005073F4"/>
    <w:rsid w:val="00507D60"/>
    <w:rsid w:val="00510BD0"/>
    <w:rsid w:val="00510D08"/>
    <w:rsid w:val="00510D3D"/>
    <w:rsid w:val="00511959"/>
    <w:rsid w:val="00511AFB"/>
    <w:rsid w:val="00511C29"/>
    <w:rsid w:val="00511C99"/>
    <w:rsid w:val="00511E14"/>
    <w:rsid w:val="00511EDB"/>
    <w:rsid w:val="00511FF8"/>
    <w:rsid w:val="005125B2"/>
    <w:rsid w:val="00513041"/>
    <w:rsid w:val="005132AC"/>
    <w:rsid w:val="0051359E"/>
    <w:rsid w:val="005136B0"/>
    <w:rsid w:val="00513703"/>
    <w:rsid w:val="005139EA"/>
    <w:rsid w:val="005144F5"/>
    <w:rsid w:val="0051544C"/>
    <w:rsid w:val="00515673"/>
    <w:rsid w:val="00515976"/>
    <w:rsid w:val="00516265"/>
    <w:rsid w:val="00516396"/>
    <w:rsid w:val="0051652A"/>
    <w:rsid w:val="00516632"/>
    <w:rsid w:val="00516756"/>
    <w:rsid w:val="00516914"/>
    <w:rsid w:val="005169AC"/>
    <w:rsid w:val="00516D8F"/>
    <w:rsid w:val="00516F4F"/>
    <w:rsid w:val="005170D5"/>
    <w:rsid w:val="005179CE"/>
    <w:rsid w:val="00517F21"/>
    <w:rsid w:val="0052001B"/>
    <w:rsid w:val="00521043"/>
    <w:rsid w:val="005211B0"/>
    <w:rsid w:val="005211E6"/>
    <w:rsid w:val="005215FE"/>
    <w:rsid w:val="005216DA"/>
    <w:rsid w:val="00521BE9"/>
    <w:rsid w:val="00522062"/>
    <w:rsid w:val="005220E2"/>
    <w:rsid w:val="00522497"/>
    <w:rsid w:val="005233BB"/>
    <w:rsid w:val="00523800"/>
    <w:rsid w:val="00523DED"/>
    <w:rsid w:val="0052401C"/>
    <w:rsid w:val="00524417"/>
    <w:rsid w:val="00524A1C"/>
    <w:rsid w:val="005259AE"/>
    <w:rsid w:val="005271C0"/>
    <w:rsid w:val="005277C5"/>
    <w:rsid w:val="005277D0"/>
    <w:rsid w:val="00527871"/>
    <w:rsid w:val="00527E7E"/>
    <w:rsid w:val="00530021"/>
    <w:rsid w:val="0053022F"/>
    <w:rsid w:val="00530615"/>
    <w:rsid w:val="00530921"/>
    <w:rsid w:val="005309EC"/>
    <w:rsid w:val="00530D29"/>
    <w:rsid w:val="00530EF5"/>
    <w:rsid w:val="00531FEB"/>
    <w:rsid w:val="0053231B"/>
    <w:rsid w:val="0053240D"/>
    <w:rsid w:val="00532668"/>
    <w:rsid w:val="005326CF"/>
    <w:rsid w:val="005328C4"/>
    <w:rsid w:val="00532F95"/>
    <w:rsid w:val="00533642"/>
    <w:rsid w:val="0053364F"/>
    <w:rsid w:val="00533A14"/>
    <w:rsid w:val="00533EEE"/>
    <w:rsid w:val="00534028"/>
    <w:rsid w:val="005340C3"/>
    <w:rsid w:val="00534395"/>
    <w:rsid w:val="005346B9"/>
    <w:rsid w:val="005349B3"/>
    <w:rsid w:val="0053545E"/>
    <w:rsid w:val="00535D3C"/>
    <w:rsid w:val="00535F23"/>
    <w:rsid w:val="00536081"/>
    <w:rsid w:val="00536140"/>
    <w:rsid w:val="00536169"/>
    <w:rsid w:val="005361C4"/>
    <w:rsid w:val="0053680D"/>
    <w:rsid w:val="00536813"/>
    <w:rsid w:val="00536CC9"/>
    <w:rsid w:val="00536F94"/>
    <w:rsid w:val="0053784F"/>
    <w:rsid w:val="005378FC"/>
    <w:rsid w:val="00537953"/>
    <w:rsid w:val="00537A80"/>
    <w:rsid w:val="00540692"/>
    <w:rsid w:val="00540C1F"/>
    <w:rsid w:val="00540D5D"/>
    <w:rsid w:val="00540F35"/>
    <w:rsid w:val="005410ED"/>
    <w:rsid w:val="00541421"/>
    <w:rsid w:val="00541EF4"/>
    <w:rsid w:val="00542200"/>
    <w:rsid w:val="00542328"/>
    <w:rsid w:val="005423E7"/>
    <w:rsid w:val="005429C6"/>
    <w:rsid w:val="00542C48"/>
    <w:rsid w:val="005430F7"/>
    <w:rsid w:val="005431E5"/>
    <w:rsid w:val="005432C5"/>
    <w:rsid w:val="00543D8B"/>
    <w:rsid w:val="00543E52"/>
    <w:rsid w:val="005443B5"/>
    <w:rsid w:val="005443F0"/>
    <w:rsid w:val="0054444C"/>
    <w:rsid w:val="005446A6"/>
    <w:rsid w:val="005446C2"/>
    <w:rsid w:val="00544A07"/>
    <w:rsid w:val="00544BB3"/>
    <w:rsid w:val="00545907"/>
    <w:rsid w:val="00545950"/>
    <w:rsid w:val="0054615D"/>
    <w:rsid w:val="005467AD"/>
    <w:rsid w:val="00546DB7"/>
    <w:rsid w:val="00547A02"/>
    <w:rsid w:val="00547D64"/>
    <w:rsid w:val="005502B8"/>
    <w:rsid w:val="005508A7"/>
    <w:rsid w:val="00550B41"/>
    <w:rsid w:val="005511E8"/>
    <w:rsid w:val="00551D68"/>
    <w:rsid w:val="00552358"/>
    <w:rsid w:val="005525A0"/>
    <w:rsid w:val="00552727"/>
    <w:rsid w:val="0055275E"/>
    <w:rsid w:val="005527ED"/>
    <w:rsid w:val="00552BA5"/>
    <w:rsid w:val="00553CB7"/>
    <w:rsid w:val="00553F18"/>
    <w:rsid w:val="0055445C"/>
    <w:rsid w:val="00554AD4"/>
    <w:rsid w:val="00554DC4"/>
    <w:rsid w:val="00554FBB"/>
    <w:rsid w:val="00555005"/>
    <w:rsid w:val="00555142"/>
    <w:rsid w:val="0055555D"/>
    <w:rsid w:val="00555931"/>
    <w:rsid w:val="005559FE"/>
    <w:rsid w:val="00555A20"/>
    <w:rsid w:val="00555B11"/>
    <w:rsid w:val="005565DF"/>
    <w:rsid w:val="00556CC7"/>
    <w:rsid w:val="00556FEC"/>
    <w:rsid w:val="005577B8"/>
    <w:rsid w:val="00557A0F"/>
    <w:rsid w:val="00557EE1"/>
    <w:rsid w:val="00557F06"/>
    <w:rsid w:val="005600DB"/>
    <w:rsid w:val="005601C3"/>
    <w:rsid w:val="005602DF"/>
    <w:rsid w:val="005605AB"/>
    <w:rsid w:val="005609D6"/>
    <w:rsid w:val="00561095"/>
    <w:rsid w:val="00561892"/>
    <w:rsid w:val="005620C9"/>
    <w:rsid w:val="00562284"/>
    <w:rsid w:val="00562655"/>
    <w:rsid w:val="00562670"/>
    <w:rsid w:val="0056290D"/>
    <w:rsid w:val="00562F2D"/>
    <w:rsid w:val="00563804"/>
    <w:rsid w:val="00563B5B"/>
    <w:rsid w:val="00563E74"/>
    <w:rsid w:val="0056418B"/>
    <w:rsid w:val="005649AE"/>
    <w:rsid w:val="00564ED0"/>
    <w:rsid w:val="005650A8"/>
    <w:rsid w:val="0056640F"/>
    <w:rsid w:val="00566449"/>
    <w:rsid w:val="00566907"/>
    <w:rsid w:val="00566A32"/>
    <w:rsid w:val="00566DFE"/>
    <w:rsid w:val="00566EBF"/>
    <w:rsid w:val="00567352"/>
    <w:rsid w:val="00567BD6"/>
    <w:rsid w:val="0057004C"/>
    <w:rsid w:val="005703EB"/>
    <w:rsid w:val="00570663"/>
    <w:rsid w:val="005708CC"/>
    <w:rsid w:val="005720DE"/>
    <w:rsid w:val="00572EFE"/>
    <w:rsid w:val="005731B1"/>
    <w:rsid w:val="005733B4"/>
    <w:rsid w:val="0057381F"/>
    <w:rsid w:val="00573BFB"/>
    <w:rsid w:val="00573FD2"/>
    <w:rsid w:val="005741F0"/>
    <w:rsid w:val="005743E2"/>
    <w:rsid w:val="0057539D"/>
    <w:rsid w:val="00575476"/>
    <w:rsid w:val="00575631"/>
    <w:rsid w:val="00575CC8"/>
    <w:rsid w:val="00575FD3"/>
    <w:rsid w:val="005761D2"/>
    <w:rsid w:val="00576201"/>
    <w:rsid w:val="00576222"/>
    <w:rsid w:val="005762C1"/>
    <w:rsid w:val="00576375"/>
    <w:rsid w:val="00576A03"/>
    <w:rsid w:val="00576F6D"/>
    <w:rsid w:val="00577B4C"/>
    <w:rsid w:val="00581192"/>
    <w:rsid w:val="0058152A"/>
    <w:rsid w:val="0058178A"/>
    <w:rsid w:val="005817BE"/>
    <w:rsid w:val="005817D8"/>
    <w:rsid w:val="0058192A"/>
    <w:rsid w:val="005819B3"/>
    <w:rsid w:val="00581C23"/>
    <w:rsid w:val="00581DB1"/>
    <w:rsid w:val="00581DBC"/>
    <w:rsid w:val="00581EE8"/>
    <w:rsid w:val="00581F51"/>
    <w:rsid w:val="00582048"/>
    <w:rsid w:val="005821CB"/>
    <w:rsid w:val="00582C64"/>
    <w:rsid w:val="00583AD0"/>
    <w:rsid w:val="00583D34"/>
    <w:rsid w:val="00584176"/>
    <w:rsid w:val="0058487D"/>
    <w:rsid w:val="005852B7"/>
    <w:rsid w:val="0058573C"/>
    <w:rsid w:val="00585DC5"/>
    <w:rsid w:val="00586592"/>
    <w:rsid w:val="005868F9"/>
    <w:rsid w:val="00586FCB"/>
    <w:rsid w:val="00587164"/>
    <w:rsid w:val="00587AF5"/>
    <w:rsid w:val="00587C8E"/>
    <w:rsid w:val="00587F3A"/>
    <w:rsid w:val="00590491"/>
    <w:rsid w:val="0059057F"/>
    <w:rsid w:val="005908A5"/>
    <w:rsid w:val="00590921"/>
    <w:rsid w:val="00590AB3"/>
    <w:rsid w:val="0059108A"/>
    <w:rsid w:val="005935A8"/>
    <w:rsid w:val="00594585"/>
    <w:rsid w:val="00594693"/>
    <w:rsid w:val="005951AF"/>
    <w:rsid w:val="00595526"/>
    <w:rsid w:val="00596C42"/>
    <w:rsid w:val="00596FD5"/>
    <w:rsid w:val="00597265"/>
    <w:rsid w:val="00597312"/>
    <w:rsid w:val="00597937"/>
    <w:rsid w:val="00597B28"/>
    <w:rsid w:val="005A0355"/>
    <w:rsid w:val="005A0741"/>
    <w:rsid w:val="005A0769"/>
    <w:rsid w:val="005A0BF5"/>
    <w:rsid w:val="005A0C25"/>
    <w:rsid w:val="005A0EBD"/>
    <w:rsid w:val="005A12BB"/>
    <w:rsid w:val="005A19D9"/>
    <w:rsid w:val="005A1A9E"/>
    <w:rsid w:val="005A1CE7"/>
    <w:rsid w:val="005A2DC9"/>
    <w:rsid w:val="005A3134"/>
    <w:rsid w:val="005A3A88"/>
    <w:rsid w:val="005A3E24"/>
    <w:rsid w:val="005A3ED9"/>
    <w:rsid w:val="005A3FA3"/>
    <w:rsid w:val="005A465D"/>
    <w:rsid w:val="005A4703"/>
    <w:rsid w:val="005A4F02"/>
    <w:rsid w:val="005A5631"/>
    <w:rsid w:val="005A574B"/>
    <w:rsid w:val="005A58A6"/>
    <w:rsid w:val="005A6047"/>
    <w:rsid w:val="005A60FC"/>
    <w:rsid w:val="005A636C"/>
    <w:rsid w:val="005A6716"/>
    <w:rsid w:val="005A68FF"/>
    <w:rsid w:val="005A6B48"/>
    <w:rsid w:val="005A6BC4"/>
    <w:rsid w:val="005A7268"/>
    <w:rsid w:val="005A7447"/>
    <w:rsid w:val="005A74FE"/>
    <w:rsid w:val="005A7980"/>
    <w:rsid w:val="005A7C6C"/>
    <w:rsid w:val="005A7CC8"/>
    <w:rsid w:val="005B04C9"/>
    <w:rsid w:val="005B05CA"/>
    <w:rsid w:val="005B14DD"/>
    <w:rsid w:val="005B1521"/>
    <w:rsid w:val="005B17BA"/>
    <w:rsid w:val="005B25B8"/>
    <w:rsid w:val="005B2894"/>
    <w:rsid w:val="005B329B"/>
    <w:rsid w:val="005B34D2"/>
    <w:rsid w:val="005B36DD"/>
    <w:rsid w:val="005B394D"/>
    <w:rsid w:val="005B458B"/>
    <w:rsid w:val="005B4661"/>
    <w:rsid w:val="005B54D9"/>
    <w:rsid w:val="005B58E2"/>
    <w:rsid w:val="005B6117"/>
    <w:rsid w:val="005B6199"/>
    <w:rsid w:val="005B62C7"/>
    <w:rsid w:val="005B6421"/>
    <w:rsid w:val="005B656C"/>
    <w:rsid w:val="005B6649"/>
    <w:rsid w:val="005B670C"/>
    <w:rsid w:val="005B6FC7"/>
    <w:rsid w:val="005B7180"/>
    <w:rsid w:val="005B72F7"/>
    <w:rsid w:val="005B75CD"/>
    <w:rsid w:val="005C020E"/>
    <w:rsid w:val="005C02E2"/>
    <w:rsid w:val="005C0DA5"/>
    <w:rsid w:val="005C1379"/>
    <w:rsid w:val="005C18AA"/>
    <w:rsid w:val="005C1AF2"/>
    <w:rsid w:val="005C1E79"/>
    <w:rsid w:val="005C25D4"/>
    <w:rsid w:val="005C271B"/>
    <w:rsid w:val="005C281D"/>
    <w:rsid w:val="005C2CEB"/>
    <w:rsid w:val="005C2F2C"/>
    <w:rsid w:val="005C342A"/>
    <w:rsid w:val="005C38A3"/>
    <w:rsid w:val="005C3BEB"/>
    <w:rsid w:val="005C3CA6"/>
    <w:rsid w:val="005C48C4"/>
    <w:rsid w:val="005C49F7"/>
    <w:rsid w:val="005C4AD3"/>
    <w:rsid w:val="005C4AD5"/>
    <w:rsid w:val="005C4CB2"/>
    <w:rsid w:val="005C4EBD"/>
    <w:rsid w:val="005C52F1"/>
    <w:rsid w:val="005C5CB7"/>
    <w:rsid w:val="005C6506"/>
    <w:rsid w:val="005C6855"/>
    <w:rsid w:val="005C6913"/>
    <w:rsid w:val="005C721A"/>
    <w:rsid w:val="005C7365"/>
    <w:rsid w:val="005D024D"/>
    <w:rsid w:val="005D09FB"/>
    <w:rsid w:val="005D0A5E"/>
    <w:rsid w:val="005D0E7F"/>
    <w:rsid w:val="005D173E"/>
    <w:rsid w:val="005D1853"/>
    <w:rsid w:val="005D2AC9"/>
    <w:rsid w:val="005D2C94"/>
    <w:rsid w:val="005D42E3"/>
    <w:rsid w:val="005D4835"/>
    <w:rsid w:val="005D4BCD"/>
    <w:rsid w:val="005D4F18"/>
    <w:rsid w:val="005D4FD6"/>
    <w:rsid w:val="005D503C"/>
    <w:rsid w:val="005D554F"/>
    <w:rsid w:val="005D5565"/>
    <w:rsid w:val="005D5763"/>
    <w:rsid w:val="005D5BD8"/>
    <w:rsid w:val="005D5F86"/>
    <w:rsid w:val="005D613B"/>
    <w:rsid w:val="005D6538"/>
    <w:rsid w:val="005D6B9C"/>
    <w:rsid w:val="005D6CBA"/>
    <w:rsid w:val="005E06A0"/>
    <w:rsid w:val="005E0710"/>
    <w:rsid w:val="005E085B"/>
    <w:rsid w:val="005E0A02"/>
    <w:rsid w:val="005E0BB9"/>
    <w:rsid w:val="005E0D8F"/>
    <w:rsid w:val="005E1B0A"/>
    <w:rsid w:val="005E1B45"/>
    <w:rsid w:val="005E2A8C"/>
    <w:rsid w:val="005E351C"/>
    <w:rsid w:val="005E3913"/>
    <w:rsid w:val="005E3963"/>
    <w:rsid w:val="005E3BC2"/>
    <w:rsid w:val="005E3F05"/>
    <w:rsid w:val="005E3FDA"/>
    <w:rsid w:val="005E40B7"/>
    <w:rsid w:val="005E4132"/>
    <w:rsid w:val="005E44F4"/>
    <w:rsid w:val="005E4921"/>
    <w:rsid w:val="005E4BC0"/>
    <w:rsid w:val="005E4D7D"/>
    <w:rsid w:val="005E4FA2"/>
    <w:rsid w:val="005E500C"/>
    <w:rsid w:val="005E50B2"/>
    <w:rsid w:val="005E54BD"/>
    <w:rsid w:val="005E575F"/>
    <w:rsid w:val="005E5976"/>
    <w:rsid w:val="005E5D01"/>
    <w:rsid w:val="005E5D46"/>
    <w:rsid w:val="005E6048"/>
    <w:rsid w:val="005E6330"/>
    <w:rsid w:val="005E6A43"/>
    <w:rsid w:val="005E6ADE"/>
    <w:rsid w:val="005E6BBC"/>
    <w:rsid w:val="005E7ACD"/>
    <w:rsid w:val="005F03E9"/>
    <w:rsid w:val="005F1015"/>
    <w:rsid w:val="005F1441"/>
    <w:rsid w:val="005F16F4"/>
    <w:rsid w:val="005F17DC"/>
    <w:rsid w:val="005F1950"/>
    <w:rsid w:val="005F1A43"/>
    <w:rsid w:val="005F21A7"/>
    <w:rsid w:val="005F27A8"/>
    <w:rsid w:val="005F27DE"/>
    <w:rsid w:val="005F2AB8"/>
    <w:rsid w:val="005F2E23"/>
    <w:rsid w:val="005F316B"/>
    <w:rsid w:val="005F374F"/>
    <w:rsid w:val="005F3FAA"/>
    <w:rsid w:val="005F419E"/>
    <w:rsid w:val="005F461B"/>
    <w:rsid w:val="005F4721"/>
    <w:rsid w:val="005F4A1F"/>
    <w:rsid w:val="005F4CFB"/>
    <w:rsid w:val="005F4EA0"/>
    <w:rsid w:val="005F529F"/>
    <w:rsid w:val="005F5426"/>
    <w:rsid w:val="005F57C5"/>
    <w:rsid w:val="005F5888"/>
    <w:rsid w:val="005F5926"/>
    <w:rsid w:val="005F59A8"/>
    <w:rsid w:val="005F5A82"/>
    <w:rsid w:val="005F5B4A"/>
    <w:rsid w:val="005F5FDB"/>
    <w:rsid w:val="005F6534"/>
    <w:rsid w:val="005F6611"/>
    <w:rsid w:val="005F7640"/>
    <w:rsid w:val="005F769C"/>
    <w:rsid w:val="005F7A5F"/>
    <w:rsid w:val="005F7DA4"/>
    <w:rsid w:val="005F7DB6"/>
    <w:rsid w:val="00600136"/>
    <w:rsid w:val="0060084B"/>
    <w:rsid w:val="00601035"/>
    <w:rsid w:val="006010B4"/>
    <w:rsid w:val="006014BB"/>
    <w:rsid w:val="00601515"/>
    <w:rsid w:val="0060181E"/>
    <w:rsid w:val="0060240B"/>
    <w:rsid w:val="00602583"/>
    <w:rsid w:val="00602926"/>
    <w:rsid w:val="006030C0"/>
    <w:rsid w:val="00603976"/>
    <w:rsid w:val="00603FB1"/>
    <w:rsid w:val="006045C8"/>
    <w:rsid w:val="0060534C"/>
    <w:rsid w:val="00605413"/>
    <w:rsid w:val="00605A47"/>
    <w:rsid w:val="00605A67"/>
    <w:rsid w:val="00605BE6"/>
    <w:rsid w:val="00606145"/>
    <w:rsid w:val="006061DC"/>
    <w:rsid w:val="00606331"/>
    <w:rsid w:val="006067E7"/>
    <w:rsid w:val="00606971"/>
    <w:rsid w:val="006077EB"/>
    <w:rsid w:val="00607A7B"/>
    <w:rsid w:val="00607E82"/>
    <w:rsid w:val="00610261"/>
    <w:rsid w:val="00610488"/>
    <w:rsid w:val="00610862"/>
    <w:rsid w:val="00610AAB"/>
    <w:rsid w:val="00611199"/>
    <w:rsid w:val="00611419"/>
    <w:rsid w:val="00611422"/>
    <w:rsid w:val="006114CB"/>
    <w:rsid w:val="006115C9"/>
    <w:rsid w:val="006120A0"/>
    <w:rsid w:val="0061228F"/>
    <w:rsid w:val="006123DC"/>
    <w:rsid w:val="00612889"/>
    <w:rsid w:val="006129E2"/>
    <w:rsid w:val="00612A3A"/>
    <w:rsid w:val="00612FB9"/>
    <w:rsid w:val="006131F3"/>
    <w:rsid w:val="00613721"/>
    <w:rsid w:val="00614384"/>
    <w:rsid w:val="006143F8"/>
    <w:rsid w:val="00614ADA"/>
    <w:rsid w:val="00614C82"/>
    <w:rsid w:val="00615575"/>
    <w:rsid w:val="00615882"/>
    <w:rsid w:val="00616C9E"/>
    <w:rsid w:val="0061714F"/>
    <w:rsid w:val="00617CE0"/>
    <w:rsid w:val="0062046B"/>
    <w:rsid w:val="006204A8"/>
    <w:rsid w:val="00620766"/>
    <w:rsid w:val="0062095A"/>
    <w:rsid w:val="0062096A"/>
    <w:rsid w:val="00621EA6"/>
    <w:rsid w:val="006222AA"/>
    <w:rsid w:val="006222E3"/>
    <w:rsid w:val="006225ED"/>
    <w:rsid w:val="006229AE"/>
    <w:rsid w:val="00622ACA"/>
    <w:rsid w:val="00623438"/>
    <w:rsid w:val="006234D9"/>
    <w:rsid w:val="006237DD"/>
    <w:rsid w:val="00623F32"/>
    <w:rsid w:val="00623F33"/>
    <w:rsid w:val="00624D8C"/>
    <w:rsid w:val="00624D8D"/>
    <w:rsid w:val="00624DFA"/>
    <w:rsid w:val="00624F8C"/>
    <w:rsid w:val="00625558"/>
    <w:rsid w:val="00625764"/>
    <w:rsid w:val="00625D28"/>
    <w:rsid w:val="00625DBD"/>
    <w:rsid w:val="00625F5C"/>
    <w:rsid w:val="00626232"/>
    <w:rsid w:val="0062626A"/>
    <w:rsid w:val="0062696B"/>
    <w:rsid w:val="006269F0"/>
    <w:rsid w:val="006272C2"/>
    <w:rsid w:val="0062787A"/>
    <w:rsid w:val="00627931"/>
    <w:rsid w:val="00627E20"/>
    <w:rsid w:val="0063016A"/>
    <w:rsid w:val="00630A16"/>
    <w:rsid w:val="00630CB1"/>
    <w:rsid w:val="00630E37"/>
    <w:rsid w:val="00631952"/>
    <w:rsid w:val="00631B9C"/>
    <w:rsid w:val="00631D95"/>
    <w:rsid w:val="0063216E"/>
    <w:rsid w:val="006322EC"/>
    <w:rsid w:val="00632784"/>
    <w:rsid w:val="00632D05"/>
    <w:rsid w:val="00633E40"/>
    <w:rsid w:val="00633F04"/>
    <w:rsid w:val="00634302"/>
    <w:rsid w:val="0063444C"/>
    <w:rsid w:val="00634B41"/>
    <w:rsid w:val="00634BD0"/>
    <w:rsid w:val="0063570E"/>
    <w:rsid w:val="00635F9C"/>
    <w:rsid w:val="0063612F"/>
    <w:rsid w:val="006365AA"/>
    <w:rsid w:val="006369B5"/>
    <w:rsid w:val="00636B99"/>
    <w:rsid w:val="00636C93"/>
    <w:rsid w:val="006372FE"/>
    <w:rsid w:val="006373D8"/>
    <w:rsid w:val="0063740B"/>
    <w:rsid w:val="006377BB"/>
    <w:rsid w:val="00637E72"/>
    <w:rsid w:val="006400B8"/>
    <w:rsid w:val="00640700"/>
    <w:rsid w:val="00640EC5"/>
    <w:rsid w:val="00641166"/>
    <w:rsid w:val="006420BA"/>
    <w:rsid w:val="006422E3"/>
    <w:rsid w:val="00642317"/>
    <w:rsid w:val="0064315B"/>
    <w:rsid w:val="00643726"/>
    <w:rsid w:val="006438D8"/>
    <w:rsid w:val="00643974"/>
    <w:rsid w:val="00643ABF"/>
    <w:rsid w:val="00643DFA"/>
    <w:rsid w:val="00643F9F"/>
    <w:rsid w:val="00644C36"/>
    <w:rsid w:val="00644F62"/>
    <w:rsid w:val="00645115"/>
    <w:rsid w:val="00645276"/>
    <w:rsid w:val="00645809"/>
    <w:rsid w:val="00645B30"/>
    <w:rsid w:val="00646181"/>
    <w:rsid w:val="00646935"/>
    <w:rsid w:val="0064705A"/>
    <w:rsid w:val="006476AE"/>
    <w:rsid w:val="00647B2A"/>
    <w:rsid w:val="00647B45"/>
    <w:rsid w:val="00647BBA"/>
    <w:rsid w:val="006500CF"/>
    <w:rsid w:val="006500FF"/>
    <w:rsid w:val="00650B80"/>
    <w:rsid w:val="00650BB3"/>
    <w:rsid w:val="00650D89"/>
    <w:rsid w:val="006514E0"/>
    <w:rsid w:val="0065176F"/>
    <w:rsid w:val="00651828"/>
    <w:rsid w:val="00652427"/>
    <w:rsid w:val="00652714"/>
    <w:rsid w:val="00652BAA"/>
    <w:rsid w:val="00652C3E"/>
    <w:rsid w:val="00652DCF"/>
    <w:rsid w:val="006532B1"/>
    <w:rsid w:val="006533EA"/>
    <w:rsid w:val="0065354E"/>
    <w:rsid w:val="006537EA"/>
    <w:rsid w:val="00653D96"/>
    <w:rsid w:val="00653E02"/>
    <w:rsid w:val="00654201"/>
    <w:rsid w:val="006544D2"/>
    <w:rsid w:val="00654554"/>
    <w:rsid w:val="006549FA"/>
    <w:rsid w:val="006553A4"/>
    <w:rsid w:val="0065548A"/>
    <w:rsid w:val="0065588F"/>
    <w:rsid w:val="00655CC4"/>
    <w:rsid w:val="00655E26"/>
    <w:rsid w:val="00656941"/>
    <w:rsid w:val="006569B2"/>
    <w:rsid w:val="00656AEE"/>
    <w:rsid w:val="0065721A"/>
    <w:rsid w:val="006574B8"/>
    <w:rsid w:val="0065769F"/>
    <w:rsid w:val="00657790"/>
    <w:rsid w:val="00657CF8"/>
    <w:rsid w:val="00657D51"/>
    <w:rsid w:val="0066044D"/>
    <w:rsid w:val="006607ED"/>
    <w:rsid w:val="00660D63"/>
    <w:rsid w:val="00661259"/>
    <w:rsid w:val="00661AAD"/>
    <w:rsid w:val="00661E3A"/>
    <w:rsid w:val="006621CD"/>
    <w:rsid w:val="00662479"/>
    <w:rsid w:val="0066271C"/>
    <w:rsid w:val="00662775"/>
    <w:rsid w:val="00662D43"/>
    <w:rsid w:val="006639FB"/>
    <w:rsid w:val="00663DC5"/>
    <w:rsid w:val="00663F9D"/>
    <w:rsid w:val="006645CF"/>
    <w:rsid w:val="00664AA5"/>
    <w:rsid w:val="00664B6E"/>
    <w:rsid w:val="0066503B"/>
    <w:rsid w:val="0066589E"/>
    <w:rsid w:val="00665C15"/>
    <w:rsid w:val="00666531"/>
    <w:rsid w:val="006665CE"/>
    <w:rsid w:val="0066663A"/>
    <w:rsid w:val="00667400"/>
    <w:rsid w:val="006678EE"/>
    <w:rsid w:val="00667CEC"/>
    <w:rsid w:val="00667EC4"/>
    <w:rsid w:val="006700DD"/>
    <w:rsid w:val="006707CA"/>
    <w:rsid w:val="00670B1C"/>
    <w:rsid w:val="00671266"/>
    <w:rsid w:val="006713B6"/>
    <w:rsid w:val="00671B7F"/>
    <w:rsid w:val="00671BD6"/>
    <w:rsid w:val="0067237A"/>
    <w:rsid w:val="0067271A"/>
    <w:rsid w:val="006729BD"/>
    <w:rsid w:val="00672AFF"/>
    <w:rsid w:val="00672BA9"/>
    <w:rsid w:val="00672C78"/>
    <w:rsid w:val="00672C8A"/>
    <w:rsid w:val="00672F69"/>
    <w:rsid w:val="006734AD"/>
    <w:rsid w:val="00673BF1"/>
    <w:rsid w:val="00673C6A"/>
    <w:rsid w:val="00673D1A"/>
    <w:rsid w:val="0067541E"/>
    <w:rsid w:val="0067553C"/>
    <w:rsid w:val="0067601D"/>
    <w:rsid w:val="00676426"/>
    <w:rsid w:val="00677928"/>
    <w:rsid w:val="00677CAE"/>
    <w:rsid w:val="00677F85"/>
    <w:rsid w:val="00680717"/>
    <w:rsid w:val="006807B2"/>
    <w:rsid w:val="006808C5"/>
    <w:rsid w:val="00681000"/>
    <w:rsid w:val="006818EB"/>
    <w:rsid w:val="0068251B"/>
    <w:rsid w:val="00682547"/>
    <w:rsid w:val="00683C22"/>
    <w:rsid w:val="00683F3B"/>
    <w:rsid w:val="00684048"/>
    <w:rsid w:val="006843E7"/>
    <w:rsid w:val="00684573"/>
    <w:rsid w:val="006845E3"/>
    <w:rsid w:val="0068518B"/>
    <w:rsid w:val="00685861"/>
    <w:rsid w:val="00686EBB"/>
    <w:rsid w:val="00687131"/>
    <w:rsid w:val="006871C6"/>
    <w:rsid w:val="0068733C"/>
    <w:rsid w:val="0068780E"/>
    <w:rsid w:val="00687AEF"/>
    <w:rsid w:val="006900D6"/>
    <w:rsid w:val="006904EC"/>
    <w:rsid w:val="006905BA"/>
    <w:rsid w:val="006905FF"/>
    <w:rsid w:val="00690DBE"/>
    <w:rsid w:val="006914E3"/>
    <w:rsid w:val="006915AD"/>
    <w:rsid w:val="006918A2"/>
    <w:rsid w:val="00691992"/>
    <w:rsid w:val="00691A48"/>
    <w:rsid w:val="006923ED"/>
    <w:rsid w:val="006923F0"/>
    <w:rsid w:val="0069253F"/>
    <w:rsid w:val="00692D47"/>
    <w:rsid w:val="006935A8"/>
    <w:rsid w:val="00693B08"/>
    <w:rsid w:val="00694736"/>
    <w:rsid w:val="006949D8"/>
    <w:rsid w:val="00694A1B"/>
    <w:rsid w:val="00694BA4"/>
    <w:rsid w:val="006950DB"/>
    <w:rsid w:val="00695ED2"/>
    <w:rsid w:val="00695ED8"/>
    <w:rsid w:val="00695EF2"/>
    <w:rsid w:val="006960B1"/>
    <w:rsid w:val="006961AE"/>
    <w:rsid w:val="00696B21"/>
    <w:rsid w:val="006972A0"/>
    <w:rsid w:val="00697656"/>
    <w:rsid w:val="00697899"/>
    <w:rsid w:val="00697A3D"/>
    <w:rsid w:val="006A0264"/>
    <w:rsid w:val="006A0303"/>
    <w:rsid w:val="006A0F95"/>
    <w:rsid w:val="006A0FF9"/>
    <w:rsid w:val="006A1413"/>
    <w:rsid w:val="006A191B"/>
    <w:rsid w:val="006A1F63"/>
    <w:rsid w:val="006A2053"/>
    <w:rsid w:val="006A2DCD"/>
    <w:rsid w:val="006A33BC"/>
    <w:rsid w:val="006A3912"/>
    <w:rsid w:val="006A39E4"/>
    <w:rsid w:val="006A3C87"/>
    <w:rsid w:val="006A43D4"/>
    <w:rsid w:val="006A4423"/>
    <w:rsid w:val="006A48E3"/>
    <w:rsid w:val="006A4F21"/>
    <w:rsid w:val="006A4F25"/>
    <w:rsid w:val="006A5113"/>
    <w:rsid w:val="006A53A3"/>
    <w:rsid w:val="006A592C"/>
    <w:rsid w:val="006A5BE9"/>
    <w:rsid w:val="006A5FB3"/>
    <w:rsid w:val="006A6002"/>
    <w:rsid w:val="006A6173"/>
    <w:rsid w:val="006A6330"/>
    <w:rsid w:val="006A635D"/>
    <w:rsid w:val="006A6680"/>
    <w:rsid w:val="006A6880"/>
    <w:rsid w:val="006A6F17"/>
    <w:rsid w:val="006A7279"/>
    <w:rsid w:val="006A72EB"/>
    <w:rsid w:val="006A763E"/>
    <w:rsid w:val="006A7A64"/>
    <w:rsid w:val="006B008F"/>
    <w:rsid w:val="006B0719"/>
    <w:rsid w:val="006B08FA"/>
    <w:rsid w:val="006B1033"/>
    <w:rsid w:val="006B22B9"/>
    <w:rsid w:val="006B2838"/>
    <w:rsid w:val="006B316B"/>
    <w:rsid w:val="006B326F"/>
    <w:rsid w:val="006B3294"/>
    <w:rsid w:val="006B38A5"/>
    <w:rsid w:val="006B3B65"/>
    <w:rsid w:val="006B3F33"/>
    <w:rsid w:val="006B49C2"/>
    <w:rsid w:val="006B4D92"/>
    <w:rsid w:val="006B5101"/>
    <w:rsid w:val="006B52C5"/>
    <w:rsid w:val="006B611C"/>
    <w:rsid w:val="006B68BE"/>
    <w:rsid w:val="006B6C1D"/>
    <w:rsid w:val="006B6D8F"/>
    <w:rsid w:val="006B6E4E"/>
    <w:rsid w:val="006B71C9"/>
    <w:rsid w:val="006C014D"/>
    <w:rsid w:val="006C05EA"/>
    <w:rsid w:val="006C08D8"/>
    <w:rsid w:val="006C0BE4"/>
    <w:rsid w:val="006C0EBE"/>
    <w:rsid w:val="006C0F3A"/>
    <w:rsid w:val="006C0FB0"/>
    <w:rsid w:val="006C1B80"/>
    <w:rsid w:val="006C1F68"/>
    <w:rsid w:val="006C2710"/>
    <w:rsid w:val="006C2877"/>
    <w:rsid w:val="006C28D9"/>
    <w:rsid w:val="006C2B95"/>
    <w:rsid w:val="006C3D27"/>
    <w:rsid w:val="006C3E42"/>
    <w:rsid w:val="006C4160"/>
    <w:rsid w:val="006C42C7"/>
    <w:rsid w:val="006C42D2"/>
    <w:rsid w:val="006C4639"/>
    <w:rsid w:val="006C4D12"/>
    <w:rsid w:val="006C5659"/>
    <w:rsid w:val="006C64F9"/>
    <w:rsid w:val="006C6B42"/>
    <w:rsid w:val="006C6F11"/>
    <w:rsid w:val="006C70E6"/>
    <w:rsid w:val="006C7134"/>
    <w:rsid w:val="006C7573"/>
    <w:rsid w:val="006C79E4"/>
    <w:rsid w:val="006D0325"/>
    <w:rsid w:val="006D0534"/>
    <w:rsid w:val="006D08B1"/>
    <w:rsid w:val="006D0AC8"/>
    <w:rsid w:val="006D0ACF"/>
    <w:rsid w:val="006D1507"/>
    <w:rsid w:val="006D1A78"/>
    <w:rsid w:val="006D1FFD"/>
    <w:rsid w:val="006D220E"/>
    <w:rsid w:val="006D24E3"/>
    <w:rsid w:val="006D3BCC"/>
    <w:rsid w:val="006D41A3"/>
    <w:rsid w:val="006D4536"/>
    <w:rsid w:val="006D47F0"/>
    <w:rsid w:val="006D48BD"/>
    <w:rsid w:val="006D4EF5"/>
    <w:rsid w:val="006D53EA"/>
    <w:rsid w:val="006D5682"/>
    <w:rsid w:val="006D5805"/>
    <w:rsid w:val="006D605C"/>
    <w:rsid w:val="006D625A"/>
    <w:rsid w:val="006D63BC"/>
    <w:rsid w:val="006D646F"/>
    <w:rsid w:val="006D705F"/>
    <w:rsid w:val="006D7569"/>
    <w:rsid w:val="006D7619"/>
    <w:rsid w:val="006D7626"/>
    <w:rsid w:val="006D78F3"/>
    <w:rsid w:val="006D7A5B"/>
    <w:rsid w:val="006D7B97"/>
    <w:rsid w:val="006D7BC6"/>
    <w:rsid w:val="006D7CB2"/>
    <w:rsid w:val="006E10FC"/>
    <w:rsid w:val="006E11E9"/>
    <w:rsid w:val="006E16F0"/>
    <w:rsid w:val="006E1A7E"/>
    <w:rsid w:val="006E1EC5"/>
    <w:rsid w:val="006E1F32"/>
    <w:rsid w:val="006E1F37"/>
    <w:rsid w:val="006E21D8"/>
    <w:rsid w:val="006E2596"/>
    <w:rsid w:val="006E2A0A"/>
    <w:rsid w:val="006E2C0B"/>
    <w:rsid w:val="006E2D61"/>
    <w:rsid w:val="006E2EC4"/>
    <w:rsid w:val="006E332E"/>
    <w:rsid w:val="006E340C"/>
    <w:rsid w:val="006E36F1"/>
    <w:rsid w:val="006E3947"/>
    <w:rsid w:val="006E418E"/>
    <w:rsid w:val="006E4AC3"/>
    <w:rsid w:val="006E5389"/>
    <w:rsid w:val="006E54F2"/>
    <w:rsid w:val="006E5624"/>
    <w:rsid w:val="006E5902"/>
    <w:rsid w:val="006E6091"/>
    <w:rsid w:val="006E659B"/>
    <w:rsid w:val="006E6B0C"/>
    <w:rsid w:val="006E6C52"/>
    <w:rsid w:val="006E75B3"/>
    <w:rsid w:val="006E77FE"/>
    <w:rsid w:val="006F0473"/>
    <w:rsid w:val="006F095E"/>
    <w:rsid w:val="006F0A75"/>
    <w:rsid w:val="006F0B18"/>
    <w:rsid w:val="006F199E"/>
    <w:rsid w:val="006F1A71"/>
    <w:rsid w:val="006F1A88"/>
    <w:rsid w:val="006F1CC2"/>
    <w:rsid w:val="006F1EF2"/>
    <w:rsid w:val="006F242E"/>
    <w:rsid w:val="006F2AEC"/>
    <w:rsid w:val="006F2C09"/>
    <w:rsid w:val="006F3726"/>
    <w:rsid w:val="006F380D"/>
    <w:rsid w:val="006F4565"/>
    <w:rsid w:val="006F47AF"/>
    <w:rsid w:val="006F484B"/>
    <w:rsid w:val="006F4A05"/>
    <w:rsid w:val="006F51D6"/>
    <w:rsid w:val="006F5755"/>
    <w:rsid w:val="006F5A7A"/>
    <w:rsid w:val="006F5AA4"/>
    <w:rsid w:val="006F5D92"/>
    <w:rsid w:val="006F5E02"/>
    <w:rsid w:val="006F5F02"/>
    <w:rsid w:val="006F62B0"/>
    <w:rsid w:val="006F62CD"/>
    <w:rsid w:val="006F6B4C"/>
    <w:rsid w:val="006F732E"/>
    <w:rsid w:val="006F733D"/>
    <w:rsid w:val="006F75AD"/>
    <w:rsid w:val="006F767E"/>
    <w:rsid w:val="006F7C9B"/>
    <w:rsid w:val="006F7FA8"/>
    <w:rsid w:val="007003CD"/>
    <w:rsid w:val="007003E4"/>
    <w:rsid w:val="007004CC"/>
    <w:rsid w:val="0070061A"/>
    <w:rsid w:val="00701CA1"/>
    <w:rsid w:val="00701E40"/>
    <w:rsid w:val="00702219"/>
    <w:rsid w:val="0070325D"/>
    <w:rsid w:val="007038D0"/>
    <w:rsid w:val="00703AF1"/>
    <w:rsid w:val="00703B15"/>
    <w:rsid w:val="007045EA"/>
    <w:rsid w:val="007050E7"/>
    <w:rsid w:val="007054CE"/>
    <w:rsid w:val="007059DF"/>
    <w:rsid w:val="00705CB3"/>
    <w:rsid w:val="00706758"/>
    <w:rsid w:val="00706786"/>
    <w:rsid w:val="0070692C"/>
    <w:rsid w:val="0070732F"/>
    <w:rsid w:val="00707500"/>
    <w:rsid w:val="00710684"/>
    <w:rsid w:val="007106E6"/>
    <w:rsid w:val="007107D6"/>
    <w:rsid w:val="00710D41"/>
    <w:rsid w:val="00710F3F"/>
    <w:rsid w:val="00710F98"/>
    <w:rsid w:val="00711017"/>
    <w:rsid w:val="0071119C"/>
    <w:rsid w:val="007112A4"/>
    <w:rsid w:val="00711AE7"/>
    <w:rsid w:val="00711C55"/>
    <w:rsid w:val="0071209D"/>
    <w:rsid w:val="007122DA"/>
    <w:rsid w:val="00712614"/>
    <w:rsid w:val="00712632"/>
    <w:rsid w:val="007126EF"/>
    <w:rsid w:val="00712847"/>
    <w:rsid w:val="007129FD"/>
    <w:rsid w:val="0071352E"/>
    <w:rsid w:val="00713617"/>
    <w:rsid w:val="00713966"/>
    <w:rsid w:val="00713B40"/>
    <w:rsid w:val="007146A2"/>
    <w:rsid w:val="007146DC"/>
    <w:rsid w:val="00714821"/>
    <w:rsid w:val="00714FBC"/>
    <w:rsid w:val="007151B2"/>
    <w:rsid w:val="00715EE8"/>
    <w:rsid w:val="007165A0"/>
    <w:rsid w:val="007166EA"/>
    <w:rsid w:val="00716D18"/>
    <w:rsid w:val="00716FA2"/>
    <w:rsid w:val="007176C6"/>
    <w:rsid w:val="00717E52"/>
    <w:rsid w:val="00720302"/>
    <w:rsid w:val="00720642"/>
    <w:rsid w:val="007207DC"/>
    <w:rsid w:val="00720B9B"/>
    <w:rsid w:val="00720CC9"/>
    <w:rsid w:val="00720CEC"/>
    <w:rsid w:val="00720F7A"/>
    <w:rsid w:val="00720F96"/>
    <w:rsid w:val="00721080"/>
    <w:rsid w:val="00721223"/>
    <w:rsid w:val="00721376"/>
    <w:rsid w:val="00721E54"/>
    <w:rsid w:val="007223B2"/>
    <w:rsid w:val="007225C5"/>
    <w:rsid w:val="00722ECA"/>
    <w:rsid w:val="00722FD6"/>
    <w:rsid w:val="00723641"/>
    <w:rsid w:val="00723907"/>
    <w:rsid w:val="00723BC8"/>
    <w:rsid w:val="00723F25"/>
    <w:rsid w:val="00724236"/>
    <w:rsid w:val="007245B1"/>
    <w:rsid w:val="00724BE9"/>
    <w:rsid w:val="007258D6"/>
    <w:rsid w:val="007259BE"/>
    <w:rsid w:val="00725C9A"/>
    <w:rsid w:val="00725F9A"/>
    <w:rsid w:val="00726307"/>
    <w:rsid w:val="00726B4B"/>
    <w:rsid w:val="00726FA6"/>
    <w:rsid w:val="0072753B"/>
    <w:rsid w:val="0072767B"/>
    <w:rsid w:val="00727BEE"/>
    <w:rsid w:val="0073041F"/>
    <w:rsid w:val="007304AA"/>
    <w:rsid w:val="00730A93"/>
    <w:rsid w:val="00730D84"/>
    <w:rsid w:val="00730F59"/>
    <w:rsid w:val="00731885"/>
    <w:rsid w:val="00731AF1"/>
    <w:rsid w:val="00731FE2"/>
    <w:rsid w:val="00731FE6"/>
    <w:rsid w:val="00732193"/>
    <w:rsid w:val="00732994"/>
    <w:rsid w:val="00732AF2"/>
    <w:rsid w:val="007330D4"/>
    <w:rsid w:val="007334C5"/>
    <w:rsid w:val="0073380A"/>
    <w:rsid w:val="00733B26"/>
    <w:rsid w:val="00733C77"/>
    <w:rsid w:val="007346CF"/>
    <w:rsid w:val="00734E9B"/>
    <w:rsid w:val="00735E26"/>
    <w:rsid w:val="00735E33"/>
    <w:rsid w:val="0073621E"/>
    <w:rsid w:val="007362BE"/>
    <w:rsid w:val="00736636"/>
    <w:rsid w:val="00736A35"/>
    <w:rsid w:val="00736A94"/>
    <w:rsid w:val="00736D59"/>
    <w:rsid w:val="007370DD"/>
    <w:rsid w:val="007371C4"/>
    <w:rsid w:val="0073748A"/>
    <w:rsid w:val="007375B9"/>
    <w:rsid w:val="00740B60"/>
    <w:rsid w:val="00740ED4"/>
    <w:rsid w:val="00741612"/>
    <w:rsid w:val="00741BE3"/>
    <w:rsid w:val="00741C64"/>
    <w:rsid w:val="00742815"/>
    <w:rsid w:val="0074286F"/>
    <w:rsid w:val="007429B9"/>
    <w:rsid w:val="00742A20"/>
    <w:rsid w:val="00742A30"/>
    <w:rsid w:val="00743131"/>
    <w:rsid w:val="00743351"/>
    <w:rsid w:val="00743866"/>
    <w:rsid w:val="0074387A"/>
    <w:rsid w:val="00743939"/>
    <w:rsid w:val="00743D3D"/>
    <w:rsid w:val="007440A8"/>
    <w:rsid w:val="0074461C"/>
    <w:rsid w:val="00744803"/>
    <w:rsid w:val="007452D9"/>
    <w:rsid w:val="00745774"/>
    <w:rsid w:val="007458AC"/>
    <w:rsid w:val="00745AFE"/>
    <w:rsid w:val="007460C4"/>
    <w:rsid w:val="00746288"/>
    <w:rsid w:val="007466B4"/>
    <w:rsid w:val="00746B84"/>
    <w:rsid w:val="00747266"/>
    <w:rsid w:val="0074746E"/>
    <w:rsid w:val="00747740"/>
    <w:rsid w:val="0074787C"/>
    <w:rsid w:val="00747935"/>
    <w:rsid w:val="00747D75"/>
    <w:rsid w:val="00747E42"/>
    <w:rsid w:val="00747EE5"/>
    <w:rsid w:val="00750132"/>
    <w:rsid w:val="00750451"/>
    <w:rsid w:val="00750706"/>
    <w:rsid w:val="007508D2"/>
    <w:rsid w:val="00750A25"/>
    <w:rsid w:val="00750DCB"/>
    <w:rsid w:val="00750FA5"/>
    <w:rsid w:val="00750FFE"/>
    <w:rsid w:val="00751073"/>
    <w:rsid w:val="00751438"/>
    <w:rsid w:val="007514FB"/>
    <w:rsid w:val="007515E8"/>
    <w:rsid w:val="0075179F"/>
    <w:rsid w:val="007517F4"/>
    <w:rsid w:val="0075210B"/>
    <w:rsid w:val="0075294D"/>
    <w:rsid w:val="00752C7B"/>
    <w:rsid w:val="00752CB9"/>
    <w:rsid w:val="00752E03"/>
    <w:rsid w:val="007532BD"/>
    <w:rsid w:val="007532DE"/>
    <w:rsid w:val="0075374D"/>
    <w:rsid w:val="007540C0"/>
    <w:rsid w:val="007541EA"/>
    <w:rsid w:val="00754B1A"/>
    <w:rsid w:val="00754CB1"/>
    <w:rsid w:val="00754D52"/>
    <w:rsid w:val="00755135"/>
    <w:rsid w:val="0075517C"/>
    <w:rsid w:val="00755586"/>
    <w:rsid w:val="00755B7C"/>
    <w:rsid w:val="00755EA5"/>
    <w:rsid w:val="007569F8"/>
    <w:rsid w:val="00756FD4"/>
    <w:rsid w:val="00757000"/>
    <w:rsid w:val="00757253"/>
    <w:rsid w:val="007577C0"/>
    <w:rsid w:val="00757B43"/>
    <w:rsid w:val="00757C1B"/>
    <w:rsid w:val="00760108"/>
    <w:rsid w:val="007601DD"/>
    <w:rsid w:val="00760412"/>
    <w:rsid w:val="00760B92"/>
    <w:rsid w:val="0076167C"/>
    <w:rsid w:val="007618C4"/>
    <w:rsid w:val="00761C06"/>
    <w:rsid w:val="00761D17"/>
    <w:rsid w:val="00762400"/>
    <w:rsid w:val="00762611"/>
    <w:rsid w:val="007626D9"/>
    <w:rsid w:val="0076272B"/>
    <w:rsid w:val="007627D3"/>
    <w:rsid w:val="007630F9"/>
    <w:rsid w:val="00763492"/>
    <w:rsid w:val="00763BD0"/>
    <w:rsid w:val="00763C13"/>
    <w:rsid w:val="0076406E"/>
    <w:rsid w:val="0076462E"/>
    <w:rsid w:val="00764882"/>
    <w:rsid w:val="007648E4"/>
    <w:rsid w:val="0076493A"/>
    <w:rsid w:val="0076520A"/>
    <w:rsid w:val="00765F3C"/>
    <w:rsid w:val="00766923"/>
    <w:rsid w:val="00766E60"/>
    <w:rsid w:val="00770112"/>
    <w:rsid w:val="007705AF"/>
    <w:rsid w:val="007709DD"/>
    <w:rsid w:val="00771030"/>
    <w:rsid w:val="007714B0"/>
    <w:rsid w:val="0077153D"/>
    <w:rsid w:val="00771896"/>
    <w:rsid w:val="00772546"/>
    <w:rsid w:val="00772C9F"/>
    <w:rsid w:val="00772CCF"/>
    <w:rsid w:val="00772CE6"/>
    <w:rsid w:val="00772F4E"/>
    <w:rsid w:val="00773328"/>
    <w:rsid w:val="0077398B"/>
    <w:rsid w:val="00773A50"/>
    <w:rsid w:val="00773B35"/>
    <w:rsid w:val="00774173"/>
    <w:rsid w:val="0077426A"/>
    <w:rsid w:val="007745BA"/>
    <w:rsid w:val="00774AA0"/>
    <w:rsid w:val="00774C73"/>
    <w:rsid w:val="00775A8C"/>
    <w:rsid w:val="007765B3"/>
    <w:rsid w:val="007768B6"/>
    <w:rsid w:val="00776BBB"/>
    <w:rsid w:val="00776D5E"/>
    <w:rsid w:val="007775E0"/>
    <w:rsid w:val="0077762A"/>
    <w:rsid w:val="00777718"/>
    <w:rsid w:val="00777DC9"/>
    <w:rsid w:val="00777E6A"/>
    <w:rsid w:val="00777FDB"/>
    <w:rsid w:val="00780038"/>
    <w:rsid w:val="00780290"/>
    <w:rsid w:val="007803D7"/>
    <w:rsid w:val="007807CD"/>
    <w:rsid w:val="00781A11"/>
    <w:rsid w:val="00781B24"/>
    <w:rsid w:val="00781CBD"/>
    <w:rsid w:val="00781D1B"/>
    <w:rsid w:val="00781DA2"/>
    <w:rsid w:val="00782749"/>
    <w:rsid w:val="00782AF5"/>
    <w:rsid w:val="00782FBE"/>
    <w:rsid w:val="00783416"/>
    <w:rsid w:val="007837DD"/>
    <w:rsid w:val="00783AC6"/>
    <w:rsid w:val="00783D34"/>
    <w:rsid w:val="00783FCC"/>
    <w:rsid w:val="00784051"/>
    <w:rsid w:val="00784245"/>
    <w:rsid w:val="0078471E"/>
    <w:rsid w:val="0078474E"/>
    <w:rsid w:val="00784C7B"/>
    <w:rsid w:val="00784DBC"/>
    <w:rsid w:val="00785921"/>
    <w:rsid w:val="0078599D"/>
    <w:rsid w:val="00785A57"/>
    <w:rsid w:val="007860DD"/>
    <w:rsid w:val="00786117"/>
    <w:rsid w:val="007862E9"/>
    <w:rsid w:val="007867FD"/>
    <w:rsid w:val="00786A4B"/>
    <w:rsid w:val="00786AD5"/>
    <w:rsid w:val="00786ADB"/>
    <w:rsid w:val="00787318"/>
    <w:rsid w:val="00787616"/>
    <w:rsid w:val="00787986"/>
    <w:rsid w:val="00787A0B"/>
    <w:rsid w:val="007903E4"/>
    <w:rsid w:val="00790558"/>
    <w:rsid w:val="00790672"/>
    <w:rsid w:val="00790935"/>
    <w:rsid w:val="0079109E"/>
    <w:rsid w:val="007910C6"/>
    <w:rsid w:val="007912FB"/>
    <w:rsid w:val="00791321"/>
    <w:rsid w:val="00791336"/>
    <w:rsid w:val="007914E5"/>
    <w:rsid w:val="00791BF9"/>
    <w:rsid w:val="00791E05"/>
    <w:rsid w:val="00792041"/>
    <w:rsid w:val="007922A0"/>
    <w:rsid w:val="007923C5"/>
    <w:rsid w:val="00792E1A"/>
    <w:rsid w:val="00793067"/>
    <w:rsid w:val="007931F5"/>
    <w:rsid w:val="007934B7"/>
    <w:rsid w:val="007935A6"/>
    <w:rsid w:val="0079364F"/>
    <w:rsid w:val="007943D2"/>
    <w:rsid w:val="00794592"/>
    <w:rsid w:val="00794EEC"/>
    <w:rsid w:val="00794FB1"/>
    <w:rsid w:val="00794FC0"/>
    <w:rsid w:val="00795347"/>
    <w:rsid w:val="0079578C"/>
    <w:rsid w:val="007957A6"/>
    <w:rsid w:val="00795A61"/>
    <w:rsid w:val="00795B15"/>
    <w:rsid w:val="007960EE"/>
    <w:rsid w:val="0079621A"/>
    <w:rsid w:val="007966A6"/>
    <w:rsid w:val="00796DC5"/>
    <w:rsid w:val="0079756B"/>
    <w:rsid w:val="00797F40"/>
    <w:rsid w:val="007A000D"/>
    <w:rsid w:val="007A005C"/>
    <w:rsid w:val="007A039F"/>
    <w:rsid w:val="007A0420"/>
    <w:rsid w:val="007A05B2"/>
    <w:rsid w:val="007A079C"/>
    <w:rsid w:val="007A07FB"/>
    <w:rsid w:val="007A099B"/>
    <w:rsid w:val="007A1D4A"/>
    <w:rsid w:val="007A200F"/>
    <w:rsid w:val="007A23BC"/>
    <w:rsid w:val="007A2699"/>
    <w:rsid w:val="007A272C"/>
    <w:rsid w:val="007A2B03"/>
    <w:rsid w:val="007A2F2A"/>
    <w:rsid w:val="007A3024"/>
    <w:rsid w:val="007A454A"/>
    <w:rsid w:val="007A47F7"/>
    <w:rsid w:val="007A4B34"/>
    <w:rsid w:val="007A4BED"/>
    <w:rsid w:val="007A4C5B"/>
    <w:rsid w:val="007A506C"/>
    <w:rsid w:val="007A5BC6"/>
    <w:rsid w:val="007A61FA"/>
    <w:rsid w:val="007A7186"/>
    <w:rsid w:val="007A75A4"/>
    <w:rsid w:val="007A77D1"/>
    <w:rsid w:val="007B0091"/>
    <w:rsid w:val="007B093C"/>
    <w:rsid w:val="007B09B2"/>
    <w:rsid w:val="007B0B92"/>
    <w:rsid w:val="007B0C18"/>
    <w:rsid w:val="007B0ECD"/>
    <w:rsid w:val="007B13AB"/>
    <w:rsid w:val="007B1997"/>
    <w:rsid w:val="007B1F0E"/>
    <w:rsid w:val="007B2888"/>
    <w:rsid w:val="007B298E"/>
    <w:rsid w:val="007B2BA3"/>
    <w:rsid w:val="007B2FD5"/>
    <w:rsid w:val="007B3FCA"/>
    <w:rsid w:val="007B4077"/>
    <w:rsid w:val="007B43D5"/>
    <w:rsid w:val="007B47FF"/>
    <w:rsid w:val="007B4CA4"/>
    <w:rsid w:val="007B4E32"/>
    <w:rsid w:val="007B53E7"/>
    <w:rsid w:val="007B5637"/>
    <w:rsid w:val="007B5694"/>
    <w:rsid w:val="007B586A"/>
    <w:rsid w:val="007B58B9"/>
    <w:rsid w:val="007B5A48"/>
    <w:rsid w:val="007B5A50"/>
    <w:rsid w:val="007B660B"/>
    <w:rsid w:val="007B68D5"/>
    <w:rsid w:val="007B694E"/>
    <w:rsid w:val="007B6B02"/>
    <w:rsid w:val="007B6FE3"/>
    <w:rsid w:val="007B70D4"/>
    <w:rsid w:val="007B7105"/>
    <w:rsid w:val="007C0067"/>
    <w:rsid w:val="007C0A2E"/>
    <w:rsid w:val="007C0EDB"/>
    <w:rsid w:val="007C16D7"/>
    <w:rsid w:val="007C186F"/>
    <w:rsid w:val="007C1A9C"/>
    <w:rsid w:val="007C1EC0"/>
    <w:rsid w:val="007C1F3F"/>
    <w:rsid w:val="007C210D"/>
    <w:rsid w:val="007C237A"/>
    <w:rsid w:val="007C24E4"/>
    <w:rsid w:val="007C2B92"/>
    <w:rsid w:val="007C2C8D"/>
    <w:rsid w:val="007C31CB"/>
    <w:rsid w:val="007C373A"/>
    <w:rsid w:val="007C3937"/>
    <w:rsid w:val="007C3BBA"/>
    <w:rsid w:val="007C42F4"/>
    <w:rsid w:val="007C5209"/>
    <w:rsid w:val="007C551C"/>
    <w:rsid w:val="007C5D3C"/>
    <w:rsid w:val="007C6099"/>
    <w:rsid w:val="007C6740"/>
    <w:rsid w:val="007C68C3"/>
    <w:rsid w:val="007C6B13"/>
    <w:rsid w:val="007C6CC0"/>
    <w:rsid w:val="007C6F20"/>
    <w:rsid w:val="007C6FD5"/>
    <w:rsid w:val="007C7222"/>
    <w:rsid w:val="007C7448"/>
    <w:rsid w:val="007C7554"/>
    <w:rsid w:val="007C769F"/>
    <w:rsid w:val="007C775D"/>
    <w:rsid w:val="007D01D5"/>
    <w:rsid w:val="007D0A23"/>
    <w:rsid w:val="007D0CEA"/>
    <w:rsid w:val="007D10E0"/>
    <w:rsid w:val="007D1162"/>
    <w:rsid w:val="007D1510"/>
    <w:rsid w:val="007D32CB"/>
    <w:rsid w:val="007D36FC"/>
    <w:rsid w:val="007D3B60"/>
    <w:rsid w:val="007D481E"/>
    <w:rsid w:val="007D54F4"/>
    <w:rsid w:val="007D5851"/>
    <w:rsid w:val="007D5C27"/>
    <w:rsid w:val="007D5C3F"/>
    <w:rsid w:val="007D6BEB"/>
    <w:rsid w:val="007D744A"/>
    <w:rsid w:val="007D78FE"/>
    <w:rsid w:val="007D7A6E"/>
    <w:rsid w:val="007E0018"/>
    <w:rsid w:val="007E0B1C"/>
    <w:rsid w:val="007E0BD6"/>
    <w:rsid w:val="007E1764"/>
    <w:rsid w:val="007E189E"/>
    <w:rsid w:val="007E18D0"/>
    <w:rsid w:val="007E1BE7"/>
    <w:rsid w:val="007E1E6B"/>
    <w:rsid w:val="007E25F7"/>
    <w:rsid w:val="007E3103"/>
    <w:rsid w:val="007E3B47"/>
    <w:rsid w:val="007E3D0B"/>
    <w:rsid w:val="007E3E82"/>
    <w:rsid w:val="007E40E2"/>
    <w:rsid w:val="007E44D4"/>
    <w:rsid w:val="007E45F8"/>
    <w:rsid w:val="007E47A3"/>
    <w:rsid w:val="007E49F8"/>
    <w:rsid w:val="007E4A0A"/>
    <w:rsid w:val="007E4C79"/>
    <w:rsid w:val="007E544A"/>
    <w:rsid w:val="007E558D"/>
    <w:rsid w:val="007E5817"/>
    <w:rsid w:val="007E5BC0"/>
    <w:rsid w:val="007E5CA2"/>
    <w:rsid w:val="007E61CC"/>
    <w:rsid w:val="007E6547"/>
    <w:rsid w:val="007E6A8A"/>
    <w:rsid w:val="007E6BE3"/>
    <w:rsid w:val="007E710F"/>
    <w:rsid w:val="007E71B5"/>
    <w:rsid w:val="007E73AA"/>
    <w:rsid w:val="007E743D"/>
    <w:rsid w:val="007E7566"/>
    <w:rsid w:val="007E76C1"/>
    <w:rsid w:val="007F03D1"/>
    <w:rsid w:val="007F05E1"/>
    <w:rsid w:val="007F08D2"/>
    <w:rsid w:val="007F11BC"/>
    <w:rsid w:val="007F13A5"/>
    <w:rsid w:val="007F161F"/>
    <w:rsid w:val="007F165D"/>
    <w:rsid w:val="007F18C1"/>
    <w:rsid w:val="007F1A17"/>
    <w:rsid w:val="007F22C6"/>
    <w:rsid w:val="007F2E59"/>
    <w:rsid w:val="007F2FA9"/>
    <w:rsid w:val="007F3D7A"/>
    <w:rsid w:val="007F3ED2"/>
    <w:rsid w:val="007F4616"/>
    <w:rsid w:val="007F4826"/>
    <w:rsid w:val="007F4A38"/>
    <w:rsid w:val="007F4B19"/>
    <w:rsid w:val="007F4E09"/>
    <w:rsid w:val="007F518B"/>
    <w:rsid w:val="007F58FD"/>
    <w:rsid w:val="007F5919"/>
    <w:rsid w:val="007F592B"/>
    <w:rsid w:val="007F59C4"/>
    <w:rsid w:val="007F5EE7"/>
    <w:rsid w:val="007F6299"/>
    <w:rsid w:val="007F62CF"/>
    <w:rsid w:val="007F64C5"/>
    <w:rsid w:val="007F6818"/>
    <w:rsid w:val="007F6994"/>
    <w:rsid w:val="007F69F0"/>
    <w:rsid w:val="007F6EE8"/>
    <w:rsid w:val="007F7BBF"/>
    <w:rsid w:val="007F7BFD"/>
    <w:rsid w:val="007F7FCA"/>
    <w:rsid w:val="008012EE"/>
    <w:rsid w:val="00801C61"/>
    <w:rsid w:val="00801EE3"/>
    <w:rsid w:val="0080235A"/>
    <w:rsid w:val="008023D7"/>
    <w:rsid w:val="008027D0"/>
    <w:rsid w:val="00802852"/>
    <w:rsid w:val="008029DC"/>
    <w:rsid w:val="00802E35"/>
    <w:rsid w:val="00802EEF"/>
    <w:rsid w:val="008033BD"/>
    <w:rsid w:val="00803483"/>
    <w:rsid w:val="0080351C"/>
    <w:rsid w:val="00803633"/>
    <w:rsid w:val="008037E7"/>
    <w:rsid w:val="00803C80"/>
    <w:rsid w:val="00803FBC"/>
    <w:rsid w:val="008059DE"/>
    <w:rsid w:val="00805AF0"/>
    <w:rsid w:val="008060B9"/>
    <w:rsid w:val="00806375"/>
    <w:rsid w:val="0080659A"/>
    <w:rsid w:val="0080672A"/>
    <w:rsid w:val="008073D8"/>
    <w:rsid w:val="008075F1"/>
    <w:rsid w:val="008109D6"/>
    <w:rsid w:val="0081212D"/>
    <w:rsid w:val="0081223D"/>
    <w:rsid w:val="008130FB"/>
    <w:rsid w:val="0081344F"/>
    <w:rsid w:val="00813527"/>
    <w:rsid w:val="00813744"/>
    <w:rsid w:val="00813B1C"/>
    <w:rsid w:val="00813D34"/>
    <w:rsid w:val="00814544"/>
    <w:rsid w:val="00814C24"/>
    <w:rsid w:val="00814CD7"/>
    <w:rsid w:val="00814DDE"/>
    <w:rsid w:val="00814F69"/>
    <w:rsid w:val="00815589"/>
    <w:rsid w:val="008155A2"/>
    <w:rsid w:val="00815801"/>
    <w:rsid w:val="00815965"/>
    <w:rsid w:val="00815A11"/>
    <w:rsid w:val="00815C60"/>
    <w:rsid w:val="00815D25"/>
    <w:rsid w:val="0081608E"/>
    <w:rsid w:val="008162B2"/>
    <w:rsid w:val="00816686"/>
    <w:rsid w:val="00816FB9"/>
    <w:rsid w:val="00817535"/>
    <w:rsid w:val="00817BBB"/>
    <w:rsid w:val="00817F4D"/>
    <w:rsid w:val="00817FA5"/>
    <w:rsid w:val="00820AB9"/>
    <w:rsid w:val="008215AE"/>
    <w:rsid w:val="00821F92"/>
    <w:rsid w:val="008220FB"/>
    <w:rsid w:val="00822FBC"/>
    <w:rsid w:val="0082356C"/>
    <w:rsid w:val="00823BCD"/>
    <w:rsid w:val="00823D2A"/>
    <w:rsid w:val="00823FC8"/>
    <w:rsid w:val="008248F2"/>
    <w:rsid w:val="00824A15"/>
    <w:rsid w:val="00824A69"/>
    <w:rsid w:val="00824B87"/>
    <w:rsid w:val="00824E0D"/>
    <w:rsid w:val="008258D3"/>
    <w:rsid w:val="008259C0"/>
    <w:rsid w:val="00825B89"/>
    <w:rsid w:val="00825E1E"/>
    <w:rsid w:val="00825F39"/>
    <w:rsid w:val="0082600B"/>
    <w:rsid w:val="00826197"/>
    <w:rsid w:val="00826451"/>
    <w:rsid w:val="008264B2"/>
    <w:rsid w:val="0082696E"/>
    <w:rsid w:val="00826C5A"/>
    <w:rsid w:val="00826FBA"/>
    <w:rsid w:val="0082714A"/>
    <w:rsid w:val="00827398"/>
    <w:rsid w:val="0082779E"/>
    <w:rsid w:val="008278F5"/>
    <w:rsid w:val="00827C5B"/>
    <w:rsid w:val="00827EF3"/>
    <w:rsid w:val="00830110"/>
    <w:rsid w:val="008305FD"/>
    <w:rsid w:val="008307BF"/>
    <w:rsid w:val="0083089D"/>
    <w:rsid w:val="00830DB0"/>
    <w:rsid w:val="00830E02"/>
    <w:rsid w:val="00831174"/>
    <w:rsid w:val="00831640"/>
    <w:rsid w:val="0083168D"/>
    <w:rsid w:val="008317D5"/>
    <w:rsid w:val="008317FD"/>
    <w:rsid w:val="00832120"/>
    <w:rsid w:val="008325AD"/>
    <w:rsid w:val="00832936"/>
    <w:rsid w:val="00832E6B"/>
    <w:rsid w:val="00832EC4"/>
    <w:rsid w:val="00832F15"/>
    <w:rsid w:val="00833222"/>
    <w:rsid w:val="008335AE"/>
    <w:rsid w:val="00833AE7"/>
    <w:rsid w:val="00833FA9"/>
    <w:rsid w:val="00833FB9"/>
    <w:rsid w:val="008341A1"/>
    <w:rsid w:val="00834674"/>
    <w:rsid w:val="00834B69"/>
    <w:rsid w:val="00834F37"/>
    <w:rsid w:val="00835011"/>
    <w:rsid w:val="00835079"/>
    <w:rsid w:val="008354E2"/>
    <w:rsid w:val="0083551C"/>
    <w:rsid w:val="00835650"/>
    <w:rsid w:val="008359B8"/>
    <w:rsid w:val="00835F22"/>
    <w:rsid w:val="00836689"/>
    <w:rsid w:val="00837258"/>
    <w:rsid w:val="00837887"/>
    <w:rsid w:val="00837A19"/>
    <w:rsid w:val="00837E83"/>
    <w:rsid w:val="00840206"/>
    <w:rsid w:val="0084106A"/>
    <w:rsid w:val="00841078"/>
    <w:rsid w:val="0084196F"/>
    <w:rsid w:val="00841ED8"/>
    <w:rsid w:val="00841FA3"/>
    <w:rsid w:val="00843744"/>
    <w:rsid w:val="0084382C"/>
    <w:rsid w:val="00843C5D"/>
    <w:rsid w:val="00843CBE"/>
    <w:rsid w:val="00843D02"/>
    <w:rsid w:val="00843ED6"/>
    <w:rsid w:val="00843F70"/>
    <w:rsid w:val="008446CE"/>
    <w:rsid w:val="00844BB4"/>
    <w:rsid w:val="0084505C"/>
    <w:rsid w:val="00845768"/>
    <w:rsid w:val="00845E88"/>
    <w:rsid w:val="0084611D"/>
    <w:rsid w:val="00846125"/>
    <w:rsid w:val="00846D0C"/>
    <w:rsid w:val="00846FFD"/>
    <w:rsid w:val="0084740F"/>
    <w:rsid w:val="00847986"/>
    <w:rsid w:val="00847E60"/>
    <w:rsid w:val="00847E8F"/>
    <w:rsid w:val="00847F42"/>
    <w:rsid w:val="00850052"/>
    <w:rsid w:val="00850530"/>
    <w:rsid w:val="0085066C"/>
    <w:rsid w:val="00850AC1"/>
    <w:rsid w:val="0085119E"/>
    <w:rsid w:val="00851234"/>
    <w:rsid w:val="008517C2"/>
    <w:rsid w:val="008519D7"/>
    <w:rsid w:val="00851B7C"/>
    <w:rsid w:val="00851EB3"/>
    <w:rsid w:val="00851FD4"/>
    <w:rsid w:val="008521E9"/>
    <w:rsid w:val="008526E1"/>
    <w:rsid w:val="008527A1"/>
    <w:rsid w:val="00852C67"/>
    <w:rsid w:val="00852F82"/>
    <w:rsid w:val="008533D6"/>
    <w:rsid w:val="008534FE"/>
    <w:rsid w:val="0085359B"/>
    <w:rsid w:val="00853AF1"/>
    <w:rsid w:val="0085456B"/>
    <w:rsid w:val="0085466D"/>
    <w:rsid w:val="00854B0B"/>
    <w:rsid w:val="00854FB5"/>
    <w:rsid w:val="0085538A"/>
    <w:rsid w:val="00855569"/>
    <w:rsid w:val="00855A7F"/>
    <w:rsid w:val="00856460"/>
    <w:rsid w:val="00856654"/>
    <w:rsid w:val="008572C8"/>
    <w:rsid w:val="00857D11"/>
    <w:rsid w:val="00857FAE"/>
    <w:rsid w:val="0086030B"/>
    <w:rsid w:val="00860354"/>
    <w:rsid w:val="008606DC"/>
    <w:rsid w:val="008609C1"/>
    <w:rsid w:val="00860CE0"/>
    <w:rsid w:val="0086131D"/>
    <w:rsid w:val="008613FB"/>
    <w:rsid w:val="008615FF"/>
    <w:rsid w:val="00861E73"/>
    <w:rsid w:val="0086224C"/>
    <w:rsid w:val="0086258E"/>
    <w:rsid w:val="008627D7"/>
    <w:rsid w:val="00862EDD"/>
    <w:rsid w:val="0086344A"/>
    <w:rsid w:val="008636B5"/>
    <w:rsid w:val="00863879"/>
    <w:rsid w:val="008644BF"/>
    <w:rsid w:val="00864C8A"/>
    <w:rsid w:val="00864F6D"/>
    <w:rsid w:val="0086584E"/>
    <w:rsid w:val="00865914"/>
    <w:rsid w:val="00865D29"/>
    <w:rsid w:val="00866324"/>
    <w:rsid w:val="0086698B"/>
    <w:rsid w:val="008669AC"/>
    <w:rsid w:val="00866CF3"/>
    <w:rsid w:val="00866F9D"/>
    <w:rsid w:val="008670D6"/>
    <w:rsid w:val="00867965"/>
    <w:rsid w:val="00867ACC"/>
    <w:rsid w:val="00867C2D"/>
    <w:rsid w:val="00867E45"/>
    <w:rsid w:val="008706BB"/>
    <w:rsid w:val="0087098D"/>
    <w:rsid w:val="00870C33"/>
    <w:rsid w:val="00870D9D"/>
    <w:rsid w:val="008711B0"/>
    <w:rsid w:val="0087122E"/>
    <w:rsid w:val="008713A3"/>
    <w:rsid w:val="0087195F"/>
    <w:rsid w:val="00871C28"/>
    <w:rsid w:val="00871EFE"/>
    <w:rsid w:val="00872058"/>
    <w:rsid w:val="008723CB"/>
    <w:rsid w:val="00872560"/>
    <w:rsid w:val="00872CBD"/>
    <w:rsid w:val="00872FD1"/>
    <w:rsid w:val="00873063"/>
    <w:rsid w:val="00873709"/>
    <w:rsid w:val="00873E54"/>
    <w:rsid w:val="00874365"/>
    <w:rsid w:val="008743CB"/>
    <w:rsid w:val="00874407"/>
    <w:rsid w:val="00874440"/>
    <w:rsid w:val="008748C6"/>
    <w:rsid w:val="00874A18"/>
    <w:rsid w:val="00874CA2"/>
    <w:rsid w:val="00875948"/>
    <w:rsid w:val="008759B4"/>
    <w:rsid w:val="0087607C"/>
    <w:rsid w:val="008761CB"/>
    <w:rsid w:val="0087683B"/>
    <w:rsid w:val="00876BE5"/>
    <w:rsid w:val="00876EA2"/>
    <w:rsid w:val="00877491"/>
    <w:rsid w:val="00877B3A"/>
    <w:rsid w:val="00877D17"/>
    <w:rsid w:val="008800D2"/>
    <w:rsid w:val="00880685"/>
    <w:rsid w:val="00880820"/>
    <w:rsid w:val="00880B10"/>
    <w:rsid w:val="00880DAD"/>
    <w:rsid w:val="00880ED5"/>
    <w:rsid w:val="0088118D"/>
    <w:rsid w:val="008816B7"/>
    <w:rsid w:val="00881BBE"/>
    <w:rsid w:val="00881E67"/>
    <w:rsid w:val="0088209E"/>
    <w:rsid w:val="008821A2"/>
    <w:rsid w:val="00882B09"/>
    <w:rsid w:val="00882C01"/>
    <w:rsid w:val="00882DA2"/>
    <w:rsid w:val="0088328A"/>
    <w:rsid w:val="0088335F"/>
    <w:rsid w:val="0088366D"/>
    <w:rsid w:val="00883A65"/>
    <w:rsid w:val="00884082"/>
    <w:rsid w:val="00884D2B"/>
    <w:rsid w:val="00884DAC"/>
    <w:rsid w:val="00885410"/>
    <w:rsid w:val="008854AB"/>
    <w:rsid w:val="00886030"/>
    <w:rsid w:val="0088633D"/>
    <w:rsid w:val="0088662B"/>
    <w:rsid w:val="00886F71"/>
    <w:rsid w:val="00887280"/>
    <w:rsid w:val="0088751B"/>
    <w:rsid w:val="00890004"/>
    <w:rsid w:val="008901D9"/>
    <w:rsid w:val="008905F3"/>
    <w:rsid w:val="00890902"/>
    <w:rsid w:val="008912C9"/>
    <w:rsid w:val="0089194D"/>
    <w:rsid w:val="00891A94"/>
    <w:rsid w:val="008921CF"/>
    <w:rsid w:val="0089275A"/>
    <w:rsid w:val="00892BB8"/>
    <w:rsid w:val="00892D2C"/>
    <w:rsid w:val="00892F55"/>
    <w:rsid w:val="00892F6F"/>
    <w:rsid w:val="00893D28"/>
    <w:rsid w:val="00894421"/>
    <w:rsid w:val="00894546"/>
    <w:rsid w:val="0089491E"/>
    <w:rsid w:val="00894CDA"/>
    <w:rsid w:val="00894F95"/>
    <w:rsid w:val="00895365"/>
    <w:rsid w:val="0089553F"/>
    <w:rsid w:val="0089564E"/>
    <w:rsid w:val="00895B9C"/>
    <w:rsid w:val="00895BD9"/>
    <w:rsid w:val="0089615B"/>
    <w:rsid w:val="008963F2"/>
    <w:rsid w:val="00896547"/>
    <w:rsid w:val="0089693B"/>
    <w:rsid w:val="008970C5"/>
    <w:rsid w:val="008970E8"/>
    <w:rsid w:val="0089782B"/>
    <w:rsid w:val="008A0162"/>
    <w:rsid w:val="008A04AE"/>
    <w:rsid w:val="008A092D"/>
    <w:rsid w:val="008A1023"/>
    <w:rsid w:val="008A1165"/>
    <w:rsid w:val="008A1612"/>
    <w:rsid w:val="008A17D4"/>
    <w:rsid w:val="008A1871"/>
    <w:rsid w:val="008A1D50"/>
    <w:rsid w:val="008A2148"/>
    <w:rsid w:val="008A249C"/>
    <w:rsid w:val="008A261A"/>
    <w:rsid w:val="008A2B94"/>
    <w:rsid w:val="008A2F5F"/>
    <w:rsid w:val="008A30F7"/>
    <w:rsid w:val="008A362D"/>
    <w:rsid w:val="008A36B3"/>
    <w:rsid w:val="008A3EAD"/>
    <w:rsid w:val="008A4652"/>
    <w:rsid w:val="008A4C04"/>
    <w:rsid w:val="008A5079"/>
    <w:rsid w:val="008A5124"/>
    <w:rsid w:val="008A539D"/>
    <w:rsid w:val="008A5A52"/>
    <w:rsid w:val="008A6206"/>
    <w:rsid w:val="008A7D34"/>
    <w:rsid w:val="008B0305"/>
    <w:rsid w:val="008B050B"/>
    <w:rsid w:val="008B0E98"/>
    <w:rsid w:val="008B1235"/>
    <w:rsid w:val="008B1865"/>
    <w:rsid w:val="008B1A81"/>
    <w:rsid w:val="008B20B5"/>
    <w:rsid w:val="008B2756"/>
    <w:rsid w:val="008B27CF"/>
    <w:rsid w:val="008B2889"/>
    <w:rsid w:val="008B2A57"/>
    <w:rsid w:val="008B2DD6"/>
    <w:rsid w:val="008B3334"/>
    <w:rsid w:val="008B375A"/>
    <w:rsid w:val="008B37B9"/>
    <w:rsid w:val="008B3A34"/>
    <w:rsid w:val="008B3F5B"/>
    <w:rsid w:val="008B3FBC"/>
    <w:rsid w:val="008B4012"/>
    <w:rsid w:val="008B41C8"/>
    <w:rsid w:val="008B4347"/>
    <w:rsid w:val="008B4CD8"/>
    <w:rsid w:val="008B54EA"/>
    <w:rsid w:val="008B5B47"/>
    <w:rsid w:val="008B5E59"/>
    <w:rsid w:val="008B6170"/>
    <w:rsid w:val="008B6D36"/>
    <w:rsid w:val="008B6DDA"/>
    <w:rsid w:val="008B6E32"/>
    <w:rsid w:val="008B6F32"/>
    <w:rsid w:val="008B766E"/>
    <w:rsid w:val="008B7764"/>
    <w:rsid w:val="008B7B56"/>
    <w:rsid w:val="008C0648"/>
    <w:rsid w:val="008C0A21"/>
    <w:rsid w:val="008C2464"/>
    <w:rsid w:val="008C2FBD"/>
    <w:rsid w:val="008C37BA"/>
    <w:rsid w:val="008C3873"/>
    <w:rsid w:val="008C4019"/>
    <w:rsid w:val="008C41C0"/>
    <w:rsid w:val="008C488C"/>
    <w:rsid w:val="008C4A83"/>
    <w:rsid w:val="008C54C1"/>
    <w:rsid w:val="008C56EE"/>
    <w:rsid w:val="008C5918"/>
    <w:rsid w:val="008C5C3A"/>
    <w:rsid w:val="008C5D46"/>
    <w:rsid w:val="008C5E61"/>
    <w:rsid w:val="008C6451"/>
    <w:rsid w:val="008C671F"/>
    <w:rsid w:val="008C6D46"/>
    <w:rsid w:val="008C744E"/>
    <w:rsid w:val="008C7993"/>
    <w:rsid w:val="008C7A8E"/>
    <w:rsid w:val="008C7CF8"/>
    <w:rsid w:val="008D18E5"/>
    <w:rsid w:val="008D1DDC"/>
    <w:rsid w:val="008D1E56"/>
    <w:rsid w:val="008D2608"/>
    <w:rsid w:val="008D283B"/>
    <w:rsid w:val="008D2DFE"/>
    <w:rsid w:val="008D38B4"/>
    <w:rsid w:val="008D3A07"/>
    <w:rsid w:val="008D3E9E"/>
    <w:rsid w:val="008D473B"/>
    <w:rsid w:val="008D500B"/>
    <w:rsid w:val="008D5517"/>
    <w:rsid w:val="008D5619"/>
    <w:rsid w:val="008D5D16"/>
    <w:rsid w:val="008D5D5F"/>
    <w:rsid w:val="008D5DBB"/>
    <w:rsid w:val="008D646D"/>
    <w:rsid w:val="008D66BB"/>
    <w:rsid w:val="008D6FC1"/>
    <w:rsid w:val="008D708E"/>
    <w:rsid w:val="008D7164"/>
    <w:rsid w:val="008D7335"/>
    <w:rsid w:val="008D7665"/>
    <w:rsid w:val="008D77B8"/>
    <w:rsid w:val="008D7EEC"/>
    <w:rsid w:val="008D7F1D"/>
    <w:rsid w:val="008E03AA"/>
    <w:rsid w:val="008E0B9F"/>
    <w:rsid w:val="008E0DA2"/>
    <w:rsid w:val="008E0E13"/>
    <w:rsid w:val="008E0F57"/>
    <w:rsid w:val="008E1287"/>
    <w:rsid w:val="008E19A8"/>
    <w:rsid w:val="008E22D5"/>
    <w:rsid w:val="008E25E0"/>
    <w:rsid w:val="008E3519"/>
    <w:rsid w:val="008E357C"/>
    <w:rsid w:val="008E4475"/>
    <w:rsid w:val="008E4BFC"/>
    <w:rsid w:val="008E5B43"/>
    <w:rsid w:val="008E5F7D"/>
    <w:rsid w:val="008E66F4"/>
    <w:rsid w:val="008E67C0"/>
    <w:rsid w:val="008E70A1"/>
    <w:rsid w:val="008E71FC"/>
    <w:rsid w:val="008E7300"/>
    <w:rsid w:val="008E7ED5"/>
    <w:rsid w:val="008F07B8"/>
    <w:rsid w:val="008F0CC4"/>
    <w:rsid w:val="008F0E9A"/>
    <w:rsid w:val="008F136A"/>
    <w:rsid w:val="008F1B3A"/>
    <w:rsid w:val="008F1DB2"/>
    <w:rsid w:val="008F1FDD"/>
    <w:rsid w:val="008F241F"/>
    <w:rsid w:val="008F3752"/>
    <w:rsid w:val="008F384C"/>
    <w:rsid w:val="008F3BAC"/>
    <w:rsid w:val="008F431F"/>
    <w:rsid w:val="008F58AF"/>
    <w:rsid w:val="008F5E37"/>
    <w:rsid w:val="008F5F11"/>
    <w:rsid w:val="008F6242"/>
    <w:rsid w:val="008F6273"/>
    <w:rsid w:val="008F6438"/>
    <w:rsid w:val="008F69ED"/>
    <w:rsid w:val="008F6C40"/>
    <w:rsid w:val="008F6E3F"/>
    <w:rsid w:val="008F7026"/>
    <w:rsid w:val="008F740E"/>
    <w:rsid w:val="008F7450"/>
    <w:rsid w:val="008F7513"/>
    <w:rsid w:val="008F7525"/>
    <w:rsid w:val="008F7750"/>
    <w:rsid w:val="008F7A3B"/>
    <w:rsid w:val="008F7A55"/>
    <w:rsid w:val="00900BBE"/>
    <w:rsid w:val="00900F72"/>
    <w:rsid w:val="00901330"/>
    <w:rsid w:val="00901366"/>
    <w:rsid w:val="0090145E"/>
    <w:rsid w:val="00901625"/>
    <w:rsid w:val="0090193B"/>
    <w:rsid w:val="0090243E"/>
    <w:rsid w:val="00902F8A"/>
    <w:rsid w:val="0090328F"/>
    <w:rsid w:val="00903547"/>
    <w:rsid w:val="009036A4"/>
    <w:rsid w:val="00903996"/>
    <w:rsid w:val="00903C12"/>
    <w:rsid w:val="00904386"/>
    <w:rsid w:val="0090484F"/>
    <w:rsid w:val="00904C1A"/>
    <w:rsid w:val="00905D30"/>
    <w:rsid w:val="00907591"/>
    <w:rsid w:val="00907947"/>
    <w:rsid w:val="00907E31"/>
    <w:rsid w:val="00910629"/>
    <w:rsid w:val="00910715"/>
    <w:rsid w:val="00910B4B"/>
    <w:rsid w:val="00910EF2"/>
    <w:rsid w:val="0091124F"/>
    <w:rsid w:val="00912362"/>
    <w:rsid w:val="00912672"/>
    <w:rsid w:val="00912AE8"/>
    <w:rsid w:val="00913A78"/>
    <w:rsid w:val="00913BEE"/>
    <w:rsid w:val="00913C49"/>
    <w:rsid w:val="00913F61"/>
    <w:rsid w:val="0091482C"/>
    <w:rsid w:val="009155A7"/>
    <w:rsid w:val="00915ADC"/>
    <w:rsid w:val="00916393"/>
    <w:rsid w:val="009164F4"/>
    <w:rsid w:val="0091697E"/>
    <w:rsid w:val="00916FA5"/>
    <w:rsid w:val="00917522"/>
    <w:rsid w:val="00917598"/>
    <w:rsid w:val="009175FB"/>
    <w:rsid w:val="0091798D"/>
    <w:rsid w:val="00917A6C"/>
    <w:rsid w:val="00917C18"/>
    <w:rsid w:val="00917EF4"/>
    <w:rsid w:val="009202AD"/>
    <w:rsid w:val="009209F7"/>
    <w:rsid w:val="00920B47"/>
    <w:rsid w:val="009216B9"/>
    <w:rsid w:val="00921740"/>
    <w:rsid w:val="009218DA"/>
    <w:rsid w:val="009219A0"/>
    <w:rsid w:val="00921DAD"/>
    <w:rsid w:val="00921E85"/>
    <w:rsid w:val="00921F7B"/>
    <w:rsid w:val="009220C1"/>
    <w:rsid w:val="00922470"/>
    <w:rsid w:val="00922503"/>
    <w:rsid w:val="00922532"/>
    <w:rsid w:val="00922766"/>
    <w:rsid w:val="009229CC"/>
    <w:rsid w:val="0092381B"/>
    <w:rsid w:val="00923EC5"/>
    <w:rsid w:val="0092403C"/>
    <w:rsid w:val="00924327"/>
    <w:rsid w:val="009244C5"/>
    <w:rsid w:val="00924D80"/>
    <w:rsid w:val="00924E5F"/>
    <w:rsid w:val="00925A93"/>
    <w:rsid w:val="00925BF6"/>
    <w:rsid w:val="00925E2A"/>
    <w:rsid w:val="00925FDD"/>
    <w:rsid w:val="00926603"/>
    <w:rsid w:val="00926CC1"/>
    <w:rsid w:val="00926D55"/>
    <w:rsid w:val="00926E4D"/>
    <w:rsid w:val="00926F39"/>
    <w:rsid w:val="00927208"/>
    <w:rsid w:val="00927411"/>
    <w:rsid w:val="009274C4"/>
    <w:rsid w:val="00927C5E"/>
    <w:rsid w:val="0093024A"/>
    <w:rsid w:val="0093041B"/>
    <w:rsid w:val="0093090B"/>
    <w:rsid w:val="00931147"/>
    <w:rsid w:val="0093126B"/>
    <w:rsid w:val="0093164E"/>
    <w:rsid w:val="00931A79"/>
    <w:rsid w:val="009322AF"/>
    <w:rsid w:val="00932E18"/>
    <w:rsid w:val="00933795"/>
    <w:rsid w:val="0093381A"/>
    <w:rsid w:val="00933A23"/>
    <w:rsid w:val="00933D19"/>
    <w:rsid w:val="00934034"/>
    <w:rsid w:val="0093446F"/>
    <w:rsid w:val="00934939"/>
    <w:rsid w:val="00934984"/>
    <w:rsid w:val="0093505D"/>
    <w:rsid w:val="00935574"/>
    <w:rsid w:val="00935832"/>
    <w:rsid w:val="00935DB4"/>
    <w:rsid w:val="00936288"/>
    <w:rsid w:val="0093692E"/>
    <w:rsid w:val="0093692F"/>
    <w:rsid w:val="00936CAF"/>
    <w:rsid w:val="00936EF4"/>
    <w:rsid w:val="00936F1E"/>
    <w:rsid w:val="00936FBE"/>
    <w:rsid w:val="00937882"/>
    <w:rsid w:val="00937FCC"/>
    <w:rsid w:val="009401A8"/>
    <w:rsid w:val="00940310"/>
    <w:rsid w:val="009406DF"/>
    <w:rsid w:val="00940AB1"/>
    <w:rsid w:val="00940AEE"/>
    <w:rsid w:val="00940D39"/>
    <w:rsid w:val="00941073"/>
    <w:rsid w:val="00942D8D"/>
    <w:rsid w:val="00942E75"/>
    <w:rsid w:val="00943176"/>
    <w:rsid w:val="009433D1"/>
    <w:rsid w:val="009433FA"/>
    <w:rsid w:val="009439E2"/>
    <w:rsid w:val="00944070"/>
    <w:rsid w:val="00944914"/>
    <w:rsid w:val="0094573B"/>
    <w:rsid w:val="00946C3B"/>
    <w:rsid w:val="009470F5"/>
    <w:rsid w:val="00947BA2"/>
    <w:rsid w:val="00947DC5"/>
    <w:rsid w:val="00947E07"/>
    <w:rsid w:val="009500E9"/>
    <w:rsid w:val="00950207"/>
    <w:rsid w:val="00950408"/>
    <w:rsid w:val="0095041A"/>
    <w:rsid w:val="009509FC"/>
    <w:rsid w:val="00950BC4"/>
    <w:rsid w:val="00951691"/>
    <w:rsid w:val="00951851"/>
    <w:rsid w:val="009518D6"/>
    <w:rsid w:val="00951FE3"/>
    <w:rsid w:val="00952570"/>
    <w:rsid w:val="00952EAD"/>
    <w:rsid w:val="00952EB0"/>
    <w:rsid w:val="0095328F"/>
    <w:rsid w:val="00953696"/>
    <w:rsid w:val="00953DDE"/>
    <w:rsid w:val="009543E0"/>
    <w:rsid w:val="0095483E"/>
    <w:rsid w:val="00954C1E"/>
    <w:rsid w:val="00954E41"/>
    <w:rsid w:val="0095520F"/>
    <w:rsid w:val="00955262"/>
    <w:rsid w:val="009554EE"/>
    <w:rsid w:val="00955A72"/>
    <w:rsid w:val="00956708"/>
    <w:rsid w:val="009567DA"/>
    <w:rsid w:val="0095689B"/>
    <w:rsid w:val="00956A87"/>
    <w:rsid w:val="00956AD2"/>
    <w:rsid w:val="009571D8"/>
    <w:rsid w:val="00957F82"/>
    <w:rsid w:val="0096002B"/>
    <w:rsid w:val="009601DC"/>
    <w:rsid w:val="009609FF"/>
    <w:rsid w:val="00960C23"/>
    <w:rsid w:val="00960EE8"/>
    <w:rsid w:val="00962125"/>
    <w:rsid w:val="009622C8"/>
    <w:rsid w:val="00962887"/>
    <w:rsid w:val="00962AF0"/>
    <w:rsid w:val="00962C07"/>
    <w:rsid w:val="00962ED8"/>
    <w:rsid w:val="009633F2"/>
    <w:rsid w:val="00963643"/>
    <w:rsid w:val="00963A9B"/>
    <w:rsid w:val="00963F1D"/>
    <w:rsid w:val="00964C60"/>
    <w:rsid w:val="00964FA6"/>
    <w:rsid w:val="0096537B"/>
    <w:rsid w:val="00965510"/>
    <w:rsid w:val="00965BCA"/>
    <w:rsid w:val="00965F2D"/>
    <w:rsid w:val="00966089"/>
    <w:rsid w:val="00966226"/>
    <w:rsid w:val="0096629D"/>
    <w:rsid w:val="009668A0"/>
    <w:rsid w:val="0096725A"/>
    <w:rsid w:val="009672E4"/>
    <w:rsid w:val="00967A13"/>
    <w:rsid w:val="00967FFE"/>
    <w:rsid w:val="00970454"/>
    <w:rsid w:val="00971243"/>
    <w:rsid w:val="00971403"/>
    <w:rsid w:val="0097164A"/>
    <w:rsid w:val="009717D0"/>
    <w:rsid w:val="00971BD7"/>
    <w:rsid w:val="0097298E"/>
    <w:rsid w:val="00972D88"/>
    <w:rsid w:val="00973186"/>
    <w:rsid w:val="0097319B"/>
    <w:rsid w:val="009737D0"/>
    <w:rsid w:val="00973860"/>
    <w:rsid w:val="00974129"/>
    <w:rsid w:val="00974702"/>
    <w:rsid w:val="00974765"/>
    <w:rsid w:val="0097495E"/>
    <w:rsid w:val="0097587C"/>
    <w:rsid w:val="00975939"/>
    <w:rsid w:val="0097651F"/>
    <w:rsid w:val="00976797"/>
    <w:rsid w:val="009767AE"/>
    <w:rsid w:val="009768F1"/>
    <w:rsid w:val="00976915"/>
    <w:rsid w:val="00976CCC"/>
    <w:rsid w:val="009770B8"/>
    <w:rsid w:val="0097728B"/>
    <w:rsid w:val="00977993"/>
    <w:rsid w:val="00977C95"/>
    <w:rsid w:val="00977DB2"/>
    <w:rsid w:val="00977E1D"/>
    <w:rsid w:val="00977E7E"/>
    <w:rsid w:val="00980558"/>
    <w:rsid w:val="009807A5"/>
    <w:rsid w:val="0098124E"/>
    <w:rsid w:val="009812C7"/>
    <w:rsid w:val="00981320"/>
    <w:rsid w:val="00981513"/>
    <w:rsid w:val="00981B31"/>
    <w:rsid w:val="009825CD"/>
    <w:rsid w:val="009827ED"/>
    <w:rsid w:val="00983338"/>
    <w:rsid w:val="00983B7D"/>
    <w:rsid w:val="00983BCD"/>
    <w:rsid w:val="00983E8A"/>
    <w:rsid w:val="00984498"/>
    <w:rsid w:val="00984630"/>
    <w:rsid w:val="00984854"/>
    <w:rsid w:val="00984DCD"/>
    <w:rsid w:val="00984EA0"/>
    <w:rsid w:val="009850BA"/>
    <w:rsid w:val="00985436"/>
    <w:rsid w:val="009854E5"/>
    <w:rsid w:val="009857E4"/>
    <w:rsid w:val="00985A06"/>
    <w:rsid w:val="00985B91"/>
    <w:rsid w:val="00985D7C"/>
    <w:rsid w:val="0098617B"/>
    <w:rsid w:val="0098709D"/>
    <w:rsid w:val="00987382"/>
    <w:rsid w:val="00987BD2"/>
    <w:rsid w:val="00990985"/>
    <w:rsid w:val="009909C8"/>
    <w:rsid w:val="0099194C"/>
    <w:rsid w:val="009919D2"/>
    <w:rsid w:val="00991D43"/>
    <w:rsid w:val="009928BD"/>
    <w:rsid w:val="00992CC0"/>
    <w:rsid w:val="0099344B"/>
    <w:rsid w:val="00993DB4"/>
    <w:rsid w:val="00993DCA"/>
    <w:rsid w:val="00993E5F"/>
    <w:rsid w:val="00994A00"/>
    <w:rsid w:val="00994B4E"/>
    <w:rsid w:val="009950C0"/>
    <w:rsid w:val="00995114"/>
    <w:rsid w:val="00995854"/>
    <w:rsid w:val="00995B58"/>
    <w:rsid w:val="009966CD"/>
    <w:rsid w:val="00996905"/>
    <w:rsid w:val="00997E24"/>
    <w:rsid w:val="009A081E"/>
    <w:rsid w:val="009A108A"/>
    <w:rsid w:val="009A10B9"/>
    <w:rsid w:val="009A1544"/>
    <w:rsid w:val="009A1792"/>
    <w:rsid w:val="009A17FC"/>
    <w:rsid w:val="009A1BF7"/>
    <w:rsid w:val="009A1D51"/>
    <w:rsid w:val="009A2BC5"/>
    <w:rsid w:val="009A38DE"/>
    <w:rsid w:val="009A3919"/>
    <w:rsid w:val="009A4083"/>
    <w:rsid w:val="009A42D8"/>
    <w:rsid w:val="009A452A"/>
    <w:rsid w:val="009A4855"/>
    <w:rsid w:val="009A4A8E"/>
    <w:rsid w:val="009A4AAD"/>
    <w:rsid w:val="009A526E"/>
    <w:rsid w:val="009A563F"/>
    <w:rsid w:val="009A6598"/>
    <w:rsid w:val="009A65BB"/>
    <w:rsid w:val="009A669B"/>
    <w:rsid w:val="009A75C4"/>
    <w:rsid w:val="009A765F"/>
    <w:rsid w:val="009A7F50"/>
    <w:rsid w:val="009B03E9"/>
    <w:rsid w:val="009B0747"/>
    <w:rsid w:val="009B08B3"/>
    <w:rsid w:val="009B0A66"/>
    <w:rsid w:val="009B101C"/>
    <w:rsid w:val="009B1B12"/>
    <w:rsid w:val="009B1B92"/>
    <w:rsid w:val="009B26CC"/>
    <w:rsid w:val="009B28ED"/>
    <w:rsid w:val="009B294F"/>
    <w:rsid w:val="009B336D"/>
    <w:rsid w:val="009B362C"/>
    <w:rsid w:val="009B369F"/>
    <w:rsid w:val="009B37B0"/>
    <w:rsid w:val="009B39B4"/>
    <w:rsid w:val="009B41C1"/>
    <w:rsid w:val="009B435C"/>
    <w:rsid w:val="009B46EE"/>
    <w:rsid w:val="009B4D3D"/>
    <w:rsid w:val="009B4F43"/>
    <w:rsid w:val="009B5748"/>
    <w:rsid w:val="009B5883"/>
    <w:rsid w:val="009B61AF"/>
    <w:rsid w:val="009B6611"/>
    <w:rsid w:val="009B7F18"/>
    <w:rsid w:val="009C00DB"/>
    <w:rsid w:val="009C03E2"/>
    <w:rsid w:val="009C088D"/>
    <w:rsid w:val="009C0D9C"/>
    <w:rsid w:val="009C0F0C"/>
    <w:rsid w:val="009C11CA"/>
    <w:rsid w:val="009C13D7"/>
    <w:rsid w:val="009C2353"/>
    <w:rsid w:val="009C2755"/>
    <w:rsid w:val="009C277A"/>
    <w:rsid w:val="009C2ABD"/>
    <w:rsid w:val="009C2BFE"/>
    <w:rsid w:val="009C33FD"/>
    <w:rsid w:val="009C3BFE"/>
    <w:rsid w:val="009C3D8B"/>
    <w:rsid w:val="009C3DE8"/>
    <w:rsid w:val="009C3ED8"/>
    <w:rsid w:val="009C4031"/>
    <w:rsid w:val="009C40D4"/>
    <w:rsid w:val="009C44FB"/>
    <w:rsid w:val="009C4C1E"/>
    <w:rsid w:val="009C4FCB"/>
    <w:rsid w:val="009C5A7B"/>
    <w:rsid w:val="009C5B0B"/>
    <w:rsid w:val="009C5C5F"/>
    <w:rsid w:val="009C5CBE"/>
    <w:rsid w:val="009C607B"/>
    <w:rsid w:val="009C627D"/>
    <w:rsid w:val="009C63D2"/>
    <w:rsid w:val="009C6CEC"/>
    <w:rsid w:val="009C71FD"/>
    <w:rsid w:val="009C768F"/>
    <w:rsid w:val="009C7740"/>
    <w:rsid w:val="009C77A5"/>
    <w:rsid w:val="009C7E16"/>
    <w:rsid w:val="009D03F0"/>
    <w:rsid w:val="009D03F2"/>
    <w:rsid w:val="009D04F2"/>
    <w:rsid w:val="009D083E"/>
    <w:rsid w:val="009D094B"/>
    <w:rsid w:val="009D11AB"/>
    <w:rsid w:val="009D11FE"/>
    <w:rsid w:val="009D15C5"/>
    <w:rsid w:val="009D17ED"/>
    <w:rsid w:val="009D1F53"/>
    <w:rsid w:val="009D2188"/>
    <w:rsid w:val="009D2377"/>
    <w:rsid w:val="009D35AF"/>
    <w:rsid w:val="009D4861"/>
    <w:rsid w:val="009D5038"/>
    <w:rsid w:val="009D5448"/>
    <w:rsid w:val="009D5D6E"/>
    <w:rsid w:val="009D60FD"/>
    <w:rsid w:val="009D653F"/>
    <w:rsid w:val="009D6AAB"/>
    <w:rsid w:val="009D79F9"/>
    <w:rsid w:val="009E04CF"/>
    <w:rsid w:val="009E0609"/>
    <w:rsid w:val="009E0713"/>
    <w:rsid w:val="009E077A"/>
    <w:rsid w:val="009E0B80"/>
    <w:rsid w:val="009E0F17"/>
    <w:rsid w:val="009E1432"/>
    <w:rsid w:val="009E1652"/>
    <w:rsid w:val="009E168F"/>
    <w:rsid w:val="009E1C8B"/>
    <w:rsid w:val="009E1DB3"/>
    <w:rsid w:val="009E21B6"/>
    <w:rsid w:val="009E2CAD"/>
    <w:rsid w:val="009E3A84"/>
    <w:rsid w:val="009E3E63"/>
    <w:rsid w:val="009E409A"/>
    <w:rsid w:val="009E41CA"/>
    <w:rsid w:val="009E42C6"/>
    <w:rsid w:val="009E43E3"/>
    <w:rsid w:val="009E4FE0"/>
    <w:rsid w:val="009E5436"/>
    <w:rsid w:val="009E5509"/>
    <w:rsid w:val="009E559B"/>
    <w:rsid w:val="009E5650"/>
    <w:rsid w:val="009E56F1"/>
    <w:rsid w:val="009E573B"/>
    <w:rsid w:val="009E6597"/>
    <w:rsid w:val="009E6801"/>
    <w:rsid w:val="009E6ADC"/>
    <w:rsid w:val="009E73C9"/>
    <w:rsid w:val="009E7BFE"/>
    <w:rsid w:val="009E7E64"/>
    <w:rsid w:val="009E7E72"/>
    <w:rsid w:val="009F0196"/>
    <w:rsid w:val="009F0593"/>
    <w:rsid w:val="009F0AE8"/>
    <w:rsid w:val="009F0FE0"/>
    <w:rsid w:val="009F14F0"/>
    <w:rsid w:val="009F1AB7"/>
    <w:rsid w:val="009F20E7"/>
    <w:rsid w:val="009F393E"/>
    <w:rsid w:val="009F3B2E"/>
    <w:rsid w:val="009F492C"/>
    <w:rsid w:val="009F5ED5"/>
    <w:rsid w:val="009F6065"/>
    <w:rsid w:val="009F60E0"/>
    <w:rsid w:val="009F6A33"/>
    <w:rsid w:val="009F6C07"/>
    <w:rsid w:val="009F6DC7"/>
    <w:rsid w:val="009F6EAC"/>
    <w:rsid w:val="009F71FB"/>
    <w:rsid w:val="009F7F69"/>
    <w:rsid w:val="00A005D6"/>
    <w:rsid w:val="00A007E0"/>
    <w:rsid w:val="00A00869"/>
    <w:rsid w:val="00A00923"/>
    <w:rsid w:val="00A00BB3"/>
    <w:rsid w:val="00A00EF2"/>
    <w:rsid w:val="00A02497"/>
    <w:rsid w:val="00A0253B"/>
    <w:rsid w:val="00A02741"/>
    <w:rsid w:val="00A029A8"/>
    <w:rsid w:val="00A03916"/>
    <w:rsid w:val="00A039C4"/>
    <w:rsid w:val="00A03C30"/>
    <w:rsid w:val="00A03E5F"/>
    <w:rsid w:val="00A0401C"/>
    <w:rsid w:val="00A04117"/>
    <w:rsid w:val="00A04143"/>
    <w:rsid w:val="00A0427E"/>
    <w:rsid w:val="00A0447C"/>
    <w:rsid w:val="00A045D8"/>
    <w:rsid w:val="00A04BCF"/>
    <w:rsid w:val="00A05093"/>
    <w:rsid w:val="00A05465"/>
    <w:rsid w:val="00A05856"/>
    <w:rsid w:val="00A0586C"/>
    <w:rsid w:val="00A05C91"/>
    <w:rsid w:val="00A05F2E"/>
    <w:rsid w:val="00A06256"/>
    <w:rsid w:val="00A066EB"/>
    <w:rsid w:val="00A06D65"/>
    <w:rsid w:val="00A070BF"/>
    <w:rsid w:val="00A0750E"/>
    <w:rsid w:val="00A07626"/>
    <w:rsid w:val="00A07B16"/>
    <w:rsid w:val="00A07BCC"/>
    <w:rsid w:val="00A102E7"/>
    <w:rsid w:val="00A10429"/>
    <w:rsid w:val="00A10488"/>
    <w:rsid w:val="00A10715"/>
    <w:rsid w:val="00A111D2"/>
    <w:rsid w:val="00A1137E"/>
    <w:rsid w:val="00A11526"/>
    <w:rsid w:val="00A11EC6"/>
    <w:rsid w:val="00A12E6F"/>
    <w:rsid w:val="00A12F34"/>
    <w:rsid w:val="00A1300F"/>
    <w:rsid w:val="00A13026"/>
    <w:rsid w:val="00A13217"/>
    <w:rsid w:val="00A13FCC"/>
    <w:rsid w:val="00A14224"/>
    <w:rsid w:val="00A14360"/>
    <w:rsid w:val="00A14417"/>
    <w:rsid w:val="00A14710"/>
    <w:rsid w:val="00A14C91"/>
    <w:rsid w:val="00A14F25"/>
    <w:rsid w:val="00A15352"/>
    <w:rsid w:val="00A15454"/>
    <w:rsid w:val="00A15468"/>
    <w:rsid w:val="00A1578C"/>
    <w:rsid w:val="00A160D2"/>
    <w:rsid w:val="00A167E0"/>
    <w:rsid w:val="00A16BD7"/>
    <w:rsid w:val="00A175ED"/>
    <w:rsid w:val="00A178A0"/>
    <w:rsid w:val="00A17968"/>
    <w:rsid w:val="00A17BA7"/>
    <w:rsid w:val="00A17CF9"/>
    <w:rsid w:val="00A17EB5"/>
    <w:rsid w:val="00A208FB"/>
    <w:rsid w:val="00A20BD0"/>
    <w:rsid w:val="00A20BE9"/>
    <w:rsid w:val="00A20D5E"/>
    <w:rsid w:val="00A212C4"/>
    <w:rsid w:val="00A21930"/>
    <w:rsid w:val="00A21D14"/>
    <w:rsid w:val="00A21FB0"/>
    <w:rsid w:val="00A224A0"/>
    <w:rsid w:val="00A2254F"/>
    <w:rsid w:val="00A225D5"/>
    <w:rsid w:val="00A22BC7"/>
    <w:rsid w:val="00A22FF6"/>
    <w:rsid w:val="00A22FFF"/>
    <w:rsid w:val="00A234F7"/>
    <w:rsid w:val="00A23638"/>
    <w:rsid w:val="00A23904"/>
    <w:rsid w:val="00A23C8A"/>
    <w:rsid w:val="00A24391"/>
    <w:rsid w:val="00A24569"/>
    <w:rsid w:val="00A246D1"/>
    <w:rsid w:val="00A24705"/>
    <w:rsid w:val="00A248D6"/>
    <w:rsid w:val="00A2577C"/>
    <w:rsid w:val="00A25847"/>
    <w:rsid w:val="00A25BF6"/>
    <w:rsid w:val="00A25E37"/>
    <w:rsid w:val="00A262D7"/>
    <w:rsid w:val="00A27146"/>
    <w:rsid w:val="00A273E6"/>
    <w:rsid w:val="00A2746F"/>
    <w:rsid w:val="00A27C11"/>
    <w:rsid w:val="00A27C74"/>
    <w:rsid w:val="00A27E6D"/>
    <w:rsid w:val="00A27F40"/>
    <w:rsid w:val="00A30025"/>
    <w:rsid w:val="00A30BCE"/>
    <w:rsid w:val="00A30C6A"/>
    <w:rsid w:val="00A311A6"/>
    <w:rsid w:val="00A313AD"/>
    <w:rsid w:val="00A319D3"/>
    <w:rsid w:val="00A31B08"/>
    <w:rsid w:val="00A32144"/>
    <w:rsid w:val="00A325D4"/>
    <w:rsid w:val="00A3272C"/>
    <w:rsid w:val="00A32814"/>
    <w:rsid w:val="00A3289D"/>
    <w:rsid w:val="00A334D8"/>
    <w:rsid w:val="00A3390E"/>
    <w:rsid w:val="00A339DE"/>
    <w:rsid w:val="00A33E70"/>
    <w:rsid w:val="00A33F24"/>
    <w:rsid w:val="00A341D1"/>
    <w:rsid w:val="00A34939"/>
    <w:rsid w:val="00A36A0E"/>
    <w:rsid w:val="00A3792A"/>
    <w:rsid w:val="00A40128"/>
    <w:rsid w:val="00A40655"/>
    <w:rsid w:val="00A4075F"/>
    <w:rsid w:val="00A408D5"/>
    <w:rsid w:val="00A4098B"/>
    <w:rsid w:val="00A40D49"/>
    <w:rsid w:val="00A41034"/>
    <w:rsid w:val="00A4166E"/>
    <w:rsid w:val="00A4184B"/>
    <w:rsid w:val="00A41D84"/>
    <w:rsid w:val="00A41E09"/>
    <w:rsid w:val="00A425CD"/>
    <w:rsid w:val="00A42831"/>
    <w:rsid w:val="00A432DD"/>
    <w:rsid w:val="00A4364A"/>
    <w:rsid w:val="00A438C5"/>
    <w:rsid w:val="00A43EF8"/>
    <w:rsid w:val="00A44089"/>
    <w:rsid w:val="00A44B56"/>
    <w:rsid w:val="00A44FA8"/>
    <w:rsid w:val="00A45C27"/>
    <w:rsid w:val="00A4610C"/>
    <w:rsid w:val="00A46326"/>
    <w:rsid w:val="00A46523"/>
    <w:rsid w:val="00A470E8"/>
    <w:rsid w:val="00A47520"/>
    <w:rsid w:val="00A4760E"/>
    <w:rsid w:val="00A50962"/>
    <w:rsid w:val="00A50975"/>
    <w:rsid w:val="00A50CC6"/>
    <w:rsid w:val="00A50E70"/>
    <w:rsid w:val="00A51145"/>
    <w:rsid w:val="00A511C3"/>
    <w:rsid w:val="00A5145A"/>
    <w:rsid w:val="00A517BA"/>
    <w:rsid w:val="00A51FE7"/>
    <w:rsid w:val="00A52B13"/>
    <w:rsid w:val="00A531C3"/>
    <w:rsid w:val="00A531EC"/>
    <w:rsid w:val="00A53504"/>
    <w:rsid w:val="00A53AD1"/>
    <w:rsid w:val="00A54350"/>
    <w:rsid w:val="00A545B3"/>
    <w:rsid w:val="00A54A06"/>
    <w:rsid w:val="00A54E80"/>
    <w:rsid w:val="00A555C9"/>
    <w:rsid w:val="00A55C2A"/>
    <w:rsid w:val="00A56316"/>
    <w:rsid w:val="00A563BF"/>
    <w:rsid w:val="00A5650B"/>
    <w:rsid w:val="00A56D9A"/>
    <w:rsid w:val="00A576BA"/>
    <w:rsid w:val="00A57756"/>
    <w:rsid w:val="00A5780C"/>
    <w:rsid w:val="00A5785B"/>
    <w:rsid w:val="00A57AAD"/>
    <w:rsid w:val="00A57CEA"/>
    <w:rsid w:val="00A57F60"/>
    <w:rsid w:val="00A60461"/>
    <w:rsid w:val="00A604BB"/>
    <w:rsid w:val="00A60DEE"/>
    <w:rsid w:val="00A6152B"/>
    <w:rsid w:val="00A6174C"/>
    <w:rsid w:val="00A626EE"/>
    <w:rsid w:val="00A629B6"/>
    <w:rsid w:val="00A62C16"/>
    <w:rsid w:val="00A63404"/>
    <w:rsid w:val="00A63DA6"/>
    <w:rsid w:val="00A64060"/>
    <w:rsid w:val="00A64313"/>
    <w:rsid w:val="00A644FD"/>
    <w:rsid w:val="00A645C4"/>
    <w:rsid w:val="00A645CF"/>
    <w:rsid w:val="00A649B3"/>
    <w:rsid w:val="00A64ADC"/>
    <w:rsid w:val="00A64C77"/>
    <w:rsid w:val="00A64CAB"/>
    <w:rsid w:val="00A64CF0"/>
    <w:rsid w:val="00A64D5B"/>
    <w:rsid w:val="00A64E2A"/>
    <w:rsid w:val="00A64EA0"/>
    <w:rsid w:val="00A6515A"/>
    <w:rsid w:val="00A65ED4"/>
    <w:rsid w:val="00A6636D"/>
    <w:rsid w:val="00A663FC"/>
    <w:rsid w:val="00A66755"/>
    <w:rsid w:val="00A66832"/>
    <w:rsid w:val="00A66C38"/>
    <w:rsid w:val="00A67464"/>
    <w:rsid w:val="00A675F7"/>
    <w:rsid w:val="00A67BFA"/>
    <w:rsid w:val="00A70025"/>
    <w:rsid w:val="00A70172"/>
    <w:rsid w:val="00A70587"/>
    <w:rsid w:val="00A70AC2"/>
    <w:rsid w:val="00A71090"/>
    <w:rsid w:val="00A711DF"/>
    <w:rsid w:val="00A717EB"/>
    <w:rsid w:val="00A71A05"/>
    <w:rsid w:val="00A71A2C"/>
    <w:rsid w:val="00A71E29"/>
    <w:rsid w:val="00A72006"/>
    <w:rsid w:val="00A726FC"/>
    <w:rsid w:val="00A72F8F"/>
    <w:rsid w:val="00A734D2"/>
    <w:rsid w:val="00A73520"/>
    <w:rsid w:val="00A736AF"/>
    <w:rsid w:val="00A73D81"/>
    <w:rsid w:val="00A74296"/>
    <w:rsid w:val="00A7472F"/>
    <w:rsid w:val="00A74766"/>
    <w:rsid w:val="00A74931"/>
    <w:rsid w:val="00A74D0C"/>
    <w:rsid w:val="00A75312"/>
    <w:rsid w:val="00A754EB"/>
    <w:rsid w:val="00A7556F"/>
    <w:rsid w:val="00A75745"/>
    <w:rsid w:val="00A75991"/>
    <w:rsid w:val="00A75B5A"/>
    <w:rsid w:val="00A75C98"/>
    <w:rsid w:val="00A75D1D"/>
    <w:rsid w:val="00A75DAA"/>
    <w:rsid w:val="00A766DE"/>
    <w:rsid w:val="00A77551"/>
    <w:rsid w:val="00A77639"/>
    <w:rsid w:val="00A778F2"/>
    <w:rsid w:val="00A7799C"/>
    <w:rsid w:val="00A77D86"/>
    <w:rsid w:val="00A800BE"/>
    <w:rsid w:val="00A8032D"/>
    <w:rsid w:val="00A8050E"/>
    <w:rsid w:val="00A808B1"/>
    <w:rsid w:val="00A80AF3"/>
    <w:rsid w:val="00A80B75"/>
    <w:rsid w:val="00A80C77"/>
    <w:rsid w:val="00A80C80"/>
    <w:rsid w:val="00A80E92"/>
    <w:rsid w:val="00A811E6"/>
    <w:rsid w:val="00A81253"/>
    <w:rsid w:val="00A8165B"/>
    <w:rsid w:val="00A81B98"/>
    <w:rsid w:val="00A82298"/>
    <w:rsid w:val="00A8261E"/>
    <w:rsid w:val="00A826CC"/>
    <w:rsid w:val="00A82739"/>
    <w:rsid w:val="00A82782"/>
    <w:rsid w:val="00A827CC"/>
    <w:rsid w:val="00A827CD"/>
    <w:rsid w:val="00A837A7"/>
    <w:rsid w:val="00A83EC1"/>
    <w:rsid w:val="00A8411F"/>
    <w:rsid w:val="00A8480F"/>
    <w:rsid w:val="00A84A11"/>
    <w:rsid w:val="00A8558C"/>
    <w:rsid w:val="00A85A5D"/>
    <w:rsid w:val="00A85BE7"/>
    <w:rsid w:val="00A85DF2"/>
    <w:rsid w:val="00A86FE6"/>
    <w:rsid w:val="00A87E99"/>
    <w:rsid w:val="00A87FC8"/>
    <w:rsid w:val="00A909B2"/>
    <w:rsid w:val="00A90C3A"/>
    <w:rsid w:val="00A90C92"/>
    <w:rsid w:val="00A90C97"/>
    <w:rsid w:val="00A90FD1"/>
    <w:rsid w:val="00A911AE"/>
    <w:rsid w:val="00A91592"/>
    <w:rsid w:val="00A916ED"/>
    <w:rsid w:val="00A91810"/>
    <w:rsid w:val="00A91A80"/>
    <w:rsid w:val="00A91AB3"/>
    <w:rsid w:val="00A9236D"/>
    <w:rsid w:val="00A927ED"/>
    <w:rsid w:val="00A929CF"/>
    <w:rsid w:val="00A9333F"/>
    <w:rsid w:val="00A93920"/>
    <w:rsid w:val="00A93E88"/>
    <w:rsid w:val="00A9425D"/>
    <w:rsid w:val="00A9435B"/>
    <w:rsid w:val="00A944DA"/>
    <w:rsid w:val="00A9461F"/>
    <w:rsid w:val="00A951D8"/>
    <w:rsid w:val="00A9542C"/>
    <w:rsid w:val="00A95619"/>
    <w:rsid w:val="00A95C2E"/>
    <w:rsid w:val="00A95CA7"/>
    <w:rsid w:val="00A9635C"/>
    <w:rsid w:val="00A96C2A"/>
    <w:rsid w:val="00A97159"/>
    <w:rsid w:val="00A9750C"/>
    <w:rsid w:val="00AA01FD"/>
    <w:rsid w:val="00AA10A5"/>
    <w:rsid w:val="00AA11D0"/>
    <w:rsid w:val="00AA1312"/>
    <w:rsid w:val="00AA1338"/>
    <w:rsid w:val="00AA185F"/>
    <w:rsid w:val="00AA1A51"/>
    <w:rsid w:val="00AA1C90"/>
    <w:rsid w:val="00AA23EF"/>
    <w:rsid w:val="00AA2622"/>
    <w:rsid w:val="00AA263D"/>
    <w:rsid w:val="00AA2A21"/>
    <w:rsid w:val="00AA2C6E"/>
    <w:rsid w:val="00AA32E8"/>
    <w:rsid w:val="00AA3429"/>
    <w:rsid w:val="00AA3796"/>
    <w:rsid w:val="00AA3FA9"/>
    <w:rsid w:val="00AA4556"/>
    <w:rsid w:val="00AA46EC"/>
    <w:rsid w:val="00AA50F9"/>
    <w:rsid w:val="00AA55E4"/>
    <w:rsid w:val="00AA581C"/>
    <w:rsid w:val="00AA59F3"/>
    <w:rsid w:val="00AA5A56"/>
    <w:rsid w:val="00AA5BB2"/>
    <w:rsid w:val="00AA5F20"/>
    <w:rsid w:val="00AA63AC"/>
    <w:rsid w:val="00AA6D2F"/>
    <w:rsid w:val="00AA7433"/>
    <w:rsid w:val="00AA755F"/>
    <w:rsid w:val="00AA7C87"/>
    <w:rsid w:val="00AA7EF2"/>
    <w:rsid w:val="00AB0064"/>
    <w:rsid w:val="00AB022C"/>
    <w:rsid w:val="00AB0496"/>
    <w:rsid w:val="00AB06A9"/>
    <w:rsid w:val="00AB0941"/>
    <w:rsid w:val="00AB0AC9"/>
    <w:rsid w:val="00AB0D71"/>
    <w:rsid w:val="00AB0F38"/>
    <w:rsid w:val="00AB103E"/>
    <w:rsid w:val="00AB15D8"/>
    <w:rsid w:val="00AB1A40"/>
    <w:rsid w:val="00AB2192"/>
    <w:rsid w:val="00AB27E0"/>
    <w:rsid w:val="00AB2A08"/>
    <w:rsid w:val="00AB2F79"/>
    <w:rsid w:val="00AB3416"/>
    <w:rsid w:val="00AB3603"/>
    <w:rsid w:val="00AB3652"/>
    <w:rsid w:val="00AB40BA"/>
    <w:rsid w:val="00AB42B8"/>
    <w:rsid w:val="00AB465C"/>
    <w:rsid w:val="00AB47D9"/>
    <w:rsid w:val="00AB4982"/>
    <w:rsid w:val="00AB4D64"/>
    <w:rsid w:val="00AB4DCF"/>
    <w:rsid w:val="00AB4F73"/>
    <w:rsid w:val="00AB5168"/>
    <w:rsid w:val="00AB53FB"/>
    <w:rsid w:val="00AB559E"/>
    <w:rsid w:val="00AB5D47"/>
    <w:rsid w:val="00AB6037"/>
    <w:rsid w:val="00AB6320"/>
    <w:rsid w:val="00AB69E4"/>
    <w:rsid w:val="00AB6D95"/>
    <w:rsid w:val="00AB6E31"/>
    <w:rsid w:val="00AB7124"/>
    <w:rsid w:val="00AB72CB"/>
    <w:rsid w:val="00AB7386"/>
    <w:rsid w:val="00AB73AD"/>
    <w:rsid w:val="00AB763C"/>
    <w:rsid w:val="00AB7811"/>
    <w:rsid w:val="00AB7FBB"/>
    <w:rsid w:val="00AC0FD5"/>
    <w:rsid w:val="00AC1276"/>
    <w:rsid w:val="00AC16CB"/>
    <w:rsid w:val="00AC1EF1"/>
    <w:rsid w:val="00AC2057"/>
    <w:rsid w:val="00AC232E"/>
    <w:rsid w:val="00AC274B"/>
    <w:rsid w:val="00AC27F3"/>
    <w:rsid w:val="00AC2BAC"/>
    <w:rsid w:val="00AC30B6"/>
    <w:rsid w:val="00AC33AB"/>
    <w:rsid w:val="00AC3717"/>
    <w:rsid w:val="00AC3BFC"/>
    <w:rsid w:val="00AC4025"/>
    <w:rsid w:val="00AC458C"/>
    <w:rsid w:val="00AC55D8"/>
    <w:rsid w:val="00AC6037"/>
    <w:rsid w:val="00AC7158"/>
    <w:rsid w:val="00AC74BC"/>
    <w:rsid w:val="00AC7EF5"/>
    <w:rsid w:val="00AD019E"/>
    <w:rsid w:val="00AD046D"/>
    <w:rsid w:val="00AD0970"/>
    <w:rsid w:val="00AD0A04"/>
    <w:rsid w:val="00AD0AEA"/>
    <w:rsid w:val="00AD122D"/>
    <w:rsid w:val="00AD1775"/>
    <w:rsid w:val="00AD1873"/>
    <w:rsid w:val="00AD1A78"/>
    <w:rsid w:val="00AD24E7"/>
    <w:rsid w:val="00AD25D5"/>
    <w:rsid w:val="00AD29FE"/>
    <w:rsid w:val="00AD2BAF"/>
    <w:rsid w:val="00AD2CD9"/>
    <w:rsid w:val="00AD3144"/>
    <w:rsid w:val="00AD3334"/>
    <w:rsid w:val="00AD3497"/>
    <w:rsid w:val="00AD3DD2"/>
    <w:rsid w:val="00AD3E80"/>
    <w:rsid w:val="00AD3FE4"/>
    <w:rsid w:val="00AD430B"/>
    <w:rsid w:val="00AD4936"/>
    <w:rsid w:val="00AD4BE8"/>
    <w:rsid w:val="00AD4C01"/>
    <w:rsid w:val="00AD4D4C"/>
    <w:rsid w:val="00AD50D1"/>
    <w:rsid w:val="00AD56BA"/>
    <w:rsid w:val="00AD57BC"/>
    <w:rsid w:val="00AD5837"/>
    <w:rsid w:val="00AD5D0F"/>
    <w:rsid w:val="00AD5E1D"/>
    <w:rsid w:val="00AD62F5"/>
    <w:rsid w:val="00AD66EF"/>
    <w:rsid w:val="00AD6E21"/>
    <w:rsid w:val="00AD73BC"/>
    <w:rsid w:val="00AD7AD7"/>
    <w:rsid w:val="00AD7D8C"/>
    <w:rsid w:val="00AD7DAD"/>
    <w:rsid w:val="00AE057F"/>
    <w:rsid w:val="00AE0A8D"/>
    <w:rsid w:val="00AE0DB9"/>
    <w:rsid w:val="00AE0FCF"/>
    <w:rsid w:val="00AE12AC"/>
    <w:rsid w:val="00AE1664"/>
    <w:rsid w:val="00AE1724"/>
    <w:rsid w:val="00AE180B"/>
    <w:rsid w:val="00AE1AF0"/>
    <w:rsid w:val="00AE1ECC"/>
    <w:rsid w:val="00AE1F83"/>
    <w:rsid w:val="00AE204D"/>
    <w:rsid w:val="00AE2213"/>
    <w:rsid w:val="00AE26BF"/>
    <w:rsid w:val="00AE2849"/>
    <w:rsid w:val="00AE2BFD"/>
    <w:rsid w:val="00AE2C84"/>
    <w:rsid w:val="00AE2D7F"/>
    <w:rsid w:val="00AE2F0D"/>
    <w:rsid w:val="00AE3122"/>
    <w:rsid w:val="00AE31A1"/>
    <w:rsid w:val="00AE3530"/>
    <w:rsid w:val="00AE3ACF"/>
    <w:rsid w:val="00AE3EB5"/>
    <w:rsid w:val="00AE4346"/>
    <w:rsid w:val="00AE48CE"/>
    <w:rsid w:val="00AE48D0"/>
    <w:rsid w:val="00AE4A02"/>
    <w:rsid w:val="00AE4CF7"/>
    <w:rsid w:val="00AE5002"/>
    <w:rsid w:val="00AE50FC"/>
    <w:rsid w:val="00AE5594"/>
    <w:rsid w:val="00AE55D4"/>
    <w:rsid w:val="00AE5CAE"/>
    <w:rsid w:val="00AE626E"/>
    <w:rsid w:val="00AE68C4"/>
    <w:rsid w:val="00AE6BB1"/>
    <w:rsid w:val="00AE6C73"/>
    <w:rsid w:val="00AE6E0F"/>
    <w:rsid w:val="00AE6E3E"/>
    <w:rsid w:val="00AE7112"/>
    <w:rsid w:val="00AE742F"/>
    <w:rsid w:val="00AE7E6A"/>
    <w:rsid w:val="00AF0440"/>
    <w:rsid w:val="00AF0563"/>
    <w:rsid w:val="00AF0AEE"/>
    <w:rsid w:val="00AF0E38"/>
    <w:rsid w:val="00AF1138"/>
    <w:rsid w:val="00AF16D1"/>
    <w:rsid w:val="00AF189D"/>
    <w:rsid w:val="00AF197C"/>
    <w:rsid w:val="00AF1CC4"/>
    <w:rsid w:val="00AF2AF5"/>
    <w:rsid w:val="00AF2D9F"/>
    <w:rsid w:val="00AF2E0F"/>
    <w:rsid w:val="00AF30CD"/>
    <w:rsid w:val="00AF3174"/>
    <w:rsid w:val="00AF3286"/>
    <w:rsid w:val="00AF3507"/>
    <w:rsid w:val="00AF37B9"/>
    <w:rsid w:val="00AF3A40"/>
    <w:rsid w:val="00AF3BCF"/>
    <w:rsid w:val="00AF3D82"/>
    <w:rsid w:val="00AF3E3E"/>
    <w:rsid w:val="00AF47E5"/>
    <w:rsid w:val="00AF4CC4"/>
    <w:rsid w:val="00AF4F05"/>
    <w:rsid w:val="00AF547D"/>
    <w:rsid w:val="00AF56EC"/>
    <w:rsid w:val="00AF5FFC"/>
    <w:rsid w:val="00AF6005"/>
    <w:rsid w:val="00AF62F4"/>
    <w:rsid w:val="00AF71B9"/>
    <w:rsid w:val="00AF71F0"/>
    <w:rsid w:val="00AF757F"/>
    <w:rsid w:val="00AF7A2F"/>
    <w:rsid w:val="00AF7C75"/>
    <w:rsid w:val="00AF7CDE"/>
    <w:rsid w:val="00AF7D70"/>
    <w:rsid w:val="00AF7FA1"/>
    <w:rsid w:val="00B004D1"/>
    <w:rsid w:val="00B006A9"/>
    <w:rsid w:val="00B00D77"/>
    <w:rsid w:val="00B00DBE"/>
    <w:rsid w:val="00B01421"/>
    <w:rsid w:val="00B0195C"/>
    <w:rsid w:val="00B02114"/>
    <w:rsid w:val="00B02124"/>
    <w:rsid w:val="00B023AC"/>
    <w:rsid w:val="00B0269D"/>
    <w:rsid w:val="00B02756"/>
    <w:rsid w:val="00B02A39"/>
    <w:rsid w:val="00B0318B"/>
    <w:rsid w:val="00B03360"/>
    <w:rsid w:val="00B034CB"/>
    <w:rsid w:val="00B0367B"/>
    <w:rsid w:val="00B03733"/>
    <w:rsid w:val="00B03C8F"/>
    <w:rsid w:val="00B044A8"/>
    <w:rsid w:val="00B04982"/>
    <w:rsid w:val="00B053B1"/>
    <w:rsid w:val="00B05B8E"/>
    <w:rsid w:val="00B061C5"/>
    <w:rsid w:val="00B06595"/>
    <w:rsid w:val="00B06E3B"/>
    <w:rsid w:val="00B06F4E"/>
    <w:rsid w:val="00B07E7C"/>
    <w:rsid w:val="00B07E7D"/>
    <w:rsid w:val="00B10042"/>
    <w:rsid w:val="00B1007A"/>
    <w:rsid w:val="00B10307"/>
    <w:rsid w:val="00B10418"/>
    <w:rsid w:val="00B10643"/>
    <w:rsid w:val="00B11DAA"/>
    <w:rsid w:val="00B11E7A"/>
    <w:rsid w:val="00B1207F"/>
    <w:rsid w:val="00B122AF"/>
    <w:rsid w:val="00B123F6"/>
    <w:rsid w:val="00B128FC"/>
    <w:rsid w:val="00B13087"/>
    <w:rsid w:val="00B131F0"/>
    <w:rsid w:val="00B134EE"/>
    <w:rsid w:val="00B13F6A"/>
    <w:rsid w:val="00B1435E"/>
    <w:rsid w:val="00B1466B"/>
    <w:rsid w:val="00B147F4"/>
    <w:rsid w:val="00B149BC"/>
    <w:rsid w:val="00B151A6"/>
    <w:rsid w:val="00B163AB"/>
    <w:rsid w:val="00B16700"/>
    <w:rsid w:val="00B167F0"/>
    <w:rsid w:val="00B16A76"/>
    <w:rsid w:val="00B175B4"/>
    <w:rsid w:val="00B17714"/>
    <w:rsid w:val="00B17FFB"/>
    <w:rsid w:val="00B20814"/>
    <w:rsid w:val="00B20FD8"/>
    <w:rsid w:val="00B2143B"/>
    <w:rsid w:val="00B214C1"/>
    <w:rsid w:val="00B217E5"/>
    <w:rsid w:val="00B218DF"/>
    <w:rsid w:val="00B21BEB"/>
    <w:rsid w:val="00B21CD5"/>
    <w:rsid w:val="00B22701"/>
    <w:rsid w:val="00B22F54"/>
    <w:rsid w:val="00B24097"/>
    <w:rsid w:val="00B242A8"/>
    <w:rsid w:val="00B242E1"/>
    <w:rsid w:val="00B251B6"/>
    <w:rsid w:val="00B26258"/>
    <w:rsid w:val="00B26439"/>
    <w:rsid w:val="00B267F2"/>
    <w:rsid w:val="00B26CED"/>
    <w:rsid w:val="00B27DFB"/>
    <w:rsid w:val="00B30528"/>
    <w:rsid w:val="00B30786"/>
    <w:rsid w:val="00B30996"/>
    <w:rsid w:val="00B309CA"/>
    <w:rsid w:val="00B3101C"/>
    <w:rsid w:val="00B315DA"/>
    <w:rsid w:val="00B3188F"/>
    <w:rsid w:val="00B31F2F"/>
    <w:rsid w:val="00B31FF0"/>
    <w:rsid w:val="00B3245F"/>
    <w:rsid w:val="00B3296B"/>
    <w:rsid w:val="00B32D73"/>
    <w:rsid w:val="00B3325A"/>
    <w:rsid w:val="00B333C7"/>
    <w:rsid w:val="00B3354B"/>
    <w:rsid w:val="00B33AC1"/>
    <w:rsid w:val="00B33B2D"/>
    <w:rsid w:val="00B33D98"/>
    <w:rsid w:val="00B34160"/>
    <w:rsid w:val="00B343AD"/>
    <w:rsid w:val="00B344A5"/>
    <w:rsid w:val="00B3461C"/>
    <w:rsid w:val="00B3475B"/>
    <w:rsid w:val="00B34A54"/>
    <w:rsid w:val="00B34F51"/>
    <w:rsid w:val="00B35174"/>
    <w:rsid w:val="00B35607"/>
    <w:rsid w:val="00B35889"/>
    <w:rsid w:val="00B3623C"/>
    <w:rsid w:val="00B36661"/>
    <w:rsid w:val="00B366CB"/>
    <w:rsid w:val="00B366D7"/>
    <w:rsid w:val="00B3684B"/>
    <w:rsid w:val="00B36A9F"/>
    <w:rsid w:val="00B36C68"/>
    <w:rsid w:val="00B36E6A"/>
    <w:rsid w:val="00B36E8A"/>
    <w:rsid w:val="00B36FCF"/>
    <w:rsid w:val="00B372A5"/>
    <w:rsid w:val="00B37302"/>
    <w:rsid w:val="00B37872"/>
    <w:rsid w:val="00B378E0"/>
    <w:rsid w:val="00B37945"/>
    <w:rsid w:val="00B40390"/>
    <w:rsid w:val="00B40C32"/>
    <w:rsid w:val="00B424DE"/>
    <w:rsid w:val="00B428AC"/>
    <w:rsid w:val="00B42907"/>
    <w:rsid w:val="00B42BA1"/>
    <w:rsid w:val="00B42BD8"/>
    <w:rsid w:val="00B42C7C"/>
    <w:rsid w:val="00B43276"/>
    <w:rsid w:val="00B4340F"/>
    <w:rsid w:val="00B43922"/>
    <w:rsid w:val="00B43B05"/>
    <w:rsid w:val="00B43B4C"/>
    <w:rsid w:val="00B43B98"/>
    <w:rsid w:val="00B4460C"/>
    <w:rsid w:val="00B44694"/>
    <w:rsid w:val="00B448BD"/>
    <w:rsid w:val="00B44BA7"/>
    <w:rsid w:val="00B452E0"/>
    <w:rsid w:val="00B45345"/>
    <w:rsid w:val="00B455ED"/>
    <w:rsid w:val="00B45B9A"/>
    <w:rsid w:val="00B45C01"/>
    <w:rsid w:val="00B46177"/>
    <w:rsid w:val="00B461E5"/>
    <w:rsid w:val="00B4631C"/>
    <w:rsid w:val="00B46727"/>
    <w:rsid w:val="00B46865"/>
    <w:rsid w:val="00B469B9"/>
    <w:rsid w:val="00B46AD7"/>
    <w:rsid w:val="00B470C7"/>
    <w:rsid w:val="00B47B10"/>
    <w:rsid w:val="00B47CDC"/>
    <w:rsid w:val="00B50956"/>
    <w:rsid w:val="00B50E68"/>
    <w:rsid w:val="00B50FEE"/>
    <w:rsid w:val="00B51216"/>
    <w:rsid w:val="00B5175E"/>
    <w:rsid w:val="00B51F06"/>
    <w:rsid w:val="00B5210D"/>
    <w:rsid w:val="00B53686"/>
    <w:rsid w:val="00B53877"/>
    <w:rsid w:val="00B54314"/>
    <w:rsid w:val="00B546D7"/>
    <w:rsid w:val="00B54796"/>
    <w:rsid w:val="00B54B6D"/>
    <w:rsid w:val="00B551F7"/>
    <w:rsid w:val="00B5584E"/>
    <w:rsid w:val="00B55C82"/>
    <w:rsid w:val="00B56167"/>
    <w:rsid w:val="00B562A8"/>
    <w:rsid w:val="00B5636C"/>
    <w:rsid w:val="00B56379"/>
    <w:rsid w:val="00B56810"/>
    <w:rsid w:val="00B56875"/>
    <w:rsid w:val="00B56DEF"/>
    <w:rsid w:val="00B5707F"/>
    <w:rsid w:val="00B5753E"/>
    <w:rsid w:val="00B57565"/>
    <w:rsid w:val="00B57656"/>
    <w:rsid w:val="00B57B60"/>
    <w:rsid w:val="00B57CED"/>
    <w:rsid w:val="00B57EFD"/>
    <w:rsid w:val="00B607B6"/>
    <w:rsid w:val="00B60967"/>
    <w:rsid w:val="00B60BFC"/>
    <w:rsid w:val="00B611A6"/>
    <w:rsid w:val="00B613AF"/>
    <w:rsid w:val="00B61B8F"/>
    <w:rsid w:val="00B61D38"/>
    <w:rsid w:val="00B6261F"/>
    <w:rsid w:val="00B62A16"/>
    <w:rsid w:val="00B63128"/>
    <w:rsid w:val="00B63584"/>
    <w:rsid w:val="00B63CD6"/>
    <w:rsid w:val="00B64848"/>
    <w:rsid w:val="00B64F9C"/>
    <w:rsid w:val="00B65147"/>
    <w:rsid w:val="00B660D4"/>
    <w:rsid w:val="00B66426"/>
    <w:rsid w:val="00B669B7"/>
    <w:rsid w:val="00B66D1D"/>
    <w:rsid w:val="00B675CB"/>
    <w:rsid w:val="00B67989"/>
    <w:rsid w:val="00B67DC0"/>
    <w:rsid w:val="00B67F93"/>
    <w:rsid w:val="00B67FFD"/>
    <w:rsid w:val="00B70C31"/>
    <w:rsid w:val="00B7136C"/>
    <w:rsid w:val="00B71443"/>
    <w:rsid w:val="00B71542"/>
    <w:rsid w:val="00B71E78"/>
    <w:rsid w:val="00B72243"/>
    <w:rsid w:val="00B72746"/>
    <w:rsid w:val="00B72A23"/>
    <w:rsid w:val="00B72F6E"/>
    <w:rsid w:val="00B73375"/>
    <w:rsid w:val="00B7353A"/>
    <w:rsid w:val="00B73657"/>
    <w:rsid w:val="00B73714"/>
    <w:rsid w:val="00B73967"/>
    <w:rsid w:val="00B743AF"/>
    <w:rsid w:val="00B74AD9"/>
    <w:rsid w:val="00B7591A"/>
    <w:rsid w:val="00B75950"/>
    <w:rsid w:val="00B760A6"/>
    <w:rsid w:val="00B76953"/>
    <w:rsid w:val="00B76DA7"/>
    <w:rsid w:val="00B77101"/>
    <w:rsid w:val="00B774CD"/>
    <w:rsid w:val="00B77594"/>
    <w:rsid w:val="00B77C50"/>
    <w:rsid w:val="00B80C1B"/>
    <w:rsid w:val="00B8168C"/>
    <w:rsid w:val="00B819DD"/>
    <w:rsid w:val="00B81B5E"/>
    <w:rsid w:val="00B81D48"/>
    <w:rsid w:val="00B81FBA"/>
    <w:rsid w:val="00B82532"/>
    <w:rsid w:val="00B82A58"/>
    <w:rsid w:val="00B82D86"/>
    <w:rsid w:val="00B82FFA"/>
    <w:rsid w:val="00B830A3"/>
    <w:rsid w:val="00B8316C"/>
    <w:rsid w:val="00B83626"/>
    <w:rsid w:val="00B838C1"/>
    <w:rsid w:val="00B839AF"/>
    <w:rsid w:val="00B83F38"/>
    <w:rsid w:val="00B84247"/>
    <w:rsid w:val="00B8429E"/>
    <w:rsid w:val="00B84B1A"/>
    <w:rsid w:val="00B84CB6"/>
    <w:rsid w:val="00B852A9"/>
    <w:rsid w:val="00B85360"/>
    <w:rsid w:val="00B8548B"/>
    <w:rsid w:val="00B85A4B"/>
    <w:rsid w:val="00B85B5C"/>
    <w:rsid w:val="00B85F7E"/>
    <w:rsid w:val="00B86223"/>
    <w:rsid w:val="00B863A6"/>
    <w:rsid w:val="00B869F0"/>
    <w:rsid w:val="00B86DC0"/>
    <w:rsid w:val="00B86E22"/>
    <w:rsid w:val="00B87C2C"/>
    <w:rsid w:val="00B87C4E"/>
    <w:rsid w:val="00B87D9E"/>
    <w:rsid w:val="00B9035C"/>
    <w:rsid w:val="00B9058A"/>
    <w:rsid w:val="00B90D21"/>
    <w:rsid w:val="00B90E21"/>
    <w:rsid w:val="00B9122F"/>
    <w:rsid w:val="00B916C3"/>
    <w:rsid w:val="00B91FB6"/>
    <w:rsid w:val="00B92103"/>
    <w:rsid w:val="00B92128"/>
    <w:rsid w:val="00B921B1"/>
    <w:rsid w:val="00B925BC"/>
    <w:rsid w:val="00B926D0"/>
    <w:rsid w:val="00B92AB3"/>
    <w:rsid w:val="00B92B81"/>
    <w:rsid w:val="00B92E84"/>
    <w:rsid w:val="00B92F7D"/>
    <w:rsid w:val="00B932A3"/>
    <w:rsid w:val="00B93CD4"/>
    <w:rsid w:val="00B942CC"/>
    <w:rsid w:val="00B94A26"/>
    <w:rsid w:val="00B950CA"/>
    <w:rsid w:val="00B9523B"/>
    <w:rsid w:val="00B95CBB"/>
    <w:rsid w:val="00B95EAD"/>
    <w:rsid w:val="00B96161"/>
    <w:rsid w:val="00B96514"/>
    <w:rsid w:val="00B96DC3"/>
    <w:rsid w:val="00B97637"/>
    <w:rsid w:val="00B9766E"/>
    <w:rsid w:val="00B97AD3"/>
    <w:rsid w:val="00B97D4D"/>
    <w:rsid w:val="00BA0221"/>
    <w:rsid w:val="00BA02CE"/>
    <w:rsid w:val="00BA069D"/>
    <w:rsid w:val="00BA09B1"/>
    <w:rsid w:val="00BA0CF8"/>
    <w:rsid w:val="00BA10AB"/>
    <w:rsid w:val="00BA12F8"/>
    <w:rsid w:val="00BA1F2E"/>
    <w:rsid w:val="00BA2042"/>
    <w:rsid w:val="00BA2497"/>
    <w:rsid w:val="00BA335F"/>
    <w:rsid w:val="00BA35E8"/>
    <w:rsid w:val="00BA36F5"/>
    <w:rsid w:val="00BA50D2"/>
    <w:rsid w:val="00BA5427"/>
    <w:rsid w:val="00BA58E3"/>
    <w:rsid w:val="00BA5995"/>
    <w:rsid w:val="00BA6437"/>
    <w:rsid w:val="00BA6831"/>
    <w:rsid w:val="00BA6A10"/>
    <w:rsid w:val="00BA7136"/>
    <w:rsid w:val="00BA7B70"/>
    <w:rsid w:val="00BA7D30"/>
    <w:rsid w:val="00BB0618"/>
    <w:rsid w:val="00BB085A"/>
    <w:rsid w:val="00BB098D"/>
    <w:rsid w:val="00BB0F00"/>
    <w:rsid w:val="00BB1007"/>
    <w:rsid w:val="00BB18E0"/>
    <w:rsid w:val="00BB1E83"/>
    <w:rsid w:val="00BB231F"/>
    <w:rsid w:val="00BB23DD"/>
    <w:rsid w:val="00BB2B18"/>
    <w:rsid w:val="00BB38BD"/>
    <w:rsid w:val="00BB3BA8"/>
    <w:rsid w:val="00BB40E8"/>
    <w:rsid w:val="00BB417B"/>
    <w:rsid w:val="00BB43B9"/>
    <w:rsid w:val="00BB43DC"/>
    <w:rsid w:val="00BB4617"/>
    <w:rsid w:val="00BB479B"/>
    <w:rsid w:val="00BB4D59"/>
    <w:rsid w:val="00BB4FC8"/>
    <w:rsid w:val="00BB51DF"/>
    <w:rsid w:val="00BB52F2"/>
    <w:rsid w:val="00BB53AA"/>
    <w:rsid w:val="00BB53C9"/>
    <w:rsid w:val="00BB551A"/>
    <w:rsid w:val="00BB567D"/>
    <w:rsid w:val="00BB5AF7"/>
    <w:rsid w:val="00BB5CDB"/>
    <w:rsid w:val="00BB5DA6"/>
    <w:rsid w:val="00BB5FCA"/>
    <w:rsid w:val="00BB63F8"/>
    <w:rsid w:val="00BB6B5D"/>
    <w:rsid w:val="00BB70F0"/>
    <w:rsid w:val="00BB7C81"/>
    <w:rsid w:val="00BB7F34"/>
    <w:rsid w:val="00BB7FD3"/>
    <w:rsid w:val="00BC0161"/>
    <w:rsid w:val="00BC0600"/>
    <w:rsid w:val="00BC0686"/>
    <w:rsid w:val="00BC09F1"/>
    <w:rsid w:val="00BC0AA6"/>
    <w:rsid w:val="00BC0B1D"/>
    <w:rsid w:val="00BC1283"/>
    <w:rsid w:val="00BC1344"/>
    <w:rsid w:val="00BC1534"/>
    <w:rsid w:val="00BC1698"/>
    <w:rsid w:val="00BC2439"/>
    <w:rsid w:val="00BC2569"/>
    <w:rsid w:val="00BC26E6"/>
    <w:rsid w:val="00BC2C58"/>
    <w:rsid w:val="00BC2F54"/>
    <w:rsid w:val="00BC4410"/>
    <w:rsid w:val="00BC51D0"/>
    <w:rsid w:val="00BC5417"/>
    <w:rsid w:val="00BC54D5"/>
    <w:rsid w:val="00BC60CC"/>
    <w:rsid w:val="00BC65AF"/>
    <w:rsid w:val="00BC6B47"/>
    <w:rsid w:val="00BC6B83"/>
    <w:rsid w:val="00BC6C56"/>
    <w:rsid w:val="00BC6F23"/>
    <w:rsid w:val="00BC718A"/>
    <w:rsid w:val="00BC74A8"/>
    <w:rsid w:val="00BC7519"/>
    <w:rsid w:val="00BC763A"/>
    <w:rsid w:val="00BC7673"/>
    <w:rsid w:val="00BC7856"/>
    <w:rsid w:val="00BC7989"/>
    <w:rsid w:val="00BD028D"/>
    <w:rsid w:val="00BD06F1"/>
    <w:rsid w:val="00BD0D12"/>
    <w:rsid w:val="00BD12F1"/>
    <w:rsid w:val="00BD157D"/>
    <w:rsid w:val="00BD173D"/>
    <w:rsid w:val="00BD1891"/>
    <w:rsid w:val="00BD1A3B"/>
    <w:rsid w:val="00BD2ACF"/>
    <w:rsid w:val="00BD2F62"/>
    <w:rsid w:val="00BD3399"/>
    <w:rsid w:val="00BD3D7B"/>
    <w:rsid w:val="00BD3F5E"/>
    <w:rsid w:val="00BD4D6A"/>
    <w:rsid w:val="00BD4F30"/>
    <w:rsid w:val="00BD5381"/>
    <w:rsid w:val="00BD584A"/>
    <w:rsid w:val="00BD594E"/>
    <w:rsid w:val="00BD6347"/>
    <w:rsid w:val="00BD678A"/>
    <w:rsid w:val="00BD69B3"/>
    <w:rsid w:val="00BD6CC3"/>
    <w:rsid w:val="00BD7069"/>
    <w:rsid w:val="00BD7191"/>
    <w:rsid w:val="00BD721A"/>
    <w:rsid w:val="00BD7414"/>
    <w:rsid w:val="00BD7B90"/>
    <w:rsid w:val="00BD7E84"/>
    <w:rsid w:val="00BE02A0"/>
    <w:rsid w:val="00BE03EF"/>
    <w:rsid w:val="00BE0DDD"/>
    <w:rsid w:val="00BE0E5B"/>
    <w:rsid w:val="00BE10CA"/>
    <w:rsid w:val="00BE151A"/>
    <w:rsid w:val="00BE16E9"/>
    <w:rsid w:val="00BE1EBB"/>
    <w:rsid w:val="00BE3125"/>
    <w:rsid w:val="00BE3489"/>
    <w:rsid w:val="00BE3C26"/>
    <w:rsid w:val="00BE490A"/>
    <w:rsid w:val="00BE4B47"/>
    <w:rsid w:val="00BE54FC"/>
    <w:rsid w:val="00BE559A"/>
    <w:rsid w:val="00BE5726"/>
    <w:rsid w:val="00BE62E8"/>
    <w:rsid w:val="00BE6934"/>
    <w:rsid w:val="00BE6A30"/>
    <w:rsid w:val="00BE7347"/>
    <w:rsid w:val="00BE77D4"/>
    <w:rsid w:val="00BF0016"/>
    <w:rsid w:val="00BF052E"/>
    <w:rsid w:val="00BF063E"/>
    <w:rsid w:val="00BF0965"/>
    <w:rsid w:val="00BF0ADD"/>
    <w:rsid w:val="00BF0E1F"/>
    <w:rsid w:val="00BF17C6"/>
    <w:rsid w:val="00BF1C71"/>
    <w:rsid w:val="00BF1FF2"/>
    <w:rsid w:val="00BF20A4"/>
    <w:rsid w:val="00BF23E9"/>
    <w:rsid w:val="00BF280C"/>
    <w:rsid w:val="00BF2BE2"/>
    <w:rsid w:val="00BF2E4B"/>
    <w:rsid w:val="00BF300C"/>
    <w:rsid w:val="00BF361A"/>
    <w:rsid w:val="00BF44E0"/>
    <w:rsid w:val="00BF4A0E"/>
    <w:rsid w:val="00BF4A1F"/>
    <w:rsid w:val="00BF4B30"/>
    <w:rsid w:val="00BF4C5A"/>
    <w:rsid w:val="00BF4C62"/>
    <w:rsid w:val="00BF53F8"/>
    <w:rsid w:val="00BF564C"/>
    <w:rsid w:val="00BF5B64"/>
    <w:rsid w:val="00BF5BAB"/>
    <w:rsid w:val="00BF6029"/>
    <w:rsid w:val="00BF63A3"/>
    <w:rsid w:val="00BF63EB"/>
    <w:rsid w:val="00BF6444"/>
    <w:rsid w:val="00BF6947"/>
    <w:rsid w:val="00BF6A1D"/>
    <w:rsid w:val="00BF6A50"/>
    <w:rsid w:val="00BF6D38"/>
    <w:rsid w:val="00BF6F6B"/>
    <w:rsid w:val="00BF7421"/>
    <w:rsid w:val="00BF76B2"/>
    <w:rsid w:val="00BF7B02"/>
    <w:rsid w:val="00BF7B44"/>
    <w:rsid w:val="00C00015"/>
    <w:rsid w:val="00C00A42"/>
    <w:rsid w:val="00C0133F"/>
    <w:rsid w:val="00C018AA"/>
    <w:rsid w:val="00C023AE"/>
    <w:rsid w:val="00C0285F"/>
    <w:rsid w:val="00C02CDD"/>
    <w:rsid w:val="00C030C9"/>
    <w:rsid w:val="00C03A2A"/>
    <w:rsid w:val="00C041C8"/>
    <w:rsid w:val="00C04BAF"/>
    <w:rsid w:val="00C051AD"/>
    <w:rsid w:val="00C0577F"/>
    <w:rsid w:val="00C05F69"/>
    <w:rsid w:val="00C06063"/>
    <w:rsid w:val="00C06568"/>
    <w:rsid w:val="00C0684A"/>
    <w:rsid w:val="00C06B53"/>
    <w:rsid w:val="00C06DCB"/>
    <w:rsid w:val="00C07418"/>
    <w:rsid w:val="00C074E5"/>
    <w:rsid w:val="00C07765"/>
    <w:rsid w:val="00C077F9"/>
    <w:rsid w:val="00C07E00"/>
    <w:rsid w:val="00C10D88"/>
    <w:rsid w:val="00C10EF1"/>
    <w:rsid w:val="00C11248"/>
    <w:rsid w:val="00C11791"/>
    <w:rsid w:val="00C11987"/>
    <w:rsid w:val="00C11B1E"/>
    <w:rsid w:val="00C11EE8"/>
    <w:rsid w:val="00C120F8"/>
    <w:rsid w:val="00C121BB"/>
    <w:rsid w:val="00C1226C"/>
    <w:rsid w:val="00C127F2"/>
    <w:rsid w:val="00C12934"/>
    <w:rsid w:val="00C12CCD"/>
    <w:rsid w:val="00C12F99"/>
    <w:rsid w:val="00C13036"/>
    <w:rsid w:val="00C137B8"/>
    <w:rsid w:val="00C13BFC"/>
    <w:rsid w:val="00C1489C"/>
    <w:rsid w:val="00C1538A"/>
    <w:rsid w:val="00C154CB"/>
    <w:rsid w:val="00C15901"/>
    <w:rsid w:val="00C15AA0"/>
    <w:rsid w:val="00C15BD5"/>
    <w:rsid w:val="00C170A4"/>
    <w:rsid w:val="00C170DD"/>
    <w:rsid w:val="00C172B4"/>
    <w:rsid w:val="00C1736F"/>
    <w:rsid w:val="00C2025A"/>
    <w:rsid w:val="00C2062A"/>
    <w:rsid w:val="00C212A7"/>
    <w:rsid w:val="00C21379"/>
    <w:rsid w:val="00C21461"/>
    <w:rsid w:val="00C224DE"/>
    <w:rsid w:val="00C226E5"/>
    <w:rsid w:val="00C234A7"/>
    <w:rsid w:val="00C23B46"/>
    <w:rsid w:val="00C240A5"/>
    <w:rsid w:val="00C249B4"/>
    <w:rsid w:val="00C24DB8"/>
    <w:rsid w:val="00C25158"/>
    <w:rsid w:val="00C2517E"/>
    <w:rsid w:val="00C253FB"/>
    <w:rsid w:val="00C25494"/>
    <w:rsid w:val="00C254B0"/>
    <w:rsid w:val="00C25828"/>
    <w:rsid w:val="00C25C05"/>
    <w:rsid w:val="00C2614E"/>
    <w:rsid w:val="00C265EF"/>
    <w:rsid w:val="00C26625"/>
    <w:rsid w:val="00C26681"/>
    <w:rsid w:val="00C26791"/>
    <w:rsid w:val="00C26A18"/>
    <w:rsid w:val="00C2735E"/>
    <w:rsid w:val="00C2771E"/>
    <w:rsid w:val="00C27846"/>
    <w:rsid w:val="00C2785C"/>
    <w:rsid w:val="00C27DF1"/>
    <w:rsid w:val="00C30841"/>
    <w:rsid w:val="00C309C8"/>
    <w:rsid w:val="00C31C3D"/>
    <w:rsid w:val="00C3208D"/>
    <w:rsid w:val="00C3268D"/>
    <w:rsid w:val="00C32AE1"/>
    <w:rsid w:val="00C33682"/>
    <w:rsid w:val="00C337BE"/>
    <w:rsid w:val="00C33B5E"/>
    <w:rsid w:val="00C33C0C"/>
    <w:rsid w:val="00C344E9"/>
    <w:rsid w:val="00C353BC"/>
    <w:rsid w:val="00C353DC"/>
    <w:rsid w:val="00C3541F"/>
    <w:rsid w:val="00C3553E"/>
    <w:rsid w:val="00C35943"/>
    <w:rsid w:val="00C35F9C"/>
    <w:rsid w:val="00C36044"/>
    <w:rsid w:val="00C36C7F"/>
    <w:rsid w:val="00C36E20"/>
    <w:rsid w:val="00C36EFF"/>
    <w:rsid w:val="00C3707E"/>
    <w:rsid w:val="00C3730D"/>
    <w:rsid w:val="00C3765E"/>
    <w:rsid w:val="00C37BD3"/>
    <w:rsid w:val="00C37CF8"/>
    <w:rsid w:val="00C4024A"/>
    <w:rsid w:val="00C40414"/>
    <w:rsid w:val="00C40705"/>
    <w:rsid w:val="00C409B5"/>
    <w:rsid w:val="00C409F9"/>
    <w:rsid w:val="00C40B0D"/>
    <w:rsid w:val="00C41061"/>
    <w:rsid w:val="00C412DF"/>
    <w:rsid w:val="00C41837"/>
    <w:rsid w:val="00C41A25"/>
    <w:rsid w:val="00C41DEC"/>
    <w:rsid w:val="00C41EC6"/>
    <w:rsid w:val="00C421BA"/>
    <w:rsid w:val="00C422AF"/>
    <w:rsid w:val="00C42B78"/>
    <w:rsid w:val="00C42B9F"/>
    <w:rsid w:val="00C42CEE"/>
    <w:rsid w:val="00C43046"/>
    <w:rsid w:val="00C43188"/>
    <w:rsid w:val="00C437AB"/>
    <w:rsid w:val="00C44432"/>
    <w:rsid w:val="00C446D7"/>
    <w:rsid w:val="00C44BC8"/>
    <w:rsid w:val="00C45337"/>
    <w:rsid w:val="00C4582B"/>
    <w:rsid w:val="00C459FA"/>
    <w:rsid w:val="00C45C59"/>
    <w:rsid w:val="00C462BF"/>
    <w:rsid w:val="00C46622"/>
    <w:rsid w:val="00C47121"/>
    <w:rsid w:val="00C4740F"/>
    <w:rsid w:val="00C47553"/>
    <w:rsid w:val="00C47A19"/>
    <w:rsid w:val="00C47C25"/>
    <w:rsid w:val="00C5001A"/>
    <w:rsid w:val="00C50347"/>
    <w:rsid w:val="00C50621"/>
    <w:rsid w:val="00C5062C"/>
    <w:rsid w:val="00C50942"/>
    <w:rsid w:val="00C514E3"/>
    <w:rsid w:val="00C5186E"/>
    <w:rsid w:val="00C519AB"/>
    <w:rsid w:val="00C51DA4"/>
    <w:rsid w:val="00C521D7"/>
    <w:rsid w:val="00C52BBD"/>
    <w:rsid w:val="00C5373F"/>
    <w:rsid w:val="00C5407B"/>
    <w:rsid w:val="00C540C0"/>
    <w:rsid w:val="00C542BC"/>
    <w:rsid w:val="00C54341"/>
    <w:rsid w:val="00C546BE"/>
    <w:rsid w:val="00C5470F"/>
    <w:rsid w:val="00C54784"/>
    <w:rsid w:val="00C547C2"/>
    <w:rsid w:val="00C5483E"/>
    <w:rsid w:val="00C54B81"/>
    <w:rsid w:val="00C555BA"/>
    <w:rsid w:val="00C5581F"/>
    <w:rsid w:val="00C55B1A"/>
    <w:rsid w:val="00C55B34"/>
    <w:rsid w:val="00C5603B"/>
    <w:rsid w:val="00C562C9"/>
    <w:rsid w:val="00C567FB"/>
    <w:rsid w:val="00C56937"/>
    <w:rsid w:val="00C569F0"/>
    <w:rsid w:val="00C56A7C"/>
    <w:rsid w:val="00C56E17"/>
    <w:rsid w:val="00C56FE7"/>
    <w:rsid w:val="00C6017E"/>
    <w:rsid w:val="00C60498"/>
    <w:rsid w:val="00C60993"/>
    <w:rsid w:val="00C609EA"/>
    <w:rsid w:val="00C614CA"/>
    <w:rsid w:val="00C61EB2"/>
    <w:rsid w:val="00C62315"/>
    <w:rsid w:val="00C62348"/>
    <w:rsid w:val="00C62A5E"/>
    <w:rsid w:val="00C632A3"/>
    <w:rsid w:val="00C63DD3"/>
    <w:rsid w:val="00C63EF8"/>
    <w:rsid w:val="00C6401E"/>
    <w:rsid w:val="00C64270"/>
    <w:rsid w:val="00C65264"/>
    <w:rsid w:val="00C65392"/>
    <w:rsid w:val="00C65571"/>
    <w:rsid w:val="00C6560A"/>
    <w:rsid w:val="00C65B91"/>
    <w:rsid w:val="00C66755"/>
    <w:rsid w:val="00C66BB9"/>
    <w:rsid w:val="00C66BBD"/>
    <w:rsid w:val="00C67F3C"/>
    <w:rsid w:val="00C70341"/>
    <w:rsid w:val="00C715B4"/>
    <w:rsid w:val="00C71EE5"/>
    <w:rsid w:val="00C72075"/>
    <w:rsid w:val="00C72146"/>
    <w:rsid w:val="00C73764"/>
    <w:rsid w:val="00C73989"/>
    <w:rsid w:val="00C73A55"/>
    <w:rsid w:val="00C73D13"/>
    <w:rsid w:val="00C73ED5"/>
    <w:rsid w:val="00C74B7C"/>
    <w:rsid w:val="00C74E3A"/>
    <w:rsid w:val="00C7598E"/>
    <w:rsid w:val="00C75C46"/>
    <w:rsid w:val="00C75D45"/>
    <w:rsid w:val="00C75D47"/>
    <w:rsid w:val="00C75E39"/>
    <w:rsid w:val="00C75EDE"/>
    <w:rsid w:val="00C7651A"/>
    <w:rsid w:val="00C76FD0"/>
    <w:rsid w:val="00C7708D"/>
    <w:rsid w:val="00C77105"/>
    <w:rsid w:val="00C772EA"/>
    <w:rsid w:val="00C77354"/>
    <w:rsid w:val="00C77534"/>
    <w:rsid w:val="00C77DD3"/>
    <w:rsid w:val="00C77E68"/>
    <w:rsid w:val="00C80372"/>
    <w:rsid w:val="00C810D0"/>
    <w:rsid w:val="00C81737"/>
    <w:rsid w:val="00C81C65"/>
    <w:rsid w:val="00C822E1"/>
    <w:rsid w:val="00C82917"/>
    <w:rsid w:val="00C82A67"/>
    <w:rsid w:val="00C82CE8"/>
    <w:rsid w:val="00C831D7"/>
    <w:rsid w:val="00C8396D"/>
    <w:rsid w:val="00C83F00"/>
    <w:rsid w:val="00C84222"/>
    <w:rsid w:val="00C84477"/>
    <w:rsid w:val="00C84A6C"/>
    <w:rsid w:val="00C84CAE"/>
    <w:rsid w:val="00C84E8B"/>
    <w:rsid w:val="00C852A3"/>
    <w:rsid w:val="00C85FA3"/>
    <w:rsid w:val="00C860C2"/>
    <w:rsid w:val="00C862AA"/>
    <w:rsid w:val="00C863BD"/>
    <w:rsid w:val="00C86C40"/>
    <w:rsid w:val="00C872B6"/>
    <w:rsid w:val="00C87F29"/>
    <w:rsid w:val="00C900B1"/>
    <w:rsid w:val="00C90C31"/>
    <w:rsid w:val="00C90C5D"/>
    <w:rsid w:val="00C91405"/>
    <w:rsid w:val="00C91433"/>
    <w:rsid w:val="00C919BC"/>
    <w:rsid w:val="00C919D6"/>
    <w:rsid w:val="00C91CA0"/>
    <w:rsid w:val="00C92339"/>
    <w:rsid w:val="00C9253C"/>
    <w:rsid w:val="00C925A0"/>
    <w:rsid w:val="00C92664"/>
    <w:rsid w:val="00C926DC"/>
    <w:rsid w:val="00C92E8A"/>
    <w:rsid w:val="00C92FCC"/>
    <w:rsid w:val="00C93BE5"/>
    <w:rsid w:val="00C945BA"/>
    <w:rsid w:val="00C9463E"/>
    <w:rsid w:val="00C94DC0"/>
    <w:rsid w:val="00C94F98"/>
    <w:rsid w:val="00C9539F"/>
    <w:rsid w:val="00C954F7"/>
    <w:rsid w:val="00C95DC2"/>
    <w:rsid w:val="00C95E48"/>
    <w:rsid w:val="00C95ECB"/>
    <w:rsid w:val="00C95F12"/>
    <w:rsid w:val="00C960FA"/>
    <w:rsid w:val="00C96B5B"/>
    <w:rsid w:val="00C96C8F"/>
    <w:rsid w:val="00C9714B"/>
    <w:rsid w:val="00C97A31"/>
    <w:rsid w:val="00C97CA3"/>
    <w:rsid w:val="00C97EFA"/>
    <w:rsid w:val="00CA0276"/>
    <w:rsid w:val="00CA0285"/>
    <w:rsid w:val="00CA0EA9"/>
    <w:rsid w:val="00CA0EEC"/>
    <w:rsid w:val="00CA13A6"/>
    <w:rsid w:val="00CA1EC7"/>
    <w:rsid w:val="00CA1EFF"/>
    <w:rsid w:val="00CA28D3"/>
    <w:rsid w:val="00CA34D9"/>
    <w:rsid w:val="00CA4275"/>
    <w:rsid w:val="00CA476C"/>
    <w:rsid w:val="00CA4783"/>
    <w:rsid w:val="00CA4F64"/>
    <w:rsid w:val="00CA5491"/>
    <w:rsid w:val="00CA5F40"/>
    <w:rsid w:val="00CA6020"/>
    <w:rsid w:val="00CA60BB"/>
    <w:rsid w:val="00CA6553"/>
    <w:rsid w:val="00CA680B"/>
    <w:rsid w:val="00CA6829"/>
    <w:rsid w:val="00CA6874"/>
    <w:rsid w:val="00CA6B64"/>
    <w:rsid w:val="00CA71A9"/>
    <w:rsid w:val="00CA7445"/>
    <w:rsid w:val="00CA749E"/>
    <w:rsid w:val="00CB0A99"/>
    <w:rsid w:val="00CB0BEC"/>
    <w:rsid w:val="00CB122E"/>
    <w:rsid w:val="00CB147D"/>
    <w:rsid w:val="00CB14E5"/>
    <w:rsid w:val="00CB1E9A"/>
    <w:rsid w:val="00CB20EA"/>
    <w:rsid w:val="00CB2D4E"/>
    <w:rsid w:val="00CB30B2"/>
    <w:rsid w:val="00CB33CF"/>
    <w:rsid w:val="00CB33E3"/>
    <w:rsid w:val="00CB3466"/>
    <w:rsid w:val="00CB3C29"/>
    <w:rsid w:val="00CB3F3F"/>
    <w:rsid w:val="00CB4454"/>
    <w:rsid w:val="00CB46D0"/>
    <w:rsid w:val="00CB4C8F"/>
    <w:rsid w:val="00CB4D1F"/>
    <w:rsid w:val="00CB4FC5"/>
    <w:rsid w:val="00CB5AA8"/>
    <w:rsid w:val="00CB5B6B"/>
    <w:rsid w:val="00CB62D3"/>
    <w:rsid w:val="00CB672D"/>
    <w:rsid w:val="00CB6E3B"/>
    <w:rsid w:val="00CB712E"/>
    <w:rsid w:val="00CB71FA"/>
    <w:rsid w:val="00CB7659"/>
    <w:rsid w:val="00CB7C59"/>
    <w:rsid w:val="00CB7CE0"/>
    <w:rsid w:val="00CC0118"/>
    <w:rsid w:val="00CC027C"/>
    <w:rsid w:val="00CC02D8"/>
    <w:rsid w:val="00CC03D2"/>
    <w:rsid w:val="00CC0ADD"/>
    <w:rsid w:val="00CC0D19"/>
    <w:rsid w:val="00CC1277"/>
    <w:rsid w:val="00CC1FCE"/>
    <w:rsid w:val="00CC25DE"/>
    <w:rsid w:val="00CC25FD"/>
    <w:rsid w:val="00CC294E"/>
    <w:rsid w:val="00CC30D6"/>
    <w:rsid w:val="00CC384E"/>
    <w:rsid w:val="00CC43B4"/>
    <w:rsid w:val="00CC44CC"/>
    <w:rsid w:val="00CC4BD3"/>
    <w:rsid w:val="00CC4D5D"/>
    <w:rsid w:val="00CC4E77"/>
    <w:rsid w:val="00CC512E"/>
    <w:rsid w:val="00CC571D"/>
    <w:rsid w:val="00CC602D"/>
    <w:rsid w:val="00CC664C"/>
    <w:rsid w:val="00CC679F"/>
    <w:rsid w:val="00CC7034"/>
    <w:rsid w:val="00CC7153"/>
    <w:rsid w:val="00CC7665"/>
    <w:rsid w:val="00CC7962"/>
    <w:rsid w:val="00CD0289"/>
    <w:rsid w:val="00CD04E9"/>
    <w:rsid w:val="00CD09D5"/>
    <w:rsid w:val="00CD0AC2"/>
    <w:rsid w:val="00CD0B5C"/>
    <w:rsid w:val="00CD126D"/>
    <w:rsid w:val="00CD12FC"/>
    <w:rsid w:val="00CD194A"/>
    <w:rsid w:val="00CD2A7F"/>
    <w:rsid w:val="00CD2E72"/>
    <w:rsid w:val="00CD3018"/>
    <w:rsid w:val="00CD3423"/>
    <w:rsid w:val="00CD35A3"/>
    <w:rsid w:val="00CD3845"/>
    <w:rsid w:val="00CD39FC"/>
    <w:rsid w:val="00CD3A3E"/>
    <w:rsid w:val="00CD3C2C"/>
    <w:rsid w:val="00CD3E55"/>
    <w:rsid w:val="00CD4062"/>
    <w:rsid w:val="00CD4470"/>
    <w:rsid w:val="00CD455E"/>
    <w:rsid w:val="00CD4723"/>
    <w:rsid w:val="00CD4B96"/>
    <w:rsid w:val="00CD4F43"/>
    <w:rsid w:val="00CD57D1"/>
    <w:rsid w:val="00CD5870"/>
    <w:rsid w:val="00CD5AF7"/>
    <w:rsid w:val="00CD60F3"/>
    <w:rsid w:val="00CD6F5E"/>
    <w:rsid w:val="00CD7102"/>
    <w:rsid w:val="00CD719D"/>
    <w:rsid w:val="00CD7865"/>
    <w:rsid w:val="00CD7B29"/>
    <w:rsid w:val="00CE0846"/>
    <w:rsid w:val="00CE08A7"/>
    <w:rsid w:val="00CE1104"/>
    <w:rsid w:val="00CE15E5"/>
    <w:rsid w:val="00CE26EC"/>
    <w:rsid w:val="00CE31FC"/>
    <w:rsid w:val="00CE385C"/>
    <w:rsid w:val="00CE39FF"/>
    <w:rsid w:val="00CE41BE"/>
    <w:rsid w:val="00CE45D9"/>
    <w:rsid w:val="00CE4EC9"/>
    <w:rsid w:val="00CE54AA"/>
    <w:rsid w:val="00CE5727"/>
    <w:rsid w:val="00CE5D80"/>
    <w:rsid w:val="00CE72CE"/>
    <w:rsid w:val="00CE74E5"/>
    <w:rsid w:val="00CE7BC3"/>
    <w:rsid w:val="00CE7C38"/>
    <w:rsid w:val="00CE7E38"/>
    <w:rsid w:val="00CE7EC7"/>
    <w:rsid w:val="00CF04BE"/>
    <w:rsid w:val="00CF07F0"/>
    <w:rsid w:val="00CF0946"/>
    <w:rsid w:val="00CF0A0E"/>
    <w:rsid w:val="00CF0A3F"/>
    <w:rsid w:val="00CF0FB7"/>
    <w:rsid w:val="00CF107B"/>
    <w:rsid w:val="00CF17B6"/>
    <w:rsid w:val="00CF18B5"/>
    <w:rsid w:val="00CF1E04"/>
    <w:rsid w:val="00CF2CF7"/>
    <w:rsid w:val="00CF2E16"/>
    <w:rsid w:val="00CF3193"/>
    <w:rsid w:val="00CF3A96"/>
    <w:rsid w:val="00CF3F9D"/>
    <w:rsid w:val="00CF41B2"/>
    <w:rsid w:val="00CF429C"/>
    <w:rsid w:val="00CF42F8"/>
    <w:rsid w:val="00CF49EC"/>
    <w:rsid w:val="00CF4A6D"/>
    <w:rsid w:val="00CF4BCC"/>
    <w:rsid w:val="00CF5932"/>
    <w:rsid w:val="00CF62EB"/>
    <w:rsid w:val="00CF663A"/>
    <w:rsid w:val="00CF72A7"/>
    <w:rsid w:val="00CF72F3"/>
    <w:rsid w:val="00CF73B5"/>
    <w:rsid w:val="00CF78C4"/>
    <w:rsid w:val="00CF79C7"/>
    <w:rsid w:val="00CF7F71"/>
    <w:rsid w:val="00D0005F"/>
    <w:rsid w:val="00D0027A"/>
    <w:rsid w:val="00D003A4"/>
    <w:rsid w:val="00D00547"/>
    <w:rsid w:val="00D009DA"/>
    <w:rsid w:val="00D00A83"/>
    <w:rsid w:val="00D01096"/>
    <w:rsid w:val="00D01132"/>
    <w:rsid w:val="00D01164"/>
    <w:rsid w:val="00D019BF"/>
    <w:rsid w:val="00D01C60"/>
    <w:rsid w:val="00D022D4"/>
    <w:rsid w:val="00D0232F"/>
    <w:rsid w:val="00D02A78"/>
    <w:rsid w:val="00D02ABE"/>
    <w:rsid w:val="00D03439"/>
    <w:rsid w:val="00D039DB"/>
    <w:rsid w:val="00D03CAF"/>
    <w:rsid w:val="00D04228"/>
    <w:rsid w:val="00D042BC"/>
    <w:rsid w:val="00D04AFD"/>
    <w:rsid w:val="00D0602E"/>
    <w:rsid w:val="00D065B7"/>
    <w:rsid w:val="00D06973"/>
    <w:rsid w:val="00D06A2D"/>
    <w:rsid w:val="00D06DFF"/>
    <w:rsid w:val="00D06E03"/>
    <w:rsid w:val="00D07568"/>
    <w:rsid w:val="00D07A80"/>
    <w:rsid w:val="00D07FF7"/>
    <w:rsid w:val="00D1026C"/>
    <w:rsid w:val="00D10B57"/>
    <w:rsid w:val="00D10B9B"/>
    <w:rsid w:val="00D10BE3"/>
    <w:rsid w:val="00D10CD7"/>
    <w:rsid w:val="00D10D6E"/>
    <w:rsid w:val="00D10D70"/>
    <w:rsid w:val="00D111CA"/>
    <w:rsid w:val="00D1137F"/>
    <w:rsid w:val="00D113F3"/>
    <w:rsid w:val="00D1198A"/>
    <w:rsid w:val="00D11FF1"/>
    <w:rsid w:val="00D12DD7"/>
    <w:rsid w:val="00D12F27"/>
    <w:rsid w:val="00D13143"/>
    <w:rsid w:val="00D13784"/>
    <w:rsid w:val="00D1389A"/>
    <w:rsid w:val="00D140D4"/>
    <w:rsid w:val="00D14B78"/>
    <w:rsid w:val="00D1518E"/>
    <w:rsid w:val="00D156B0"/>
    <w:rsid w:val="00D1667C"/>
    <w:rsid w:val="00D16834"/>
    <w:rsid w:val="00D16971"/>
    <w:rsid w:val="00D16BE2"/>
    <w:rsid w:val="00D16E1B"/>
    <w:rsid w:val="00D17D03"/>
    <w:rsid w:val="00D200EF"/>
    <w:rsid w:val="00D20251"/>
    <w:rsid w:val="00D20461"/>
    <w:rsid w:val="00D209FD"/>
    <w:rsid w:val="00D20B6C"/>
    <w:rsid w:val="00D21150"/>
    <w:rsid w:val="00D2189B"/>
    <w:rsid w:val="00D21C45"/>
    <w:rsid w:val="00D21F64"/>
    <w:rsid w:val="00D22930"/>
    <w:rsid w:val="00D234ED"/>
    <w:rsid w:val="00D23C78"/>
    <w:rsid w:val="00D23CD8"/>
    <w:rsid w:val="00D240C3"/>
    <w:rsid w:val="00D240F9"/>
    <w:rsid w:val="00D241C3"/>
    <w:rsid w:val="00D246FB"/>
    <w:rsid w:val="00D2498F"/>
    <w:rsid w:val="00D24CC3"/>
    <w:rsid w:val="00D2574E"/>
    <w:rsid w:val="00D25832"/>
    <w:rsid w:val="00D261F3"/>
    <w:rsid w:val="00D26373"/>
    <w:rsid w:val="00D2640C"/>
    <w:rsid w:val="00D270DC"/>
    <w:rsid w:val="00D27338"/>
    <w:rsid w:val="00D3061B"/>
    <w:rsid w:val="00D30E9C"/>
    <w:rsid w:val="00D310ED"/>
    <w:rsid w:val="00D31313"/>
    <w:rsid w:val="00D31802"/>
    <w:rsid w:val="00D319A1"/>
    <w:rsid w:val="00D31B6A"/>
    <w:rsid w:val="00D32436"/>
    <w:rsid w:val="00D3275B"/>
    <w:rsid w:val="00D33284"/>
    <w:rsid w:val="00D3396C"/>
    <w:rsid w:val="00D33973"/>
    <w:rsid w:val="00D33DFB"/>
    <w:rsid w:val="00D33E42"/>
    <w:rsid w:val="00D34386"/>
    <w:rsid w:val="00D34698"/>
    <w:rsid w:val="00D34B8A"/>
    <w:rsid w:val="00D35254"/>
    <w:rsid w:val="00D356E7"/>
    <w:rsid w:val="00D35708"/>
    <w:rsid w:val="00D3593A"/>
    <w:rsid w:val="00D365AC"/>
    <w:rsid w:val="00D36662"/>
    <w:rsid w:val="00D36D6E"/>
    <w:rsid w:val="00D36FF7"/>
    <w:rsid w:val="00D37056"/>
    <w:rsid w:val="00D373FA"/>
    <w:rsid w:val="00D378F7"/>
    <w:rsid w:val="00D37C36"/>
    <w:rsid w:val="00D37F5D"/>
    <w:rsid w:val="00D4032C"/>
    <w:rsid w:val="00D4038B"/>
    <w:rsid w:val="00D4059B"/>
    <w:rsid w:val="00D40850"/>
    <w:rsid w:val="00D40FA9"/>
    <w:rsid w:val="00D412A5"/>
    <w:rsid w:val="00D41B28"/>
    <w:rsid w:val="00D421FE"/>
    <w:rsid w:val="00D424D9"/>
    <w:rsid w:val="00D42C37"/>
    <w:rsid w:val="00D43656"/>
    <w:rsid w:val="00D43B77"/>
    <w:rsid w:val="00D44181"/>
    <w:rsid w:val="00D44313"/>
    <w:rsid w:val="00D4460E"/>
    <w:rsid w:val="00D44B27"/>
    <w:rsid w:val="00D44B4A"/>
    <w:rsid w:val="00D44B97"/>
    <w:rsid w:val="00D46002"/>
    <w:rsid w:val="00D460DE"/>
    <w:rsid w:val="00D4636B"/>
    <w:rsid w:val="00D4673E"/>
    <w:rsid w:val="00D46E0B"/>
    <w:rsid w:val="00D46E20"/>
    <w:rsid w:val="00D47295"/>
    <w:rsid w:val="00D4740C"/>
    <w:rsid w:val="00D4780D"/>
    <w:rsid w:val="00D47B7E"/>
    <w:rsid w:val="00D47C24"/>
    <w:rsid w:val="00D50069"/>
    <w:rsid w:val="00D502F5"/>
    <w:rsid w:val="00D505C7"/>
    <w:rsid w:val="00D50A44"/>
    <w:rsid w:val="00D50AD4"/>
    <w:rsid w:val="00D50ADB"/>
    <w:rsid w:val="00D50DE9"/>
    <w:rsid w:val="00D50DEC"/>
    <w:rsid w:val="00D50EC5"/>
    <w:rsid w:val="00D5145E"/>
    <w:rsid w:val="00D51982"/>
    <w:rsid w:val="00D5249E"/>
    <w:rsid w:val="00D527ED"/>
    <w:rsid w:val="00D52812"/>
    <w:rsid w:val="00D53072"/>
    <w:rsid w:val="00D534C0"/>
    <w:rsid w:val="00D534F9"/>
    <w:rsid w:val="00D53A91"/>
    <w:rsid w:val="00D53B21"/>
    <w:rsid w:val="00D53F21"/>
    <w:rsid w:val="00D540E9"/>
    <w:rsid w:val="00D54602"/>
    <w:rsid w:val="00D54885"/>
    <w:rsid w:val="00D5498E"/>
    <w:rsid w:val="00D54DC7"/>
    <w:rsid w:val="00D552C2"/>
    <w:rsid w:val="00D55419"/>
    <w:rsid w:val="00D556C4"/>
    <w:rsid w:val="00D55DAB"/>
    <w:rsid w:val="00D560ED"/>
    <w:rsid w:val="00D56291"/>
    <w:rsid w:val="00D56622"/>
    <w:rsid w:val="00D5695E"/>
    <w:rsid w:val="00D601C1"/>
    <w:rsid w:val="00D605D5"/>
    <w:rsid w:val="00D61038"/>
    <w:rsid w:val="00D61C92"/>
    <w:rsid w:val="00D623A4"/>
    <w:rsid w:val="00D6291A"/>
    <w:rsid w:val="00D62DFB"/>
    <w:rsid w:val="00D63173"/>
    <w:rsid w:val="00D63361"/>
    <w:rsid w:val="00D638C6"/>
    <w:rsid w:val="00D63A64"/>
    <w:rsid w:val="00D64181"/>
    <w:rsid w:val="00D64945"/>
    <w:rsid w:val="00D64D9D"/>
    <w:rsid w:val="00D65028"/>
    <w:rsid w:val="00D655F0"/>
    <w:rsid w:val="00D657A4"/>
    <w:rsid w:val="00D659E3"/>
    <w:rsid w:val="00D65BBC"/>
    <w:rsid w:val="00D65C41"/>
    <w:rsid w:val="00D65DC7"/>
    <w:rsid w:val="00D65E39"/>
    <w:rsid w:val="00D6627E"/>
    <w:rsid w:val="00D66293"/>
    <w:rsid w:val="00D662DD"/>
    <w:rsid w:val="00D66451"/>
    <w:rsid w:val="00D6658B"/>
    <w:rsid w:val="00D66CF7"/>
    <w:rsid w:val="00D67276"/>
    <w:rsid w:val="00D67720"/>
    <w:rsid w:val="00D67C1B"/>
    <w:rsid w:val="00D7011A"/>
    <w:rsid w:val="00D702CC"/>
    <w:rsid w:val="00D708AD"/>
    <w:rsid w:val="00D708B6"/>
    <w:rsid w:val="00D709A3"/>
    <w:rsid w:val="00D70AD4"/>
    <w:rsid w:val="00D7115D"/>
    <w:rsid w:val="00D71347"/>
    <w:rsid w:val="00D7208F"/>
    <w:rsid w:val="00D723AE"/>
    <w:rsid w:val="00D727A1"/>
    <w:rsid w:val="00D72812"/>
    <w:rsid w:val="00D72980"/>
    <w:rsid w:val="00D72A5E"/>
    <w:rsid w:val="00D736DA"/>
    <w:rsid w:val="00D73788"/>
    <w:rsid w:val="00D7388C"/>
    <w:rsid w:val="00D738CC"/>
    <w:rsid w:val="00D7430F"/>
    <w:rsid w:val="00D7490C"/>
    <w:rsid w:val="00D74998"/>
    <w:rsid w:val="00D752EC"/>
    <w:rsid w:val="00D7540A"/>
    <w:rsid w:val="00D7550D"/>
    <w:rsid w:val="00D75ECA"/>
    <w:rsid w:val="00D75F28"/>
    <w:rsid w:val="00D76588"/>
    <w:rsid w:val="00D7697D"/>
    <w:rsid w:val="00D76C2A"/>
    <w:rsid w:val="00D770CA"/>
    <w:rsid w:val="00D770E6"/>
    <w:rsid w:val="00D771BC"/>
    <w:rsid w:val="00D77656"/>
    <w:rsid w:val="00D77BDA"/>
    <w:rsid w:val="00D805F4"/>
    <w:rsid w:val="00D807BF"/>
    <w:rsid w:val="00D80A85"/>
    <w:rsid w:val="00D80EA3"/>
    <w:rsid w:val="00D80EC5"/>
    <w:rsid w:val="00D8131E"/>
    <w:rsid w:val="00D81808"/>
    <w:rsid w:val="00D81D0C"/>
    <w:rsid w:val="00D8219F"/>
    <w:rsid w:val="00D82B4A"/>
    <w:rsid w:val="00D82C64"/>
    <w:rsid w:val="00D82C7C"/>
    <w:rsid w:val="00D82E6D"/>
    <w:rsid w:val="00D82F00"/>
    <w:rsid w:val="00D83010"/>
    <w:rsid w:val="00D833B4"/>
    <w:rsid w:val="00D83558"/>
    <w:rsid w:val="00D83744"/>
    <w:rsid w:val="00D843D2"/>
    <w:rsid w:val="00D84711"/>
    <w:rsid w:val="00D84812"/>
    <w:rsid w:val="00D855E1"/>
    <w:rsid w:val="00D85967"/>
    <w:rsid w:val="00D860DE"/>
    <w:rsid w:val="00D86348"/>
    <w:rsid w:val="00D866D9"/>
    <w:rsid w:val="00D86BC1"/>
    <w:rsid w:val="00D87296"/>
    <w:rsid w:val="00D873EC"/>
    <w:rsid w:val="00D87901"/>
    <w:rsid w:val="00D87D4C"/>
    <w:rsid w:val="00D87E28"/>
    <w:rsid w:val="00D902B9"/>
    <w:rsid w:val="00D908CA"/>
    <w:rsid w:val="00D90B57"/>
    <w:rsid w:val="00D90CDE"/>
    <w:rsid w:val="00D90EF8"/>
    <w:rsid w:val="00D90F3B"/>
    <w:rsid w:val="00D91395"/>
    <w:rsid w:val="00D91AA6"/>
    <w:rsid w:val="00D91BD3"/>
    <w:rsid w:val="00D91DB8"/>
    <w:rsid w:val="00D91EB5"/>
    <w:rsid w:val="00D91ED9"/>
    <w:rsid w:val="00D91F61"/>
    <w:rsid w:val="00D9238D"/>
    <w:rsid w:val="00D92502"/>
    <w:rsid w:val="00D92643"/>
    <w:rsid w:val="00D9282C"/>
    <w:rsid w:val="00D92A78"/>
    <w:rsid w:val="00D92E0C"/>
    <w:rsid w:val="00D933C9"/>
    <w:rsid w:val="00D93862"/>
    <w:rsid w:val="00D93A63"/>
    <w:rsid w:val="00D94973"/>
    <w:rsid w:val="00D95438"/>
    <w:rsid w:val="00D95658"/>
    <w:rsid w:val="00D95AA4"/>
    <w:rsid w:val="00D95C0F"/>
    <w:rsid w:val="00D963AE"/>
    <w:rsid w:val="00D966DE"/>
    <w:rsid w:val="00D966F0"/>
    <w:rsid w:val="00D96A2E"/>
    <w:rsid w:val="00D96E8B"/>
    <w:rsid w:val="00D970F2"/>
    <w:rsid w:val="00D97539"/>
    <w:rsid w:val="00D9785B"/>
    <w:rsid w:val="00D97B7B"/>
    <w:rsid w:val="00D97D60"/>
    <w:rsid w:val="00DA02E7"/>
    <w:rsid w:val="00DA036C"/>
    <w:rsid w:val="00DA05EA"/>
    <w:rsid w:val="00DA0750"/>
    <w:rsid w:val="00DA080D"/>
    <w:rsid w:val="00DA0F65"/>
    <w:rsid w:val="00DA1620"/>
    <w:rsid w:val="00DA18E6"/>
    <w:rsid w:val="00DA190F"/>
    <w:rsid w:val="00DA1B47"/>
    <w:rsid w:val="00DA1C19"/>
    <w:rsid w:val="00DA1E29"/>
    <w:rsid w:val="00DA200B"/>
    <w:rsid w:val="00DA28BE"/>
    <w:rsid w:val="00DA3E9D"/>
    <w:rsid w:val="00DA3F33"/>
    <w:rsid w:val="00DA42B8"/>
    <w:rsid w:val="00DA45FA"/>
    <w:rsid w:val="00DA474E"/>
    <w:rsid w:val="00DA47D3"/>
    <w:rsid w:val="00DA4DE0"/>
    <w:rsid w:val="00DA4E20"/>
    <w:rsid w:val="00DA5253"/>
    <w:rsid w:val="00DA5889"/>
    <w:rsid w:val="00DA59B9"/>
    <w:rsid w:val="00DA5EF9"/>
    <w:rsid w:val="00DA5F8D"/>
    <w:rsid w:val="00DA624E"/>
    <w:rsid w:val="00DA628B"/>
    <w:rsid w:val="00DA7377"/>
    <w:rsid w:val="00DA77B3"/>
    <w:rsid w:val="00DA7D23"/>
    <w:rsid w:val="00DB0259"/>
    <w:rsid w:val="00DB02FC"/>
    <w:rsid w:val="00DB0413"/>
    <w:rsid w:val="00DB0665"/>
    <w:rsid w:val="00DB0A4A"/>
    <w:rsid w:val="00DB0F91"/>
    <w:rsid w:val="00DB12B9"/>
    <w:rsid w:val="00DB155F"/>
    <w:rsid w:val="00DB177B"/>
    <w:rsid w:val="00DB17D8"/>
    <w:rsid w:val="00DB1F3C"/>
    <w:rsid w:val="00DB1F5B"/>
    <w:rsid w:val="00DB20AC"/>
    <w:rsid w:val="00DB23C3"/>
    <w:rsid w:val="00DB2406"/>
    <w:rsid w:val="00DB295B"/>
    <w:rsid w:val="00DB2CEC"/>
    <w:rsid w:val="00DB3696"/>
    <w:rsid w:val="00DB36A4"/>
    <w:rsid w:val="00DB374B"/>
    <w:rsid w:val="00DB37BB"/>
    <w:rsid w:val="00DB3C5F"/>
    <w:rsid w:val="00DB4115"/>
    <w:rsid w:val="00DB473B"/>
    <w:rsid w:val="00DB4D5A"/>
    <w:rsid w:val="00DB5129"/>
    <w:rsid w:val="00DB527D"/>
    <w:rsid w:val="00DB5827"/>
    <w:rsid w:val="00DB5B36"/>
    <w:rsid w:val="00DB5E14"/>
    <w:rsid w:val="00DB60F7"/>
    <w:rsid w:val="00DB64DE"/>
    <w:rsid w:val="00DB65E4"/>
    <w:rsid w:val="00DB6735"/>
    <w:rsid w:val="00DB688C"/>
    <w:rsid w:val="00DB6B19"/>
    <w:rsid w:val="00DB6B44"/>
    <w:rsid w:val="00DB7755"/>
    <w:rsid w:val="00DB7E25"/>
    <w:rsid w:val="00DC0B9E"/>
    <w:rsid w:val="00DC0EBA"/>
    <w:rsid w:val="00DC1134"/>
    <w:rsid w:val="00DC137D"/>
    <w:rsid w:val="00DC1808"/>
    <w:rsid w:val="00DC1C77"/>
    <w:rsid w:val="00DC229C"/>
    <w:rsid w:val="00DC22D6"/>
    <w:rsid w:val="00DC23BA"/>
    <w:rsid w:val="00DC34BC"/>
    <w:rsid w:val="00DC35AF"/>
    <w:rsid w:val="00DC36B7"/>
    <w:rsid w:val="00DC388B"/>
    <w:rsid w:val="00DC41C6"/>
    <w:rsid w:val="00DC43AE"/>
    <w:rsid w:val="00DC4D85"/>
    <w:rsid w:val="00DC4F27"/>
    <w:rsid w:val="00DC558D"/>
    <w:rsid w:val="00DC56B9"/>
    <w:rsid w:val="00DC6232"/>
    <w:rsid w:val="00DC63BD"/>
    <w:rsid w:val="00DC6690"/>
    <w:rsid w:val="00DC678F"/>
    <w:rsid w:val="00DC6DA1"/>
    <w:rsid w:val="00DC713D"/>
    <w:rsid w:val="00DC7190"/>
    <w:rsid w:val="00DC766C"/>
    <w:rsid w:val="00DC7835"/>
    <w:rsid w:val="00DC7D17"/>
    <w:rsid w:val="00DD02E8"/>
    <w:rsid w:val="00DD05AC"/>
    <w:rsid w:val="00DD06AC"/>
    <w:rsid w:val="00DD0E0B"/>
    <w:rsid w:val="00DD1701"/>
    <w:rsid w:val="00DD20C1"/>
    <w:rsid w:val="00DD24B1"/>
    <w:rsid w:val="00DD26A0"/>
    <w:rsid w:val="00DD26EC"/>
    <w:rsid w:val="00DD272D"/>
    <w:rsid w:val="00DD27A1"/>
    <w:rsid w:val="00DD2B0C"/>
    <w:rsid w:val="00DD2C15"/>
    <w:rsid w:val="00DD2D5E"/>
    <w:rsid w:val="00DD2EE7"/>
    <w:rsid w:val="00DD310C"/>
    <w:rsid w:val="00DD3249"/>
    <w:rsid w:val="00DD3488"/>
    <w:rsid w:val="00DD3656"/>
    <w:rsid w:val="00DD4130"/>
    <w:rsid w:val="00DD483D"/>
    <w:rsid w:val="00DD489A"/>
    <w:rsid w:val="00DD4A54"/>
    <w:rsid w:val="00DD4F54"/>
    <w:rsid w:val="00DD52BE"/>
    <w:rsid w:val="00DD6147"/>
    <w:rsid w:val="00DD67BF"/>
    <w:rsid w:val="00DD7177"/>
    <w:rsid w:val="00DD771B"/>
    <w:rsid w:val="00DD7AB5"/>
    <w:rsid w:val="00DD7E1B"/>
    <w:rsid w:val="00DE0094"/>
    <w:rsid w:val="00DE01A6"/>
    <w:rsid w:val="00DE0252"/>
    <w:rsid w:val="00DE02A7"/>
    <w:rsid w:val="00DE0463"/>
    <w:rsid w:val="00DE0770"/>
    <w:rsid w:val="00DE0E44"/>
    <w:rsid w:val="00DE10F9"/>
    <w:rsid w:val="00DE112E"/>
    <w:rsid w:val="00DE20D6"/>
    <w:rsid w:val="00DE2211"/>
    <w:rsid w:val="00DE24CB"/>
    <w:rsid w:val="00DE3363"/>
    <w:rsid w:val="00DE3554"/>
    <w:rsid w:val="00DE3606"/>
    <w:rsid w:val="00DE3D5B"/>
    <w:rsid w:val="00DE3E16"/>
    <w:rsid w:val="00DE4CBC"/>
    <w:rsid w:val="00DE5319"/>
    <w:rsid w:val="00DE54AE"/>
    <w:rsid w:val="00DE5557"/>
    <w:rsid w:val="00DE5A42"/>
    <w:rsid w:val="00DE5D03"/>
    <w:rsid w:val="00DE63A0"/>
    <w:rsid w:val="00DE6E2E"/>
    <w:rsid w:val="00DE70A6"/>
    <w:rsid w:val="00DE788A"/>
    <w:rsid w:val="00DF0120"/>
    <w:rsid w:val="00DF02D3"/>
    <w:rsid w:val="00DF0501"/>
    <w:rsid w:val="00DF0788"/>
    <w:rsid w:val="00DF0829"/>
    <w:rsid w:val="00DF08FD"/>
    <w:rsid w:val="00DF1061"/>
    <w:rsid w:val="00DF1090"/>
    <w:rsid w:val="00DF163E"/>
    <w:rsid w:val="00DF1870"/>
    <w:rsid w:val="00DF190D"/>
    <w:rsid w:val="00DF1B3A"/>
    <w:rsid w:val="00DF1F23"/>
    <w:rsid w:val="00DF2215"/>
    <w:rsid w:val="00DF2273"/>
    <w:rsid w:val="00DF258A"/>
    <w:rsid w:val="00DF258B"/>
    <w:rsid w:val="00DF295C"/>
    <w:rsid w:val="00DF2C42"/>
    <w:rsid w:val="00DF33F8"/>
    <w:rsid w:val="00DF341E"/>
    <w:rsid w:val="00DF3543"/>
    <w:rsid w:val="00DF38B1"/>
    <w:rsid w:val="00DF3917"/>
    <w:rsid w:val="00DF3953"/>
    <w:rsid w:val="00DF3B1B"/>
    <w:rsid w:val="00DF3D2E"/>
    <w:rsid w:val="00DF4089"/>
    <w:rsid w:val="00DF40FC"/>
    <w:rsid w:val="00DF4494"/>
    <w:rsid w:val="00DF499F"/>
    <w:rsid w:val="00DF50E0"/>
    <w:rsid w:val="00DF51B5"/>
    <w:rsid w:val="00DF5B2A"/>
    <w:rsid w:val="00DF5C91"/>
    <w:rsid w:val="00DF648C"/>
    <w:rsid w:val="00DF656A"/>
    <w:rsid w:val="00DF65AB"/>
    <w:rsid w:val="00DF6DF2"/>
    <w:rsid w:val="00DF6FFF"/>
    <w:rsid w:val="00DF7438"/>
    <w:rsid w:val="00DF757F"/>
    <w:rsid w:val="00DF7BBE"/>
    <w:rsid w:val="00E002C6"/>
    <w:rsid w:val="00E00CE1"/>
    <w:rsid w:val="00E00D82"/>
    <w:rsid w:val="00E01101"/>
    <w:rsid w:val="00E012C8"/>
    <w:rsid w:val="00E01855"/>
    <w:rsid w:val="00E01E18"/>
    <w:rsid w:val="00E01F7B"/>
    <w:rsid w:val="00E02012"/>
    <w:rsid w:val="00E0220C"/>
    <w:rsid w:val="00E024E8"/>
    <w:rsid w:val="00E02564"/>
    <w:rsid w:val="00E02A20"/>
    <w:rsid w:val="00E02F20"/>
    <w:rsid w:val="00E02F9E"/>
    <w:rsid w:val="00E03924"/>
    <w:rsid w:val="00E03AAE"/>
    <w:rsid w:val="00E03DA2"/>
    <w:rsid w:val="00E03E82"/>
    <w:rsid w:val="00E0413E"/>
    <w:rsid w:val="00E0417D"/>
    <w:rsid w:val="00E04436"/>
    <w:rsid w:val="00E04864"/>
    <w:rsid w:val="00E04AF0"/>
    <w:rsid w:val="00E04B91"/>
    <w:rsid w:val="00E0510D"/>
    <w:rsid w:val="00E0513D"/>
    <w:rsid w:val="00E05306"/>
    <w:rsid w:val="00E056B6"/>
    <w:rsid w:val="00E059BE"/>
    <w:rsid w:val="00E06554"/>
    <w:rsid w:val="00E06598"/>
    <w:rsid w:val="00E06AE5"/>
    <w:rsid w:val="00E06B11"/>
    <w:rsid w:val="00E06ECB"/>
    <w:rsid w:val="00E071E0"/>
    <w:rsid w:val="00E07337"/>
    <w:rsid w:val="00E0756D"/>
    <w:rsid w:val="00E078BE"/>
    <w:rsid w:val="00E07C1D"/>
    <w:rsid w:val="00E07F55"/>
    <w:rsid w:val="00E10047"/>
    <w:rsid w:val="00E102B4"/>
    <w:rsid w:val="00E1057A"/>
    <w:rsid w:val="00E10652"/>
    <w:rsid w:val="00E112AF"/>
    <w:rsid w:val="00E114D8"/>
    <w:rsid w:val="00E12121"/>
    <w:rsid w:val="00E124EA"/>
    <w:rsid w:val="00E12ECE"/>
    <w:rsid w:val="00E1389E"/>
    <w:rsid w:val="00E13DAB"/>
    <w:rsid w:val="00E14153"/>
    <w:rsid w:val="00E1436D"/>
    <w:rsid w:val="00E144A1"/>
    <w:rsid w:val="00E14CDE"/>
    <w:rsid w:val="00E14EC6"/>
    <w:rsid w:val="00E153B4"/>
    <w:rsid w:val="00E15716"/>
    <w:rsid w:val="00E15BEC"/>
    <w:rsid w:val="00E15C52"/>
    <w:rsid w:val="00E1655D"/>
    <w:rsid w:val="00E17011"/>
    <w:rsid w:val="00E179F8"/>
    <w:rsid w:val="00E17ACA"/>
    <w:rsid w:val="00E17B24"/>
    <w:rsid w:val="00E17F61"/>
    <w:rsid w:val="00E210B8"/>
    <w:rsid w:val="00E21630"/>
    <w:rsid w:val="00E21BE8"/>
    <w:rsid w:val="00E21E28"/>
    <w:rsid w:val="00E22526"/>
    <w:rsid w:val="00E22666"/>
    <w:rsid w:val="00E22788"/>
    <w:rsid w:val="00E2283B"/>
    <w:rsid w:val="00E22ED2"/>
    <w:rsid w:val="00E23BAD"/>
    <w:rsid w:val="00E23BC9"/>
    <w:rsid w:val="00E24A6F"/>
    <w:rsid w:val="00E24D55"/>
    <w:rsid w:val="00E24F85"/>
    <w:rsid w:val="00E251F5"/>
    <w:rsid w:val="00E257F7"/>
    <w:rsid w:val="00E25B82"/>
    <w:rsid w:val="00E25BD0"/>
    <w:rsid w:val="00E25D9D"/>
    <w:rsid w:val="00E27679"/>
    <w:rsid w:val="00E278DD"/>
    <w:rsid w:val="00E27D2C"/>
    <w:rsid w:val="00E27D92"/>
    <w:rsid w:val="00E3011F"/>
    <w:rsid w:val="00E30499"/>
    <w:rsid w:val="00E3137A"/>
    <w:rsid w:val="00E317F4"/>
    <w:rsid w:val="00E31C0E"/>
    <w:rsid w:val="00E32391"/>
    <w:rsid w:val="00E329A5"/>
    <w:rsid w:val="00E32EA5"/>
    <w:rsid w:val="00E3336B"/>
    <w:rsid w:val="00E33717"/>
    <w:rsid w:val="00E33785"/>
    <w:rsid w:val="00E33787"/>
    <w:rsid w:val="00E3386B"/>
    <w:rsid w:val="00E33E80"/>
    <w:rsid w:val="00E33F0B"/>
    <w:rsid w:val="00E345C9"/>
    <w:rsid w:val="00E34A5C"/>
    <w:rsid w:val="00E34B3F"/>
    <w:rsid w:val="00E35961"/>
    <w:rsid w:val="00E359AC"/>
    <w:rsid w:val="00E35A46"/>
    <w:rsid w:val="00E35AA8"/>
    <w:rsid w:val="00E36389"/>
    <w:rsid w:val="00E36E2B"/>
    <w:rsid w:val="00E37FF3"/>
    <w:rsid w:val="00E40667"/>
    <w:rsid w:val="00E407E4"/>
    <w:rsid w:val="00E40A91"/>
    <w:rsid w:val="00E40ABA"/>
    <w:rsid w:val="00E40E53"/>
    <w:rsid w:val="00E41147"/>
    <w:rsid w:val="00E412D7"/>
    <w:rsid w:val="00E41783"/>
    <w:rsid w:val="00E417C2"/>
    <w:rsid w:val="00E418B2"/>
    <w:rsid w:val="00E41D0A"/>
    <w:rsid w:val="00E41DE8"/>
    <w:rsid w:val="00E42031"/>
    <w:rsid w:val="00E422DC"/>
    <w:rsid w:val="00E42AB4"/>
    <w:rsid w:val="00E42C2C"/>
    <w:rsid w:val="00E42D05"/>
    <w:rsid w:val="00E42E5D"/>
    <w:rsid w:val="00E43179"/>
    <w:rsid w:val="00E4329E"/>
    <w:rsid w:val="00E433FF"/>
    <w:rsid w:val="00E4450B"/>
    <w:rsid w:val="00E449C9"/>
    <w:rsid w:val="00E452CC"/>
    <w:rsid w:val="00E459E1"/>
    <w:rsid w:val="00E45CC5"/>
    <w:rsid w:val="00E47025"/>
    <w:rsid w:val="00E47242"/>
    <w:rsid w:val="00E473D0"/>
    <w:rsid w:val="00E4768C"/>
    <w:rsid w:val="00E47A23"/>
    <w:rsid w:val="00E47A8A"/>
    <w:rsid w:val="00E503B5"/>
    <w:rsid w:val="00E505F8"/>
    <w:rsid w:val="00E515B1"/>
    <w:rsid w:val="00E51914"/>
    <w:rsid w:val="00E5234A"/>
    <w:rsid w:val="00E5262D"/>
    <w:rsid w:val="00E526CB"/>
    <w:rsid w:val="00E52AA4"/>
    <w:rsid w:val="00E52D0C"/>
    <w:rsid w:val="00E535B5"/>
    <w:rsid w:val="00E53B3E"/>
    <w:rsid w:val="00E54674"/>
    <w:rsid w:val="00E54FF6"/>
    <w:rsid w:val="00E55217"/>
    <w:rsid w:val="00E5539D"/>
    <w:rsid w:val="00E55429"/>
    <w:rsid w:val="00E556AF"/>
    <w:rsid w:val="00E558C5"/>
    <w:rsid w:val="00E55E20"/>
    <w:rsid w:val="00E565E8"/>
    <w:rsid w:val="00E573E4"/>
    <w:rsid w:val="00E575C8"/>
    <w:rsid w:val="00E5769B"/>
    <w:rsid w:val="00E57A7E"/>
    <w:rsid w:val="00E57C1D"/>
    <w:rsid w:val="00E57E74"/>
    <w:rsid w:val="00E602E7"/>
    <w:rsid w:val="00E603FF"/>
    <w:rsid w:val="00E60D69"/>
    <w:rsid w:val="00E60FB0"/>
    <w:rsid w:val="00E6112D"/>
    <w:rsid w:val="00E6154E"/>
    <w:rsid w:val="00E61820"/>
    <w:rsid w:val="00E61E3E"/>
    <w:rsid w:val="00E621F7"/>
    <w:rsid w:val="00E62303"/>
    <w:rsid w:val="00E625FC"/>
    <w:rsid w:val="00E62681"/>
    <w:rsid w:val="00E62786"/>
    <w:rsid w:val="00E62791"/>
    <w:rsid w:val="00E629EC"/>
    <w:rsid w:val="00E62EFE"/>
    <w:rsid w:val="00E6308F"/>
    <w:rsid w:val="00E6316D"/>
    <w:rsid w:val="00E6361F"/>
    <w:rsid w:val="00E63683"/>
    <w:rsid w:val="00E63940"/>
    <w:rsid w:val="00E639B0"/>
    <w:rsid w:val="00E639F3"/>
    <w:rsid w:val="00E63A6D"/>
    <w:rsid w:val="00E63FD3"/>
    <w:rsid w:val="00E6407C"/>
    <w:rsid w:val="00E640C0"/>
    <w:rsid w:val="00E64506"/>
    <w:rsid w:val="00E64963"/>
    <w:rsid w:val="00E665F4"/>
    <w:rsid w:val="00E66787"/>
    <w:rsid w:val="00E66F60"/>
    <w:rsid w:val="00E705C0"/>
    <w:rsid w:val="00E71F8A"/>
    <w:rsid w:val="00E72394"/>
    <w:rsid w:val="00E72478"/>
    <w:rsid w:val="00E726E3"/>
    <w:rsid w:val="00E731BF"/>
    <w:rsid w:val="00E7346C"/>
    <w:rsid w:val="00E736F3"/>
    <w:rsid w:val="00E7409F"/>
    <w:rsid w:val="00E74439"/>
    <w:rsid w:val="00E74619"/>
    <w:rsid w:val="00E74A64"/>
    <w:rsid w:val="00E74BDA"/>
    <w:rsid w:val="00E752DC"/>
    <w:rsid w:val="00E75741"/>
    <w:rsid w:val="00E75A9D"/>
    <w:rsid w:val="00E75E88"/>
    <w:rsid w:val="00E76062"/>
    <w:rsid w:val="00E760A4"/>
    <w:rsid w:val="00E77100"/>
    <w:rsid w:val="00E77129"/>
    <w:rsid w:val="00E77670"/>
    <w:rsid w:val="00E777BD"/>
    <w:rsid w:val="00E77D98"/>
    <w:rsid w:val="00E803B8"/>
    <w:rsid w:val="00E808B3"/>
    <w:rsid w:val="00E80951"/>
    <w:rsid w:val="00E80A02"/>
    <w:rsid w:val="00E81410"/>
    <w:rsid w:val="00E81BA4"/>
    <w:rsid w:val="00E81C89"/>
    <w:rsid w:val="00E81FA6"/>
    <w:rsid w:val="00E8230E"/>
    <w:rsid w:val="00E823DD"/>
    <w:rsid w:val="00E8260A"/>
    <w:rsid w:val="00E8283D"/>
    <w:rsid w:val="00E83AA4"/>
    <w:rsid w:val="00E8408D"/>
    <w:rsid w:val="00E8427D"/>
    <w:rsid w:val="00E84E06"/>
    <w:rsid w:val="00E8525A"/>
    <w:rsid w:val="00E855B8"/>
    <w:rsid w:val="00E85E15"/>
    <w:rsid w:val="00E85E4A"/>
    <w:rsid w:val="00E8647A"/>
    <w:rsid w:val="00E86CFF"/>
    <w:rsid w:val="00E86E34"/>
    <w:rsid w:val="00E87143"/>
    <w:rsid w:val="00E87360"/>
    <w:rsid w:val="00E87378"/>
    <w:rsid w:val="00E8761B"/>
    <w:rsid w:val="00E87A92"/>
    <w:rsid w:val="00E87E7E"/>
    <w:rsid w:val="00E90327"/>
    <w:rsid w:val="00E904DA"/>
    <w:rsid w:val="00E92F88"/>
    <w:rsid w:val="00E932CA"/>
    <w:rsid w:val="00E9334A"/>
    <w:rsid w:val="00E93D08"/>
    <w:rsid w:val="00E9474C"/>
    <w:rsid w:val="00E947BC"/>
    <w:rsid w:val="00E94820"/>
    <w:rsid w:val="00E9545B"/>
    <w:rsid w:val="00E95A05"/>
    <w:rsid w:val="00E95D24"/>
    <w:rsid w:val="00E95F44"/>
    <w:rsid w:val="00E96026"/>
    <w:rsid w:val="00E9640F"/>
    <w:rsid w:val="00E9695D"/>
    <w:rsid w:val="00E96A07"/>
    <w:rsid w:val="00E96C47"/>
    <w:rsid w:val="00E975AE"/>
    <w:rsid w:val="00E976C3"/>
    <w:rsid w:val="00E978D8"/>
    <w:rsid w:val="00E97A66"/>
    <w:rsid w:val="00E97C09"/>
    <w:rsid w:val="00E97F5C"/>
    <w:rsid w:val="00EA0AB7"/>
    <w:rsid w:val="00EA0FD0"/>
    <w:rsid w:val="00EA131E"/>
    <w:rsid w:val="00EA1888"/>
    <w:rsid w:val="00EA1C70"/>
    <w:rsid w:val="00EA1E06"/>
    <w:rsid w:val="00EA1E5A"/>
    <w:rsid w:val="00EA2593"/>
    <w:rsid w:val="00EA33FC"/>
    <w:rsid w:val="00EA3443"/>
    <w:rsid w:val="00EA3670"/>
    <w:rsid w:val="00EA6601"/>
    <w:rsid w:val="00EA6D03"/>
    <w:rsid w:val="00EA6D24"/>
    <w:rsid w:val="00EA6FB1"/>
    <w:rsid w:val="00EA706C"/>
    <w:rsid w:val="00EA728A"/>
    <w:rsid w:val="00EA7330"/>
    <w:rsid w:val="00EA75FB"/>
    <w:rsid w:val="00EA77AB"/>
    <w:rsid w:val="00EA7C8B"/>
    <w:rsid w:val="00EA7E02"/>
    <w:rsid w:val="00EB078E"/>
    <w:rsid w:val="00EB196E"/>
    <w:rsid w:val="00EB1BE2"/>
    <w:rsid w:val="00EB1CFF"/>
    <w:rsid w:val="00EB2516"/>
    <w:rsid w:val="00EB35A3"/>
    <w:rsid w:val="00EB36D1"/>
    <w:rsid w:val="00EB39B5"/>
    <w:rsid w:val="00EB3B70"/>
    <w:rsid w:val="00EB3E01"/>
    <w:rsid w:val="00EB404D"/>
    <w:rsid w:val="00EB44F3"/>
    <w:rsid w:val="00EB4741"/>
    <w:rsid w:val="00EB4806"/>
    <w:rsid w:val="00EB4C2C"/>
    <w:rsid w:val="00EB4C56"/>
    <w:rsid w:val="00EB5193"/>
    <w:rsid w:val="00EB547C"/>
    <w:rsid w:val="00EB5687"/>
    <w:rsid w:val="00EB5763"/>
    <w:rsid w:val="00EB5824"/>
    <w:rsid w:val="00EB5993"/>
    <w:rsid w:val="00EB5C12"/>
    <w:rsid w:val="00EB6099"/>
    <w:rsid w:val="00EB669B"/>
    <w:rsid w:val="00EB6C2B"/>
    <w:rsid w:val="00EB6EA5"/>
    <w:rsid w:val="00EB706D"/>
    <w:rsid w:val="00EB7702"/>
    <w:rsid w:val="00EB7ECF"/>
    <w:rsid w:val="00EC160B"/>
    <w:rsid w:val="00EC1684"/>
    <w:rsid w:val="00EC1697"/>
    <w:rsid w:val="00EC1C1A"/>
    <w:rsid w:val="00EC2CDA"/>
    <w:rsid w:val="00EC2CEE"/>
    <w:rsid w:val="00EC317D"/>
    <w:rsid w:val="00EC3312"/>
    <w:rsid w:val="00EC361D"/>
    <w:rsid w:val="00EC3722"/>
    <w:rsid w:val="00EC3881"/>
    <w:rsid w:val="00EC3EAC"/>
    <w:rsid w:val="00EC40F5"/>
    <w:rsid w:val="00EC4485"/>
    <w:rsid w:val="00EC524B"/>
    <w:rsid w:val="00EC53AF"/>
    <w:rsid w:val="00EC5871"/>
    <w:rsid w:val="00EC5CD0"/>
    <w:rsid w:val="00EC6456"/>
    <w:rsid w:val="00EC6BBC"/>
    <w:rsid w:val="00EC6C47"/>
    <w:rsid w:val="00EC7889"/>
    <w:rsid w:val="00EC791C"/>
    <w:rsid w:val="00EC7E3F"/>
    <w:rsid w:val="00EC7F3C"/>
    <w:rsid w:val="00ED06AE"/>
    <w:rsid w:val="00ED0928"/>
    <w:rsid w:val="00ED14E6"/>
    <w:rsid w:val="00ED217E"/>
    <w:rsid w:val="00ED2DC3"/>
    <w:rsid w:val="00ED3169"/>
    <w:rsid w:val="00ED3A21"/>
    <w:rsid w:val="00ED4356"/>
    <w:rsid w:val="00ED44CD"/>
    <w:rsid w:val="00ED4880"/>
    <w:rsid w:val="00ED4D15"/>
    <w:rsid w:val="00ED4EDD"/>
    <w:rsid w:val="00ED50C6"/>
    <w:rsid w:val="00ED5243"/>
    <w:rsid w:val="00ED71CB"/>
    <w:rsid w:val="00ED7D5C"/>
    <w:rsid w:val="00ED7E9B"/>
    <w:rsid w:val="00EE060A"/>
    <w:rsid w:val="00EE08B3"/>
    <w:rsid w:val="00EE0B73"/>
    <w:rsid w:val="00EE1798"/>
    <w:rsid w:val="00EE1C75"/>
    <w:rsid w:val="00EE1F18"/>
    <w:rsid w:val="00EE21E5"/>
    <w:rsid w:val="00EE29A6"/>
    <w:rsid w:val="00EE2A9E"/>
    <w:rsid w:val="00EE365D"/>
    <w:rsid w:val="00EE37EF"/>
    <w:rsid w:val="00EE383F"/>
    <w:rsid w:val="00EE39C0"/>
    <w:rsid w:val="00EE3B73"/>
    <w:rsid w:val="00EE3C76"/>
    <w:rsid w:val="00EE401C"/>
    <w:rsid w:val="00EE41D6"/>
    <w:rsid w:val="00EE424D"/>
    <w:rsid w:val="00EE49D1"/>
    <w:rsid w:val="00EE4A26"/>
    <w:rsid w:val="00EE4A2B"/>
    <w:rsid w:val="00EE4EB0"/>
    <w:rsid w:val="00EE4FB6"/>
    <w:rsid w:val="00EE5185"/>
    <w:rsid w:val="00EE5428"/>
    <w:rsid w:val="00EE559D"/>
    <w:rsid w:val="00EE5AFC"/>
    <w:rsid w:val="00EE5DFB"/>
    <w:rsid w:val="00EE5E35"/>
    <w:rsid w:val="00EE5E52"/>
    <w:rsid w:val="00EE61DE"/>
    <w:rsid w:val="00EE63E4"/>
    <w:rsid w:val="00EE643D"/>
    <w:rsid w:val="00EE6446"/>
    <w:rsid w:val="00EE64D8"/>
    <w:rsid w:val="00EE7441"/>
    <w:rsid w:val="00EE7847"/>
    <w:rsid w:val="00EE7990"/>
    <w:rsid w:val="00EE7A71"/>
    <w:rsid w:val="00EF0017"/>
    <w:rsid w:val="00EF00EC"/>
    <w:rsid w:val="00EF03C3"/>
    <w:rsid w:val="00EF082D"/>
    <w:rsid w:val="00EF0E1B"/>
    <w:rsid w:val="00EF186C"/>
    <w:rsid w:val="00EF1C4F"/>
    <w:rsid w:val="00EF2110"/>
    <w:rsid w:val="00EF27BA"/>
    <w:rsid w:val="00EF30AD"/>
    <w:rsid w:val="00EF3219"/>
    <w:rsid w:val="00EF32D4"/>
    <w:rsid w:val="00EF3324"/>
    <w:rsid w:val="00EF347B"/>
    <w:rsid w:val="00EF39C7"/>
    <w:rsid w:val="00EF3CB2"/>
    <w:rsid w:val="00EF428E"/>
    <w:rsid w:val="00EF52EE"/>
    <w:rsid w:val="00EF5527"/>
    <w:rsid w:val="00EF5754"/>
    <w:rsid w:val="00EF5B5A"/>
    <w:rsid w:val="00EF5BC5"/>
    <w:rsid w:val="00EF5EFD"/>
    <w:rsid w:val="00EF5F23"/>
    <w:rsid w:val="00EF691E"/>
    <w:rsid w:val="00EF69BA"/>
    <w:rsid w:val="00EF6D29"/>
    <w:rsid w:val="00EF6F5D"/>
    <w:rsid w:val="00EF71CF"/>
    <w:rsid w:val="00EF732C"/>
    <w:rsid w:val="00EF73C4"/>
    <w:rsid w:val="00EF78A7"/>
    <w:rsid w:val="00EF78BE"/>
    <w:rsid w:val="00EF7A75"/>
    <w:rsid w:val="00EF7E3B"/>
    <w:rsid w:val="00F00682"/>
    <w:rsid w:val="00F00A15"/>
    <w:rsid w:val="00F00F47"/>
    <w:rsid w:val="00F019EB"/>
    <w:rsid w:val="00F01A8C"/>
    <w:rsid w:val="00F01DA8"/>
    <w:rsid w:val="00F01FD9"/>
    <w:rsid w:val="00F02825"/>
    <w:rsid w:val="00F0285D"/>
    <w:rsid w:val="00F02B99"/>
    <w:rsid w:val="00F03137"/>
    <w:rsid w:val="00F03435"/>
    <w:rsid w:val="00F03630"/>
    <w:rsid w:val="00F0398D"/>
    <w:rsid w:val="00F04077"/>
    <w:rsid w:val="00F040BF"/>
    <w:rsid w:val="00F0417B"/>
    <w:rsid w:val="00F045F5"/>
    <w:rsid w:val="00F046A8"/>
    <w:rsid w:val="00F04F64"/>
    <w:rsid w:val="00F05777"/>
    <w:rsid w:val="00F060A2"/>
    <w:rsid w:val="00F062E4"/>
    <w:rsid w:val="00F065F9"/>
    <w:rsid w:val="00F0660B"/>
    <w:rsid w:val="00F06833"/>
    <w:rsid w:val="00F07184"/>
    <w:rsid w:val="00F07345"/>
    <w:rsid w:val="00F073BA"/>
    <w:rsid w:val="00F0761F"/>
    <w:rsid w:val="00F07A4B"/>
    <w:rsid w:val="00F07EB6"/>
    <w:rsid w:val="00F10440"/>
    <w:rsid w:val="00F108AE"/>
    <w:rsid w:val="00F11216"/>
    <w:rsid w:val="00F113A1"/>
    <w:rsid w:val="00F11C3B"/>
    <w:rsid w:val="00F123E0"/>
    <w:rsid w:val="00F12708"/>
    <w:rsid w:val="00F133AA"/>
    <w:rsid w:val="00F13723"/>
    <w:rsid w:val="00F145D9"/>
    <w:rsid w:val="00F14DD9"/>
    <w:rsid w:val="00F15262"/>
    <w:rsid w:val="00F156A1"/>
    <w:rsid w:val="00F158E4"/>
    <w:rsid w:val="00F15A6A"/>
    <w:rsid w:val="00F15AD1"/>
    <w:rsid w:val="00F15C67"/>
    <w:rsid w:val="00F1642E"/>
    <w:rsid w:val="00F16B58"/>
    <w:rsid w:val="00F178D0"/>
    <w:rsid w:val="00F20344"/>
    <w:rsid w:val="00F2037C"/>
    <w:rsid w:val="00F20581"/>
    <w:rsid w:val="00F20601"/>
    <w:rsid w:val="00F20646"/>
    <w:rsid w:val="00F20945"/>
    <w:rsid w:val="00F2122E"/>
    <w:rsid w:val="00F21B9B"/>
    <w:rsid w:val="00F21D7C"/>
    <w:rsid w:val="00F22182"/>
    <w:rsid w:val="00F222D1"/>
    <w:rsid w:val="00F22744"/>
    <w:rsid w:val="00F23264"/>
    <w:rsid w:val="00F2364A"/>
    <w:rsid w:val="00F23C79"/>
    <w:rsid w:val="00F24224"/>
    <w:rsid w:val="00F24833"/>
    <w:rsid w:val="00F24ABF"/>
    <w:rsid w:val="00F24B95"/>
    <w:rsid w:val="00F25285"/>
    <w:rsid w:val="00F2596D"/>
    <w:rsid w:val="00F25A5D"/>
    <w:rsid w:val="00F25AC4"/>
    <w:rsid w:val="00F25B2D"/>
    <w:rsid w:val="00F25F06"/>
    <w:rsid w:val="00F26037"/>
    <w:rsid w:val="00F265FA"/>
    <w:rsid w:val="00F26EDB"/>
    <w:rsid w:val="00F277AA"/>
    <w:rsid w:val="00F27E19"/>
    <w:rsid w:val="00F3000C"/>
    <w:rsid w:val="00F3076F"/>
    <w:rsid w:val="00F30979"/>
    <w:rsid w:val="00F30EC3"/>
    <w:rsid w:val="00F30F2E"/>
    <w:rsid w:val="00F31F16"/>
    <w:rsid w:val="00F31F92"/>
    <w:rsid w:val="00F32341"/>
    <w:rsid w:val="00F3234A"/>
    <w:rsid w:val="00F32B3E"/>
    <w:rsid w:val="00F32E58"/>
    <w:rsid w:val="00F33983"/>
    <w:rsid w:val="00F34051"/>
    <w:rsid w:val="00F34180"/>
    <w:rsid w:val="00F34277"/>
    <w:rsid w:val="00F3440E"/>
    <w:rsid w:val="00F34589"/>
    <w:rsid w:val="00F34633"/>
    <w:rsid w:val="00F3464D"/>
    <w:rsid w:val="00F35858"/>
    <w:rsid w:val="00F3596C"/>
    <w:rsid w:val="00F35B93"/>
    <w:rsid w:val="00F35C21"/>
    <w:rsid w:val="00F35C6E"/>
    <w:rsid w:val="00F35DF0"/>
    <w:rsid w:val="00F36BE9"/>
    <w:rsid w:val="00F36FED"/>
    <w:rsid w:val="00F371D9"/>
    <w:rsid w:val="00F372C1"/>
    <w:rsid w:val="00F3739B"/>
    <w:rsid w:val="00F377EB"/>
    <w:rsid w:val="00F37A32"/>
    <w:rsid w:val="00F37EB4"/>
    <w:rsid w:val="00F40570"/>
    <w:rsid w:val="00F410D1"/>
    <w:rsid w:val="00F41144"/>
    <w:rsid w:val="00F4122E"/>
    <w:rsid w:val="00F41455"/>
    <w:rsid w:val="00F4188C"/>
    <w:rsid w:val="00F42015"/>
    <w:rsid w:val="00F42049"/>
    <w:rsid w:val="00F42428"/>
    <w:rsid w:val="00F42700"/>
    <w:rsid w:val="00F428D0"/>
    <w:rsid w:val="00F429B1"/>
    <w:rsid w:val="00F42A81"/>
    <w:rsid w:val="00F43945"/>
    <w:rsid w:val="00F43EF2"/>
    <w:rsid w:val="00F44246"/>
    <w:rsid w:val="00F444CB"/>
    <w:rsid w:val="00F4472A"/>
    <w:rsid w:val="00F44735"/>
    <w:rsid w:val="00F44FEE"/>
    <w:rsid w:val="00F451C7"/>
    <w:rsid w:val="00F451D7"/>
    <w:rsid w:val="00F45267"/>
    <w:rsid w:val="00F453AD"/>
    <w:rsid w:val="00F456BD"/>
    <w:rsid w:val="00F457FD"/>
    <w:rsid w:val="00F45913"/>
    <w:rsid w:val="00F45C29"/>
    <w:rsid w:val="00F45D9C"/>
    <w:rsid w:val="00F45E9C"/>
    <w:rsid w:val="00F47AC9"/>
    <w:rsid w:val="00F50143"/>
    <w:rsid w:val="00F501C0"/>
    <w:rsid w:val="00F501FF"/>
    <w:rsid w:val="00F50741"/>
    <w:rsid w:val="00F51195"/>
    <w:rsid w:val="00F51291"/>
    <w:rsid w:val="00F512D6"/>
    <w:rsid w:val="00F51719"/>
    <w:rsid w:val="00F51BDC"/>
    <w:rsid w:val="00F51C08"/>
    <w:rsid w:val="00F51CC2"/>
    <w:rsid w:val="00F51D0A"/>
    <w:rsid w:val="00F51D6C"/>
    <w:rsid w:val="00F51DB4"/>
    <w:rsid w:val="00F51FE8"/>
    <w:rsid w:val="00F52137"/>
    <w:rsid w:val="00F52408"/>
    <w:rsid w:val="00F52593"/>
    <w:rsid w:val="00F52CC3"/>
    <w:rsid w:val="00F52E20"/>
    <w:rsid w:val="00F52F22"/>
    <w:rsid w:val="00F53700"/>
    <w:rsid w:val="00F538EA"/>
    <w:rsid w:val="00F5398B"/>
    <w:rsid w:val="00F54067"/>
    <w:rsid w:val="00F540DF"/>
    <w:rsid w:val="00F545B2"/>
    <w:rsid w:val="00F5476E"/>
    <w:rsid w:val="00F54991"/>
    <w:rsid w:val="00F54C9C"/>
    <w:rsid w:val="00F54EDC"/>
    <w:rsid w:val="00F54F6C"/>
    <w:rsid w:val="00F54F88"/>
    <w:rsid w:val="00F55D3A"/>
    <w:rsid w:val="00F56798"/>
    <w:rsid w:val="00F56EAB"/>
    <w:rsid w:val="00F56F64"/>
    <w:rsid w:val="00F56F84"/>
    <w:rsid w:val="00F570EE"/>
    <w:rsid w:val="00F571FB"/>
    <w:rsid w:val="00F5765A"/>
    <w:rsid w:val="00F576DE"/>
    <w:rsid w:val="00F57754"/>
    <w:rsid w:val="00F60075"/>
    <w:rsid w:val="00F608EF"/>
    <w:rsid w:val="00F60BB0"/>
    <w:rsid w:val="00F61189"/>
    <w:rsid w:val="00F61299"/>
    <w:rsid w:val="00F6153F"/>
    <w:rsid w:val="00F61FB5"/>
    <w:rsid w:val="00F621BB"/>
    <w:rsid w:val="00F62A8F"/>
    <w:rsid w:val="00F62D14"/>
    <w:rsid w:val="00F62DE8"/>
    <w:rsid w:val="00F632CA"/>
    <w:rsid w:val="00F63BF9"/>
    <w:rsid w:val="00F63CF6"/>
    <w:rsid w:val="00F64565"/>
    <w:rsid w:val="00F64847"/>
    <w:rsid w:val="00F64A5A"/>
    <w:rsid w:val="00F64AAD"/>
    <w:rsid w:val="00F64E2B"/>
    <w:rsid w:val="00F64E2F"/>
    <w:rsid w:val="00F64E6F"/>
    <w:rsid w:val="00F64E76"/>
    <w:rsid w:val="00F65181"/>
    <w:rsid w:val="00F651A2"/>
    <w:rsid w:val="00F654BC"/>
    <w:rsid w:val="00F65C94"/>
    <w:rsid w:val="00F65FA2"/>
    <w:rsid w:val="00F660A5"/>
    <w:rsid w:val="00F66271"/>
    <w:rsid w:val="00F6655F"/>
    <w:rsid w:val="00F66B79"/>
    <w:rsid w:val="00F6713E"/>
    <w:rsid w:val="00F673C1"/>
    <w:rsid w:val="00F675B1"/>
    <w:rsid w:val="00F67627"/>
    <w:rsid w:val="00F67757"/>
    <w:rsid w:val="00F67CA6"/>
    <w:rsid w:val="00F67F07"/>
    <w:rsid w:val="00F702C8"/>
    <w:rsid w:val="00F708E0"/>
    <w:rsid w:val="00F71A47"/>
    <w:rsid w:val="00F71A72"/>
    <w:rsid w:val="00F71B96"/>
    <w:rsid w:val="00F71E84"/>
    <w:rsid w:val="00F72166"/>
    <w:rsid w:val="00F72769"/>
    <w:rsid w:val="00F72879"/>
    <w:rsid w:val="00F72C6C"/>
    <w:rsid w:val="00F72C7B"/>
    <w:rsid w:val="00F73012"/>
    <w:rsid w:val="00F73C11"/>
    <w:rsid w:val="00F73F15"/>
    <w:rsid w:val="00F7422E"/>
    <w:rsid w:val="00F7457D"/>
    <w:rsid w:val="00F749E7"/>
    <w:rsid w:val="00F74D8E"/>
    <w:rsid w:val="00F74DFF"/>
    <w:rsid w:val="00F757F2"/>
    <w:rsid w:val="00F7615C"/>
    <w:rsid w:val="00F76653"/>
    <w:rsid w:val="00F766F7"/>
    <w:rsid w:val="00F76A98"/>
    <w:rsid w:val="00F76B07"/>
    <w:rsid w:val="00F76BA0"/>
    <w:rsid w:val="00F76C3B"/>
    <w:rsid w:val="00F76E7F"/>
    <w:rsid w:val="00F77029"/>
    <w:rsid w:val="00F77434"/>
    <w:rsid w:val="00F77EEE"/>
    <w:rsid w:val="00F77F03"/>
    <w:rsid w:val="00F8097D"/>
    <w:rsid w:val="00F80BA0"/>
    <w:rsid w:val="00F818C2"/>
    <w:rsid w:val="00F81DCE"/>
    <w:rsid w:val="00F81FB3"/>
    <w:rsid w:val="00F82224"/>
    <w:rsid w:val="00F8241D"/>
    <w:rsid w:val="00F82B47"/>
    <w:rsid w:val="00F82E47"/>
    <w:rsid w:val="00F838E9"/>
    <w:rsid w:val="00F8390D"/>
    <w:rsid w:val="00F83F55"/>
    <w:rsid w:val="00F8402C"/>
    <w:rsid w:val="00F842D2"/>
    <w:rsid w:val="00F8430B"/>
    <w:rsid w:val="00F847E0"/>
    <w:rsid w:val="00F8494E"/>
    <w:rsid w:val="00F86253"/>
    <w:rsid w:val="00F863AA"/>
    <w:rsid w:val="00F86935"/>
    <w:rsid w:val="00F86A01"/>
    <w:rsid w:val="00F86A77"/>
    <w:rsid w:val="00F86CB9"/>
    <w:rsid w:val="00F86CDF"/>
    <w:rsid w:val="00F87091"/>
    <w:rsid w:val="00F87D8D"/>
    <w:rsid w:val="00F9000C"/>
    <w:rsid w:val="00F90588"/>
    <w:rsid w:val="00F90632"/>
    <w:rsid w:val="00F9180C"/>
    <w:rsid w:val="00F92220"/>
    <w:rsid w:val="00F92246"/>
    <w:rsid w:val="00F92D85"/>
    <w:rsid w:val="00F93363"/>
    <w:rsid w:val="00F93500"/>
    <w:rsid w:val="00F93CF1"/>
    <w:rsid w:val="00F941A0"/>
    <w:rsid w:val="00F94496"/>
    <w:rsid w:val="00F94847"/>
    <w:rsid w:val="00F9504C"/>
    <w:rsid w:val="00F950B4"/>
    <w:rsid w:val="00F95149"/>
    <w:rsid w:val="00F95231"/>
    <w:rsid w:val="00F953E8"/>
    <w:rsid w:val="00F955D5"/>
    <w:rsid w:val="00F955FB"/>
    <w:rsid w:val="00F95A19"/>
    <w:rsid w:val="00F95B05"/>
    <w:rsid w:val="00F96789"/>
    <w:rsid w:val="00F969C2"/>
    <w:rsid w:val="00F96E93"/>
    <w:rsid w:val="00F975C3"/>
    <w:rsid w:val="00F97C78"/>
    <w:rsid w:val="00F97CB5"/>
    <w:rsid w:val="00FA097B"/>
    <w:rsid w:val="00FA0DF6"/>
    <w:rsid w:val="00FA0EF2"/>
    <w:rsid w:val="00FA1131"/>
    <w:rsid w:val="00FA1571"/>
    <w:rsid w:val="00FA221A"/>
    <w:rsid w:val="00FA24A4"/>
    <w:rsid w:val="00FA2B13"/>
    <w:rsid w:val="00FA2D15"/>
    <w:rsid w:val="00FA32AA"/>
    <w:rsid w:val="00FA378A"/>
    <w:rsid w:val="00FA38EA"/>
    <w:rsid w:val="00FA4430"/>
    <w:rsid w:val="00FA5037"/>
    <w:rsid w:val="00FA51E0"/>
    <w:rsid w:val="00FA5522"/>
    <w:rsid w:val="00FA5E35"/>
    <w:rsid w:val="00FA5F44"/>
    <w:rsid w:val="00FA623D"/>
    <w:rsid w:val="00FA6351"/>
    <w:rsid w:val="00FA6BE7"/>
    <w:rsid w:val="00FA77C6"/>
    <w:rsid w:val="00FA7B0D"/>
    <w:rsid w:val="00FA7C01"/>
    <w:rsid w:val="00FA7FC9"/>
    <w:rsid w:val="00FB05F8"/>
    <w:rsid w:val="00FB0658"/>
    <w:rsid w:val="00FB078D"/>
    <w:rsid w:val="00FB0B72"/>
    <w:rsid w:val="00FB1106"/>
    <w:rsid w:val="00FB12CC"/>
    <w:rsid w:val="00FB1561"/>
    <w:rsid w:val="00FB1A9B"/>
    <w:rsid w:val="00FB1C56"/>
    <w:rsid w:val="00FB1F3C"/>
    <w:rsid w:val="00FB25C9"/>
    <w:rsid w:val="00FB2618"/>
    <w:rsid w:val="00FB291B"/>
    <w:rsid w:val="00FB2A16"/>
    <w:rsid w:val="00FB2A39"/>
    <w:rsid w:val="00FB2BBB"/>
    <w:rsid w:val="00FB2EA5"/>
    <w:rsid w:val="00FB3E31"/>
    <w:rsid w:val="00FB3E49"/>
    <w:rsid w:val="00FB4195"/>
    <w:rsid w:val="00FB4529"/>
    <w:rsid w:val="00FB4A0D"/>
    <w:rsid w:val="00FB4D9C"/>
    <w:rsid w:val="00FB4ED1"/>
    <w:rsid w:val="00FB5058"/>
    <w:rsid w:val="00FB509F"/>
    <w:rsid w:val="00FB6247"/>
    <w:rsid w:val="00FB6553"/>
    <w:rsid w:val="00FB65F4"/>
    <w:rsid w:val="00FB67F6"/>
    <w:rsid w:val="00FB6B5B"/>
    <w:rsid w:val="00FB6DED"/>
    <w:rsid w:val="00FB6DF4"/>
    <w:rsid w:val="00FB6E1B"/>
    <w:rsid w:val="00FB733E"/>
    <w:rsid w:val="00FB76C4"/>
    <w:rsid w:val="00FB776A"/>
    <w:rsid w:val="00FB7AEF"/>
    <w:rsid w:val="00FC0738"/>
    <w:rsid w:val="00FC1B88"/>
    <w:rsid w:val="00FC1F49"/>
    <w:rsid w:val="00FC203C"/>
    <w:rsid w:val="00FC23DD"/>
    <w:rsid w:val="00FC2E6B"/>
    <w:rsid w:val="00FC33E5"/>
    <w:rsid w:val="00FC3889"/>
    <w:rsid w:val="00FC3BAF"/>
    <w:rsid w:val="00FC428E"/>
    <w:rsid w:val="00FC429E"/>
    <w:rsid w:val="00FC45BC"/>
    <w:rsid w:val="00FC4CFA"/>
    <w:rsid w:val="00FC513C"/>
    <w:rsid w:val="00FC56C4"/>
    <w:rsid w:val="00FC5CE0"/>
    <w:rsid w:val="00FC6C03"/>
    <w:rsid w:val="00FC6CED"/>
    <w:rsid w:val="00FC77A9"/>
    <w:rsid w:val="00FC7CD5"/>
    <w:rsid w:val="00FC7F25"/>
    <w:rsid w:val="00FD0009"/>
    <w:rsid w:val="00FD083B"/>
    <w:rsid w:val="00FD13F1"/>
    <w:rsid w:val="00FD18FA"/>
    <w:rsid w:val="00FD1A75"/>
    <w:rsid w:val="00FD1AE5"/>
    <w:rsid w:val="00FD1F99"/>
    <w:rsid w:val="00FD2F06"/>
    <w:rsid w:val="00FD30CA"/>
    <w:rsid w:val="00FD32CA"/>
    <w:rsid w:val="00FD3874"/>
    <w:rsid w:val="00FD3FC3"/>
    <w:rsid w:val="00FD4008"/>
    <w:rsid w:val="00FD415B"/>
    <w:rsid w:val="00FD41A8"/>
    <w:rsid w:val="00FD494A"/>
    <w:rsid w:val="00FD49E7"/>
    <w:rsid w:val="00FD4E81"/>
    <w:rsid w:val="00FD5138"/>
    <w:rsid w:val="00FD5638"/>
    <w:rsid w:val="00FD5CCA"/>
    <w:rsid w:val="00FD5F50"/>
    <w:rsid w:val="00FD6851"/>
    <w:rsid w:val="00FD6C37"/>
    <w:rsid w:val="00FD71C7"/>
    <w:rsid w:val="00FD725E"/>
    <w:rsid w:val="00FD774C"/>
    <w:rsid w:val="00FD7906"/>
    <w:rsid w:val="00FD7D48"/>
    <w:rsid w:val="00FD7D4B"/>
    <w:rsid w:val="00FE0853"/>
    <w:rsid w:val="00FE0959"/>
    <w:rsid w:val="00FE0F10"/>
    <w:rsid w:val="00FE19C5"/>
    <w:rsid w:val="00FE1A75"/>
    <w:rsid w:val="00FE1EC1"/>
    <w:rsid w:val="00FE1FC2"/>
    <w:rsid w:val="00FE2389"/>
    <w:rsid w:val="00FE240A"/>
    <w:rsid w:val="00FE247B"/>
    <w:rsid w:val="00FE261D"/>
    <w:rsid w:val="00FE2D9F"/>
    <w:rsid w:val="00FE30FB"/>
    <w:rsid w:val="00FE3844"/>
    <w:rsid w:val="00FE3A4C"/>
    <w:rsid w:val="00FE3A5A"/>
    <w:rsid w:val="00FE3CD0"/>
    <w:rsid w:val="00FE3D35"/>
    <w:rsid w:val="00FE4489"/>
    <w:rsid w:val="00FE4D7D"/>
    <w:rsid w:val="00FE4EF8"/>
    <w:rsid w:val="00FE510D"/>
    <w:rsid w:val="00FE5176"/>
    <w:rsid w:val="00FE5219"/>
    <w:rsid w:val="00FE5351"/>
    <w:rsid w:val="00FE6014"/>
    <w:rsid w:val="00FE672F"/>
    <w:rsid w:val="00FE701B"/>
    <w:rsid w:val="00FE72D5"/>
    <w:rsid w:val="00FE742C"/>
    <w:rsid w:val="00FE7641"/>
    <w:rsid w:val="00FE77DC"/>
    <w:rsid w:val="00FE7E42"/>
    <w:rsid w:val="00FE7F60"/>
    <w:rsid w:val="00FF020C"/>
    <w:rsid w:val="00FF037C"/>
    <w:rsid w:val="00FF0B03"/>
    <w:rsid w:val="00FF1569"/>
    <w:rsid w:val="00FF1902"/>
    <w:rsid w:val="00FF1976"/>
    <w:rsid w:val="00FF1BAB"/>
    <w:rsid w:val="00FF1CCA"/>
    <w:rsid w:val="00FF2599"/>
    <w:rsid w:val="00FF264D"/>
    <w:rsid w:val="00FF2822"/>
    <w:rsid w:val="00FF3117"/>
    <w:rsid w:val="00FF3224"/>
    <w:rsid w:val="00FF3A76"/>
    <w:rsid w:val="00FF3C32"/>
    <w:rsid w:val="00FF3D85"/>
    <w:rsid w:val="00FF4196"/>
    <w:rsid w:val="00FF41ED"/>
    <w:rsid w:val="00FF44D8"/>
    <w:rsid w:val="00FF4652"/>
    <w:rsid w:val="00FF5317"/>
    <w:rsid w:val="00FF586D"/>
    <w:rsid w:val="00FF59A7"/>
    <w:rsid w:val="00FF635E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127E33"/>
  <w15:docId w15:val="{1235F08C-AA6F-4E84-B95F-16B645D4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9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0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Cordia New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3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CA74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540"/>
        <w:tab w:val="left" w:pos="900"/>
      </w:tabs>
      <w:spacing w:before="120" w:line="240" w:lineRule="auto"/>
      <w:jc w:val="thaiDistribute"/>
    </w:pPr>
    <w:rPr>
      <w:rFonts w:ascii="Angsana New" w:hAnsi="Angsana New"/>
      <w:bCs/>
      <w:i/>
      <w:iCs/>
      <w:sz w:val="30"/>
      <w:szCs w:val="30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noProof w:val="0"/>
      <w:sz w:val="32"/>
      <w:szCs w:val="32"/>
      <w:lang w:val="en-US" w:eastAsia="en-US" w:bidi="th-TH"/>
    </w:rPr>
  </w:style>
  <w:style w:type="paragraph" w:customStyle="1" w:styleId="accpolicyheading0">
    <w:name w:val="accpolicyhead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4061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4934C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934C1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link w:val="BodyText"/>
    <w:semiHidden/>
    <w:locked/>
    <w:rsid w:val="00163CC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2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8A2148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character" w:customStyle="1" w:styleId="Heading2Char">
    <w:name w:val="Heading 2 Char"/>
    <w:link w:val="Heading2"/>
    <w:rsid w:val="00A734D2"/>
    <w:rPr>
      <w:rFonts w:ascii="Arial" w:hAnsi="Arial"/>
      <w:b/>
      <w:bCs/>
      <w:sz w:val="18"/>
      <w:szCs w:val="18"/>
    </w:rPr>
  </w:style>
  <w:style w:type="character" w:customStyle="1" w:styleId="HeaderChar">
    <w:name w:val="Header Char"/>
    <w:link w:val="Header"/>
    <w:rsid w:val="00F30F2E"/>
    <w:rPr>
      <w:rFonts w:ascii="Arial" w:hAnsi="Arial"/>
      <w:sz w:val="18"/>
      <w:szCs w:val="18"/>
    </w:rPr>
  </w:style>
  <w:style w:type="paragraph" w:customStyle="1" w:styleId="1-Dashseparate">
    <w:name w:val="1-Dash separate"/>
    <w:basedOn w:val="BodyText"/>
    <w:link w:val="1-Dashseparat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-108" w:right="432"/>
      <w:jc w:val="right"/>
    </w:pPr>
    <w:rPr>
      <w:rFonts w:ascii="Angsana New" w:hAnsi="Angsana New"/>
      <w:sz w:val="30"/>
      <w:szCs w:val="30"/>
    </w:rPr>
  </w:style>
  <w:style w:type="paragraph" w:customStyle="1" w:styleId="1-2NumberConsoNegative">
    <w:name w:val="1-2Number Conso Negative"/>
    <w:basedOn w:val="Normal"/>
    <w:link w:val="1-2NumberConsoNegativ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782"/>
        <w:tab w:val="left" w:pos="3735"/>
      </w:tabs>
      <w:ind w:left="-108" w:right="6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1-DashseparateChar">
    <w:name w:val="1-Dash separate Char"/>
    <w:link w:val="1-Dashseparate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2-Dashconso">
    <w:name w:val="2-Dash conso"/>
    <w:basedOn w:val="BodyText"/>
    <w:link w:val="2-DashconsoChar"/>
    <w:rsid w:val="00EA33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474"/>
      <w:jc w:val="right"/>
    </w:pPr>
    <w:rPr>
      <w:rFonts w:ascii="Angsana New" w:hAnsi="Angsana New"/>
      <w:sz w:val="30"/>
      <w:szCs w:val="30"/>
    </w:rPr>
  </w:style>
  <w:style w:type="character" w:customStyle="1" w:styleId="1-2NumberConsoNegativeChar">
    <w:name w:val="1-2Number Conso Negative Char"/>
    <w:link w:val="1-2NumberConsoNegative"/>
    <w:rsid w:val="00CF4A6D"/>
    <w:rPr>
      <w:rFonts w:ascii="Angsana New" w:hAnsi="Angsana New"/>
      <w:sz w:val="30"/>
      <w:szCs w:val="30"/>
    </w:rPr>
  </w:style>
  <w:style w:type="paragraph" w:customStyle="1" w:styleId="2-Numberconso">
    <w:name w:val="2-Number conso"/>
    <w:basedOn w:val="BodyText"/>
    <w:link w:val="2-Numberconso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EA33F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umberseperate">
    <w:name w:val="1-Number seperate"/>
    <w:basedOn w:val="2-Numberconso"/>
    <w:link w:val="1-NumberseperateChar"/>
    <w:rsid w:val="00EA33FC"/>
  </w:style>
  <w:style w:type="character" w:customStyle="1" w:styleId="2-NumberconsoChar">
    <w:name w:val="2-Number conso Char"/>
    <w:link w:val="2-Numberconso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egativeseperate">
    <w:name w:val="1-negative seperate"/>
    <w:basedOn w:val="1-Numberseperate"/>
    <w:link w:val="1-negativeseperateChar"/>
    <w:rsid w:val="00EA33FC"/>
    <w:pPr>
      <w:tabs>
        <w:tab w:val="decimal" w:pos="2087"/>
      </w:tabs>
    </w:pPr>
  </w:style>
  <w:style w:type="character" w:customStyle="1" w:styleId="1-NumberseperateChar">
    <w:name w:val="1-Number seperate Char"/>
    <w:link w:val="1-Numberseperate"/>
    <w:rsid w:val="00EA33FC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2F6C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egativeseperateChar">
    <w:name w:val="1-negative seperate Char"/>
    <w:link w:val="1-negativeseperate"/>
    <w:rsid w:val="00EA33FC"/>
    <w:rPr>
      <w:rFonts w:ascii="Angsana New" w:hAnsi="Angsana New"/>
      <w:sz w:val="30"/>
      <w:szCs w:val="30"/>
    </w:rPr>
  </w:style>
  <w:style w:type="paragraph" w:customStyle="1" w:styleId="2-Dash">
    <w:name w:val="2-Dash"/>
    <w:basedOn w:val="1-Dashseparate"/>
    <w:link w:val="2-DashChar"/>
    <w:qFormat/>
    <w:rsid w:val="002F6CE6"/>
    <w:pPr>
      <w:ind w:right="478"/>
    </w:pPr>
  </w:style>
  <w:style w:type="character" w:customStyle="1" w:styleId="1-NumberChar">
    <w:name w:val="1-Number Char"/>
    <w:link w:val="1-Number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3-Negative">
    <w:name w:val="3-Negative"/>
    <w:basedOn w:val="1-negativeseperate"/>
    <w:link w:val="3-NegativeChar"/>
    <w:qFormat/>
    <w:rsid w:val="00251C99"/>
    <w:pPr>
      <w:tabs>
        <w:tab w:val="clear" w:pos="2087"/>
        <w:tab w:val="decimal" w:pos="1665"/>
      </w:tabs>
      <w:jc w:val="left"/>
    </w:pPr>
  </w:style>
  <w:style w:type="character" w:customStyle="1" w:styleId="2-DashChar">
    <w:name w:val="2-Dash Char"/>
    <w:link w:val="2-Dash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1A0474"/>
    <w:rPr>
      <w:rFonts w:ascii="Arial" w:hAnsi="Arial"/>
      <w:sz w:val="18"/>
      <w:szCs w:val="18"/>
    </w:rPr>
  </w:style>
  <w:style w:type="character" w:customStyle="1" w:styleId="3-NegativeChar">
    <w:name w:val="3-Negative Char"/>
    <w:link w:val="3-Negative"/>
    <w:rsid w:val="00251C99"/>
    <w:rPr>
      <w:rFonts w:ascii="Angsana New" w:hAnsi="Angsana New"/>
      <w:sz w:val="30"/>
      <w:szCs w:val="30"/>
    </w:rPr>
  </w:style>
  <w:style w:type="paragraph" w:customStyle="1" w:styleId="2SNumber">
    <w:name w:val="2S.Number"/>
    <w:basedOn w:val="BodyText"/>
    <w:link w:val="2SNumberChar"/>
    <w:qFormat/>
    <w:rsid w:val="00826F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character" w:customStyle="1" w:styleId="2SNumberChar">
    <w:name w:val="2S.Number Char"/>
    <w:link w:val="2SNumber"/>
    <w:rsid w:val="00826FBA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Number">
    <w:name w:val="1.Number"/>
    <w:basedOn w:val="acctfourfigures"/>
    <w:link w:val="1NumberChar"/>
    <w:qFormat/>
    <w:rsid w:val="00BA58E3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 w:cs="Angsana New"/>
      <w:sz w:val="30"/>
      <w:szCs w:val="30"/>
    </w:rPr>
  </w:style>
  <w:style w:type="character" w:customStyle="1" w:styleId="1NumberChar">
    <w:name w:val="1.Number Char"/>
    <w:link w:val="1Number"/>
    <w:rsid w:val="00BA58E3"/>
    <w:rPr>
      <w:rFonts w:ascii="Angsana New" w:hAnsi="Angsana New"/>
      <w:sz w:val="30"/>
      <w:szCs w:val="30"/>
      <w:lang w:val="en-GB" w:bidi="ar-SA"/>
    </w:rPr>
  </w:style>
  <w:style w:type="paragraph" w:customStyle="1" w:styleId="index">
    <w:name w:val="index"/>
    <w:aliases w:val="ix"/>
    <w:basedOn w:val="BodyText"/>
    <w:rsid w:val="00C540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11DAA"/>
    <w:rPr>
      <w:rFonts w:cs="Times New Roman"/>
      <w:sz w:val="22"/>
      <w:lang w:val="en-GB" w:bidi="ar-SA"/>
    </w:rPr>
  </w:style>
  <w:style w:type="paragraph" w:customStyle="1" w:styleId="2SDash">
    <w:name w:val="2S.Dash"/>
    <w:basedOn w:val="2SNumber"/>
    <w:link w:val="2SDashChar"/>
    <w:qFormat/>
    <w:rsid w:val="00B11DAA"/>
    <w:pPr>
      <w:tabs>
        <w:tab w:val="clear" w:pos="821"/>
        <w:tab w:val="decimal" w:pos="527"/>
      </w:tabs>
    </w:pPr>
  </w:style>
  <w:style w:type="character" w:customStyle="1" w:styleId="2SDashChar">
    <w:name w:val="2S.Dash Char"/>
    <w:link w:val="2SDash"/>
    <w:rsid w:val="00B11DAA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0819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941"/>
    <w:rPr>
      <w:sz w:val="20"/>
      <w:szCs w:val="25"/>
    </w:rPr>
  </w:style>
  <w:style w:type="character" w:customStyle="1" w:styleId="CommentTextChar">
    <w:name w:val="Comment Text Char"/>
    <w:link w:val="CommentText"/>
    <w:rsid w:val="0008194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81941"/>
    <w:rPr>
      <w:b/>
      <w:bCs/>
    </w:rPr>
  </w:style>
  <w:style w:type="character" w:customStyle="1" w:styleId="CommentSubjectChar">
    <w:name w:val="Comment Subject Char"/>
    <w:link w:val="CommentSubject"/>
    <w:rsid w:val="00081941"/>
    <w:rPr>
      <w:rFonts w:ascii="Arial" w:hAnsi="Arial"/>
      <w:b/>
      <w:bCs/>
      <w:szCs w:val="25"/>
    </w:rPr>
  </w:style>
  <w:style w:type="paragraph" w:customStyle="1" w:styleId="1Dash">
    <w:name w:val="1.Dash"/>
    <w:basedOn w:val="acctfourfigures"/>
    <w:link w:val="1DashChar"/>
    <w:qFormat/>
    <w:rsid w:val="007F18C1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 w:cs="Angsana New"/>
      <w:sz w:val="30"/>
      <w:szCs w:val="30"/>
      <w:lang w:eastAsia="en-US"/>
    </w:rPr>
  </w:style>
  <w:style w:type="character" w:customStyle="1" w:styleId="1DashChar">
    <w:name w:val="1.Dash Char"/>
    <w:link w:val="1Dash"/>
    <w:rsid w:val="007F18C1"/>
    <w:rPr>
      <w:rFonts w:ascii="Angsana New" w:hAnsi="Angsana New"/>
      <w:sz w:val="30"/>
      <w:szCs w:val="30"/>
      <w:lang w:val="en-GB" w:bidi="ar-SA"/>
    </w:rPr>
  </w:style>
  <w:style w:type="paragraph" w:styleId="List">
    <w:name w:val="List"/>
    <w:basedOn w:val="Normal"/>
    <w:rsid w:val="00D4032C"/>
    <w:pPr>
      <w:ind w:left="360" w:hanging="360"/>
      <w:contextualSpacing/>
    </w:pPr>
    <w:rPr>
      <w:szCs w:val="22"/>
    </w:rPr>
  </w:style>
  <w:style w:type="paragraph" w:styleId="BodyTextIndent3">
    <w:name w:val="Body Text Indent 3"/>
    <w:basedOn w:val="Normal"/>
    <w:link w:val="BodyTextIndent3Char"/>
    <w:rsid w:val="00F8390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8390D"/>
    <w:rPr>
      <w:rFonts w:ascii="Arial" w:hAnsi="Arial"/>
      <w:sz w:val="16"/>
    </w:rPr>
  </w:style>
  <w:style w:type="table" w:styleId="Table3Deffects3">
    <w:name w:val="Table 3D effects 3"/>
    <w:basedOn w:val="TableNormal"/>
    <w:rsid w:val="00CA47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035FA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DB0F91"/>
    <w:rPr>
      <w:rFonts w:ascii="Arial" w:hAnsi="Arial"/>
      <w:sz w:val="18"/>
      <w:szCs w:val="22"/>
    </w:rPr>
  </w:style>
  <w:style w:type="character" w:styleId="Hyperlink">
    <w:name w:val="Hyperlink"/>
    <w:rsid w:val="001B3863"/>
    <w:rPr>
      <w:color w:val="0000FF"/>
      <w:u w:val="single"/>
    </w:rPr>
  </w:style>
  <w:style w:type="paragraph" w:customStyle="1" w:styleId="paragraph">
    <w:name w:val="paragraph"/>
    <w:basedOn w:val="Normal"/>
    <w:rsid w:val="00B56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2B06DA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2B06DA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B06DA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B06DA"/>
    <w:rPr>
      <w:rFonts w:cs="Cordia New"/>
      <w:b/>
      <w:bCs/>
      <w:sz w:val="28"/>
      <w:szCs w:val="28"/>
    </w:rPr>
  </w:style>
  <w:style w:type="character" w:customStyle="1" w:styleId="Heading6Char">
    <w:name w:val="Heading 6 Char"/>
    <w:link w:val="Heading6"/>
    <w:rsid w:val="002B06DA"/>
    <w:rPr>
      <w:rFonts w:cs="Cordia New"/>
      <w:b/>
      <w:bCs/>
      <w:sz w:val="32"/>
      <w:szCs w:val="32"/>
    </w:rPr>
  </w:style>
  <w:style w:type="character" w:customStyle="1" w:styleId="Heading7Char">
    <w:name w:val="Heading 7 Char"/>
    <w:link w:val="Heading7"/>
    <w:rsid w:val="002B06DA"/>
    <w:rPr>
      <w:rFonts w:cs="Cordia New"/>
      <w:sz w:val="24"/>
      <w:szCs w:val="24"/>
    </w:rPr>
  </w:style>
  <w:style w:type="character" w:customStyle="1" w:styleId="Heading8Char">
    <w:name w:val="Heading 8 Char"/>
    <w:link w:val="Heading8"/>
    <w:rsid w:val="002B06DA"/>
    <w:rPr>
      <w:rFonts w:cs="Cordia New"/>
      <w:sz w:val="24"/>
      <w:szCs w:val="24"/>
    </w:rPr>
  </w:style>
  <w:style w:type="character" w:customStyle="1" w:styleId="Heading9Char">
    <w:name w:val="Heading 9 Char"/>
    <w:link w:val="Heading9"/>
    <w:rsid w:val="002B06DA"/>
    <w:rPr>
      <w:rFonts w:cs="Cordia New"/>
      <w:sz w:val="28"/>
      <w:szCs w:val="28"/>
    </w:rPr>
  </w:style>
  <w:style w:type="character" w:customStyle="1" w:styleId="BodyText2Char">
    <w:name w:val="Body Text 2 Char"/>
    <w:link w:val="BodyText2"/>
    <w:rsid w:val="002B06DA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2B06DA"/>
    <w:rPr>
      <w:rFonts w:ascii="Arial" w:hAnsi="Arial"/>
      <w:sz w:val="18"/>
      <w:szCs w:val="18"/>
    </w:rPr>
  </w:style>
  <w:style w:type="paragraph" w:customStyle="1" w:styleId="1">
    <w:name w:val="เนื้อเรื่อง1"/>
    <w:basedOn w:val="Normal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link w:val="BalloonText"/>
    <w:semiHidden/>
    <w:rsid w:val="002B06DA"/>
    <w:rPr>
      <w:rFonts w:ascii="Tahoma" w:hAnsi="Tahoma" w:cs="Tahoma"/>
      <w:sz w:val="16"/>
      <w:szCs w:val="16"/>
    </w:rPr>
  </w:style>
  <w:style w:type="paragraph" w:customStyle="1" w:styleId="a6">
    <w:name w:val="อักขระ อักขระ อักขระ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2B06DA"/>
    <w:rPr>
      <w:rFonts w:ascii="Arial" w:hAnsi="Arial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2B06DA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B06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06D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2B06D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2B06DA"/>
  </w:style>
  <w:style w:type="character" w:customStyle="1" w:styleId="eop">
    <w:name w:val="eop"/>
    <w:rsid w:val="002B06DA"/>
  </w:style>
  <w:style w:type="table" w:customStyle="1" w:styleId="TableGrid4">
    <w:name w:val="Table Grid4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B06DA"/>
    <w:rPr>
      <w:sz w:val="28"/>
      <w:szCs w:val="28"/>
      <w:lang w:val="th-TH" w:eastAsia="th-TH"/>
    </w:rPr>
  </w:style>
  <w:style w:type="paragraph" w:styleId="BlockText">
    <w:name w:val="Block Text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rsid w:val="002B06DA"/>
    <w:rPr>
      <w:b/>
      <w:bCs/>
    </w:rPr>
  </w:style>
  <w:style w:type="paragraph" w:customStyle="1" w:styleId="ps-020-bullet-10">
    <w:name w:val="ps-020-bullet-10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B06DA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mbria" w:hAnsi="Cambria"/>
      <w:b w:val="0"/>
      <w:bCs w:val="0"/>
      <w:color w:val="365F91"/>
      <w:sz w:val="32"/>
      <w:szCs w:val="32"/>
      <w:u w:val="none"/>
      <w:lang w:bidi="ar-SA"/>
    </w:rPr>
  </w:style>
  <w:style w:type="character" w:styleId="UnresolvedMention">
    <w:name w:val="Unresolved Mention"/>
    <w:uiPriority w:val="99"/>
    <w:semiHidden/>
    <w:unhideWhenUsed/>
    <w:rsid w:val="002B0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36B8A774EAC148A0721903A4F24FC9" ma:contentTypeVersion="15" ma:contentTypeDescription="Create a new document." ma:contentTypeScope="" ma:versionID="b490d481cbcb5993305dc8b07af9f773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74bf6d103593c1e3e6f27386e9a07305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798FA-54DB-408F-95F9-D92FC332B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183B74-5085-44D9-AC3A-CB193790E890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3.xml><?xml version="1.0" encoding="utf-8"?>
<ds:datastoreItem xmlns:ds="http://schemas.openxmlformats.org/officeDocument/2006/customXml" ds:itemID="{25ACDC5F-D0CC-4C47-9E2F-D007CA1AE4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BF7A60-443C-4639-BE0D-80F3F12CAC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1179</TotalTime>
  <Pages>40</Pages>
  <Words>13063</Words>
  <Characters>51893</Characters>
  <Application>Microsoft Office Word</Application>
  <DocSecurity>0</DocSecurity>
  <Lines>432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64827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Pattama Vanprasitporn</cp:lastModifiedBy>
  <cp:revision>447</cp:revision>
  <cp:lastPrinted>2025-04-21T11:56:00Z</cp:lastPrinted>
  <dcterms:created xsi:type="dcterms:W3CDTF">2025-02-05T00:38:00Z</dcterms:created>
  <dcterms:modified xsi:type="dcterms:W3CDTF">2025-04-23T06:39:00Z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0x0101007D36B8A774EAC148A0721903A4F24FC9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