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03008F13" w:rsidR="00804175" w:rsidRPr="00491E35" w:rsidRDefault="00804175" w:rsidP="00D2581A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91E3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0838C3" w:rsidRPr="00491E3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182B45F8" w14:textId="77777777" w:rsidR="00081F88" w:rsidRPr="00491E35" w:rsidRDefault="00081F88" w:rsidP="00D2581A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7DB65E8" w14:textId="77777777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8D8B5A5" w14:textId="7AA6FC2B" w:rsidR="00804175" w:rsidRPr="00491E35" w:rsidRDefault="0080417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D25073" w:rsidRPr="00491E35">
        <w:rPr>
          <w:rFonts w:asciiTheme="majorBidi" w:hAnsiTheme="majorBidi" w:cstheme="majorBidi"/>
          <w:sz w:val="30"/>
          <w:szCs w:val="30"/>
          <w:cs/>
          <w:lang w:bidi="th-TH"/>
        </w:rPr>
        <w:t>งบ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การเงินระหว่างกาล</w:t>
      </w:r>
    </w:p>
    <w:p w14:paraId="7324F5F4" w14:textId="0B659AB2" w:rsidR="00491E35" w:rsidRPr="00491E35" w:rsidRDefault="00491E3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</w:t>
      </w:r>
      <w:r w:rsidR="006D05EF" w:rsidRPr="00F06051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7C36C4" w:rsidRPr="007C36C4">
        <w:rPr>
          <w:rFonts w:asciiTheme="majorBidi" w:hAnsiTheme="majorBidi" w:cs="Angsana New" w:hint="cs"/>
          <w:sz w:val="30"/>
          <w:szCs w:val="30"/>
          <w:cs/>
          <w:lang w:val="th-TH" w:bidi="th-TH"/>
        </w:rPr>
        <w:t>มีสาระสำคัญ</w:t>
      </w:r>
    </w:p>
    <w:p w14:paraId="6EB787C9" w14:textId="019BD860" w:rsidR="00491E35" w:rsidRDefault="00491E35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ประมาณการทางบัญชีที่สำคัญ ข้อสมมติ และการใช้ดุลยพินิจ</w:t>
      </w:r>
    </w:p>
    <w:p w14:paraId="4805AFD2" w14:textId="77777777" w:rsidR="00CC38D8" w:rsidRPr="00491E35" w:rsidRDefault="00CC38D8" w:rsidP="00CC38D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8241D7C" w14:textId="1227CD02" w:rsidR="003C6B5B" w:rsidRPr="00B4062D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Pr="00491E3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</w:p>
    <w:p w14:paraId="0706E6F7" w14:textId="39AE852F" w:rsidR="00B4062D" w:rsidRPr="00491E35" w:rsidRDefault="00B4062D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เงินสดและรายการเทียบเท่าเงินสด</w:t>
      </w:r>
    </w:p>
    <w:p w14:paraId="288645C7" w14:textId="49CA13B8" w:rsidR="003C6B5B" w:rsidRPr="00491E35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</w:t>
      </w:r>
      <w:r w:rsidR="000E481B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  <w:r w:rsidR="003A6D53" w:rsidRPr="00491E3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สุทธิ</w:t>
      </w:r>
    </w:p>
    <w:p w14:paraId="6A69B1A5" w14:textId="6F85EBA3" w:rsidR="003C6B5B" w:rsidRDefault="003C6B5B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246D8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  <w:r w:rsidR="00504D64" w:rsidRPr="00491E3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04D64" w:rsidRPr="00491E35">
        <w:rPr>
          <w:rFonts w:asciiTheme="majorBidi" w:hAnsiTheme="majorBidi" w:cstheme="majorBidi"/>
          <w:sz w:val="30"/>
          <w:szCs w:val="30"/>
          <w:cs/>
          <w:lang w:bidi="th-TH"/>
        </w:rPr>
        <w:t>และสินทรัพย์ไม่มีตัวตน</w:t>
      </w:r>
      <w:r w:rsidR="00491E35" w:rsidRPr="00491E3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91E35" w:rsidRPr="00491E35">
        <w:rPr>
          <w:rFonts w:asciiTheme="majorBidi" w:hAnsiTheme="majorBidi" w:cstheme="majorBidi"/>
          <w:sz w:val="30"/>
          <w:szCs w:val="30"/>
          <w:cs/>
          <w:lang w:bidi="th-TH"/>
        </w:rPr>
        <w:t>สุทธิ</w:t>
      </w:r>
    </w:p>
    <w:p w14:paraId="6E95D4D2" w14:textId="77777777" w:rsidR="00CC38D8" w:rsidRPr="00491E35" w:rsidRDefault="00CC38D8" w:rsidP="00CC38D8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6F19354" w14:textId="1952D6DB" w:rsidR="00491E35" w:rsidRDefault="00E73C5F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สั้นและ</w:t>
      </w:r>
      <w:r w:rsidR="00491E35" w:rsidRPr="00491E35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3B6A5B6F" w14:textId="4B63A41D" w:rsidR="00926EBD" w:rsidRDefault="00926EBD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กำไรต่อหุ้นขั้นพื้นฐาน</w:t>
      </w:r>
    </w:p>
    <w:p w14:paraId="2CDCC792" w14:textId="2D709417" w:rsidR="00563BA7" w:rsidRDefault="00563BA7" w:rsidP="00D2581A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B097383" w14:textId="1D8AFB7A" w:rsidR="00473F12" w:rsidRDefault="002946E6" w:rsidP="00473F12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</w:t>
      </w:r>
    </w:p>
    <w:p w14:paraId="28003CB6" w14:textId="475CDAEE" w:rsidR="00473F12" w:rsidRPr="001E3B0E" w:rsidRDefault="00473F12" w:rsidP="00473F12">
      <w:pPr>
        <w:pStyle w:val="index"/>
        <w:numPr>
          <w:ilvl w:val="0"/>
          <w:numId w:val="2"/>
        </w:numPr>
        <w:tabs>
          <w:tab w:val="clear" w:pos="2458"/>
          <w:tab w:val="num" w:pos="1080"/>
          <w:tab w:val="num" w:pos="35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73F12">
        <w:rPr>
          <w:rFonts w:asciiTheme="majorBidi" w:hAnsiTheme="majorBidi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C074257" w14:textId="18A49B86" w:rsidR="00804175" w:rsidRPr="00491E35" w:rsidRDefault="00804175" w:rsidP="00977057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DF2516A" w14:textId="77777777" w:rsidR="00750F14" w:rsidRPr="00372A7E" w:rsidRDefault="00750F14" w:rsidP="00D2581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  <w:sectPr w:rsidR="00750F14" w:rsidRPr="00372A7E" w:rsidSect="00E50E1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108301CD" w14:textId="78BF1338" w:rsidR="00563BA7" w:rsidRPr="00491E35" w:rsidRDefault="00563BA7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ข้อมูลทั่วไป</w:t>
      </w:r>
    </w:p>
    <w:p w14:paraId="2AFFB589" w14:textId="77777777" w:rsidR="00563BA7" w:rsidRPr="00491E35" w:rsidRDefault="00563BA7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 w:right="-43" w:hanging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EB7DFA2" w14:textId="54D11691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 xml:space="preserve">บริษัท ไทยยูเนี่ยน ฟีดมิลล์ จำกัด (มหาชน) (“บริษัท”) และบริษัทย่อย (“กลุ่มบริษัท”) </w:t>
      </w:r>
      <w:r w:rsidR="006D05EF" w:rsidRPr="007D4469">
        <w:rPr>
          <w:rFonts w:asciiTheme="majorBidi" w:hAnsiTheme="majorBidi" w:hint="cs"/>
          <w:sz w:val="30"/>
          <w:szCs w:val="30"/>
          <w:cs/>
        </w:rPr>
        <w:t>เป็นนิติบุคคลที่</w:t>
      </w:r>
      <w:r w:rsidRPr="00491E35">
        <w:rPr>
          <w:rFonts w:asciiTheme="majorBidi" w:hAnsiTheme="majorBidi" w:cstheme="majorBidi"/>
          <w:sz w:val="30"/>
          <w:szCs w:val="30"/>
          <w:cs/>
        </w:rPr>
        <w:t>จัดตั้ง</w:t>
      </w:r>
      <w:r w:rsidR="006D05EF">
        <w:rPr>
          <w:rFonts w:asciiTheme="majorBidi" w:hAnsiTheme="majorBidi" w:cstheme="majorBidi" w:hint="cs"/>
          <w:sz w:val="30"/>
          <w:szCs w:val="30"/>
          <w:cs/>
        </w:rPr>
        <w:t>ขึ้น</w:t>
      </w:r>
      <w:r w:rsidR="006D05EF" w:rsidRPr="006D05EF">
        <w:rPr>
          <w:rFonts w:asciiTheme="majorBidi" w:hAnsiTheme="majorBidi" w:hint="cs"/>
          <w:sz w:val="30"/>
          <w:szCs w:val="30"/>
          <w:cs/>
        </w:rPr>
        <w:t>ในประเทศไทยและจดทะเบียนในตลาดหลักทรัพย์แห่งประเทศไทยเมื่</w:t>
      </w:r>
      <w:r w:rsidR="00921D1A">
        <w:rPr>
          <w:rFonts w:asciiTheme="majorBidi" w:hAnsiTheme="majorBidi" w:hint="cs"/>
          <w:sz w:val="30"/>
          <w:szCs w:val="30"/>
          <w:cs/>
        </w:rPr>
        <w:t xml:space="preserve">อวันที่ </w:t>
      </w:r>
      <w:r w:rsidR="00921D1A">
        <w:rPr>
          <w:rFonts w:asciiTheme="majorBidi" w:hAnsiTheme="majorBidi"/>
          <w:sz w:val="30"/>
          <w:szCs w:val="30"/>
        </w:rPr>
        <w:t>2</w:t>
      </w:r>
      <w:r w:rsidR="00CD40F4" w:rsidRPr="00CD40F4">
        <w:rPr>
          <w:rFonts w:asciiTheme="majorBidi" w:hAnsiTheme="majorBidi"/>
          <w:sz w:val="30"/>
          <w:szCs w:val="30"/>
        </w:rPr>
        <w:t>9</w:t>
      </w:r>
      <w:r w:rsidR="00921D1A">
        <w:rPr>
          <w:rFonts w:asciiTheme="majorBidi" w:hAnsiTheme="majorBidi"/>
          <w:sz w:val="30"/>
          <w:szCs w:val="30"/>
        </w:rPr>
        <w:t xml:space="preserve"> </w:t>
      </w:r>
      <w:r w:rsidR="00921D1A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="00921D1A">
        <w:rPr>
          <w:rFonts w:asciiTheme="majorBidi" w:hAnsiTheme="majorBidi"/>
          <w:sz w:val="30"/>
          <w:szCs w:val="30"/>
        </w:rPr>
        <w:t>2</w:t>
      </w:r>
      <w:r w:rsidR="00CD40F4" w:rsidRPr="00CD40F4">
        <w:rPr>
          <w:rFonts w:asciiTheme="majorBidi" w:hAnsiTheme="majorBidi"/>
          <w:sz w:val="30"/>
          <w:szCs w:val="30"/>
        </w:rPr>
        <w:t>564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="00CD40F4" w:rsidRPr="00CD40F4">
        <w:rPr>
          <w:rFonts w:asciiTheme="majorBidi" w:hAnsiTheme="majorBidi" w:cstheme="majorBidi"/>
          <w:sz w:val="30"/>
          <w:szCs w:val="30"/>
        </w:rPr>
        <w:t>89</w:t>
      </w:r>
      <w:r w:rsidRPr="00491E35">
        <w:rPr>
          <w:rFonts w:asciiTheme="majorBidi" w:hAnsiTheme="majorBidi" w:cstheme="majorBidi"/>
          <w:sz w:val="30"/>
          <w:szCs w:val="30"/>
        </w:rPr>
        <w:t xml:space="preserve">/1 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Pr="00491E35">
        <w:rPr>
          <w:rFonts w:asciiTheme="majorBidi" w:hAnsiTheme="majorBidi" w:cstheme="majorBidi"/>
          <w:sz w:val="30"/>
          <w:szCs w:val="30"/>
        </w:rPr>
        <w:t>2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23CC">
        <w:rPr>
          <w:rFonts w:asciiTheme="majorBidi" w:hAnsiTheme="majorBidi" w:cstheme="majorBidi" w:hint="cs"/>
          <w:sz w:val="30"/>
          <w:szCs w:val="30"/>
          <w:cs/>
        </w:rPr>
        <w:t>ถนนพระราม</w:t>
      </w:r>
      <w:r w:rsidR="00E44DD0">
        <w:rPr>
          <w:rFonts w:asciiTheme="majorBidi" w:hAnsiTheme="majorBidi" w:cstheme="majorBidi"/>
          <w:sz w:val="30"/>
          <w:szCs w:val="30"/>
        </w:rPr>
        <w:t xml:space="preserve"> </w:t>
      </w:r>
      <w:r w:rsidR="00A823CC">
        <w:rPr>
          <w:rFonts w:asciiTheme="majorBidi" w:hAnsiTheme="majorBidi" w:cstheme="majorBidi"/>
          <w:sz w:val="30"/>
          <w:szCs w:val="30"/>
        </w:rPr>
        <w:t xml:space="preserve">2 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D62AAF">
        <w:rPr>
          <w:rFonts w:asciiTheme="majorBidi" w:hAnsiTheme="majorBidi" w:cstheme="majorBidi"/>
          <w:sz w:val="30"/>
          <w:szCs w:val="30"/>
        </w:rPr>
        <w:t>3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แห่งในจังหวัดสมุทรสาคร </w:t>
      </w:r>
      <w:r w:rsidR="00D62AA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91E35">
        <w:rPr>
          <w:rFonts w:asciiTheme="majorBidi" w:hAnsiTheme="majorBidi" w:cstheme="majorBidi"/>
          <w:sz w:val="30"/>
          <w:szCs w:val="30"/>
          <w:cs/>
        </w:rPr>
        <w:t>จังหวัดสงขลา</w:t>
      </w:r>
    </w:p>
    <w:p w14:paraId="33BF6715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27269" w14:textId="0CBCCCF2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25A54">
        <w:rPr>
          <w:rFonts w:asciiTheme="majorBidi" w:hAnsiTheme="majorBidi" w:hint="cs"/>
          <w:spacing w:val="-4"/>
          <w:sz w:val="30"/>
          <w:szCs w:val="30"/>
          <w:cs/>
        </w:rPr>
        <w:t>บริษัทใหญ่ในระหว่าง</w:t>
      </w:r>
      <w:r w:rsidR="00026E3B" w:rsidRPr="00125A54">
        <w:rPr>
          <w:rFonts w:asciiTheme="majorBidi" w:hAnsiTheme="majorBidi" w:hint="cs"/>
          <w:spacing w:val="-4"/>
          <w:sz w:val="30"/>
          <w:szCs w:val="30"/>
          <w:cs/>
        </w:rPr>
        <w:t>งวด</w:t>
      </w:r>
      <w:r w:rsidRPr="00125A54">
        <w:rPr>
          <w:rFonts w:asciiTheme="majorBidi" w:hAnsiTheme="majorBidi" w:hint="cs"/>
          <w:spacing w:val="-4"/>
          <w:sz w:val="30"/>
          <w:szCs w:val="30"/>
          <w:cs/>
        </w:rPr>
        <w:t>ได้แก่</w:t>
      </w:r>
      <w:r w:rsidRPr="00125A5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25A54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Pr="00125A5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125A54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ไทยยูเนี่ยน </w:t>
      </w:r>
      <w:r w:rsidRPr="00125A5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กรุ๊ป </w:t>
      </w:r>
      <w:r w:rsidRPr="00125A54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Pr="00125A54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125A54">
        <w:rPr>
          <w:rFonts w:asciiTheme="majorBidi" w:hAnsiTheme="majorBidi" w:hint="cs"/>
          <w:spacing w:val="-4"/>
          <w:sz w:val="30"/>
          <w:szCs w:val="30"/>
          <w:cs/>
        </w:rPr>
        <w:t>มหาชน</w:t>
      </w:r>
      <w:r w:rsidRPr="00125A54">
        <w:rPr>
          <w:rFonts w:asciiTheme="majorBidi" w:hAnsiTheme="majorBidi"/>
          <w:spacing w:val="-4"/>
          <w:sz w:val="30"/>
          <w:szCs w:val="30"/>
          <w:cs/>
        </w:rPr>
        <w:t>)</w:t>
      </w:r>
      <w:r w:rsidR="00CC38D8" w:rsidRPr="00125A5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C38D8" w:rsidRPr="00125A54">
        <w:rPr>
          <w:rFonts w:asciiTheme="majorBidi" w:hAnsiTheme="majorBidi" w:hint="cs"/>
          <w:spacing w:val="-4"/>
          <w:sz w:val="30"/>
          <w:szCs w:val="30"/>
          <w:cs/>
        </w:rPr>
        <w:t>ซึ่งเป็นนิติบุคคลที่จัดตั้งขึ้นในประเทศไทย</w:t>
      </w:r>
      <w:r w:rsidR="00CC38D8">
        <w:rPr>
          <w:rFonts w:asciiTheme="majorBidi" w:hAnsiTheme="majorBidi" w:hint="cs"/>
          <w:sz w:val="30"/>
          <w:szCs w:val="30"/>
          <w:cs/>
        </w:rPr>
        <w:t>และจดทะเบียนในตลาดหลักทรัพย์แห่งประเทศไทย</w:t>
      </w:r>
    </w:p>
    <w:p w14:paraId="1A4C018F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70E49580" w14:textId="484BEED6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Pr="00491E35">
        <w:rPr>
          <w:rFonts w:asciiTheme="majorBidi" w:hAnsiTheme="majorBidi" w:hint="cs"/>
          <w:sz w:val="30"/>
          <w:szCs w:val="30"/>
          <w:cs/>
        </w:rPr>
        <w:t>บริษัทดำเนินธุรกิจหลักเกี่ยวกับ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Pr="00491E35">
        <w:rPr>
          <w:rFonts w:asciiTheme="majorBidi" w:hAnsiTheme="majorBidi" w:cstheme="majorBidi"/>
          <w:sz w:val="30"/>
          <w:szCs w:val="30"/>
          <w:cs/>
        </w:rPr>
        <w:t>ผลิตและจำหน่ายอาหารสัตว์</w:t>
      </w:r>
    </w:p>
    <w:p w14:paraId="0C484571" w14:textId="77777777" w:rsidR="00491E35" w:rsidRPr="00491E35" w:rsidRDefault="00491E35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5265B" w14:textId="6C65D641" w:rsidR="006D05EF" w:rsidRPr="00D453F8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เฉพาะกิจการระหว่างกาลนี้แสดงในสกุลเงินบาทด้วยหน่วยพันบาท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เว้นแต่ได้ระบุเป็นอย่างอื่น</w:t>
      </w:r>
      <w:r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</w:t>
      </w:r>
      <w:r w:rsidR="001D0DB4">
        <w:rPr>
          <w:rFonts w:asciiTheme="majorBidi" w:hAnsiTheme="majorBidi" w:cs="Angsana New" w:hint="cs"/>
          <w:sz w:val="30"/>
          <w:szCs w:val="30"/>
          <w:cs/>
        </w:rPr>
        <w:t>กิจการ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ระหว่างกาลที่นําเสนอนี้ได้มีการสอบทานแต่ยังไม่ได้ตรวจสอบ</w:t>
      </w:r>
    </w:p>
    <w:p w14:paraId="24CD44D5" w14:textId="77777777" w:rsidR="006D05EF" w:rsidRPr="008F2F17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1D655B3" w14:textId="6E693406" w:rsidR="006D05EF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</w:t>
      </w:r>
      <w:r>
        <w:rPr>
          <w:rFonts w:asciiTheme="majorBidi" w:hAnsiTheme="majorBidi" w:cs="Angsana New"/>
          <w:sz w:val="30"/>
          <w:szCs w:val="30"/>
          <w:cs/>
        </w:rPr>
        <w:t>การเงิน</w:t>
      </w:r>
      <w:r w:rsidRPr="00D453F8">
        <w:rPr>
          <w:rFonts w:asciiTheme="majorBidi" w:hAnsiTheme="majorBidi" w:cs="Angsana New"/>
          <w:sz w:val="30"/>
          <w:szCs w:val="30"/>
          <w:cs/>
        </w:rPr>
        <w:t>เฉพาะกิจการระหว่างกาล</w:t>
      </w:r>
      <w:r w:rsidRPr="008F2F17">
        <w:rPr>
          <w:rFonts w:asciiTheme="majorBidi" w:hAnsiTheme="majorBidi" w:cs="Angsana New"/>
          <w:sz w:val="30"/>
          <w:szCs w:val="30"/>
          <w:cs/>
        </w:rPr>
        <w:t>นี้ได้รับอนุมัติให้ออกงบการเงินจากคณะกรรมการ</w:t>
      </w:r>
      <w:r>
        <w:rPr>
          <w:rFonts w:asciiTheme="majorBidi" w:hAnsiTheme="majorBidi" w:cs="Angsana New"/>
          <w:sz w:val="30"/>
          <w:szCs w:val="30"/>
          <w:cs/>
        </w:rPr>
        <w:t>บริษัท</w:t>
      </w:r>
      <w:r w:rsidRPr="008F2F17">
        <w:rPr>
          <w:rFonts w:asciiTheme="majorBidi" w:hAnsiTheme="majorBidi" w:cs="Angsana New"/>
          <w:sz w:val="30"/>
          <w:szCs w:val="30"/>
          <w:cs/>
        </w:rPr>
        <w:t>เมื่อ</w:t>
      </w:r>
      <w:r w:rsidRPr="00B4331A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0B6104" w:rsidRPr="000B6104">
        <w:rPr>
          <w:rFonts w:asciiTheme="majorBidi" w:hAnsiTheme="majorBidi" w:cs="Angsana New"/>
          <w:sz w:val="30"/>
          <w:szCs w:val="30"/>
        </w:rPr>
        <w:t xml:space="preserve">30 </w:t>
      </w:r>
      <w:r w:rsidR="000B6104" w:rsidRPr="000B6104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="00473F12" w:rsidRPr="000B610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1C23" w:rsidRPr="000B6104">
        <w:rPr>
          <w:rFonts w:asciiTheme="majorBidi" w:hAnsiTheme="majorBidi" w:cs="Angsana New"/>
          <w:sz w:val="30"/>
          <w:szCs w:val="30"/>
        </w:rPr>
        <w:t>2568</w:t>
      </w:r>
    </w:p>
    <w:p w14:paraId="02E9FEBD" w14:textId="77777777" w:rsidR="00563BA7" w:rsidRPr="00491E35" w:rsidRDefault="00563BA7" w:rsidP="00D258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hanging="9"/>
        <w:rPr>
          <w:rFonts w:asciiTheme="majorBidi" w:hAnsiTheme="majorBidi" w:cstheme="majorBidi"/>
          <w:sz w:val="30"/>
          <w:szCs w:val="30"/>
        </w:rPr>
      </w:pPr>
    </w:p>
    <w:p w14:paraId="55ACD1FC" w14:textId="75782063" w:rsidR="00804175" w:rsidRPr="00491E35" w:rsidRDefault="00804175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การเงินระหว่างกาล</w:t>
      </w:r>
    </w:p>
    <w:p w14:paraId="62009F4A" w14:textId="77777777" w:rsidR="00C11916" w:rsidRPr="00491E35" w:rsidRDefault="00C11916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11B01A" w14:textId="2BE0C6E0" w:rsidR="00804175" w:rsidRDefault="00D25073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491E35">
        <w:rPr>
          <w:rFonts w:asciiTheme="majorBidi" w:hAnsiTheme="majorBidi" w:cstheme="majorBidi"/>
          <w:sz w:val="30"/>
          <w:szCs w:val="30"/>
          <w:cs/>
        </w:rPr>
        <w:t>งบ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</w:t>
      </w:r>
      <w:r w:rsidR="002D0BAE" w:rsidRPr="00491E35">
        <w:rPr>
          <w:rFonts w:asciiTheme="majorBidi" w:hAnsiTheme="majorBidi" w:cstheme="majorBidi"/>
          <w:sz w:val="30"/>
          <w:szCs w:val="30"/>
          <w:cs/>
        </w:rPr>
        <w:t>ในรูปแบบเดียวกับ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งบการเงินประจำปีและ</w:t>
      </w:r>
      <w:r w:rsidR="0046260A" w:rsidRPr="00491E35">
        <w:rPr>
          <w:rFonts w:asciiTheme="majorBidi" w:hAnsiTheme="majorBidi" w:cstheme="majorBidi"/>
          <w:sz w:val="30"/>
          <w:szCs w:val="30"/>
          <w:cs/>
        </w:rPr>
        <w:t>จัดทำ</w:t>
      </w:r>
      <w:r w:rsidR="00C41DED" w:rsidRPr="00491E3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</w:t>
      </w:r>
      <w:r w:rsidR="00FB346D" w:rsidRPr="00491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C19A4" w:rsidRPr="00491E35">
        <w:rPr>
          <w:rFonts w:asciiTheme="majorBidi" w:hAnsiTheme="majorBidi" w:cstheme="majorBidi"/>
          <w:sz w:val="30"/>
          <w:szCs w:val="30"/>
          <w:cs/>
        </w:rPr>
        <w:t>ในรูป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F72C71" w:rsidRPr="00491E35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ตามมาตรฐานการบัญชีฉบับที่ </w:t>
      </w:r>
      <w:r w:rsidR="00804175" w:rsidRPr="00491E35">
        <w:rPr>
          <w:rFonts w:asciiTheme="majorBidi" w:hAnsiTheme="majorBidi" w:cstheme="majorBidi"/>
          <w:sz w:val="30"/>
          <w:szCs w:val="30"/>
        </w:rPr>
        <w:t>3</w:t>
      </w:r>
      <w:r w:rsidR="00CD40F4" w:rsidRPr="00CD40F4">
        <w:rPr>
          <w:rFonts w:asciiTheme="majorBidi" w:hAnsiTheme="majorBidi" w:cstheme="majorBidi"/>
          <w:sz w:val="30"/>
          <w:szCs w:val="30"/>
        </w:rPr>
        <w:t>4</w:t>
      </w:r>
      <w:r w:rsidR="00804175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DF7010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CA671A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804175" w:rsidRPr="00491E35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0"/>
      <w:r w:rsidR="00804175" w:rsidRPr="00491E3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965493" w:rsidRPr="00491E35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="00804175" w:rsidRPr="00491E3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934CC9" w:rsidRPr="00491E35">
        <w:rPr>
          <w:rFonts w:asciiTheme="majorBidi" w:hAnsiTheme="majorBidi" w:cstheme="majorBidi"/>
          <w:sz w:val="30"/>
          <w:szCs w:val="30"/>
          <w:cs/>
        </w:rPr>
        <w:t>โดย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F55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เพื่อไม่ให้ซ้ำซ้อนกับข้อมูลที่ได้นำเสนอไปแล้วใน</w:t>
      </w:r>
      <w:r w:rsidR="004F55D2">
        <w:rPr>
          <w:rFonts w:asciiTheme="majorBidi" w:hAnsiTheme="majorBidi" w:cstheme="majorBidi"/>
          <w:sz w:val="30"/>
          <w:szCs w:val="30"/>
          <w:cs/>
        </w:rPr>
        <w:br/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2F7AD5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491E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0959" w:rsidRPr="00491E35">
        <w:rPr>
          <w:rFonts w:asciiTheme="majorBidi" w:hAnsiTheme="majorBidi" w:cstheme="majorBidi"/>
          <w:sz w:val="30"/>
          <w:szCs w:val="30"/>
        </w:rPr>
        <w:t>31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8C1541" w:rsidRPr="00491E3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C1541" w:rsidRPr="00491E35">
        <w:rPr>
          <w:rFonts w:asciiTheme="majorBidi" w:hAnsiTheme="majorBidi" w:cstheme="majorBidi"/>
          <w:sz w:val="30"/>
          <w:szCs w:val="30"/>
        </w:rPr>
        <w:t xml:space="preserve"> </w:t>
      </w:r>
      <w:r w:rsidR="00563BA7" w:rsidRPr="00491E35">
        <w:rPr>
          <w:rFonts w:asciiTheme="majorBidi" w:hAnsiTheme="majorBidi" w:cstheme="majorBidi"/>
          <w:sz w:val="30"/>
          <w:szCs w:val="30"/>
        </w:rPr>
        <w:t>2</w:t>
      </w:r>
      <w:r w:rsidR="00CD40F4" w:rsidRPr="00CD40F4">
        <w:rPr>
          <w:rFonts w:asciiTheme="majorBidi" w:hAnsiTheme="majorBidi" w:cstheme="majorBidi"/>
          <w:sz w:val="30"/>
          <w:szCs w:val="30"/>
        </w:rPr>
        <w:t>56</w:t>
      </w:r>
      <w:r w:rsidR="00CA18FE">
        <w:rPr>
          <w:rFonts w:asciiTheme="majorBidi" w:hAnsiTheme="majorBidi" w:cstheme="majorBidi"/>
          <w:sz w:val="30"/>
          <w:szCs w:val="30"/>
        </w:rPr>
        <w:t>7</w:t>
      </w:r>
    </w:p>
    <w:p w14:paraId="68C157CD" w14:textId="5C524C2E" w:rsidR="006D05EF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09BA3" w14:textId="082596F9" w:rsidR="006D05EF" w:rsidRPr="00EA5366" w:rsidRDefault="006D05EF" w:rsidP="00F2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A5366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งบการเงินระหว่างกาลฉบับภาษาอังกฤษจัดทําขึ้นจากงบการเงินระหว่างกาลภาษาไทยที่จัดทําตามกฎหมาย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5C417273" w14:textId="77777777" w:rsidR="006D05EF" w:rsidRPr="00491E35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5F4373" w14:textId="4566F202" w:rsidR="006D05EF" w:rsidRPr="006D05EF" w:rsidRDefault="006D05E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cs/>
          <w:lang w:val="th-TH"/>
        </w:rPr>
      </w:pPr>
      <w:r w:rsidRPr="006D05EF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นโยบายการบัญชีที่</w:t>
      </w:r>
      <w:r w:rsidR="004F709B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มีสาระสำคัญ</w:t>
      </w:r>
    </w:p>
    <w:p w14:paraId="7CAB71B5" w14:textId="77777777" w:rsidR="006D05EF" w:rsidRPr="003856FB" w:rsidRDefault="006D05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1A090D03" w14:textId="52EAF436" w:rsidR="00831ABA" w:rsidRPr="00491E35" w:rsidRDefault="006D05EF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  <w:r w:rsidR="004F55D2">
        <w:rPr>
          <w:rFonts w:asciiTheme="majorBidi" w:hAnsiTheme="majorBidi" w:cs="Angsana New"/>
          <w:sz w:val="30"/>
          <w:szCs w:val="30"/>
        </w:rPr>
        <w:t xml:space="preserve"> 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4F55D2">
        <w:rPr>
          <w:rFonts w:asciiTheme="majorBidi" w:hAnsiTheme="majorBidi" w:cs="Angsana New" w:hint="cs"/>
          <w:sz w:val="30"/>
          <w:szCs w:val="30"/>
          <w:cs/>
        </w:rPr>
        <w:t xml:space="preserve">อาจมีความไม่แน่นอนนั้น </w:t>
      </w:r>
      <w:r w:rsidR="004F55D2">
        <w:rPr>
          <w:rFonts w:asciiTheme="majorBidi" w:hAnsiTheme="majorBidi" w:cs="Angsana New"/>
          <w:sz w:val="30"/>
          <w:szCs w:val="30"/>
          <w:cs/>
        </w:rPr>
        <w:br/>
      </w:r>
      <w:r w:rsidR="004F55D2">
        <w:rPr>
          <w:rFonts w:asciiTheme="majorBidi" w:hAnsiTheme="majorBidi" w:cs="Angsana New" w:hint="cs"/>
          <w:sz w:val="30"/>
          <w:szCs w:val="30"/>
          <w:cs/>
        </w:rPr>
        <w:t>ไม่แตกต่างจากที่ได้อธิบายไว้ใน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งบการเงินสําหรับปีสิ้นสุดวันที่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="00CD40F4" w:rsidRPr="00CD40F4">
        <w:rPr>
          <w:rFonts w:asciiTheme="majorBidi" w:hAnsiTheme="majorBidi" w:cs="Angsana New"/>
          <w:sz w:val="30"/>
          <w:szCs w:val="30"/>
        </w:rPr>
        <w:t>56</w:t>
      </w:r>
      <w:r w:rsidR="00CA18FE">
        <w:rPr>
          <w:rFonts w:asciiTheme="majorBidi" w:hAnsiTheme="majorBidi" w:cs="Angsana New"/>
          <w:sz w:val="30"/>
          <w:szCs w:val="30"/>
        </w:rPr>
        <w:t>7</w:t>
      </w:r>
    </w:p>
    <w:p w14:paraId="39A82123" w14:textId="68F5B99E" w:rsidR="008A0959" w:rsidRPr="003856FB" w:rsidRDefault="008A0959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D9D9D9" w:themeFill="background1" w:themeFillShade="D9"/>
        </w:rPr>
      </w:pPr>
    </w:p>
    <w:p w14:paraId="3FF61EA8" w14:textId="77382640" w:rsidR="00491E35" w:rsidRPr="00491E35" w:rsidRDefault="00491E35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ประมาณการทางบัญชีที่สำคัญ</w:t>
      </w:r>
      <w:r w:rsidRPr="00491E35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ข้อสมมติ</w:t>
      </w:r>
      <w:r w:rsidRPr="00491E35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491E35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และการใช้ดุลยพินิจ</w:t>
      </w:r>
    </w:p>
    <w:p w14:paraId="1EB202BA" w14:textId="2E1F4E79" w:rsidR="00491E35" w:rsidRPr="003856FB" w:rsidRDefault="00491E35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D9D9D9" w:themeFill="background1" w:themeFillShade="D9"/>
          <w:cs/>
        </w:rPr>
      </w:pPr>
    </w:p>
    <w:p w14:paraId="1BB6DEB9" w14:textId="40205EB6" w:rsidR="006D05EF" w:rsidRPr="006D05EF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D05EF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ได้มีการประเมินทบทวนอย่างต่อเนื่อง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ๆ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18B118F" w14:textId="77777777" w:rsidR="006D05EF" w:rsidRPr="003856FB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BDF55B8" w14:textId="34DE3087" w:rsidR="008A0959" w:rsidRDefault="006D05EF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D05EF">
        <w:rPr>
          <w:rFonts w:asciiTheme="majorBidi" w:hAnsiTheme="majorBidi" w:cs="Angsana New" w:hint="cs"/>
          <w:sz w:val="30"/>
          <w:szCs w:val="30"/>
          <w:cs/>
        </w:rPr>
        <w:t>ในการจัดทํางบการเงินระหว่างกาลนี้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ประมาณการทางบัญชีที่สําคัญ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6D05E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05EF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เป็นการประมาณการเดียวกันกับการประมาณการที่ใช้ในการจัดทํางบการเงินสําหรับปีสิ้นสุด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="00CD40F4" w:rsidRPr="00CD40F4">
        <w:rPr>
          <w:rFonts w:asciiTheme="majorBidi" w:hAnsiTheme="majorBidi" w:cs="Angsana New"/>
          <w:sz w:val="30"/>
          <w:szCs w:val="30"/>
        </w:rPr>
        <w:t>56</w:t>
      </w:r>
      <w:r w:rsidR="00CA18FE">
        <w:rPr>
          <w:rFonts w:asciiTheme="majorBidi" w:hAnsiTheme="majorBidi" w:cs="Angsana New"/>
          <w:sz w:val="30"/>
          <w:szCs w:val="30"/>
        </w:rPr>
        <w:t>7</w:t>
      </w:r>
    </w:p>
    <w:p w14:paraId="535D17DA" w14:textId="77777777" w:rsidR="00125A54" w:rsidRDefault="00125A54" w:rsidP="00D2581A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  <w:sectPr w:rsidR="00125A54" w:rsidSect="00563BA7">
          <w:headerReference w:type="even" r:id="rId10"/>
          <w:head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5CB651A" w14:textId="77777777" w:rsidR="00BB2134" w:rsidRPr="00217A16" w:rsidRDefault="00BB2134" w:rsidP="00CD18A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  <w:tab w:val="num" w:pos="245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217A1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46F275AE" w14:textId="77777777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p w14:paraId="5E997FE2" w14:textId="77777777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217A16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1CBDB9D" w14:textId="77777777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p w14:paraId="44B5000F" w14:textId="372DAC4A" w:rsidR="00BB2134" w:rsidRPr="00217A16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8"/>
          <w:szCs w:val="28"/>
        </w:rPr>
      </w:pPr>
      <w:r w:rsidRPr="00217A16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</w:t>
      </w:r>
      <w:r w:rsidR="00217A16">
        <w:rPr>
          <w:rFonts w:asciiTheme="majorBidi" w:hAnsiTheme="majorBidi" w:cstheme="majorBidi"/>
          <w:sz w:val="28"/>
          <w:szCs w:val="28"/>
        </w:rPr>
        <w:br/>
      </w:r>
      <w:r w:rsidRPr="00217A16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1E7717" w14:textId="77777777" w:rsidR="00BB2134" w:rsidRPr="00217A16" w:rsidRDefault="00BB2134" w:rsidP="00D2581A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144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0"/>
        <w:gridCol w:w="450"/>
        <w:gridCol w:w="1170"/>
        <w:gridCol w:w="360"/>
        <w:gridCol w:w="1170"/>
        <w:gridCol w:w="360"/>
        <w:gridCol w:w="1170"/>
        <w:gridCol w:w="270"/>
        <w:gridCol w:w="1170"/>
      </w:tblGrid>
      <w:tr w:rsidR="00BB2134" w:rsidRPr="00217A16" w14:paraId="6B341AA2" w14:textId="77777777" w:rsidTr="00A7191B">
        <w:tc>
          <w:tcPr>
            <w:tcW w:w="8370" w:type="dxa"/>
            <w:vAlign w:val="bottom"/>
          </w:tcPr>
          <w:p w14:paraId="165A4B62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vAlign w:val="bottom"/>
          </w:tcPr>
          <w:p w14:paraId="210ABC1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33DE1E10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2134" w:rsidRPr="00217A16" w14:paraId="7FFBE637" w14:textId="77777777" w:rsidTr="00A7191B">
        <w:tc>
          <w:tcPr>
            <w:tcW w:w="8370" w:type="dxa"/>
            <w:vAlign w:val="bottom"/>
          </w:tcPr>
          <w:p w14:paraId="48EEBC5A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vAlign w:val="bottom"/>
          </w:tcPr>
          <w:p w14:paraId="09BC9A25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37241EE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7157FBAF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75F5991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</w:t>
            </w:r>
            <w:r w:rsidRPr="00217A1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ระดับ </w:t>
            </w:r>
            <w:r w:rsidRPr="00217A1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17A16" w:rsidRPr="00217A16" w14:paraId="3AF48A3A" w14:textId="77777777" w:rsidTr="00A7191B">
        <w:tc>
          <w:tcPr>
            <w:tcW w:w="8370" w:type="dxa"/>
            <w:vAlign w:val="bottom"/>
          </w:tcPr>
          <w:p w14:paraId="7DBBC450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  <w:vAlign w:val="bottom"/>
          </w:tcPr>
          <w:p w14:paraId="2767267A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3BE213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360" w:type="dxa"/>
            <w:vAlign w:val="bottom"/>
          </w:tcPr>
          <w:p w14:paraId="035CBEE2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139EA0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60" w:type="dxa"/>
          </w:tcPr>
          <w:p w14:paraId="43B90E48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65B5CD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31FC448D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DEAF36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17A16" w:rsidRPr="00217A16" w14:paraId="32A73374" w14:textId="77777777" w:rsidTr="00A7191B">
        <w:tc>
          <w:tcPr>
            <w:tcW w:w="8370" w:type="dxa"/>
            <w:vAlign w:val="bottom"/>
          </w:tcPr>
          <w:p w14:paraId="5267A438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vAlign w:val="bottom"/>
          </w:tcPr>
          <w:p w14:paraId="6D13C751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D25980" w14:textId="77777777" w:rsidR="00BB2134" w:rsidRPr="00217A16" w:rsidRDefault="00BB2134" w:rsidP="00A7191B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60" w:type="dxa"/>
            <w:vAlign w:val="bottom"/>
          </w:tcPr>
          <w:p w14:paraId="62C04CB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4B80FE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60" w:type="dxa"/>
          </w:tcPr>
          <w:p w14:paraId="19A03D75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627949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63D3BFCE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723D51" w14:textId="77777777" w:rsidR="00BB2134" w:rsidRPr="00217A16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B2134" w:rsidRPr="00217A16" w14:paraId="1443F929" w14:textId="77777777" w:rsidTr="00A7191B">
        <w:tc>
          <w:tcPr>
            <w:tcW w:w="8370" w:type="dxa"/>
            <w:vAlign w:val="bottom"/>
          </w:tcPr>
          <w:p w14:paraId="536DB99D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vAlign w:val="bottom"/>
          </w:tcPr>
          <w:p w14:paraId="33769906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7D93E9D" w14:textId="77777777" w:rsidR="00BB2134" w:rsidRPr="00217A16" w:rsidRDefault="00BB2134" w:rsidP="00A7191B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17A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217A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17A16" w:rsidRPr="00217A16" w14:paraId="32947236" w14:textId="77777777" w:rsidTr="00A7191B">
        <w:tc>
          <w:tcPr>
            <w:tcW w:w="8370" w:type="dxa"/>
            <w:vAlign w:val="bottom"/>
          </w:tcPr>
          <w:p w14:paraId="0EBA517F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450" w:type="dxa"/>
            <w:vAlign w:val="bottom"/>
          </w:tcPr>
          <w:p w14:paraId="1CD52013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3C2F73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AF5319C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7CF78D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431B9D0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B20F04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F6FDF9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79F40E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29941C3D" w14:textId="77777777" w:rsidTr="00A7191B">
        <w:tc>
          <w:tcPr>
            <w:tcW w:w="8370" w:type="dxa"/>
            <w:vAlign w:val="bottom"/>
          </w:tcPr>
          <w:p w14:paraId="03EE5325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68F85787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42D2E0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0A0A662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1BAA41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065F89B6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2B59B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6DAE69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C8C756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750BB194" w14:textId="77777777" w:rsidTr="00A7191B">
        <w:tc>
          <w:tcPr>
            <w:tcW w:w="8370" w:type="dxa"/>
            <w:vAlign w:val="bottom"/>
          </w:tcPr>
          <w:p w14:paraId="320C1C83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15AEAAF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E1128D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D91A91B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112A47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58FCBD8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8C0698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E5C8FC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5C6E9A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0BC8ECFF" w14:textId="77777777" w:rsidTr="00A7191B">
        <w:tc>
          <w:tcPr>
            <w:tcW w:w="8370" w:type="dxa"/>
            <w:vAlign w:val="bottom"/>
          </w:tcPr>
          <w:p w14:paraId="5CA87E57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สัญญาแลกเปลี่ยนเงินตราต่างประเทศล่วงหน้า (แสดงไว้เป็นส่วนหนึ่งของสินทรัพย์หมุนเวียนอื่น)</w:t>
            </w:r>
          </w:p>
        </w:tc>
        <w:tc>
          <w:tcPr>
            <w:tcW w:w="450" w:type="dxa"/>
            <w:vAlign w:val="bottom"/>
          </w:tcPr>
          <w:p w14:paraId="4703B655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76B5D7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360" w:type="dxa"/>
            <w:vAlign w:val="bottom"/>
          </w:tcPr>
          <w:p w14:paraId="092AE69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DC7DC7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360" w:type="dxa"/>
          </w:tcPr>
          <w:p w14:paraId="1ED2161C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A6E957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270" w:type="dxa"/>
            <w:vAlign w:val="bottom"/>
          </w:tcPr>
          <w:p w14:paraId="2A529F26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B0480D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</w:tr>
      <w:tr w:rsidR="00217A16" w:rsidRPr="00217A16" w14:paraId="20722C48" w14:textId="77777777" w:rsidTr="00A7191B">
        <w:trPr>
          <w:trHeight w:val="236"/>
        </w:trPr>
        <w:tc>
          <w:tcPr>
            <w:tcW w:w="8370" w:type="dxa"/>
            <w:vAlign w:val="bottom"/>
          </w:tcPr>
          <w:p w14:paraId="3638B70C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450" w:type="dxa"/>
            <w:vAlign w:val="bottom"/>
          </w:tcPr>
          <w:p w14:paraId="38D31AFB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  <w:vAlign w:val="bottom"/>
          </w:tcPr>
          <w:p w14:paraId="15BEDDF0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14:paraId="5654EFFE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  <w:vAlign w:val="bottom"/>
          </w:tcPr>
          <w:p w14:paraId="1387B8C5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360" w:type="dxa"/>
          </w:tcPr>
          <w:p w14:paraId="58C81AB5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  <w:vAlign w:val="bottom"/>
          </w:tcPr>
          <w:p w14:paraId="0FB573FD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70" w:type="dxa"/>
            <w:vAlign w:val="bottom"/>
          </w:tcPr>
          <w:p w14:paraId="3F2F6968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0" w:type="dxa"/>
            <w:vAlign w:val="bottom"/>
          </w:tcPr>
          <w:p w14:paraId="18EB92F9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</w:tr>
      <w:tr w:rsidR="00217A16" w:rsidRPr="00217A16" w14:paraId="000F183F" w14:textId="77777777" w:rsidTr="00A7191B">
        <w:tc>
          <w:tcPr>
            <w:tcW w:w="8370" w:type="dxa"/>
            <w:vAlign w:val="bottom"/>
          </w:tcPr>
          <w:p w14:paraId="5719871E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450" w:type="dxa"/>
            <w:vAlign w:val="bottom"/>
          </w:tcPr>
          <w:p w14:paraId="09617640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021B63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AE19044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683860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B479323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E4A4DF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95BBED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5766CA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63E9D8B4" w14:textId="77777777" w:rsidTr="00A7191B">
        <w:tc>
          <w:tcPr>
            <w:tcW w:w="8370" w:type="dxa"/>
            <w:vAlign w:val="bottom"/>
          </w:tcPr>
          <w:p w14:paraId="5E21D997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450" w:type="dxa"/>
            <w:vAlign w:val="bottom"/>
          </w:tcPr>
          <w:p w14:paraId="53A5523E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50FA94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5A9C261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92C911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26389C78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D774D8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AA66B9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33A264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57C075CB" w14:textId="77777777" w:rsidTr="00A7191B">
        <w:tc>
          <w:tcPr>
            <w:tcW w:w="8370" w:type="dxa"/>
            <w:vAlign w:val="bottom"/>
          </w:tcPr>
          <w:p w14:paraId="1D2B4D55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450" w:type="dxa"/>
            <w:vAlign w:val="bottom"/>
          </w:tcPr>
          <w:p w14:paraId="2142647D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15C224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53,786</w:t>
            </w:r>
          </w:p>
        </w:tc>
        <w:tc>
          <w:tcPr>
            <w:tcW w:w="360" w:type="dxa"/>
            <w:vAlign w:val="bottom"/>
          </w:tcPr>
          <w:p w14:paraId="5CC5916E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690533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59,659</w:t>
            </w:r>
          </w:p>
        </w:tc>
        <w:tc>
          <w:tcPr>
            <w:tcW w:w="360" w:type="dxa"/>
          </w:tcPr>
          <w:p w14:paraId="31F94002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195555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46,021</w:t>
            </w:r>
          </w:p>
        </w:tc>
        <w:tc>
          <w:tcPr>
            <w:tcW w:w="270" w:type="dxa"/>
            <w:vAlign w:val="bottom"/>
          </w:tcPr>
          <w:p w14:paraId="60EB7817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6AFEDE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51,108</w:t>
            </w:r>
          </w:p>
        </w:tc>
      </w:tr>
      <w:tr w:rsidR="00217A16" w:rsidRPr="00217A16" w14:paraId="4CC2E36B" w14:textId="77777777" w:rsidTr="00A7191B">
        <w:tc>
          <w:tcPr>
            <w:tcW w:w="8370" w:type="dxa"/>
            <w:vAlign w:val="bottom"/>
          </w:tcPr>
          <w:p w14:paraId="0D73E336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31E048C3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5438E2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E16F9FD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81281E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FECCC21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6007E5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1BCA6A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30FF67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0C99D31C" w14:textId="77777777" w:rsidTr="00A7191B">
        <w:tc>
          <w:tcPr>
            <w:tcW w:w="8370" w:type="dxa"/>
            <w:vAlign w:val="bottom"/>
          </w:tcPr>
          <w:p w14:paraId="6B9B4C68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3FCF33B5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FF7F66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06C71AF7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621DF8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2247B54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9BFCE4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417339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EE149F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7A16" w:rsidRPr="00217A16" w14:paraId="5EEA0F80" w14:textId="77777777" w:rsidTr="00A7191B">
        <w:tc>
          <w:tcPr>
            <w:tcW w:w="8370" w:type="dxa"/>
            <w:vAlign w:val="bottom"/>
          </w:tcPr>
          <w:p w14:paraId="04448742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  <w:r w:rsidRPr="00217A1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17A16">
              <w:rPr>
                <w:rFonts w:asciiTheme="majorBidi" w:hAnsiTheme="majorBidi" w:cstheme="majorBidi"/>
                <w:sz w:val="28"/>
                <w:szCs w:val="28"/>
                <w:cs/>
              </w:rPr>
              <w:t>แสดงไว้เป็นส่วนหนึ่งของหนี้สินหมุนเวียนอื่น</w:t>
            </w:r>
            <w:r w:rsidRPr="00217A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50" w:type="dxa"/>
            <w:vAlign w:val="bottom"/>
          </w:tcPr>
          <w:p w14:paraId="54059749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89C114" w14:textId="77777777" w:rsidR="00BB2134" w:rsidRPr="00217A16" w:rsidRDefault="00BB2134" w:rsidP="00A71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360" w:type="dxa"/>
            <w:vAlign w:val="bottom"/>
          </w:tcPr>
          <w:p w14:paraId="40C11C3E" w14:textId="77777777" w:rsidR="00BB2134" w:rsidRPr="00217A16" w:rsidRDefault="00BB2134" w:rsidP="00A7191B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6559A7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1,110</w:t>
            </w:r>
          </w:p>
        </w:tc>
        <w:tc>
          <w:tcPr>
            <w:tcW w:w="360" w:type="dxa"/>
          </w:tcPr>
          <w:p w14:paraId="0A2D416D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339957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8E4E90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68A762" w14:textId="77777777" w:rsidR="00BB2134" w:rsidRPr="00217A16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217A16">
              <w:rPr>
                <w:rFonts w:asciiTheme="majorBidi" w:hAnsiTheme="majorBidi" w:cstheme="majorBidi"/>
                <w:sz w:val="28"/>
                <w:szCs w:val="28"/>
              </w:rPr>
              <w:t>1,110</w:t>
            </w:r>
          </w:p>
        </w:tc>
      </w:tr>
      <w:tr w:rsidR="00BB2134" w:rsidRPr="00D71364" w14:paraId="7383D509" w14:textId="77777777" w:rsidTr="00A7191B">
        <w:tc>
          <w:tcPr>
            <w:tcW w:w="8370" w:type="dxa"/>
            <w:vAlign w:val="bottom"/>
          </w:tcPr>
          <w:p w14:paraId="5461847B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3C243A80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4E515D8" w14:textId="77777777" w:rsidR="00BB2134" w:rsidRPr="00D164CA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4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B2134" w:rsidRPr="00D71364" w14:paraId="0D507F87" w14:textId="77777777" w:rsidTr="00A7191B">
        <w:tc>
          <w:tcPr>
            <w:tcW w:w="8370" w:type="dxa"/>
            <w:vAlign w:val="bottom"/>
          </w:tcPr>
          <w:p w14:paraId="2390A4BF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7F0CEB34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DA83675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293DF70E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93B91AD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17A16" w:rsidRPr="00D71364" w14:paraId="58CD3D4D" w14:textId="77777777" w:rsidTr="00A7191B">
        <w:tc>
          <w:tcPr>
            <w:tcW w:w="8370" w:type="dxa"/>
            <w:vAlign w:val="bottom"/>
          </w:tcPr>
          <w:p w14:paraId="6439242D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7F2DACC8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4A7E14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66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A2663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  <w:vAlign w:val="bottom"/>
          </w:tcPr>
          <w:p w14:paraId="42D37DD6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8F59E7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60" w:type="dxa"/>
          </w:tcPr>
          <w:p w14:paraId="0478C09F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2551A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66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A2663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4E0788E8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1C0A8B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71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7A16" w:rsidRPr="00D71364" w14:paraId="468BFB07" w14:textId="77777777" w:rsidTr="00A7191B">
        <w:tc>
          <w:tcPr>
            <w:tcW w:w="8370" w:type="dxa"/>
            <w:vAlign w:val="bottom"/>
          </w:tcPr>
          <w:p w14:paraId="54B5A5C3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57A50E2B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1D69C6" w14:textId="77777777" w:rsidR="00BB2134" w:rsidRPr="00D71364" w:rsidRDefault="00BB2134" w:rsidP="009B0765">
            <w:pPr>
              <w:tabs>
                <w:tab w:val="left" w:pos="540"/>
              </w:tabs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  <w:vAlign w:val="bottom"/>
          </w:tcPr>
          <w:p w14:paraId="6D6FCF2E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6C1A75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4F3FF95B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4E05D4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04273D4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624F61" w14:textId="77777777" w:rsidR="00BB2134" w:rsidRPr="00D71364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B2134" w:rsidRPr="00D71364" w14:paraId="6944C3D1" w14:textId="77777777" w:rsidTr="00A7191B">
        <w:tc>
          <w:tcPr>
            <w:tcW w:w="8370" w:type="dxa"/>
            <w:vAlign w:val="bottom"/>
          </w:tcPr>
          <w:p w14:paraId="032A1DA1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01BF540D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40830CC" w14:textId="77777777" w:rsidR="00BB2134" w:rsidRPr="00D164CA" w:rsidRDefault="00BB2134" w:rsidP="009B0765">
            <w:pPr>
              <w:tabs>
                <w:tab w:val="left" w:pos="540"/>
              </w:tabs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64C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64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7A16" w:rsidRPr="00D71364" w14:paraId="642ECAC6" w14:textId="77777777" w:rsidTr="00A7191B">
        <w:tc>
          <w:tcPr>
            <w:tcW w:w="8370" w:type="dxa"/>
            <w:vAlign w:val="bottom"/>
          </w:tcPr>
          <w:p w14:paraId="0E190697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ทรัพย์</w:t>
            </w:r>
          </w:p>
        </w:tc>
        <w:tc>
          <w:tcPr>
            <w:tcW w:w="450" w:type="dxa"/>
            <w:vAlign w:val="bottom"/>
          </w:tcPr>
          <w:p w14:paraId="711E8447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C5853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69363C5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67548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A22C8AF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9D544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F7568F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C0A96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1F186B7A" w14:textId="77777777" w:rsidTr="00A7191B">
        <w:tc>
          <w:tcPr>
            <w:tcW w:w="8370" w:type="dxa"/>
            <w:vAlign w:val="bottom"/>
          </w:tcPr>
          <w:p w14:paraId="7225F45B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351C2C83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E47555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B760C42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C0F34E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742BB11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0F832B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27FC8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0FED8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2DBE27D3" w14:textId="77777777" w:rsidTr="00A7191B">
        <w:tc>
          <w:tcPr>
            <w:tcW w:w="8370" w:type="dxa"/>
            <w:vAlign w:val="bottom"/>
          </w:tcPr>
          <w:p w14:paraId="06DFDE7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55666F71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CE37B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33B3B85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673C53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822247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69EDD1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D50D51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6CC493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655B1053" w14:textId="77777777" w:rsidTr="00A7191B">
        <w:tc>
          <w:tcPr>
            <w:tcW w:w="8370" w:type="dxa"/>
            <w:vAlign w:val="bottom"/>
          </w:tcPr>
          <w:p w14:paraId="730A9D32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D9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A1D9D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CA1D9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CA1D9D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แสดงไว้เป็นส่วนหนึ่งของสินทรัพย์หมุนเวียนอื่น</w:t>
            </w:r>
            <w:r w:rsidRPr="00CA1D9D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450" w:type="dxa"/>
            <w:vAlign w:val="bottom"/>
          </w:tcPr>
          <w:p w14:paraId="793D754E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CA3223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360" w:type="dxa"/>
            <w:vAlign w:val="bottom"/>
          </w:tcPr>
          <w:p w14:paraId="78F24BD8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54833A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360" w:type="dxa"/>
          </w:tcPr>
          <w:p w14:paraId="7F3AEEF4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EE1143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70" w:type="dxa"/>
            <w:vAlign w:val="bottom"/>
          </w:tcPr>
          <w:p w14:paraId="5219033E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9E3B7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  <w:tr w:rsidR="00217A16" w:rsidRPr="00D71364" w14:paraId="79445F5A" w14:textId="77777777" w:rsidTr="00A7191B">
        <w:tc>
          <w:tcPr>
            <w:tcW w:w="8370" w:type="dxa"/>
            <w:vAlign w:val="bottom"/>
          </w:tcPr>
          <w:p w14:paraId="718E3BC8" w14:textId="77777777" w:rsidR="00BB2134" w:rsidRPr="00CA1D9D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78985C9E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260812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1058F5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316E3F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F5F260C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439F4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426FFD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CF06CB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094144D7" w14:textId="77777777" w:rsidTr="00A7191B">
        <w:tc>
          <w:tcPr>
            <w:tcW w:w="8370" w:type="dxa"/>
            <w:vAlign w:val="bottom"/>
          </w:tcPr>
          <w:p w14:paraId="4F0AF615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450" w:type="dxa"/>
            <w:vAlign w:val="bottom"/>
          </w:tcPr>
          <w:p w14:paraId="728F5D2A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F616C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BD4E0AD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BC4DE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046783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03DDF7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670A3E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00F198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333ACC98" w14:textId="77777777" w:rsidTr="00A7191B">
        <w:tc>
          <w:tcPr>
            <w:tcW w:w="8370" w:type="dxa"/>
            <w:vAlign w:val="bottom"/>
          </w:tcPr>
          <w:p w14:paraId="27FA9FCF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450" w:type="dxa"/>
            <w:vAlign w:val="bottom"/>
          </w:tcPr>
          <w:p w14:paraId="54D18869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6B178A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872B21E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281073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30BE6D1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A2AE00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FA1A2D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B2AEE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2487C06E" w14:textId="77777777" w:rsidTr="00A7191B">
        <w:tc>
          <w:tcPr>
            <w:tcW w:w="8370" w:type="dxa"/>
            <w:vAlign w:val="bottom"/>
          </w:tcPr>
          <w:p w14:paraId="71C7BEC7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3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450" w:type="dxa"/>
            <w:vAlign w:val="bottom"/>
          </w:tcPr>
          <w:p w14:paraId="16EED726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C09436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E02B96D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907451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CB5305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3CA994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42668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647275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A16" w:rsidRPr="00D71364" w14:paraId="1DBE1B1C" w14:textId="77777777" w:rsidTr="00A7191B">
        <w:tc>
          <w:tcPr>
            <w:tcW w:w="8370" w:type="dxa"/>
            <w:vAlign w:val="bottom"/>
          </w:tcPr>
          <w:p w14:paraId="06EE1235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D713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D71364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D713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71364">
              <w:rPr>
                <w:rFonts w:asciiTheme="majorBidi" w:hAnsiTheme="majorBidi" w:cs="Angsana New" w:hint="cs"/>
                <w:sz w:val="30"/>
                <w:szCs w:val="30"/>
                <w:cs/>
              </w:rPr>
              <w:t>แสดงไว้เป็นส่วนหนึ่งของหนี้สินหมุนเวียนอื่น</w:t>
            </w:r>
            <w:r w:rsidRPr="00D713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  <w:vAlign w:val="bottom"/>
          </w:tcPr>
          <w:p w14:paraId="763D3159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9B2915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360" w:type="dxa"/>
            <w:vAlign w:val="bottom"/>
          </w:tcPr>
          <w:p w14:paraId="6F83C6F2" w14:textId="77777777" w:rsidR="00BB2134" w:rsidRPr="00D71364" w:rsidRDefault="00BB2134" w:rsidP="009B0765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74143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7"/>
              <w:rPr>
                <w:rFonts w:asciiTheme="majorBidi" w:hAnsiTheme="majorBidi" w:cstheme="majorBidi"/>
                <w:sz w:val="30"/>
                <w:szCs w:val="30"/>
              </w:rPr>
            </w:pPr>
            <w:r w:rsidRPr="00DA0C82">
              <w:rPr>
                <w:rFonts w:asciiTheme="majorBidi" w:hAnsiTheme="majorBidi" w:cstheme="majorBidi"/>
                <w:sz w:val="30"/>
                <w:szCs w:val="30"/>
              </w:rPr>
              <w:t>1,110</w:t>
            </w:r>
          </w:p>
        </w:tc>
        <w:tc>
          <w:tcPr>
            <w:tcW w:w="360" w:type="dxa"/>
          </w:tcPr>
          <w:p w14:paraId="59388E2C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B3020D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62A549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6B9EF6" w14:textId="77777777" w:rsidR="00BB2134" w:rsidRPr="00D71364" w:rsidRDefault="00BB2134" w:rsidP="009B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5"/>
              </w:tabs>
              <w:ind w:left="-110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C82">
              <w:rPr>
                <w:rFonts w:asciiTheme="majorBidi" w:hAnsiTheme="majorBidi" w:cstheme="majorBidi"/>
                <w:sz w:val="30"/>
                <w:szCs w:val="30"/>
              </w:rPr>
              <w:t>1,110</w:t>
            </w:r>
          </w:p>
        </w:tc>
      </w:tr>
    </w:tbl>
    <w:p w14:paraId="75E1E065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BB2134" w:rsidSect="00A7191B"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4F81078C" w14:textId="16A9CC7E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666998">
        <w:rPr>
          <w:rFonts w:asciiTheme="majorBidi" w:hAnsiTheme="majorBidi" w:cs="Angsana New" w:hint="cs"/>
          <w:sz w:val="30"/>
          <w:szCs w:val="30"/>
          <w:cs/>
        </w:rPr>
        <w:lastRenderedPageBreak/>
        <w:t>ไม่มีรายการโอนระหว่างลำดับชั้นมูลค่ายุติธรรมในระหว่าง</w:t>
      </w:r>
      <w:r>
        <w:rPr>
          <w:rFonts w:asciiTheme="majorBidi" w:hAnsiTheme="majorBidi" w:cs="Angsana New" w:hint="cs"/>
          <w:sz w:val="30"/>
          <w:szCs w:val="30"/>
          <w:cs/>
        </w:rPr>
        <w:t>งวด</w:t>
      </w:r>
    </w:p>
    <w:p w14:paraId="240B6FF6" w14:textId="77777777" w:rsidR="00BB2134" w:rsidRPr="00666998" w:rsidRDefault="00BB2134" w:rsidP="00BB2134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5D2EBA2" w14:textId="77777777" w:rsidR="00BB2134" w:rsidRPr="00666998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67A699B0" w14:textId="77777777" w:rsidR="00BB2134" w:rsidRPr="00666998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D62EE18" w14:textId="77777777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666998">
        <w:rPr>
          <w:rFonts w:asciiTheme="majorBidi" w:eastAsia="Arial Unicode MS" w:hAnsiTheme="majorBidi" w:cstheme="majorBidi"/>
          <w:sz w:val="30"/>
          <w:szCs w:val="30"/>
        </w:rPr>
        <w:t xml:space="preserve"> </w:t>
      </w:r>
    </w:p>
    <w:p w14:paraId="575503E8" w14:textId="77777777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เงินลงทุนระยะสั้น</w:t>
      </w:r>
    </w:p>
    <w:p w14:paraId="7383B86A" w14:textId="4564B135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ลูกหนี้การค้าและลูกหนี้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อื่น</w:t>
      </w:r>
    </w:p>
    <w:p w14:paraId="1F46B23F" w14:textId="18B6412B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สินทรัพย์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="00B4062D">
        <w:rPr>
          <w:rFonts w:asciiTheme="majorBidi" w:eastAsia="Arial Unicode MS" w:hAnsiTheme="majorBidi" w:cstheme="majorBidi" w:hint="cs"/>
          <w:sz w:val="30"/>
          <w:szCs w:val="30"/>
          <w:cs/>
        </w:rPr>
        <w:t>อื่น</w:t>
      </w:r>
    </w:p>
    <w:p w14:paraId="7630D88D" w14:textId="77777777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 xml:space="preserve">เงินกู้ยืมระยะสั้นจากสถาบันการเงิน </w:t>
      </w:r>
    </w:p>
    <w:p w14:paraId="4AF085DE" w14:textId="2D6D12C9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เจ้าหนี้การค้าและเจ้าหนี้</w:t>
      </w:r>
      <w:r>
        <w:rPr>
          <w:rFonts w:asciiTheme="majorBidi" w:eastAsia="Arial Unicode MS" w:hAnsiTheme="majorBidi" w:cstheme="majorBidi" w:hint="cs"/>
          <w:sz w:val="30"/>
          <w:szCs w:val="30"/>
          <w:cs/>
        </w:rPr>
        <w:t>หมุนเวียน</w:t>
      </w: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อื่น</w:t>
      </w:r>
    </w:p>
    <w:p w14:paraId="084C7E2D" w14:textId="5E6A9FF8" w:rsidR="00BB2134" w:rsidRPr="00666998" w:rsidRDefault="00BB2134" w:rsidP="00BB2134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66998">
        <w:rPr>
          <w:rFonts w:asciiTheme="majorBidi" w:eastAsia="Arial Unicode MS" w:hAnsiTheme="majorBidi" w:cstheme="majorBidi"/>
          <w:sz w:val="30"/>
          <w:szCs w:val="30"/>
          <w:cs/>
        </w:rPr>
        <w:t>หนี้สินหมุนเวียน</w:t>
      </w:r>
      <w:r w:rsidR="00B4062D">
        <w:rPr>
          <w:rFonts w:asciiTheme="majorBidi" w:eastAsia="Arial Unicode MS" w:hAnsiTheme="majorBidi" w:cstheme="majorBidi" w:hint="cs"/>
          <w:sz w:val="30"/>
          <w:szCs w:val="30"/>
          <w:cs/>
        </w:rPr>
        <w:t>อื่น</w:t>
      </w:r>
    </w:p>
    <w:p w14:paraId="799146BB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55537196" w14:textId="5A7E1B4E" w:rsidR="00BB2134" w:rsidRPr="001277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1277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มูลค่ายุติธรรมของเงินกู้ยืมระยะยาว</w:t>
      </w:r>
      <w:r>
        <w:rPr>
          <w:rFonts w:asciiTheme="majorBidi" w:hAnsiTheme="majorBidi" w:cs="Angsana New" w:hint="cs"/>
          <w:sz w:val="30"/>
          <w:szCs w:val="30"/>
          <w:cs/>
        </w:rPr>
        <w:t>จากสถาบันการเงินที่วัดมูลค่าด้วยราคาทุนตัดจำหน่ายคำนวณโดยวิธี</w:t>
      </w:r>
      <w:r>
        <w:rPr>
          <w:rFonts w:asciiTheme="majorBidi" w:hAnsiTheme="majorBidi" w:cs="Angsana New"/>
          <w:sz w:val="30"/>
          <w:szCs w:val="30"/>
          <w:cs/>
        </w:rPr>
        <w:br/>
      </w:r>
      <w:r>
        <w:rPr>
          <w:rFonts w:asciiTheme="majorBidi" w:hAnsiTheme="majorBidi" w:cs="Angsana New" w:hint="cs"/>
          <w:sz w:val="30"/>
          <w:szCs w:val="30"/>
          <w:cs/>
        </w:rPr>
        <w:t>คิดลดกระแสเงินสด</w:t>
      </w:r>
    </w:p>
    <w:p w14:paraId="7D3978DB" w14:textId="77777777" w:rsidR="00BB2134" w:rsidRPr="001277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20DE62F2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1277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มูลค่ายุติธรรมของสัญญาอนุพันธ์อ้างอิงจากเทคนิคการประเมินมูลค่า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โดยเทคนิคการประเมินมูลค่านี้ใช้ประโยชน์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สูงสุดจากข้อมูลในตลาดที่สังเกตได้ที่มีอยู่</w:t>
      </w:r>
      <w:r w:rsidRPr="002F256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F256A">
        <w:rPr>
          <w:rFonts w:asciiTheme="majorBidi" w:hAnsiTheme="majorBidi" w:cs="Angsana New" w:hint="cs"/>
          <w:spacing w:val="-2"/>
          <w:sz w:val="30"/>
          <w:szCs w:val="30"/>
          <w:cs/>
        </w:rPr>
        <w:t>โดยการพิจารณามูลค่ายุติธรรมของสัญญาแลกเปลี่ยนเงินตราต่างประเทศ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ล่วงหน้ากำหนดโดยอ้างอิงจากอัตราแลกเปลี่ยนเงินตราต่างประเทศล่วงหน้า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ณ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วันที่ในงบแสดงฐานะการเงิน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และคิดลดมูลค่าที่ได้กลับมาเป็นมูลค่าปัจจุบันซึ่งเป็นมูลค่ายุติธรรมอยู่ในระดับ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/>
          <w:sz w:val="30"/>
          <w:szCs w:val="30"/>
        </w:rPr>
        <w:t>2</w:t>
      </w:r>
      <w:r w:rsidRPr="001277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27721">
        <w:rPr>
          <w:rFonts w:asciiTheme="majorBidi" w:hAnsiTheme="majorBidi" w:cs="Angsana New" w:hint="cs"/>
          <w:sz w:val="30"/>
          <w:szCs w:val="30"/>
          <w:cs/>
        </w:rPr>
        <w:t>ของลำดับชั้นมูลค่ายุติธรรม</w:t>
      </w:r>
    </w:p>
    <w:p w14:paraId="0E869B49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FFE9ED" w14:textId="77777777" w:rsidR="00BB2134" w:rsidRPr="00D532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  <w:r w:rsidRPr="00D53221">
        <w:rPr>
          <w:rFonts w:asciiTheme="majorBidi" w:hAnsiTheme="majorBidi" w:cs="Angsana New" w:hint="cs"/>
          <w:sz w:val="30"/>
          <w:szCs w:val="30"/>
          <w:cs/>
        </w:rPr>
        <w:t>มูลค่ายุติธรรมและวิธีการประเมินมูลค่าแบ่งออกเป็นลำดับชั้นตามข้อมูลที่ใช้ดังนี้</w:t>
      </w:r>
    </w:p>
    <w:p w14:paraId="60BE21F5" w14:textId="77777777" w:rsidR="00BB2134" w:rsidRPr="00D53221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p w14:paraId="79298D51" w14:textId="2A2101E8" w:rsidR="00BB2134" w:rsidRPr="00D53221" w:rsidRDefault="00BB2134" w:rsidP="00B40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070" w:hanging="1530"/>
        <w:jc w:val="thaiDistribute"/>
        <w:rPr>
          <w:rFonts w:asciiTheme="majorBidi" w:hAnsiTheme="majorBidi" w:cstheme="majorBidi"/>
          <w:sz w:val="30"/>
          <w:szCs w:val="30"/>
        </w:rPr>
      </w:pPr>
      <w:r w:rsidRPr="00D53221">
        <w:rPr>
          <w:rFonts w:asciiTheme="majorBidi" w:hAnsiTheme="majorBidi" w:cs="Angsana New" w:hint="cs"/>
          <w:sz w:val="30"/>
          <w:szCs w:val="30"/>
          <w:cs/>
        </w:rPr>
        <w:t>ข้อมูลระดับ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53221">
        <w:rPr>
          <w:rFonts w:asciiTheme="majorBidi" w:hAnsiTheme="majorBidi" w:cstheme="majorBidi"/>
          <w:sz w:val="30"/>
          <w:szCs w:val="30"/>
        </w:rPr>
        <w:t>1</w:t>
      </w:r>
      <w:r w:rsidRPr="00D53221">
        <w:rPr>
          <w:rFonts w:asciiTheme="majorBidi" w:hAnsiTheme="majorBidi" w:cstheme="majorBidi"/>
          <w:sz w:val="30"/>
          <w:szCs w:val="30"/>
        </w:rPr>
        <w:tab/>
      </w:r>
      <w:r w:rsidRPr="00D532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มูลค่ายุติธรรมของเครื่องมือทางการเงินอ้างอิงจากราคาเสนอซื้อขาย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3221">
        <w:rPr>
          <w:rFonts w:asciiTheme="majorBidi" w:hAnsiTheme="majorBidi" w:cs="Angsana New" w:hint="cs"/>
          <w:sz w:val="30"/>
          <w:szCs w:val="30"/>
          <w:cs/>
        </w:rPr>
        <w:t>ณ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3221">
        <w:rPr>
          <w:rFonts w:asciiTheme="majorBidi" w:hAnsiTheme="majorBidi" w:cs="Angsana New" w:hint="cs"/>
          <w:sz w:val="30"/>
          <w:szCs w:val="30"/>
          <w:cs/>
        </w:rPr>
        <w:t>วันที่ในงบฐานะการเงินที่อ้างอิงจากในตลาดที่มีสภาพคล่อง</w:t>
      </w:r>
    </w:p>
    <w:p w14:paraId="1CC26F46" w14:textId="01C1B4B4" w:rsidR="00BB2134" w:rsidRPr="00D53221" w:rsidRDefault="00BB2134" w:rsidP="00B40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070" w:hanging="1530"/>
        <w:jc w:val="thaiDistribute"/>
        <w:rPr>
          <w:rFonts w:asciiTheme="majorBidi" w:hAnsiTheme="majorBidi" w:cstheme="majorBidi"/>
          <w:sz w:val="30"/>
          <w:szCs w:val="30"/>
        </w:rPr>
      </w:pPr>
      <w:r w:rsidRPr="00D53221">
        <w:rPr>
          <w:rFonts w:asciiTheme="majorBidi" w:hAnsiTheme="majorBidi" w:cs="Angsana New" w:hint="cs"/>
          <w:sz w:val="30"/>
          <w:szCs w:val="30"/>
          <w:cs/>
        </w:rPr>
        <w:t>ข้อมูลระดับ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3221">
        <w:rPr>
          <w:rFonts w:asciiTheme="majorBidi" w:hAnsiTheme="majorBidi" w:cstheme="majorBidi"/>
          <w:sz w:val="30"/>
          <w:szCs w:val="30"/>
        </w:rPr>
        <w:t>2</w:t>
      </w:r>
      <w:r w:rsidRPr="00D53221">
        <w:rPr>
          <w:rFonts w:asciiTheme="majorBidi" w:hAnsiTheme="majorBidi" w:cstheme="majorBidi"/>
          <w:sz w:val="30"/>
          <w:szCs w:val="30"/>
        </w:rPr>
        <w:tab/>
      </w:r>
      <w:r w:rsidRPr="00D532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64F61D4" w14:textId="29E75280" w:rsidR="00BB2134" w:rsidRPr="00BB2134" w:rsidRDefault="00BB2134" w:rsidP="00B40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070" w:hanging="1530"/>
        <w:jc w:val="thaiDistribute"/>
        <w:rPr>
          <w:rFonts w:asciiTheme="majorBidi" w:hAnsiTheme="majorBidi" w:cstheme="majorBidi"/>
          <w:sz w:val="30"/>
          <w:szCs w:val="30"/>
        </w:rPr>
      </w:pPr>
      <w:r w:rsidRPr="00D53221">
        <w:rPr>
          <w:rFonts w:asciiTheme="majorBidi" w:hAnsiTheme="majorBidi" w:cs="Angsana New" w:hint="cs"/>
          <w:sz w:val="30"/>
          <w:szCs w:val="30"/>
          <w:cs/>
        </w:rPr>
        <w:t>ข้อมูลระดับ</w:t>
      </w:r>
      <w:r w:rsidRPr="00D532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3221">
        <w:rPr>
          <w:rFonts w:asciiTheme="majorBidi" w:hAnsiTheme="majorBidi" w:cstheme="majorBidi"/>
          <w:sz w:val="30"/>
          <w:szCs w:val="30"/>
        </w:rPr>
        <w:t>3</w:t>
      </w:r>
      <w:r w:rsidRPr="00D53221">
        <w:rPr>
          <w:rFonts w:asciiTheme="majorBidi" w:hAnsiTheme="majorBidi" w:cstheme="majorBidi"/>
          <w:sz w:val="30"/>
          <w:szCs w:val="30"/>
        </w:rPr>
        <w:tab/>
      </w:r>
      <w:r w:rsidRPr="00D53221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6F55C48" w14:textId="77777777" w:rsidR="00BB2134" w:rsidRDefault="00BB2134" w:rsidP="00BB2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01ADA5C7" w14:textId="77777777" w:rsidR="00BB2134" w:rsidRDefault="00BB2134" w:rsidP="00BB213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393AC311" w14:textId="77777777" w:rsidR="00BB2134" w:rsidRPr="00BB2134" w:rsidRDefault="00BB2134" w:rsidP="00BB2134">
      <w:pPr>
        <w:rPr>
          <w:rFonts w:cstheme="minorBidi"/>
          <w:lang w:val="th-TH"/>
        </w:rPr>
      </w:pPr>
    </w:p>
    <w:p w14:paraId="186263C8" w14:textId="2CA99B0A" w:rsidR="008A0959" w:rsidRPr="00491E35" w:rsidRDefault="008A0959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1E3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778FBC83" w14:textId="2BD345F2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  <w:lang w:val="th-TH"/>
        </w:rPr>
      </w:pPr>
    </w:p>
    <w:p w14:paraId="7E69E683" w14:textId="4B488B34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3FBD2EE5" w14:textId="77777777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1D2DB73" w14:textId="4C72D5A9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CD40F4" w:rsidRPr="00CD40F4">
        <w:rPr>
          <w:rFonts w:asciiTheme="majorBidi" w:hAnsiTheme="majorBidi" w:cstheme="majorBidi"/>
          <w:sz w:val="30"/>
          <w:szCs w:val="30"/>
        </w:rPr>
        <w:t>4</w:t>
      </w:r>
      <w:r w:rsidRPr="00491E35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11396A07" w14:textId="77777777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53834" w14:textId="001E9553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ผลิตภัณฑ์อาหารกุ้ง</w:t>
      </w:r>
    </w:p>
    <w:p w14:paraId="776A136E" w14:textId="5046DAFE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ผลิตภัณฑ์อาหารปลา</w:t>
      </w:r>
    </w:p>
    <w:p w14:paraId="3B785C6C" w14:textId="028C9C16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ผลิตภัณฑ์อาหารสัตว์บก</w:t>
      </w:r>
    </w:p>
    <w:p w14:paraId="137E5FA6" w14:textId="0C592830" w:rsidR="008A0959" w:rsidRPr="00491E35" w:rsidRDefault="008A0959" w:rsidP="00D2581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ผลิตภัณฑ์อื่น ๆ</w:t>
      </w:r>
    </w:p>
    <w:p w14:paraId="7228108F" w14:textId="77777777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3683C30E" w14:textId="238DC308" w:rsidR="008A0959" w:rsidRPr="00491E35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91E35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</w:t>
      </w:r>
      <w:r w:rsidR="00026E3B" w:rsidRPr="009874D5">
        <w:rPr>
          <w:rFonts w:asciiTheme="majorBidi" w:hAnsiTheme="majorBidi" w:cstheme="majorBidi"/>
          <w:sz w:val="30"/>
          <w:szCs w:val="30"/>
          <w:cs/>
        </w:rPr>
        <w:t>ในงบกำไรขาดทุน</w:t>
      </w:r>
    </w:p>
    <w:p w14:paraId="77DECC8B" w14:textId="77777777" w:rsidR="008A0959" w:rsidRPr="00884017" w:rsidRDefault="008A0959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BD34D" w14:textId="337787F0" w:rsidR="00251738" w:rsidRDefault="004F55D2" w:rsidP="004F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รวมได้ตัดรายการระหว่างกันออกแล้ว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A0959" w:rsidRPr="00491E35">
        <w:rPr>
          <w:rFonts w:asciiTheme="majorBidi" w:hAnsiTheme="majorBidi" w:cstheme="majorBidi"/>
          <w:sz w:val="30"/>
          <w:szCs w:val="30"/>
          <w:cs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3C6FED9" w14:textId="77777777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251738" w:rsidSect="00BB2134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EDC2FEC" w14:textId="4C3E8E69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251738">
        <w:rPr>
          <w:rFonts w:asciiTheme="majorBidi" w:hAnsiTheme="majorBidi" w:cs="Angsana New" w:hint="cs"/>
          <w:sz w:val="30"/>
          <w:szCs w:val="30"/>
          <w:cs/>
        </w:rPr>
        <w:lastRenderedPageBreak/>
        <w:t>ข้อมูล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ผลการดำเนินงาน</w:t>
      </w:r>
      <w:r w:rsidRPr="00251738">
        <w:rPr>
          <w:rFonts w:asciiTheme="majorBidi" w:hAnsiTheme="majorBidi" w:cs="Angsana New" w:hint="cs"/>
          <w:sz w:val="30"/>
          <w:szCs w:val="30"/>
          <w:cs/>
        </w:rPr>
        <w:t>จำแนก</w:t>
      </w:r>
      <w:r w:rsidR="004F55D2">
        <w:rPr>
          <w:rFonts w:asciiTheme="majorBidi" w:hAnsiTheme="majorBidi" w:cs="Angsana New" w:hint="cs"/>
          <w:sz w:val="30"/>
          <w:szCs w:val="30"/>
          <w:cs/>
        </w:rPr>
        <w:t>ส่วนงาน</w:t>
      </w:r>
      <w:r w:rsidRPr="00251738">
        <w:rPr>
          <w:rFonts w:asciiTheme="majorBidi" w:hAnsiTheme="majorBidi" w:cs="Angsana New" w:hint="cs"/>
          <w:sz w:val="30"/>
          <w:szCs w:val="30"/>
          <w:cs/>
        </w:rPr>
        <w:t>ตามส่วนงานของกลุ่มบริษัทมีดังต่อไปนี้</w:t>
      </w: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77"/>
        <w:gridCol w:w="243"/>
        <w:gridCol w:w="1350"/>
        <w:gridCol w:w="270"/>
        <w:gridCol w:w="1440"/>
        <w:gridCol w:w="270"/>
        <w:gridCol w:w="1350"/>
      </w:tblGrid>
      <w:tr w:rsidR="00066735" w:rsidRPr="006D05EF" w14:paraId="192F4D84" w14:textId="77777777" w:rsidTr="00446C18">
        <w:tc>
          <w:tcPr>
            <w:tcW w:w="6210" w:type="dxa"/>
            <w:vAlign w:val="bottom"/>
          </w:tcPr>
          <w:p w14:paraId="6F95D022" w14:textId="77777777" w:rsidR="00066735" w:rsidRPr="006D05EF" w:rsidRDefault="00066735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43E73D81" w14:textId="064224E4" w:rsidR="00066735" w:rsidRPr="006D05EF" w:rsidRDefault="00066735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0D6A" w:rsidRPr="006D05EF" w14:paraId="26160AFE" w14:textId="77777777" w:rsidTr="00446C18">
        <w:tc>
          <w:tcPr>
            <w:tcW w:w="6210" w:type="dxa"/>
            <w:vAlign w:val="bottom"/>
          </w:tcPr>
          <w:p w14:paraId="045124F9" w14:textId="67DBB623" w:rsidR="00C80D6A" w:rsidRPr="006D05EF" w:rsidRDefault="00C80D6A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C0C161" w14:textId="20552891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039953A9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2C000530" w14:textId="03F25AFD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03E4B349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3589D1" w14:textId="6C6BF00A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44AE3C3C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EEB41BA" w14:textId="0D605BCB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64B716" w14:textId="77777777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E37BEE" w14:textId="42D1A2F0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80D6A" w:rsidRPr="006D05EF" w14:paraId="163B3607" w14:textId="77777777" w:rsidTr="00446C18">
        <w:tc>
          <w:tcPr>
            <w:tcW w:w="6210" w:type="dxa"/>
            <w:vAlign w:val="bottom"/>
          </w:tcPr>
          <w:p w14:paraId="36B06839" w14:textId="5EDD8C3D" w:rsidR="00C80D6A" w:rsidRPr="006D05EF" w:rsidRDefault="00CA18FE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A18FE"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A18FE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2348B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A18FE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A18FE">
              <w:rPr>
                <w:rFonts w:ascii="Angsana New" w:eastAsia="Arial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CA18FE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2348B"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2C6D704" w14:textId="0CB29F6E" w:rsidR="00C80D6A" w:rsidRPr="006D05EF" w:rsidRDefault="00C80D6A" w:rsidP="00C8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105A8C60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320363A0" w14:textId="2C2B3344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อาหารปลา</w:t>
            </w:r>
          </w:p>
        </w:tc>
        <w:tc>
          <w:tcPr>
            <w:tcW w:w="243" w:type="dxa"/>
          </w:tcPr>
          <w:p w14:paraId="698780BC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025C899" w14:textId="77BEB089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01AD4630" w14:textId="77777777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BC56FCA" w14:textId="6B499A31" w:rsidR="00C80D6A" w:rsidRPr="006D05EF" w:rsidRDefault="00C80D6A" w:rsidP="0091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45A498D7" w14:textId="77777777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AFBBAD5" w14:textId="55D0C864" w:rsidR="00C80D6A" w:rsidRPr="006D05EF" w:rsidRDefault="00C80D6A" w:rsidP="00D2581A">
            <w:pPr>
              <w:jc w:val="center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66735" w:rsidRPr="006D05EF" w14:paraId="40BD64F1" w14:textId="77777777" w:rsidTr="00446C18">
        <w:tc>
          <w:tcPr>
            <w:tcW w:w="6210" w:type="dxa"/>
            <w:vAlign w:val="bottom"/>
          </w:tcPr>
          <w:p w14:paraId="5EA76CCE" w14:textId="77777777" w:rsidR="00066735" w:rsidRPr="006D05EF" w:rsidRDefault="00066735" w:rsidP="00D2581A">
            <w:pPr>
              <w:rPr>
                <w:rFonts w:ascii="Angsana New" w:eastAsia="Arial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5AE2900F" w14:textId="5FF69707" w:rsidR="00066735" w:rsidRPr="00066735" w:rsidRDefault="00066735" w:rsidP="00D2581A">
            <w:pPr>
              <w:jc w:val="center"/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</w:pPr>
            <w:r w:rsidRPr="00066735"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  <w:t>(</w:t>
            </w:r>
            <w:r w:rsidRPr="00066735">
              <w:rPr>
                <w:rFonts w:ascii="Angsana New" w:eastAsia="Arial" w:hAnsi="Angsana New" w:cs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66735">
              <w:rPr>
                <w:rFonts w:ascii="Angsana New" w:eastAsia="Arial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4070D2" w:rsidRPr="006D05EF" w14:paraId="678B0C64" w14:textId="77777777" w:rsidTr="00446C18">
        <w:tc>
          <w:tcPr>
            <w:tcW w:w="6210" w:type="dxa"/>
            <w:vAlign w:val="bottom"/>
          </w:tcPr>
          <w:p w14:paraId="64960021" w14:textId="0A075B3D" w:rsidR="004070D2" w:rsidRPr="006D05EF" w:rsidRDefault="004070D2" w:rsidP="004070D2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B5F138" w14:textId="7A593803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77</w:t>
            </w:r>
            <w:r w:rsidR="005B2A49">
              <w:rPr>
                <w:rFonts w:ascii="Angsana New" w:eastAsia="Arial" w:hAnsi="Angsana New" w:cs="Angsana New"/>
                <w:sz w:val="28"/>
                <w:szCs w:val="28"/>
              </w:rPr>
              <w:t>7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</w:t>
            </w:r>
            <w:r w:rsidR="005B2A49">
              <w:rPr>
                <w:rFonts w:ascii="Angsana New" w:eastAsia="Arial" w:hAnsi="Angsana New" w:cs="Angsana New"/>
                <w:sz w:val="28"/>
                <w:szCs w:val="28"/>
              </w:rPr>
              <w:t>617</w:t>
            </w:r>
          </w:p>
        </w:tc>
        <w:tc>
          <w:tcPr>
            <w:tcW w:w="270" w:type="dxa"/>
          </w:tcPr>
          <w:p w14:paraId="1F1EE78F" w14:textId="77777777" w:rsidR="004070D2" w:rsidRPr="00CD40F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F062FEC" w14:textId="507B8C35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356,398</w:t>
            </w:r>
          </w:p>
        </w:tc>
        <w:tc>
          <w:tcPr>
            <w:tcW w:w="243" w:type="dxa"/>
          </w:tcPr>
          <w:p w14:paraId="7AB9F995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E90BE3" w14:textId="2EBEB016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86,044</w:t>
            </w:r>
          </w:p>
        </w:tc>
        <w:tc>
          <w:tcPr>
            <w:tcW w:w="270" w:type="dxa"/>
          </w:tcPr>
          <w:p w14:paraId="5A3E4C3C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E6CE1C" w14:textId="317592CA" w:rsidR="004070D2" w:rsidRPr="006D05EF" w:rsidRDefault="005B2A49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11,283</w:t>
            </w:r>
          </w:p>
        </w:tc>
        <w:tc>
          <w:tcPr>
            <w:tcW w:w="270" w:type="dxa"/>
          </w:tcPr>
          <w:p w14:paraId="48219CB6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95F954" w14:textId="1ECC1999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1,231,342</w:t>
            </w:r>
          </w:p>
        </w:tc>
      </w:tr>
      <w:tr w:rsidR="004070D2" w:rsidRPr="006D05EF" w14:paraId="3A95E268" w14:textId="77777777" w:rsidTr="00446C18">
        <w:tc>
          <w:tcPr>
            <w:tcW w:w="6210" w:type="dxa"/>
            <w:vAlign w:val="bottom"/>
          </w:tcPr>
          <w:p w14:paraId="5C67425A" w14:textId="4D17A503" w:rsidR="004070D2" w:rsidRPr="006D05EF" w:rsidRDefault="004070D2" w:rsidP="004070D2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30804" w14:textId="16CE7475" w:rsidR="004070D2" w:rsidRPr="00B35407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B35407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77</w:t>
            </w:r>
            <w:r w:rsidR="005B2A49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7,617</w:t>
            </w:r>
          </w:p>
        </w:tc>
        <w:tc>
          <w:tcPr>
            <w:tcW w:w="270" w:type="dxa"/>
          </w:tcPr>
          <w:p w14:paraId="205A01B8" w14:textId="77777777" w:rsidR="004070D2" w:rsidRPr="00B35407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956E5" w14:textId="499A5592" w:rsidR="004070D2" w:rsidRPr="00B35407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B35407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356,398</w:t>
            </w:r>
          </w:p>
        </w:tc>
        <w:tc>
          <w:tcPr>
            <w:tcW w:w="243" w:type="dxa"/>
          </w:tcPr>
          <w:p w14:paraId="2454DE3B" w14:textId="77777777" w:rsidR="004070D2" w:rsidRPr="00B35407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26AD0" w14:textId="40D1A2FF" w:rsidR="004070D2" w:rsidRPr="00B35407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B35407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86,044</w:t>
            </w:r>
          </w:p>
        </w:tc>
        <w:tc>
          <w:tcPr>
            <w:tcW w:w="270" w:type="dxa"/>
          </w:tcPr>
          <w:p w14:paraId="419E90DD" w14:textId="77777777" w:rsidR="004070D2" w:rsidRPr="00B35407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C04A5" w14:textId="377EB4CE" w:rsidR="004070D2" w:rsidRPr="00B35407" w:rsidRDefault="005B2A49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11,283</w:t>
            </w:r>
          </w:p>
        </w:tc>
        <w:tc>
          <w:tcPr>
            <w:tcW w:w="270" w:type="dxa"/>
          </w:tcPr>
          <w:p w14:paraId="44EE1C2A" w14:textId="77777777" w:rsidR="004070D2" w:rsidRPr="00B35407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0E675" w14:textId="187D5926" w:rsidR="004070D2" w:rsidRPr="00B35407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B35407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1,231,342</w:t>
            </w:r>
          </w:p>
        </w:tc>
      </w:tr>
      <w:tr w:rsidR="004070D2" w:rsidRPr="009174C0" w14:paraId="435C5E52" w14:textId="77777777" w:rsidTr="00446C18">
        <w:tc>
          <w:tcPr>
            <w:tcW w:w="6210" w:type="dxa"/>
            <w:vAlign w:val="bottom"/>
          </w:tcPr>
          <w:p w14:paraId="231B89B3" w14:textId="77777777" w:rsidR="004070D2" w:rsidRPr="009174C0" w:rsidRDefault="004070D2" w:rsidP="004070D2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1F5679A" w14:textId="77777777" w:rsidR="004070D2" w:rsidRPr="009174C0" w:rsidRDefault="004070D2" w:rsidP="004070D2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9123E8" w14:textId="77777777" w:rsidR="004070D2" w:rsidRPr="009174C0" w:rsidRDefault="004070D2" w:rsidP="004070D2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503539B1" w14:textId="3800BE4B" w:rsidR="004070D2" w:rsidRPr="009174C0" w:rsidRDefault="004070D2" w:rsidP="004070D2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7AA74B85" w14:textId="77777777" w:rsidR="004070D2" w:rsidRPr="009174C0" w:rsidRDefault="004070D2" w:rsidP="004070D2">
            <w:pPr>
              <w:tabs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CE65319" w14:textId="66DE5672" w:rsidR="004070D2" w:rsidRPr="009174C0" w:rsidRDefault="004070D2" w:rsidP="004070D2">
            <w:pPr>
              <w:tabs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31348EB" w14:textId="77777777" w:rsidR="004070D2" w:rsidRPr="009174C0" w:rsidRDefault="004070D2" w:rsidP="004070D2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AD80C9B" w14:textId="7B284606" w:rsidR="004070D2" w:rsidRPr="009174C0" w:rsidRDefault="004070D2" w:rsidP="004070D2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898816F" w14:textId="77777777" w:rsidR="004070D2" w:rsidRPr="009174C0" w:rsidRDefault="004070D2" w:rsidP="004070D2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C65FF7" w14:textId="7DBB6181" w:rsidR="004070D2" w:rsidRPr="009174C0" w:rsidRDefault="004070D2" w:rsidP="004070D2">
            <w:pPr>
              <w:tabs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</w:tr>
      <w:tr w:rsidR="004070D2" w:rsidRPr="006D05EF" w14:paraId="0E768E83" w14:textId="77777777" w:rsidTr="00446C18">
        <w:tc>
          <w:tcPr>
            <w:tcW w:w="6210" w:type="dxa"/>
            <w:vAlign w:val="bottom"/>
          </w:tcPr>
          <w:p w14:paraId="499B5697" w14:textId="52C06892" w:rsidR="004070D2" w:rsidRPr="006D05EF" w:rsidRDefault="004070D2" w:rsidP="004070D2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5FD1C85E" w14:textId="328448FF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AF4534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A0CBCFA" w14:textId="1FA90728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F1E2DE4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7AE3B1" w14:textId="72F798AD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C9E4A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9435B4" w14:textId="64DC500B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17D55D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8376EF" w14:textId="2DAA44A2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4070D2" w:rsidRPr="006D05EF" w14:paraId="43317E24" w14:textId="77777777" w:rsidTr="00446C18">
        <w:tc>
          <w:tcPr>
            <w:tcW w:w="6210" w:type="dxa"/>
            <w:vAlign w:val="bottom"/>
          </w:tcPr>
          <w:p w14:paraId="7545E957" w14:textId="45B9E6F6" w:rsidR="004070D2" w:rsidRPr="006D05EF" w:rsidRDefault="004070D2" w:rsidP="004070D2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</w:t>
            </w:r>
            <w:r w:rsidR="002E23C3">
              <w:rPr>
                <w:rFonts w:ascii="Angsana New" w:eastAsia="Arial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ข</w:t>
            </w:r>
            <w:r>
              <w:rPr>
                <w:rFonts w:ascii="Angsana New" w:eastAsia="Arial" w:hAnsi="Angsana New" w:cs="Angsana New" w:hint="cs"/>
                <w:b/>
                <w:bCs/>
                <w:sz w:val="28"/>
                <w:szCs w:val="28"/>
                <w:cs/>
              </w:rPr>
              <w:t>ั้น</w:t>
            </w: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ต้นของส่วนงาน</w:t>
            </w:r>
          </w:p>
        </w:tc>
        <w:tc>
          <w:tcPr>
            <w:tcW w:w="1350" w:type="dxa"/>
            <w:vAlign w:val="bottom"/>
          </w:tcPr>
          <w:p w14:paraId="56A126CF" w14:textId="42CFEC7C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176</w:t>
            </w:r>
            <w:r w:rsidR="005B2A49">
              <w:rPr>
                <w:rFonts w:ascii="Angsana New" w:eastAsia="Arial" w:hAnsi="Angsana New" w:cs="Angsana New"/>
                <w:sz w:val="28"/>
                <w:szCs w:val="28"/>
              </w:rPr>
              <w:t>,394</w:t>
            </w:r>
          </w:p>
        </w:tc>
        <w:tc>
          <w:tcPr>
            <w:tcW w:w="270" w:type="dxa"/>
          </w:tcPr>
          <w:p w14:paraId="516D763D" w14:textId="77DBB8E2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8701EFB" w14:textId="5B7C0471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80,308</w:t>
            </w:r>
          </w:p>
        </w:tc>
        <w:tc>
          <w:tcPr>
            <w:tcW w:w="243" w:type="dxa"/>
          </w:tcPr>
          <w:p w14:paraId="3908FC7E" w14:textId="4350B62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404099" w14:textId="3FC3546B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11,600</w:t>
            </w:r>
          </w:p>
        </w:tc>
        <w:tc>
          <w:tcPr>
            <w:tcW w:w="270" w:type="dxa"/>
          </w:tcPr>
          <w:p w14:paraId="37C789A8" w14:textId="0A68E058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4B5D1F" w14:textId="1FB71298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(1,4</w:t>
            </w:r>
            <w:r w:rsidR="005B2A49">
              <w:rPr>
                <w:rFonts w:ascii="Angsana New" w:eastAsia="Arial" w:hAnsi="Angsana New" w:cs="Angsana New"/>
                <w:sz w:val="28"/>
                <w:szCs w:val="28"/>
              </w:rPr>
              <w:t>81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E19F1F0" w14:textId="77777777" w:rsidR="004070D2" w:rsidRPr="00CD40F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B0015F" w14:textId="2E8D918F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266,821</w:t>
            </w:r>
          </w:p>
        </w:tc>
      </w:tr>
      <w:tr w:rsidR="004070D2" w:rsidRPr="006D05EF" w14:paraId="7DCB8109" w14:textId="77777777" w:rsidTr="00446C18">
        <w:tc>
          <w:tcPr>
            <w:tcW w:w="6210" w:type="dxa"/>
            <w:vAlign w:val="bottom"/>
          </w:tcPr>
          <w:p w14:paraId="5CC102BE" w14:textId="4486A221" w:rsidR="004070D2" w:rsidRPr="006D05EF" w:rsidRDefault="004070D2" w:rsidP="004070D2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ค่าใช้จ่ายในการ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บริหาร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E5DE98E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6F0D72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D8B79ED" w14:textId="6F5DD2DB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6FD80F0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AF189B" w14:textId="28CB36AE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9593FF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62F374" w14:textId="7CF8BDC8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EA2669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450B34" w14:textId="04635CC2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4070D2" w:rsidRPr="006D05EF" w14:paraId="53CAB3B6" w14:textId="77777777" w:rsidTr="00446C18">
        <w:tc>
          <w:tcPr>
            <w:tcW w:w="6210" w:type="dxa"/>
            <w:vAlign w:val="bottom"/>
          </w:tcPr>
          <w:p w14:paraId="0C77AA60" w14:textId="6BAF5D9E" w:rsidR="004070D2" w:rsidRPr="006D05EF" w:rsidRDefault="004070D2" w:rsidP="004070D2">
            <w:pPr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 xml:space="preserve">   (รวมผลขาดทุน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จากการด้อยค่า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350" w:type="dxa"/>
            <w:vAlign w:val="bottom"/>
          </w:tcPr>
          <w:p w14:paraId="6FC5FC38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44EF1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10FD318" w14:textId="2863D23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B207BD7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532D23" w14:textId="164834DB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1748A7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678AC8" w14:textId="1E5B7EAC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7364B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546C47" w14:textId="1BD0833B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4070D2" w:rsidRPr="00871E3F" w14:paraId="5D30DCF0" w14:textId="77777777" w:rsidTr="00446C18">
        <w:tc>
          <w:tcPr>
            <w:tcW w:w="6210" w:type="dxa"/>
            <w:shd w:val="clear" w:color="auto" w:fill="auto"/>
            <w:vAlign w:val="bottom"/>
          </w:tcPr>
          <w:p w14:paraId="213EAA91" w14:textId="41E28299" w:rsidR="004070D2" w:rsidRPr="00871E3F" w:rsidRDefault="004070D2" w:rsidP="004070D2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  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จะเกิดขึ้นของลูกหนี้การค้าและลูกหนี้</w:t>
            </w:r>
            <w:r w:rsidR="00B4062D"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หมุนเวียน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อื่น)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EB8AD6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5B284F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B35BB9F" w14:textId="26D5278E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9937C93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D01EBD" w14:textId="583BCF7B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C05E57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477463" w14:textId="134B030A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5EB413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AFB7F4" w14:textId="0BC067CB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(12</w:t>
            </w:r>
            <w:r w:rsidR="00B35407">
              <w:rPr>
                <w:rFonts w:ascii="Angsana New" w:eastAsia="Arial" w:hAnsi="Angsana New" w:cs="Angsana New"/>
                <w:sz w:val="28"/>
                <w:szCs w:val="28"/>
              </w:rPr>
              <w:t>8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,</w:t>
            </w:r>
            <w:r w:rsidR="00B35407">
              <w:rPr>
                <w:rFonts w:ascii="Angsana New" w:eastAsia="Arial" w:hAnsi="Angsana New" w:cs="Angsana New"/>
                <w:sz w:val="28"/>
                <w:szCs w:val="28"/>
              </w:rPr>
              <w:t>556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>)</w:t>
            </w:r>
          </w:p>
        </w:tc>
      </w:tr>
      <w:tr w:rsidR="004070D2" w:rsidRPr="006D05EF" w14:paraId="3FA29E05" w14:textId="77777777" w:rsidTr="00446C18">
        <w:tc>
          <w:tcPr>
            <w:tcW w:w="6210" w:type="dxa"/>
            <w:shd w:val="clear" w:color="auto" w:fill="auto"/>
            <w:vAlign w:val="bottom"/>
          </w:tcPr>
          <w:p w14:paraId="3698C019" w14:textId="578A9514" w:rsidR="004070D2" w:rsidRPr="00871E3F" w:rsidRDefault="004070D2" w:rsidP="004070D2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รายได้อื่น ๆ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CF17E3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AFA828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336F08C" w14:textId="7626419A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BA6418F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8F444" w14:textId="7A1ED38A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AD1755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5CB3B5" w14:textId="51F002ED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90914B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8376A" w14:textId="4C00EAB4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16,007</w:t>
            </w:r>
          </w:p>
        </w:tc>
      </w:tr>
      <w:tr w:rsidR="004070D2" w:rsidRPr="006D05EF" w14:paraId="7D0CD32C" w14:textId="77777777" w:rsidTr="00446C18">
        <w:tc>
          <w:tcPr>
            <w:tcW w:w="6210" w:type="dxa"/>
            <w:vAlign w:val="bottom"/>
          </w:tcPr>
          <w:p w14:paraId="26596981" w14:textId="646F5515" w:rsidR="004070D2" w:rsidRPr="006D05EF" w:rsidRDefault="004070D2" w:rsidP="004070D2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vAlign w:val="bottom"/>
          </w:tcPr>
          <w:p w14:paraId="2F87F30B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EAEEB4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E09A6A" w14:textId="51D2E012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8FDB821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F9FD80" w14:textId="042DB823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53955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3357C7" w14:textId="2E6524E5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BD204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B26656" w14:textId="5E1BDED9" w:rsidR="004070D2" w:rsidRPr="004F55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15</w:t>
            </w:r>
            <w:r w:rsidR="00B35407"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4,272</w:t>
            </w:r>
          </w:p>
        </w:tc>
      </w:tr>
      <w:tr w:rsidR="004070D2" w:rsidRPr="006D05EF" w14:paraId="17CF3A4E" w14:textId="77777777" w:rsidTr="00446C18">
        <w:tc>
          <w:tcPr>
            <w:tcW w:w="6210" w:type="dxa"/>
            <w:vAlign w:val="bottom"/>
          </w:tcPr>
          <w:p w14:paraId="700E2855" w14:textId="6F0272D3" w:rsidR="004070D2" w:rsidRPr="006D05EF" w:rsidRDefault="004070D2" w:rsidP="004070D2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089C30BB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B194A6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4A0A7A3" w14:textId="4CD432E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2A3CAB3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3581E1" w14:textId="688DCAA3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C829E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D3BA7B" w14:textId="6FB5716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1BB8D7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B7589C" w14:textId="5144EB03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(4,198)</w:t>
            </w:r>
          </w:p>
        </w:tc>
      </w:tr>
      <w:tr w:rsidR="004070D2" w:rsidRPr="006D05EF" w14:paraId="09E44BD6" w14:textId="77777777" w:rsidTr="00446C18">
        <w:tc>
          <w:tcPr>
            <w:tcW w:w="6210" w:type="dxa"/>
            <w:vAlign w:val="bottom"/>
          </w:tcPr>
          <w:p w14:paraId="63B04A71" w14:textId="196F520F" w:rsidR="004070D2" w:rsidRPr="006D05EF" w:rsidRDefault="004070D2" w:rsidP="004070D2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03FBD026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546553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56C586E" w14:textId="4EA057C8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D1557C6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68ECE7" w14:textId="00A3F5B2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08BFD7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E0CB7B" w14:textId="26BBA72A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34047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A67BB3" w14:textId="5BF8A1F6" w:rsidR="004070D2" w:rsidRPr="00787451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150,074</w:t>
            </w:r>
          </w:p>
        </w:tc>
      </w:tr>
      <w:tr w:rsidR="004070D2" w:rsidRPr="009E0A5A" w14:paraId="0FB9CC75" w14:textId="77777777" w:rsidTr="00446C18">
        <w:tc>
          <w:tcPr>
            <w:tcW w:w="6210" w:type="dxa"/>
            <w:vAlign w:val="bottom"/>
          </w:tcPr>
          <w:p w14:paraId="163E0100" w14:textId="67779DA7" w:rsidR="004070D2" w:rsidRPr="006D05EF" w:rsidRDefault="00B35407" w:rsidP="004070D2">
            <w:pPr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</w:t>
            </w:r>
            <w:r w:rsidR="004070D2"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4D976B8B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B3294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2A41B8E" w14:textId="58C020E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CFBD4F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EAAB13" w14:textId="26D523EB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9A33A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9ED6A80" w14:textId="52B45CD1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151467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84B8FE" w14:textId="6C6A4C55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(23,038)</w:t>
            </w:r>
          </w:p>
        </w:tc>
      </w:tr>
      <w:tr w:rsidR="004070D2" w:rsidRPr="006D05EF" w14:paraId="0EA216F4" w14:textId="77777777" w:rsidTr="00446C18">
        <w:tc>
          <w:tcPr>
            <w:tcW w:w="6210" w:type="dxa"/>
            <w:vAlign w:val="bottom"/>
          </w:tcPr>
          <w:p w14:paraId="76719B7F" w14:textId="009BE987" w:rsidR="004070D2" w:rsidRPr="006D05EF" w:rsidRDefault="004070D2" w:rsidP="004070D2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37301D27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7A830D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0FE353B" w14:textId="719050D9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20D6E39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647430" w14:textId="119E541C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9B31D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FA8EAD" w14:textId="45D7D81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60C23C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E459641" w14:textId="44FF3D48" w:rsidR="004070D2" w:rsidRPr="00787451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  <w:t>127,036</w:t>
            </w:r>
          </w:p>
        </w:tc>
      </w:tr>
      <w:tr w:rsidR="004070D2" w:rsidRPr="009174C0" w14:paraId="60468265" w14:textId="77777777" w:rsidTr="00446C18">
        <w:tc>
          <w:tcPr>
            <w:tcW w:w="6210" w:type="dxa"/>
            <w:vAlign w:val="bottom"/>
          </w:tcPr>
          <w:p w14:paraId="7B575239" w14:textId="77777777" w:rsidR="004070D2" w:rsidRPr="009174C0" w:rsidRDefault="004070D2" w:rsidP="004070D2">
            <w:pPr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0AC8B00" w14:textId="77777777" w:rsidR="004070D2" w:rsidRPr="009174C0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AD1D00D" w14:textId="77777777" w:rsidR="004070D2" w:rsidRPr="009174C0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1046A56B" w14:textId="1F026B0F" w:rsidR="004070D2" w:rsidRPr="009174C0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43" w:type="dxa"/>
          </w:tcPr>
          <w:p w14:paraId="30FD498B" w14:textId="77777777" w:rsidR="004070D2" w:rsidRPr="009174C0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43B515C1" w14:textId="584A2F16" w:rsidR="004070D2" w:rsidRPr="009174C0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703310" w14:textId="77777777" w:rsidR="004070D2" w:rsidRPr="009174C0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F3C7372" w14:textId="31A92153" w:rsidR="004070D2" w:rsidRPr="009174C0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86FBD87" w14:textId="77777777" w:rsidR="004070D2" w:rsidRPr="009174C0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791D287" w14:textId="410859F4" w:rsidR="004070D2" w:rsidRPr="009174C0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</w:tr>
      <w:tr w:rsidR="004070D2" w:rsidRPr="006D05EF" w14:paraId="3A84519A" w14:textId="77777777" w:rsidTr="00446C18">
        <w:tc>
          <w:tcPr>
            <w:tcW w:w="6210" w:type="dxa"/>
            <w:vAlign w:val="bottom"/>
          </w:tcPr>
          <w:p w14:paraId="0C05587A" w14:textId="09EA3A06" w:rsidR="004070D2" w:rsidRPr="006D05EF" w:rsidRDefault="004070D2" w:rsidP="004070D2">
            <w:pPr>
              <w:rPr>
                <w:rFonts w:ascii="Angsana New" w:eastAsia="Arial" w:hAnsi="Angsana New" w:cs="Angsana New"/>
                <w:b/>
                <w:bCs/>
                <w:sz w:val="28"/>
                <w:szCs w:val="28"/>
              </w:rPr>
            </w:pPr>
            <w:r w:rsidRPr="006D05EF">
              <w:rPr>
                <w:rFonts w:ascii="Angsana New" w:eastAsia="Arial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vAlign w:val="bottom"/>
          </w:tcPr>
          <w:p w14:paraId="19402621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8101B0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923A5E3" w14:textId="1E276601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24F2306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03E180" w14:textId="7FFB2F36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BDC964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FF725F" w14:textId="2B63B259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195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8DF24A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26407A" w14:textId="71C6E6B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</w:tr>
      <w:tr w:rsidR="004070D2" w:rsidRPr="006D05EF" w14:paraId="7B6E2881" w14:textId="77777777" w:rsidTr="00446C18">
        <w:tc>
          <w:tcPr>
            <w:tcW w:w="6210" w:type="dxa"/>
          </w:tcPr>
          <w:p w14:paraId="013B4D27" w14:textId="55996A98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6D05E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เวลาใดเวลาหนึ่ง </w:t>
            </w:r>
            <w:r w:rsidRPr="006D05EF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25CF197" w14:textId="630B752F" w:rsidR="004070D2" w:rsidRPr="00D15FA2" w:rsidRDefault="005B2A49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5B2A49">
              <w:rPr>
                <w:rFonts w:ascii="Angsana New" w:eastAsia="Arial" w:hAnsi="Angsana New" w:cs="Angsana New"/>
                <w:sz w:val="28"/>
                <w:szCs w:val="28"/>
              </w:rPr>
              <w:t>777,617</w:t>
            </w:r>
          </w:p>
        </w:tc>
        <w:tc>
          <w:tcPr>
            <w:tcW w:w="270" w:type="dxa"/>
          </w:tcPr>
          <w:p w14:paraId="578203F6" w14:textId="77777777" w:rsidR="004070D2" w:rsidRPr="00CD40F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644EFAD9" w14:textId="16B589EE" w:rsidR="004070D2" w:rsidRPr="00D15FA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356,398</w:t>
            </w:r>
          </w:p>
        </w:tc>
        <w:tc>
          <w:tcPr>
            <w:tcW w:w="243" w:type="dxa"/>
          </w:tcPr>
          <w:p w14:paraId="38B01100" w14:textId="77777777" w:rsidR="004070D2" w:rsidRPr="00D15FA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2AA88C9" w14:textId="4D7925C9" w:rsidR="004070D2" w:rsidRPr="00D15FA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86,044</w:t>
            </w:r>
          </w:p>
        </w:tc>
        <w:tc>
          <w:tcPr>
            <w:tcW w:w="270" w:type="dxa"/>
          </w:tcPr>
          <w:p w14:paraId="342EADEA" w14:textId="77777777" w:rsidR="004070D2" w:rsidRPr="00D15FA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2EC1251" w14:textId="6CE9E0E0" w:rsidR="004070D2" w:rsidRPr="00D15FA2" w:rsidRDefault="005B2A49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 w:rsidRPr="005B2A49">
              <w:rPr>
                <w:rFonts w:ascii="Angsana New" w:eastAsia="Arial" w:hAnsi="Angsana New" w:cs="Angsana New"/>
                <w:sz w:val="28"/>
                <w:szCs w:val="28"/>
              </w:rPr>
              <w:t>11,283</w:t>
            </w:r>
          </w:p>
        </w:tc>
        <w:tc>
          <w:tcPr>
            <w:tcW w:w="270" w:type="dxa"/>
          </w:tcPr>
          <w:p w14:paraId="72271F77" w14:textId="77777777" w:rsidR="004070D2" w:rsidRPr="00D15FA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9632423" w14:textId="383FE328" w:rsidR="004070D2" w:rsidRPr="00D15FA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="Angsana New" w:eastAsia="Arial" w:hAnsi="Angsana New" w:cs="Angsana New"/>
                <w:sz w:val="28"/>
                <w:szCs w:val="28"/>
              </w:rPr>
            </w:pPr>
            <w:r>
              <w:rPr>
                <w:rFonts w:ascii="Angsana New" w:eastAsia="Arial" w:hAnsi="Angsana New" w:cs="Angsana New"/>
                <w:sz w:val="28"/>
                <w:szCs w:val="28"/>
              </w:rPr>
              <w:t>1,231,342</w:t>
            </w:r>
          </w:p>
        </w:tc>
      </w:tr>
      <w:tr w:rsidR="004070D2" w:rsidRPr="006D05EF" w14:paraId="2302156C" w14:textId="77777777" w:rsidTr="00446C18">
        <w:trPr>
          <w:tblHeader/>
        </w:trPr>
        <w:tc>
          <w:tcPr>
            <w:tcW w:w="6210" w:type="dxa"/>
            <w:vAlign w:val="bottom"/>
          </w:tcPr>
          <w:p w14:paraId="49D90B6F" w14:textId="77777777" w:rsidR="004070D2" w:rsidRPr="006D05EF" w:rsidRDefault="004070D2" w:rsidP="004070D2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0AA97BE1" w14:textId="5B6B565F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70D2" w:rsidRPr="006D05EF" w14:paraId="75B74F29" w14:textId="77777777" w:rsidTr="00446C18">
        <w:trPr>
          <w:tblHeader/>
        </w:trPr>
        <w:tc>
          <w:tcPr>
            <w:tcW w:w="6210" w:type="dxa"/>
            <w:vAlign w:val="bottom"/>
          </w:tcPr>
          <w:p w14:paraId="3E148F03" w14:textId="77777777" w:rsidR="004070D2" w:rsidRPr="006D05EF" w:rsidRDefault="004070D2" w:rsidP="004070D2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ABC5AD" w14:textId="77777777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4BFB5487" w14:textId="77777777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4F300ED3" w14:textId="31DED0C1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43" w:type="dxa"/>
          </w:tcPr>
          <w:p w14:paraId="026593F9" w14:textId="77777777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898285" w14:textId="5588F681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16DEADF8" w14:textId="77777777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9FD818" w14:textId="7DD2B109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AEE17C" w14:textId="77777777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670EFF" w14:textId="61EF0C11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70D2" w:rsidRPr="006D05EF" w14:paraId="64ACA83A" w14:textId="77777777" w:rsidTr="00446C18">
        <w:trPr>
          <w:tblHeader/>
        </w:trPr>
        <w:tc>
          <w:tcPr>
            <w:tcW w:w="6210" w:type="dxa"/>
            <w:vAlign w:val="bottom"/>
          </w:tcPr>
          <w:p w14:paraId="1464C1EC" w14:textId="69806DCD" w:rsidR="004070D2" w:rsidRPr="006D05EF" w:rsidRDefault="004070D2" w:rsidP="004070D2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18FE">
              <w:rPr>
                <w:rFonts w:asciiTheme="majorBidi" w:eastAsia="Arial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CA18FE"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A18FE"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A18FE">
              <w:rPr>
                <w:rFonts w:asciiTheme="majorBidi" w:eastAsia="Arial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CA18FE"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Arial" w:hAnsiTheme="majorBidi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2CC1DBE" w14:textId="77777777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อาหารกุ้ง</w:t>
            </w:r>
          </w:p>
        </w:tc>
        <w:tc>
          <w:tcPr>
            <w:tcW w:w="270" w:type="dxa"/>
          </w:tcPr>
          <w:p w14:paraId="42725188" w14:textId="77777777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bottom"/>
          </w:tcPr>
          <w:p w14:paraId="1A93D4D6" w14:textId="03E6A5C6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อาหารปลา</w:t>
            </w:r>
          </w:p>
        </w:tc>
        <w:tc>
          <w:tcPr>
            <w:tcW w:w="243" w:type="dxa"/>
          </w:tcPr>
          <w:p w14:paraId="776B0998" w14:textId="77777777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B38072" w14:textId="0DEA7A85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อาหารสัตว์บก</w:t>
            </w:r>
          </w:p>
        </w:tc>
        <w:tc>
          <w:tcPr>
            <w:tcW w:w="270" w:type="dxa"/>
          </w:tcPr>
          <w:p w14:paraId="5057D3D0" w14:textId="77777777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BFC12E" w14:textId="77C4B4C5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ผลิตภัณฑ์อื่น ๆ</w:t>
            </w:r>
          </w:p>
        </w:tc>
        <w:tc>
          <w:tcPr>
            <w:tcW w:w="270" w:type="dxa"/>
          </w:tcPr>
          <w:p w14:paraId="1EC99018" w14:textId="77777777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29C63C8" w14:textId="120D2ED0" w:rsidR="004070D2" w:rsidRPr="006D05EF" w:rsidRDefault="004070D2" w:rsidP="004070D2">
            <w:pPr>
              <w:jc w:val="center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070D2" w:rsidRPr="006D05EF" w14:paraId="1F100672" w14:textId="77777777" w:rsidTr="00446C18">
        <w:trPr>
          <w:tblHeader/>
        </w:trPr>
        <w:tc>
          <w:tcPr>
            <w:tcW w:w="6210" w:type="dxa"/>
            <w:vAlign w:val="bottom"/>
          </w:tcPr>
          <w:p w14:paraId="3DD72AC0" w14:textId="77777777" w:rsidR="004070D2" w:rsidRPr="006D05EF" w:rsidRDefault="004070D2" w:rsidP="004070D2">
            <w:pPr>
              <w:rPr>
                <w:rFonts w:asciiTheme="majorBidi" w:eastAsia="Arial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0" w:type="dxa"/>
            <w:gridSpan w:val="9"/>
            <w:vAlign w:val="bottom"/>
          </w:tcPr>
          <w:p w14:paraId="39DE4529" w14:textId="5AF48A3A" w:rsidR="004070D2" w:rsidRPr="00066735" w:rsidRDefault="004070D2" w:rsidP="004070D2">
            <w:pPr>
              <w:jc w:val="center"/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</w:pPr>
            <w:r w:rsidRPr="00066735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(</w:t>
            </w:r>
            <w:r w:rsidRPr="00066735">
              <w:rPr>
                <w:rFonts w:asciiTheme="majorBidi" w:eastAsia="Arial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066735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070D2" w:rsidRPr="006D05EF" w14:paraId="433F47D0" w14:textId="77777777" w:rsidTr="00446C18">
        <w:tc>
          <w:tcPr>
            <w:tcW w:w="6210" w:type="dxa"/>
            <w:vAlign w:val="bottom"/>
          </w:tcPr>
          <w:p w14:paraId="0A23FF68" w14:textId="77777777" w:rsidR="004070D2" w:rsidRPr="006D05EF" w:rsidRDefault="004070D2" w:rsidP="004070D2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7D6B62" w14:textId="63224B6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708,864</w:t>
            </w:r>
          </w:p>
        </w:tc>
        <w:tc>
          <w:tcPr>
            <w:tcW w:w="270" w:type="dxa"/>
          </w:tcPr>
          <w:p w14:paraId="62AAAAE3" w14:textId="77777777" w:rsidR="004070D2" w:rsidRPr="00CD40F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030610B1" w14:textId="04A06DBC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419,161</w:t>
            </w:r>
          </w:p>
        </w:tc>
        <w:tc>
          <w:tcPr>
            <w:tcW w:w="243" w:type="dxa"/>
          </w:tcPr>
          <w:p w14:paraId="47BCACBE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F6F783" w14:textId="444DEBBC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96,180</w:t>
            </w:r>
          </w:p>
        </w:tc>
        <w:tc>
          <w:tcPr>
            <w:tcW w:w="270" w:type="dxa"/>
          </w:tcPr>
          <w:p w14:paraId="5EDB1753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DA829" w14:textId="52F4569B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24,910</w:t>
            </w:r>
          </w:p>
        </w:tc>
        <w:tc>
          <w:tcPr>
            <w:tcW w:w="270" w:type="dxa"/>
          </w:tcPr>
          <w:p w14:paraId="4B71A6F1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659CDB" w14:textId="6F982B09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1,249,115</w:t>
            </w:r>
          </w:p>
        </w:tc>
      </w:tr>
      <w:tr w:rsidR="004070D2" w:rsidRPr="006D05EF" w14:paraId="6C02F878" w14:textId="77777777" w:rsidTr="00446C18">
        <w:tc>
          <w:tcPr>
            <w:tcW w:w="6210" w:type="dxa"/>
            <w:vAlign w:val="bottom"/>
          </w:tcPr>
          <w:p w14:paraId="6DB2D0A0" w14:textId="77777777" w:rsidR="004070D2" w:rsidRPr="006D05EF" w:rsidRDefault="004070D2" w:rsidP="004070D2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2767E" w14:textId="74A71C98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708,864</w:t>
            </w:r>
          </w:p>
        </w:tc>
        <w:tc>
          <w:tcPr>
            <w:tcW w:w="270" w:type="dxa"/>
          </w:tcPr>
          <w:p w14:paraId="426E6A24" w14:textId="77777777" w:rsidR="004070D2" w:rsidRPr="00CD40F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5B3A9" w14:textId="7C50948F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419,161</w:t>
            </w:r>
          </w:p>
        </w:tc>
        <w:tc>
          <w:tcPr>
            <w:tcW w:w="243" w:type="dxa"/>
          </w:tcPr>
          <w:p w14:paraId="0AF5030F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B7A58" w14:textId="3EE8A99E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96,180</w:t>
            </w:r>
          </w:p>
        </w:tc>
        <w:tc>
          <w:tcPr>
            <w:tcW w:w="270" w:type="dxa"/>
          </w:tcPr>
          <w:p w14:paraId="1ACA8CD2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771A8" w14:textId="3F6E8B91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24,910</w:t>
            </w:r>
          </w:p>
        </w:tc>
        <w:tc>
          <w:tcPr>
            <w:tcW w:w="270" w:type="dxa"/>
          </w:tcPr>
          <w:p w14:paraId="3EA67B82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30EFE" w14:textId="21B45DBB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1,249,115</w:t>
            </w:r>
          </w:p>
        </w:tc>
      </w:tr>
      <w:tr w:rsidR="004070D2" w:rsidRPr="00AD1F54" w14:paraId="71099D96" w14:textId="77777777" w:rsidTr="00446C18">
        <w:tc>
          <w:tcPr>
            <w:tcW w:w="6210" w:type="dxa"/>
            <w:vAlign w:val="bottom"/>
          </w:tcPr>
          <w:p w14:paraId="4902F766" w14:textId="77777777" w:rsidR="004070D2" w:rsidRPr="00AD1F54" w:rsidRDefault="004070D2" w:rsidP="004070D2">
            <w:pPr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D1EF7B" w14:textId="77777777" w:rsidR="004070D2" w:rsidRPr="00AD1F54" w:rsidRDefault="004070D2" w:rsidP="004070D2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90A4B7" w14:textId="77777777" w:rsidR="004070D2" w:rsidRPr="00AD1F54" w:rsidRDefault="004070D2" w:rsidP="004070D2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282FB379" w14:textId="20EAB0E2" w:rsidR="004070D2" w:rsidRPr="00AD1F54" w:rsidRDefault="004070D2" w:rsidP="004070D2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6309704B" w14:textId="77777777" w:rsidR="004070D2" w:rsidRPr="00AD1F54" w:rsidRDefault="004070D2" w:rsidP="004070D2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CBFA684" w14:textId="74830FFE" w:rsidR="004070D2" w:rsidRPr="00AD1F54" w:rsidRDefault="004070D2" w:rsidP="004070D2">
            <w:pPr>
              <w:tabs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3BE850B" w14:textId="77777777" w:rsidR="004070D2" w:rsidRPr="00AD1F54" w:rsidRDefault="004070D2" w:rsidP="004070D2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CB2F9B6" w14:textId="67892788" w:rsidR="004070D2" w:rsidRPr="00AD1F54" w:rsidRDefault="004070D2" w:rsidP="004070D2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1732C08" w14:textId="77777777" w:rsidR="004070D2" w:rsidRPr="00AD1F54" w:rsidRDefault="004070D2" w:rsidP="004070D2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1E10856" w14:textId="13DD0771" w:rsidR="004070D2" w:rsidRPr="00AD1F54" w:rsidRDefault="004070D2" w:rsidP="004070D2">
            <w:pPr>
              <w:tabs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</w:tr>
      <w:tr w:rsidR="004070D2" w:rsidRPr="006D05EF" w14:paraId="31C415DC" w14:textId="77777777" w:rsidTr="00446C18">
        <w:tc>
          <w:tcPr>
            <w:tcW w:w="6210" w:type="dxa"/>
            <w:vAlign w:val="bottom"/>
          </w:tcPr>
          <w:p w14:paraId="18EF753C" w14:textId="77777777" w:rsidR="004070D2" w:rsidRPr="006D05EF" w:rsidRDefault="004070D2" w:rsidP="004070D2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56DB4879" w14:textId="0758171B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08CCD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071B335" w14:textId="560BFFC8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1FCD586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D92CA2" w14:textId="7C25D22C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DC5866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C2E23C" w14:textId="0F02BB69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8B10F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93C39D" w14:textId="5A6CE84D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4070D2" w:rsidRPr="006D05EF" w14:paraId="410F07D0" w14:textId="77777777" w:rsidTr="00446C18">
        <w:tc>
          <w:tcPr>
            <w:tcW w:w="6210" w:type="dxa"/>
            <w:vAlign w:val="bottom"/>
          </w:tcPr>
          <w:p w14:paraId="4A8758C3" w14:textId="683774F6" w:rsidR="004070D2" w:rsidRPr="006D05EF" w:rsidRDefault="004070D2" w:rsidP="004070D2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350" w:type="dxa"/>
            <w:vAlign w:val="bottom"/>
          </w:tcPr>
          <w:p w14:paraId="4EF316EB" w14:textId="47DACEC0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123,628</w:t>
            </w:r>
          </w:p>
        </w:tc>
        <w:tc>
          <w:tcPr>
            <w:tcW w:w="270" w:type="dxa"/>
          </w:tcPr>
          <w:p w14:paraId="019B3497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DF187DA" w14:textId="77115ED2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69,841</w:t>
            </w:r>
          </w:p>
        </w:tc>
        <w:tc>
          <w:tcPr>
            <w:tcW w:w="243" w:type="dxa"/>
          </w:tcPr>
          <w:p w14:paraId="4DB96CC8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7A37C5" w14:textId="0A07F113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7,585</w:t>
            </w:r>
          </w:p>
        </w:tc>
        <w:tc>
          <w:tcPr>
            <w:tcW w:w="270" w:type="dxa"/>
          </w:tcPr>
          <w:p w14:paraId="4D82E5DD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34671C" w14:textId="734D1D5F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14:paraId="5E7CF788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EFA80E" w14:textId="04B8E370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201,116</w:t>
            </w:r>
          </w:p>
        </w:tc>
      </w:tr>
      <w:tr w:rsidR="004070D2" w:rsidRPr="00871E3F" w14:paraId="5E6EA126" w14:textId="77777777" w:rsidTr="00446C18">
        <w:tc>
          <w:tcPr>
            <w:tcW w:w="6210" w:type="dxa"/>
            <w:vAlign w:val="bottom"/>
          </w:tcPr>
          <w:p w14:paraId="7D9F6381" w14:textId="34F0FC37" w:rsidR="004070D2" w:rsidRPr="00871E3F" w:rsidRDefault="004070D2" w:rsidP="004070D2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และ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ค่าใช้จ่ายในการ</w:t>
            </w:r>
            <w:r w:rsidRPr="006D05EF">
              <w:rPr>
                <w:rFonts w:ascii="Angsana New" w:eastAsia="Arial" w:hAnsi="Angsana New" w:cs="Angsana New"/>
                <w:sz w:val="28"/>
                <w:szCs w:val="28"/>
                <w:cs/>
              </w:rPr>
              <w:t>บริหาร</w:t>
            </w:r>
            <w:r>
              <w:rPr>
                <w:rFonts w:ascii="Angsana New" w:eastAsia="Arial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F79B082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FF824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428DDFB" w14:textId="3A3D2E24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33A7AAC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F76DB6" w14:textId="5D8F0833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2FDA5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66F1CE" w14:textId="31B92BD3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942758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FF47B3" w14:textId="7B3104DA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4070D2" w:rsidRPr="00871E3F" w14:paraId="705FBB00" w14:textId="77777777" w:rsidTr="00446C18">
        <w:tc>
          <w:tcPr>
            <w:tcW w:w="6210" w:type="dxa"/>
            <w:vAlign w:val="bottom"/>
          </w:tcPr>
          <w:p w14:paraId="5361A478" w14:textId="0F0F08AB" w:rsidR="004070D2" w:rsidRPr="006D05EF" w:rsidRDefault="004070D2" w:rsidP="004070D2">
            <w:pPr>
              <w:rPr>
                <w:rFonts w:ascii="Angsana New" w:eastAsia="Arial" w:hAnsi="Angsana New" w:cs="Angsana New"/>
                <w:sz w:val="28"/>
                <w:szCs w:val="28"/>
                <w:cs/>
              </w:rPr>
            </w:pP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 xml:space="preserve">   (รวมผลขาดทุน</w:t>
            </w: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จากการด้อยค่า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350" w:type="dxa"/>
            <w:vAlign w:val="bottom"/>
          </w:tcPr>
          <w:p w14:paraId="75AC1677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DEDE5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F4DA8E8" w14:textId="5D7F52F2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EEE6B0C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87DCCA" w14:textId="0580F2C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075086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F66EFB" w14:textId="64595B10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943A3D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E1FACF" w14:textId="28B61018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4070D2" w:rsidRPr="00871E3F" w14:paraId="0DFB506A" w14:textId="77777777" w:rsidTr="00446C18">
        <w:tc>
          <w:tcPr>
            <w:tcW w:w="6210" w:type="dxa"/>
            <w:vAlign w:val="bottom"/>
          </w:tcPr>
          <w:p w14:paraId="55292A36" w14:textId="65C9B4D7" w:rsidR="004070D2" w:rsidRPr="00871E3F" w:rsidRDefault="004070D2" w:rsidP="004070D2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 xml:space="preserve">   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จะเกิดขึ้นของลูกหนี้การค้าและลูกหนี้</w:t>
            </w:r>
            <w:r w:rsidR="00B4062D">
              <w:rPr>
                <w:rFonts w:ascii="Angsana New" w:eastAsia="Arial" w:hAnsi="Angsana New" w:cs="Angsana New" w:hint="cs"/>
                <w:sz w:val="28"/>
                <w:szCs w:val="28"/>
                <w:cs/>
              </w:rPr>
              <w:t>หมุนเวียน</w:t>
            </w:r>
            <w:r w:rsidRPr="00871E3F">
              <w:rPr>
                <w:rFonts w:ascii="Angsana New" w:eastAsia="Arial" w:hAnsi="Angsana New" w:cs="Angsana New"/>
                <w:sz w:val="28"/>
                <w:szCs w:val="28"/>
                <w:cs/>
              </w:rPr>
              <w:t>อื่น)</w:t>
            </w:r>
          </w:p>
        </w:tc>
        <w:tc>
          <w:tcPr>
            <w:tcW w:w="1350" w:type="dxa"/>
            <w:vAlign w:val="bottom"/>
          </w:tcPr>
          <w:p w14:paraId="25C27672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75EB72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1E7A5B8" w14:textId="5DBC5E2E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135B070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E4358F" w14:textId="5B8D9262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1BF043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13919F" w14:textId="5AA90B1B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9785C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803843" w14:textId="04A28056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(108,096)</w:t>
            </w:r>
          </w:p>
        </w:tc>
      </w:tr>
      <w:tr w:rsidR="004070D2" w:rsidRPr="006D05EF" w14:paraId="13B5F37E" w14:textId="77777777" w:rsidTr="00446C18">
        <w:tc>
          <w:tcPr>
            <w:tcW w:w="6210" w:type="dxa"/>
            <w:vAlign w:val="bottom"/>
          </w:tcPr>
          <w:p w14:paraId="7D489F89" w14:textId="7B46CF37" w:rsidR="004070D2" w:rsidRPr="00871E3F" w:rsidRDefault="004070D2" w:rsidP="004070D2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871E3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รายได้อื่น ๆ</w:t>
            </w:r>
            <w:r>
              <w:rPr>
                <w:rFonts w:asciiTheme="majorBidi" w:eastAsia="Arial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0DC65924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A22686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6E3DBB3" w14:textId="2CD63AFF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180D149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BB7093" w14:textId="63BE95AC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05BE43" w14:textId="77777777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2E954C" w14:textId="24DD11EF" w:rsidR="004070D2" w:rsidRPr="00871E3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0F3661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5DACAB" w14:textId="0CDB137A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17,319</w:t>
            </w:r>
          </w:p>
        </w:tc>
      </w:tr>
      <w:tr w:rsidR="004070D2" w:rsidRPr="006D05EF" w14:paraId="4390715D" w14:textId="77777777" w:rsidTr="00446C18">
        <w:tc>
          <w:tcPr>
            <w:tcW w:w="6210" w:type="dxa"/>
            <w:vAlign w:val="bottom"/>
          </w:tcPr>
          <w:p w14:paraId="4666E9F8" w14:textId="729F1827" w:rsidR="004070D2" w:rsidRPr="006D05EF" w:rsidRDefault="004070D2" w:rsidP="004070D2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350" w:type="dxa"/>
            <w:vAlign w:val="bottom"/>
          </w:tcPr>
          <w:p w14:paraId="02F86F79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606C2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64A9A86" w14:textId="34ACAD02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F29B8C1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974636" w14:textId="65E9A34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B2A6B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C86818" w14:textId="0760F246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4E3E6F" w14:textId="77777777" w:rsidR="004070D2" w:rsidRPr="00CD40F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E991F0" w14:textId="665DCEF8" w:rsidR="004070D2" w:rsidRPr="004F55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110,339</w:t>
            </w:r>
          </w:p>
        </w:tc>
      </w:tr>
      <w:tr w:rsidR="004070D2" w:rsidRPr="006D05EF" w14:paraId="26913B2E" w14:textId="77777777" w:rsidTr="00446C18">
        <w:tc>
          <w:tcPr>
            <w:tcW w:w="6210" w:type="dxa"/>
            <w:vAlign w:val="bottom"/>
          </w:tcPr>
          <w:p w14:paraId="1759DA13" w14:textId="77777777" w:rsidR="004070D2" w:rsidRPr="006D05EF" w:rsidRDefault="004070D2" w:rsidP="004070D2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10D93779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BEF83A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AF07A2B" w14:textId="4DEE22EF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7EDBA0E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2794EC" w14:textId="0EA1956A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219466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F1ED10" w14:textId="51D70D2F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5706C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4C637A" w14:textId="51E7B95E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(3,010)</w:t>
            </w:r>
          </w:p>
        </w:tc>
      </w:tr>
      <w:tr w:rsidR="004070D2" w:rsidRPr="006D05EF" w14:paraId="52B03193" w14:textId="77777777" w:rsidTr="00446C18">
        <w:tc>
          <w:tcPr>
            <w:tcW w:w="6210" w:type="dxa"/>
            <w:vAlign w:val="bottom"/>
          </w:tcPr>
          <w:p w14:paraId="72B5D894" w14:textId="1CB8AF63" w:rsidR="004070D2" w:rsidRPr="006D05EF" w:rsidRDefault="004070D2" w:rsidP="004070D2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50" w:type="dxa"/>
            <w:vAlign w:val="bottom"/>
          </w:tcPr>
          <w:p w14:paraId="29058B7F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6E0E80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E607F75" w14:textId="104594E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ADC3A41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284A4E" w14:textId="26078DEB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76C37D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754136" w14:textId="1D46DC1B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B6EBE0" w14:textId="77777777" w:rsidR="004070D2" w:rsidRPr="00CD40F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083399" w14:textId="4D19C168" w:rsidR="004070D2" w:rsidRPr="00EF33E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107,329</w:t>
            </w:r>
          </w:p>
        </w:tc>
      </w:tr>
      <w:tr w:rsidR="004070D2" w:rsidRPr="006D05EF" w14:paraId="52667E92" w14:textId="77777777" w:rsidTr="00446C18">
        <w:tc>
          <w:tcPr>
            <w:tcW w:w="6210" w:type="dxa"/>
            <w:vAlign w:val="bottom"/>
          </w:tcPr>
          <w:p w14:paraId="4C6AA8B2" w14:textId="3844C342" w:rsidR="004070D2" w:rsidRPr="006D05EF" w:rsidRDefault="004070D2" w:rsidP="004070D2">
            <w:pPr>
              <w:rPr>
                <w:rFonts w:asciiTheme="majorBidi" w:eastAsia="Arial" w:hAnsiTheme="majorBidi" w:cstheme="majorBidi"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6D05EF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6E2285A4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BDC3C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BC94029" w14:textId="112F2144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B489490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93B4A8" w14:textId="3DB386D6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488DF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1BEB1E" w14:textId="6136576B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DD969" w14:textId="77777777" w:rsidR="004070D2" w:rsidRPr="00CD40F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FEE41FD" w14:textId="509D08DC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(3,171)</w:t>
            </w:r>
          </w:p>
        </w:tc>
      </w:tr>
      <w:tr w:rsidR="004070D2" w:rsidRPr="006D05EF" w14:paraId="3ACADBCA" w14:textId="77777777" w:rsidTr="00446C18">
        <w:tc>
          <w:tcPr>
            <w:tcW w:w="6210" w:type="dxa"/>
            <w:vAlign w:val="bottom"/>
          </w:tcPr>
          <w:p w14:paraId="4B673E2D" w14:textId="07DCB91D" w:rsidR="004070D2" w:rsidRPr="006D05EF" w:rsidRDefault="004070D2" w:rsidP="004070D2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09474139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220336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E6F6EE7" w14:textId="3FDCBBEB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DF56D31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B618BD" w14:textId="1A782378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0408E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7CABA7" w14:textId="1AC3CD86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6176D6" w14:textId="77777777" w:rsidR="004070D2" w:rsidRPr="00CD40F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B12AFC" w14:textId="162CB268" w:rsidR="004070D2" w:rsidRPr="00EF33E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  <w:t>104,158</w:t>
            </w:r>
          </w:p>
        </w:tc>
      </w:tr>
      <w:tr w:rsidR="004070D2" w:rsidRPr="00AD1F54" w14:paraId="441FF6A4" w14:textId="77777777" w:rsidTr="00446C18">
        <w:tc>
          <w:tcPr>
            <w:tcW w:w="6210" w:type="dxa"/>
            <w:vAlign w:val="bottom"/>
          </w:tcPr>
          <w:p w14:paraId="1DCD8D5A" w14:textId="77777777" w:rsidR="004070D2" w:rsidRPr="00AD1F54" w:rsidRDefault="004070D2" w:rsidP="004070D2">
            <w:pPr>
              <w:rPr>
                <w:rFonts w:asciiTheme="majorBidi" w:eastAsia="Arial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36F94EC" w14:textId="77777777" w:rsidR="004070D2" w:rsidRPr="00AD1F5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DF920E7" w14:textId="77777777" w:rsidR="004070D2" w:rsidRPr="00AD1F5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5076E1AE" w14:textId="3DE1E41E" w:rsidR="004070D2" w:rsidRPr="00AD1F5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656C469E" w14:textId="77777777" w:rsidR="004070D2" w:rsidRPr="00AD1F5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14FF554" w14:textId="1B6AA5ED" w:rsidR="004070D2" w:rsidRPr="00AD1F5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6F6EE27" w14:textId="77777777" w:rsidR="004070D2" w:rsidRPr="00AD1F5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DCCD05D" w14:textId="58A96E3D" w:rsidR="004070D2" w:rsidRPr="00AD1F5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0875B7C" w14:textId="77777777" w:rsidR="004070D2" w:rsidRPr="00AD1F5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5100F19" w14:textId="0018BFEB" w:rsidR="004070D2" w:rsidRPr="00AD1F5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070D2" w:rsidRPr="006D05EF" w14:paraId="35DCD0AC" w14:textId="77777777" w:rsidTr="00446C18">
        <w:tc>
          <w:tcPr>
            <w:tcW w:w="6210" w:type="dxa"/>
            <w:vAlign w:val="bottom"/>
          </w:tcPr>
          <w:p w14:paraId="45D2953F" w14:textId="77777777" w:rsidR="004070D2" w:rsidRPr="006D05EF" w:rsidRDefault="004070D2" w:rsidP="004070D2">
            <w:pPr>
              <w:rPr>
                <w:rFonts w:asciiTheme="majorBidi" w:eastAsia="Arial" w:hAnsiTheme="majorBidi" w:cstheme="majorBidi"/>
                <w:b/>
                <w:bCs/>
                <w:sz w:val="28"/>
                <w:szCs w:val="28"/>
              </w:rPr>
            </w:pPr>
            <w:r w:rsidRPr="006D05EF"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vAlign w:val="bottom"/>
          </w:tcPr>
          <w:p w14:paraId="37368900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0DDB8B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ADC3197" w14:textId="796FF4C3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ADCD73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4AEAF5" w14:textId="05DE0D38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69DD68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693D6E" w14:textId="7A1B3FC2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8036FE" w14:textId="7777777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068303" w14:textId="73CD77F7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</w:tr>
      <w:tr w:rsidR="004070D2" w:rsidRPr="006D05EF" w14:paraId="247B6F7B" w14:textId="77777777" w:rsidTr="00446C18">
        <w:tc>
          <w:tcPr>
            <w:tcW w:w="6210" w:type="dxa"/>
          </w:tcPr>
          <w:p w14:paraId="733E345E" w14:textId="29F0CD40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6D05E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เวลาใดเวลาหนึ่ง </w:t>
            </w:r>
            <w:r w:rsidRPr="006D05EF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B1D1B24" w14:textId="4586BF34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97" w:right="-108"/>
              <w:jc w:val="both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708,864</w:t>
            </w:r>
          </w:p>
        </w:tc>
        <w:tc>
          <w:tcPr>
            <w:tcW w:w="270" w:type="dxa"/>
          </w:tcPr>
          <w:p w14:paraId="709FD391" w14:textId="77777777" w:rsidR="004070D2" w:rsidRPr="00CD40F4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14:paraId="1D589563" w14:textId="6A779B18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419,161</w:t>
            </w:r>
          </w:p>
        </w:tc>
        <w:tc>
          <w:tcPr>
            <w:tcW w:w="243" w:type="dxa"/>
          </w:tcPr>
          <w:p w14:paraId="77C5EEAC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9A8B8B2" w14:textId="2DE7698F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96,180</w:t>
            </w:r>
          </w:p>
        </w:tc>
        <w:tc>
          <w:tcPr>
            <w:tcW w:w="270" w:type="dxa"/>
          </w:tcPr>
          <w:p w14:paraId="171EC3CB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E60A9B4" w14:textId="5634D09B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24,910</w:t>
            </w:r>
          </w:p>
        </w:tc>
        <w:tc>
          <w:tcPr>
            <w:tcW w:w="270" w:type="dxa"/>
          </w:tcPr>
          <w:p w14:paraId="6B2870FC" w14:textId="77777777" w:rsidR="004070D2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420AC35" w14:textId="0C9295C0" w:rsidR="004070D2" w:rsidRPr="006D05EF" w:rsidRDefault="004070D2" w:rsidP="0040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CA18FE">
              <w:rPr>
                <w:rFonts w:asciiTheme="majorBidi" w:eastAsia="Arial" w:hAnsiTheme="majorBidi" w:cstheme="majorBidi"/>
                <w:sz w:val="28"/>
                <w:szCs w:val="28"/>
              </w:rPr>
              <w:t>1,249,115</w:t>
            </w:r>
          </w:p>
        </w:tc>
      </w:tr>
    </w:tbl>
    <w:p w14:paraId="6695EFE9" w14:textId="77777777" w:rsidR="00251738" w:rsidRDefault="0025173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251738" w:rsidSect="00C803AF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D322952" w14:textId="4808BE12" w:rsidR="00AD1F54" w:rsidRDefault="00AD1F54" w:rsidP="00AD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lastRenderedPageBreak/>
        <w:t>การจำแนกรายได้และจังหวะเวลาการรับรู้รายได้ใน</w:t>
      </w:r>
      <w:r w:rsidR="00DB465B">
        <w:rPr>
          <w:rFonts w:asciiTheme="majorBidi" w:hAnsiTheme="majorBidi" w:cs="Angsana New" w:hint="cs"/>
          <w:sz w:val="30"/>
          <w:szCs w:val="30"/>
          <w:cs/>
        </w:rPr>
        <w:t>งบ</w:t>
      </w:r>
      <w:r>
        <w:rPr>
          <w:rFonts w:asciiTheme="majorBidi" w:hAnsiTheme="majorBidi" w:cs="Angsana New" w:hint="cs"/>
          <w:sz w:val="30"/>
          <w:szCs w:val="30"/>
          <w:cs/>
        </w:rPr>
        <w:t>การเงินเฉพาะกิจการมีดังนี้</w:t>
      </w:r>
    </w:p>
    <w:p w14:paraId="2349D340" w14:textId="77777777" w:rsidR="00AD1F54" w:rsidRPr="003856FB" w:rsidRDefault="00AD1F54" w:rsidP="00AD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152"/>
        <w:gridCol w:w="1584"/>
        <w:gridCol w:w="236"/>
        <w:gridCol w:w="1584"/>
      </w:tblGrid>
      <w:tr w:rsidR="00EF33E2" w:rsidRPr="00164529" w14:paraId="0BC0392E" w14:textId="77777777" w:rsidTr="005308A2">
        <w:tc>
          <w:tcPr>
            <w:tcW w:w="4860" w:type="dxa"/>
            <w:vAlign w:val="bottom"/>
          </w:tcPr>
          <w:p w14:paraId="7E3FF45B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8E460F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4B22A92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45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F33E2" w:rsidRPr="00164529" w14:paraId="30B9A62C" w14:textId="77777777" w:rsidTr="005308A2">
        <w:tc>
          <w:tcPr>
            <w:tcW w:w="4860" w:type="dxa"/>
            <w:vAlign w:val="bottom"/>
          </w:tcPr>
          <w:p w14:paraId="685E3E6C" w14:textId="5FBA0BC4" w:rsidR="00EF33E2" w:rsidRPr="00164529" w:rsidRDefault="003237CD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37CD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3237CD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B35407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237CD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237CD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vAlign w:val="bottom"/>
          </w:tcPr>
          <w:p w14:paraId="028DB597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17C1B1B" w14:textId="6C575512" w:rsidR="00EF33E2" w:rsidRPr="00164529" w:rsidRDefault="00EF33E2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3237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61288598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A99FE32" w14:textId="39EC2E26" w:rsidR="00EF33E2" w:rsidRPr="00164529" w:rsidRDefault="00EF33E2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3237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F33E2" w:rsidRPr="00164529" w14:paraId="418C67CF" w14:textId="77777777" w:rsidTr="005308A2">
        <w:tc>
          <w:tcPr>
            <w:tcW w:w="4860" w:type="dxa"/>
            <w:vAlign w:val="bottom"/>
          </w:tcPr>
          <w:p w14:paraId="5D28AFF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CF26EBD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  <w:gridSpan w:val="3"/>
            <w:vAlign w:val="bottom"/>
          </w:tcPr>
          <w:p w14:paraId="7B8F3FB8" w14:textId="77777777" w:rsidR="00EF33E2" w:rsidRPr="00164529" w:rsidRDefault="00EF33E2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4529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33E2" w:rsidRPr="00164529" w14:paraId="73F65EDD" w14:textId="77777777" w:rsidTr="005308A2">
        <w:tc>
          <w:tcPr>
            <w:tcW w:w="4860" w:type="dxa"/>
            <w:vAlign w:val="bottom"/>
          </w:tcPr>
          <w:p w14:paraId="427754AE" w14:textId="57C1DAA2" w:rsidR="00EF33E2" w:rsidRPr="006426FF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26FF"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รายได้รวม - </w:t>
            </w:r>
            <w:r w:rsidR="00D222BF"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เมื่อต้องปฏิบัติตามภาระที่ต้องปฏิบัติเสร็จสิ้น</w:t>
            </w:r>
            <w:r w:rsidR="00D222BF" w:rsidRPr="00DA7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4F55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="000667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ณ เวลาใดเวลาหนึ่ง </w:t>
            </w:r>
            <w:r w:rsidR="00D222BF" w:rsidRPr="00DA7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(Point in time)</w:t>
            </w:r>
          </w:p>
        </w:tc>
        <w:tc>
          <w:tcPr>
            <w:tcW w:w="1152" w:type="dxa"/>
            <w:vAlign w:val="bottom"/>
          </w:tcPr>
          <w:p w14:paraId="76F860F0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1ABCD33" w14:textId="77777777" w:rsidR="00EF33E2" w:rsidRPr="00164529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EBFAAA" w14:textId="77777777" w:rsidR="00EF33E2" w:rsidRPr="00164529" w:rsidRDefault="00EF33E2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5FC1D21" w14:textId="77777777" w:rsidR="00EF33E2" w:rsidRPr="00164529" w:rsidRDefault="00EF33E2" w:rsidP="00D2581A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224EF" w:rsidRPr="00164529" w14:paraId="12CE25A6" w14:textId="77777777" w:rsidTr="005308A2">
        <w:tc>
          <w:tcPr>
            <w:tcW w:w="4860" w:type="dxa"/>
          </w:tcPr>
          <w:p w14:paraId="4DA2495B" w14:textId="77777777" w:rsidR="00D224EF" w:rsidRPr="006426FF" w:rsidRDefault="00D224EF" w:rsidP="00D224E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อาหารกุ้ง</w:t>
            </w:r>
          </w:p>
        </w:tc>
        <w:tc>
          <w:tcPr>
            <w:tcW w:w="1152" w:type="dxa"/>
            <w:vAlign w:val="bottom"/>
          </w:tcPr>
          <w:p w14:paraId="65E518AC" w14:textId="77777777" w:rsidR="00D224EF" w:rsidRPr="00164529" w:rsidRDefault="00D224EF" w:rsidP="00D224E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20F07EEA" w14:textId="36BC93A7" w:rsidR="00D224EF" w:rsidRPr="00164529" w:rsidRDefault="00D224EF" w:rsidP="00D224EF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649,759</w:t>
            </w:r>
          </w:p>
        </w:tc>
        <w:tc>
          <w:tcPr>
            <w:tcW w:w="236" w:type="dxa"/>
            <w:vAlign w:val="bottom"/>
          </w:tcPr>
          <w:p w14:paraId="45419739" w14:textId="77777777" w:rsidR="00D224EF" w:rsidRPr="00164529" w:rsidRDefault="00D224EF" w:rsidP="00D224E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05332BD" w14:textId="56344963" w:rsidR="00D224EF" w:rsidRPr="006426FF" w:rsidRDefault="00D224EF" w:rsidP="00D224EF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3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563,590</w:t>
            </w:r>
          </w:p>
        </w:tc>
      </w:tr>
      <w:tr w:rsidR="00D224EF" w:rsidRPr="00164529" w14:paraId="72730184" w14:textId="77777777" w:rsidTr="005308A2">
        <w:tc>
          <w:tcPr>
            <w:tcW w:w="4860" w:type="dxa"/>
          </w:tcPr>
          <w:p w14:paraId="0987127F" w14:textId="77777777" w:rsidR="00D224EF" w:rsidRPr="00164529" w:rsidRDefault="00D224EF" w:rsidP="00D224E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ปลา</w:t>
            </w:r>
          </w:p>
        </w:tc>
        <w:tc>
          <w:tcPr>
            <w:tcW w:w="1152" w:type="dxa"/>
            <w:vAlign w:val="bottom"/>
          </w:tcPr>
          <w:p w14:paraId="1DDD5508" w14:textId="77777777" w:rsidR="00D224EF" w:rsidRPr="00164529" w:rsidRDefault="00D224EF" w:rsidP="00D224E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13D719" w14:textId="7B7942C9" w:rsidR="00D224EF" w:rsidRPr="00164529" w:rsidRDefault="00D224EF" w:rsidP="00D224EF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355,930</w:t>
            </w:r>
          </w:p>
        </w:tc>
        <w:tc>
          <w:tcPr>
            <w:tcW w:w="236" w:type="dxa"/>
            <w:vAlign w:val="bottom"/>
          </w:tcPr>
          <w:p w14:paraId="472FB92A" w14:textId="77777777" w:rsidR="00D224EF" w:rsidRPr="00164529" w:rsidRDefault="00D224EF" w:rsidP="00D224E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CDF6D5B" w14:textId="02A842B2" w:rsidR="00D224EF" w:rsidRPr="006426FF" w:rsidRDefault="00D224EF" w:rsidP="00D224EF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3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417,825</w:t>
            </w:r>
          </w:p>
        </w:tc>
      </w:tr>
      <w:tr w:rsidR="00D224EF" w:rsidRPr="00164529" w14:paraId="4A8E906F" w14:textId="77777777" w:rsidTr="005308A2">
        <w:tc>
          <w:tcPr>
            <w:tcW w:w="4860" w:type="dxa"/>
          </w:tcPr>
          <w:p w14:paraId="410E0D67" w14:textId="77777777" w:rsidR="00D224EF" w:rsidRPr="00164529" w:rsidRDefault="00D224EF" w:rsidP="00D224E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 w:rsidRPr="006426FF"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อาหาร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สัตว์บก</w:t>
            </w:r>
          </w:p>
        </w:tc>
        <w:tc>
          <w:tcPr>
            <w:tcW w:w="1152" w:type="dxa"/>
            <w:vAlign w:val="bottom"/>
          </w:tcPr>
          <w:p w14:paraId="53250A59" w14:textId="77777777" w:rsidR="00D224EF" w:rsidRPr="00164529" w:rsidRDefault="00D224EF" w:rsidP="00D224E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4F0AE1AE" w14:textId="7604000B" w:rsidR="00D224EF" w:rsidRPr="00164529" w:rsidRDefault="00D224EF" w:rsidP="00D224EF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84,832</w:t>
            </w:r>
          </w:p>
        </w:tc>
        <w:tc>
          <w:tcPr>
            <w:tcW w:w="236" w:type="dxa"/>
            <w:vAlign w:val="bottom"/>
          </w:tcPr>
          <w:p w14:paraId="6F80B8E2" w14:textId="77777777" w:rsidR="00D224EF" w:rsidRPr="00164529" w:rsidRDefault="00D224EF" w:rsidP="00D224E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841ACCA" w14:textId="67F44147" w:rsidR="00D224EF" w:rsidRPr="006426FF" w:rsidRDefault="00D224EF" w:rsidP="00D224EF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3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78,065</w:t>
            </w:r>
          </w:p>
        </w:tc>
      </w:tr>
      <w:tr w:rsidR="00D224EF" w:rsidRPr="00164529" w14:paraId="26D24A72" w14:textId="77777777" w:rsidTr="005308A2">
        <w:tc>
          <w:tcPr>
            <w:tcW w:w="4860" w:type="dxa"/>
          </w:tcPr>
          <w:p w14:paraId="5A47BE00" w14:textId="535A0A8A" w:rsidR="00D224EF" w:rsidRPr="00164529" w:rsidRDefault="00D224EF" w:rsidP="00D224E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26F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ผลิตภัณฑ์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bidi="th-TH"/>
              </w:rPr>
              <w:t>ๆ</w:t>
            </w:r>
          </w:p>
        </w:tc>
        <w:tc>
          <w:tcPr>
            <w:tcW w:w="1152" w:type="dxa"/>
            <w:vAlign w:val="bottom"/>
          </w:tcPr>
          <w:p w14:paraId="0D50F160" w14:textId="77777777" w:rsidR="00D224EF" w:rsidRPr="00164529" w:rsidRDefault="00D224EF" w:rsidP="00D224E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48AE83" w14:textId="12829CE9" w:rsidR="00D224EF" w:rsidRPr="00164529" w:rsidRDefault="00D224EF" w:rsidP="00D224EF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9,606</w:t>
            </w:r>
          </w:p>
        </w:tc>
        <w:tc>
          <w:tcPr>
            <w:tcW w:w="236" w:type="dxa"/>
            <w:vAlign w:val="bottom"/>
          </w:tcPr>
          <w:p w14:paraId="005BD21A" w14:textId="77777777" w:rsidR="00D224EF" w:rsidRPr="00164529" w:rsidRDefault="00D224EF" w:rsidP="00D224E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97E252" w14:textId="200A6C76" w:rsidR="00D224EF" w:rsidRPr="006426FF" w:rsidRDefault="00D224EF" w:rsidP="00D224EF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3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25,789</w:t>
            </w:r>
          </w:p>
        </w:tc>
      </w:tr>
      <w:tr w:rsidR="00D224EF" w:rsidRPr="00164529" w14:paraId="1CA1657F" w14:textId="77777777" w:rsidTr="005308A2">
        <w:tc>
          <w:tcPr>
            <w:tcW w:w="4860" w:type="dxa"/>
            <w:vAlign w:val="bottom"/>
          </w:tcPr>
          <w:p w14:paraId="6C7EB36E" w14:textId="77777777" w:rsidR="00D224EF" w:rsidRPr="00164529" w:rsidRDefault="00D224EF" w:rsidP="00D224E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152" w:type="dxa"/>
            <w:vAlign w:val="bottom"/>
          </w:tcPr>
          <w:p w14:paraId="53B66FC2" w14:textId="77777777" w:rsidR="00D224EF" w:rsidRPr="00164529" w:rsidRDefault="00D224EF" w:rsidP="00D224E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A356E" w14:textId="37CA5450" w:rsidR="00D224EF" w:rsidRPr="00164529" w:rsidRDefault="00D224EF" w:rsidP="00D224EF">
            <w:pPr>
              <w:pStyle w:val="block"/>
              <w:tabs>
                <w:tab w:val="decimal" w:pos="1195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1,100,127</w:t>
            </w:r>
          </w:p>
        </w:tc>
        <w:tc>
          <w:tcPr>
            <w:tcW w:w="236" w:type="dxa"/>
            <w:vAlign w:val="bottom"/>
          </w:tcPr>
          <w:p w14:paraId="6C10692B" w14:textId="77777777" w:rsidR="00D224EF" w:rsidRPr="00164529" w:rsidRDefault="00D224EF" w:rsidP="00D224E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F76E7" w14:textId="3D306C7E" w:rsidR="00D224EF" w:rsidRPr="006426FF" w:rsidRDefault="00D224EF" w:rsidP="00D224EF">
            <w:pPr>
              <w:pStyle w:val="block"/>
              <w:tabs>
                <w:tab w:val="decimal" w:pos="1195"/>
              </w:tabs>
              <w:spacing w:after="0" w:line="240" w:lineRule="auto"/>
              <w:ind w:left="-110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13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1,085,269</w:t>
            </w:r>
          </w:p>
        </w:tc>
      </w:tr>
    </w:tbl>
    <w:p w14:paraId="7653DDB0" w14:textId="77777777" w:rsidR="00EF33E2" w:rsidRPr="003856FB" w:rsidRDefault="00EF33E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69EF61FA" w14:textId="2772B343" w:rsidR="006426FF" w:rsidRPr="006426FF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26FF">
        <w:rPr>
          <w:rFonts w:asciiTheme="majorBidi" w:hAnsiTheme="majorBidi" w:cs="Angsana New" w:hint="cs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1F8EAA82" w14:textId="77777777" w:rsidR="006426FF" w:rsidRPr="003856FB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85ABA" w14:textId="4F67A499" w:rsidR="008A0959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3856FB">
        <w:rPr>
          <w:rFonts w:asciiTheme="majorBidi" w:hAnsiTheme="majorBidi" w:cs="Angsana New" w:hint="cs"/>
          <w:sz w:val="30"/>
          <w:szCs w:val="30"/>
          <w:cs/>
        </w:rPr>
        <w:t>รายได้จากลูกค้าภายนอก</w:t>
      </w:r>
      <w:r w:rsidR="00D222BF" w:rsidRPr="003856FB">
        <w:rPr>
          <w:rFonts w:asciiTheme="majorBidi" w:hAnsiTheme="majorBidi" w:cstheme="majorBidi" w:hint="cs"/>
          <w:sz w:val="30"/>
          <w:szCs w:val="30"/>
          <w:cs/>
        </w:rPr>
        <w:t>ตามสถานที่ตั้งของลูกค้าสามารถแสดงได้ดังนี้</w:t>
      </w:r>
    </w:p>
    <w:p w14:paraId="01F3151D" w14:textId="77777777" w:rsidR="00B35407" w:rsidRPr="003856FB" w:rsidRDefault="00B35407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134"/>
        <w:gridCol w:w="236"/>
        <w:gridCol w:w="1134"/>
        <w:gridCol w:w="236"/>
        <w:gridCol w:w="1134"/>
        <w:gridCol w:w="237"/>
        <w:gridCol w:w="1129"/>
        <w:gridCol w:w="8"/>
      </w:tblGrid>
      <w:tr w:rsidR="00B35407" w:rsidRPr="007B1B30" w14:paraId="6032FBF8" w14:textId="77777777" w:rsidTr="009B0765">
        <w:trPr>
          <w:gridAfter w:val="1"/>
          <w:wAfter w:w="8" w:type="dxa"/>
          <w:tblHeader/>
        </w:trPr>
        <w:tc>
          <w:tcPr>
            <w:tcW w:w="4125" w:type="dxa"/>
          </w:tcPr>
          <w:p w14:paraId="4F82FA71" w14:textId="77777777" w:rsidR="00B35407" w:rsidRPr="007B1B30" w:rsidRDefault="00B35407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14:paraId="6ECE98A4" w14:textId="77777777" w:rsidR="00B35407" w:rsidRPr="007B1B30" w:rsidRDefault="00B35407" w:rsidP="009B0765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6C2B262" w14:textId="7777777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14:paraId="7642152B" w14:textId="77777777" w:rsidR="00B35407" w:rsidRPr="007B1B30" w:rsidRDefault="00B35407" w:rsidP="009B0765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407" w:rsidRPr="007B1B30" w14:paraId="5A67FC4C" w14:textId="77777777" w:rsidTr="009B0765">
        <w:trPr>
          <w:tblHeader/>
        </w:trPr>
        <w:tc>
          <w:tcPr>
            <w:tcW w:w="4125" w:type="dxa"/>
            <w:vAlign w:val="bottom"/>
          </w:tcPr>
          <w:p w14:paraId="1EF941EC" w14:textId="183355BD" w:rsidR="00B35407" w:rsidRPr="007B1B30" w:rsidRDefault="00B35407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5407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35407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84017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35407">
              <w:rPr>
                <w:rFonts w:asciiTheme="majorBidi" w:eastAsia="Arial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35407">
              <w:rPr>
                <w:rFonts w:asciiTheme="majorBidi" w:eastAsia="Arial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34" w:type="dxa"/>
          </w:tcPr>
          <w:p w14:paraId="5B62B2A1" w14:textId="648991BE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401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46BB7A8" w14:textId="7777777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3719AD2" w14:textId="4CB6F893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401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84D4E9F" w14:textId="7777777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8CDE58D" w14:textId="7D55CC4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401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3DEC507A" w14:textId="7777777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gridSpan w:val="2"/>
          </w:tcPr>
          <w:p w14:paraId="2DD834A2" w14:textId="686A719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401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35407" w:rsidRPr="007B1B30" w14:paraId="165F845A" w14:textId="77777777" w:rsidTr="009B0765">
        <w:trPr>
          <w:gridAfter w:val="1"/>
          <w:wAfter w:w="8" w:type="dxa"/>
          <w:tblHeader/>
        </w:trPr>
        <w:tc>
          <w:tcPr>
            <w:tcW w:w="4125" w:type="dxa"/>
          </w:tcPr>
          <w:p w14:paraId="6246DA75" w14:textId="77777777" w:rsidR="00B35407" w:rsidRPr="007B1B30" w:rsidRDefault="00B35407" w:rsidP="009B0765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53379517" w14:textId="77777777" w:rsidR="00B35407" w:rsidRPr="007B1B30" w:rsidRDefault="00B35407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B1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5407" w:rsidRPr="007B1B30" w14:paraId="210CF8C6" w14:textId="77777777" w:rsidTr="009B0765">
        <w:tc>
          <w:tcPr>
            <w:tcW w:w="4125" w:type="dxa"/>
            <w:vAlign w:val="bottom"/>
          </w:tcPr>
          <w:p w14:paraId="696520DF" w14:textId="77777777" w:rsidR="00B35407" w:rsidRPr="007B1B30" w:rsidRDefault="00B35407" w:rsidP="009B0765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34" w:type="dxa"/>
          </w:tcPr>
          <w:p w14:paraId="67AB0358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6AC3C3C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8F878A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54F8662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6E341DC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576249E5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0B9C023" w14:textId="77777777" w:rsidR="00B35407" w:rsidRPr="007B1B30" w:rsidRDefault="00B35407" w:rsidP="009B0765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5407" w:rsidRPr="007B1B30" w14:paraId="1C20BC3D" w14:textId="77777777" w:rsidTr="009B0765">
        <w:tc>
          <w:tcPr>
            <w:tcW w:w="4125" w:type="dxa"/>
          </w:tcPr>
          <w:p w14:paraId="09B099BA" w14:textId="77777777" w:rsidR="00B35407" w:rsidRPr="007B1B30" w:rsidRDefault="00B35407" w:rsidP="00B3540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34" w:type="dxa"/>
            <w:vAlign w:val="bottom"/>
          </w:tcPr>
          <w:p w14:paraId="57062739" w14:textId="28A90469" w:rsidR="00B35407" w:rsidRPr="007B1B30" w:rsidRDefault="00B35407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5D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1,051,335</w:t>
            </w:r>
          </w:p>
        </w:tc>
        <w:tc>
          <w:tcPr>
            <w:tcW w:w="236" w:type="dxa"/>
            <w:vAlign w:val="bottom"/>
          </w:tcPr>
          <w:p w14:paraId="221B8775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284D80" w14:textId="62668536" w:rsidR="00B35407" w:rsidRPr="007B1B30" w:rsidRDefault="00B35407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3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1,058,242</w:t>
            </w:r>
          </w:p>
        </w:tc>
        <w:tc>
          <w:tcPr>
            <w:tcW w:w="236" w:type="dxa"/>
          </w:tcPr>
          <w:p w14:paraId="4631F19B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50E9371" w14:textId="201A8CA2" w:rsidR="00B35407" w:rsidRPr="007B1B30" w:rsidRDefault="003856FB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1,051,335</w:t>
            </w:r>
          </w:p>
        </w:tc>
        <w:tc>
          <w:tcPr>
            <w:tcW w:w="237" w:type="dxa"/>
            <w:shd w:val="clear" w:color="auto" w:fill="auto"/>
          </w:tcPr>
          <w:p w14:paraId="1B3AF825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04E6FB8" w14:textId="26243DA6" w:rsidR="00B35407" w:rsidRPr="003856FB" w:rsidRDefault="003856FB" w:rsidP="00B3540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56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1,058,242</w:t>
            </w:r>
          </w:p>
        </w:tc>
      </w:tr>
      <w:tr w:rsidR="00B35407" w:rsidRPr="007B1B30" w14:paraId="6137D6FF" w14:textId="77777777" w:rsidTr="009B0765">
        <w:tc>
          <w:tcPr>
            <w:tcW w:w="4125" w:type="dxa"/>
          </w:tcPr>
          <w:p w14:paraId="2EE23432" w14:textId="77777777" w:rsidR="00B35407" w:rsidRPr="007B1B30" w:rsidRDefault="00B35407" w:rsidP="00B3540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134" w:type="dxa"/>
            <w:vAlign w:val="bottom"/>
          </w:tcPr>
          <w:p w14:paraId="36F9394E" w14:textId="3BE18C28" w:rsidR="00B35407" w:rsidRPr="007B1B30" w:rsidRDefault="00B35407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46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129,243</w:t>
            </w:r>
          </w:p>
        </w:tc>
        <w:tc>
          <w:tcPr>
            <w:tcW w:w="236" w:type="dxa"/>
            <w:vAlign w:val="bottom"/>
          </w:tcPr>
          <w:p w14:paraId="121848B2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A98298" w14:textId="3B595C75" w:rsidR="00B35407" w:rsidRPr="007B1B30" w:rsidRDefault="00B35407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3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145,274</w:t>
            </w:r>
          </w:p>
        </w:tc>
        <w:tc>
          <w:tcPr>
            <w:tcW w:w="236" w:type="dxa"/>
          </w:tcPr>
          <w:p w14:paraId="2A03E852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2F4693A" w14:textId="3591EC49" w:rsidR="00B35407" w:rsidRPr="007B1B30" w:rsidRDefault="003856FB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575D54D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484AEEF" w14:textId="575DC1B9" w:rsidR="00B35407" w:rsidRPr="003856FB" w:rsidRDefault="003856FB" w:rsidP="00B3540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56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35407" w:rsidRPr="007B1B30" w14:paraId="46243E8F" w14:textId="77777777" w:rsidTr="009B0765">
        <w:tc>
          <w:tcPr>
            <w:tcW w:w="4125" w:type="dxa"/>
          </w:tcPr>
          <w:p w14:paraId="363FDC1D" w14:textId="77777777" w:rsidR="00B35407" w:rsidRPr="007B1B30" w:rsidRDefault="00B35407" w:rsidP="00B35407">
            <w:pPr>
              <w:ind w:left="-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ประเทศศรีลังกา</w:t>
            </w:r>
          </w:p>
        </w:tc>
        <w:tc>
          <w:tcPr>
            <w:tcW w:w="1134" w:type="dxa"/>
            <w:vAlign w:val="bottom"/>
          </w:tcPr>
          <w:p w14:paraId="4AEC1874" w14:textId="2D6E9B86" w:rsidR="00B35407" w:rsidRPr="007B1B30" w:rsidRDefault="00B35407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3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37,963</w:t>
            </w:r>
          </w:p>
        </w:tc>
        <w:tc>
          <w:tcPr>
            <w:tcW w:w="236" w:type="dxa"/>
            <w:vAlign w:val="bottom"/>
          </w:tcPr>
          <w:p w14:paraId="5E7304C3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8A98E2" w14:textId="4E289D3C" w:rsidR="00B35407" w:rsidRPr="007B1B30" w:rsidRDefault="00B35407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3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14,467</w:t>
            </w:r>
          </w:p>
        </w:tc>
        <w:tc>
          <w:tcPr>
            <w:tcW w:w="236" w:type="dxa"/>
          </w:tcPr>
          <w:p w14:paraId="49181375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BAF44FF" w14:textId="603E3FDA" w:rsidR="00B35407" w:rsidRPr="007B1B30" w:rsidRDefault="003856FB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37,963</w:t>
            </w:r>
          </w:p>
        </w:tc>
        <w:tc>
          <w:tcPr>
            <w:tcW w:w="237" w:type="dxa"/>
            <w:shd w:val="clear" w:color="auto" w:fill="auto"/>
          </w:tcPr>
          <w:p w14:paraId="4DF6CE24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04F1D50" w14:textId="18C27CDD" w:rsidR="00B35407" w:rsidRPr="003856FB" w:rsidRDefault="003856FB" w:rsidP="00B3540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56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14,467</w:t>
            </w:r>
          </w:p>
        </w:tc>
      </w:tr>
      <w:tr w:rsidR="00B35407" w:rsidRPr="005D76B8" w14:paraId="2CECE0EA" w14:textId="77777777" w:rsidTr="009B0765">
        <w:tc>
          <w:tcPr>
            <w:tcW w:w="4125" w:type="dxa"/>
          </w:tcPr>
          <w:p w14:paraId="7780CC23" w14:textId="77777777" w:rsidR="00B35407" w:rsidRPr="005D76B8" w:rsidRDefault="00B35407" w:rsidP="00B35407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ประเทศปากีสถาน</w:t>
            </w:r>
          </w:p>
        </w:tc>
        <w:tc>
          <w:tcPr>
            <w:tcW w:w="1134" w:type="dxa"/>
            <w:vAlign w:val="bottom"/>
          </w:tcPr>
          <w:p w14:paraId="232452E7" w14:textId="2F03C548" w:rsidR="00B35407" w:rsidRPr="005D76B8" w:rsidRDefault="00B35407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1,972</w:t>
            </w:r>
          </w:p>
        </w:tc>
        <w:tc>
          <w:tcPr>
            <w:tcW w:w="236" w:type="dxa"/>
            <w:vAlign w:val="bottom"/>
          </w:tcPr>
          <w:p w14:paraId="438D28E2" w14:textId="77777777" w:rsidR="00B35407" w:rsidRPr="005D76B8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9662C16" w14:textId="20C3FEEF" w:rsidR="00B35407" w:rsidRPr="005D76B8" w:rsidRDefault="00B35407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13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19,522</w:t>
            </w:r>
          </w:p>
        </w:tc>
        <w:tc>
          <w:tcPr>
            <w:tcW w:w="236" w:type="dxa"/>
          </w:tcPr>
          <w:p w14:paraId="7FB6147E" w14:textId="77777777" w:rsidR="00B35407" w:rsidRPr="005D76B8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73D1113" w14:textId="4F247213" w:rsidR="00B35407" w:rsidRPr="00D77529" w:rsidRDefault="003856FB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CC4BD93" w14:textId="77777777" w:rsidR="00B35407" w:rsidRPr="005D76B8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2A988AB" w14:textId="1D6CEB46" w:rsidR="00B35407" w:rsidRPr="003856FB" w:rsidRDefault="003856FB" w:rsidP="00B3540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56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950</w:t>
            </w:r>
          </w:p>
        </w:tc>
      </w:tr>
      <w:tr w:rsidR="00B35407" w:rsidRPr="007B1B30" w14:paraId="4427724F" w14:textId="77777777" w:rsidTr="009B0765">
        <w:tc>
          <w:tcPr>
            <w:tcW w:w="4125" w:type="dxa"/>
          </w:tcPr>
          <w:p w14:paraId="167D2DDA" w14:textId="77777777" w:rsidR="00B35407" w:rsidRPr="00EC1D82" w:rsidRDefault="00B35407" w:rsidP="00B35407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54CA8D" w14:textId="20595F62" w:rsidR="00B35407" w:rsidRPr="00F7276F" w:rsidRDefault="00B35407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10,829</w:t>
            </w:r>
          </w:p>
        </w:tc>
        <w:tc>
          <w:tcPr>
            <w:tcW w:w="236" w:type="dxa"/>
            <w:vAlign w:val="bottom"/>
          </w:tcPr>
          <w:p w14:paraId="5EEB7291" w14:textId="77777777" w:rsidR="00B35407" w:rsidRPr="00F7276F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96FB5F" w14:textId="4BE8A68D" w:rsidR="00B35407" w:rsidRPr="00F7276F" w:rsidRDefault="00B35407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37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11</w:t>
            </w:r>
            <w:r w:rsidRPr="00AB137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AB137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610</w:t>
            </w:r>
          </w:p>
        </w:tc>
        <w:tc>
          <w:tcPr>
            <w:tcW w:w="236" w:type="dxa"/>
          </w:tcPr>
          <w:p w14:paraId="00362510" w14:textId="77777777" w:rsidR="00B35407" w:rsidRPr="00F7276F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38771B" w14:textId="207215D3" w:rsidR="00B35407" w:rsidRPr="00F7276F" w:rsidRDefault="003856FB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10,829</w:t>
            </w:r>
          </w:p>
        </w:tc>
        <w:tc>
          <w:tcPr>
            <w:tcW w:w="237" w:type="dxa"/>
            <w:shd w:val="clear" w:color="auto" w:fill="auto"/>
          </w:tcPr>
          <w:p w14:paraId="693E2BA9" w14:textId="77777777" w:rsidR="00B35407" w:rsidRPr="00F7276F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1DED5B" w14:textId="1AF5A703" w:rsidR="00B35407" w:rsidRPr="003856FB" w:rsidRDefault="003856FB" w:rsidP="00B3540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56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11,610</w:t>
            </w:r>
          </w:p>
        </w:tc>
      </w:tr>
      <w:tr w:rsidR="00B35407" w:rsidRPr="007B1B30" w14:paraId="5D8D83F1" w14:textId="77777777" w:rsidTr="009B0765">
        <w:tc>
          <w:tcPr>
            <w:tcW w:w="4125" w:type="dxa"/>
            <w:vAlign w:val="bottom"/>
          </w:tcPr>
          <w:p w14:paraId="385907A8" w14:textId="77777777" w:rsidR="00B35407" w:rsidRPr="00EC1D82" w:rsidRDefault="00B35407" w:rsidP="00B35407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รวมรายได้จากลูกค้าภายนอก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79265" w14:textId="38C1F266" w:rsidR="00B35407" w:rsidRPr="00341938" w:rsidRDefault="00B35407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1,231,342</w:t>
            </w:r>
          </w:p>
        </w:tc>
        <w:tc>
          <w:tcPr>
            <w:tcW w:w="236" w:type="dxa"/>
            <w:vAlign w:val="bottom"/>
          </w:tcPr>
          <w:p w14:paraId="4E0808C7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59D33" w14:textId="6D2598BA" w:rsidR="00B35407" w:rsidRPr="00341938" w:rsidRDefault="00B35407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13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1,249,115</w:t>
            </w:r>
          </w:p>
        </w:tc>
        <w:tc>
          <w:tcPr>
            <w:tcW w:w="236" w:type="dxa"/>
          </w:tcPr>
          <w:p w14:paraId="7AAC7E5F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90257" w14:textId="1C43C92F" w:rsidR="00B35407" w:rsidRPr="00341938" w:rsidRDefault="003856FB" w:rsidP="00B3540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1,100,127</w:t>
            </w:r>
          </w:p>
        </w:tc>
        <w:tc>
          <w:tcPr>
            <w:tcW w:w="237" w:type="dxa"/>
            <w:shd w:val="clear" w:color="auto" w:fill="auto"/>
          </w:tcPr>
          <w:p w14:paraId="2B5B98F3" w14:textId="77777777" w:rsidR="00B35407" w:rsidRPr="007B1B30" w:rsidRDefault="00B35407" w:rsidP="00B3540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777D8" w14:textId="7D6ED4B6" w:rsidR="00B35407" w:rsidRPr="00341938" w:rsidRDefault="003856FB" w:rsidP="00B35407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1,085,269</w:t>
            </w:r>
          </w:p>
        </w:tc>
      </w:tr>
    </w:tbl>
    <w:p w14:paraId="1E7D7F22" w14:textId="77777777" w:rsidR="00B35407" w:rsidRDefault="00B35407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1934B60F" w14:textId="16390BC2" w:rsidR="006426FF" w:rsidRPr="00081762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</w:rPr>
      </w:pPr>
    </w:p>
    <w:p w14:paraId="2584CEB2" w14:textId="452A2340" w:rsidR="006426FF" w:rsidRPr="00081762" w:rsidRDefault="006426F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</w:rPr>
      </w:pPr>
    </w:p>
    <w:p w14:paraId="3A15A907" w14:textId="08AB90EE" w:rsidR="00081762" w:rsidRPr="00081762" w:rsidRDefault="00081762" w:rsidP="0008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  <w:cs/>
        </w:rPr>
        <w:sectPr w:rsidR="00081762" w:rsidRPr="00081762" w:rsidSect="00251738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EB9FB2B" w14:textId="07B01ECC" w:rsidR="00B4062D" w:rsidRPr="007D50A8" w:rsidRDefault="00B4062D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D50A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7FAFE2D6" w14:textId="77777777" w:rsidR="007D50A8" w:rsidRPr="007D50A8" w:rsidRDefault="007D50A8" w:rsidP="007D50A8">
      <w:pPr>
        <w:rPr>
          <w:rFonts w:asciiTheme="majorBidi" w:hAnsiTheme="majorBidi" w:cstheme="majorBidi"/>
          <w:sz w:val="20"/>
          <w:szCs w:val="20"/>
          <w:lang w:val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0"/>
        <w:gridCol w:w="1210"/>
        <w:gridCol w:w="240"/>
        <w:gridCol w:w="1221"/>
        <w:gridCol w:w="288"/>
        <w:gridCol w:w="1161"/>
        <w:gridCol w:w="279"/>
        <w:gridCol w:w="1179"/>
      </w:tblGrid>
      <w:tr w:rsidR="007D50A8" w:rsidRPr="007D50A8" w14:paraId="13B3B40A" w14:textId="77777777" w:rsidTr="00CD18AD">
        <w:trPr>
          <w:tblHeader/>
        </w:trPr>
        <w:tc>
          <w:tcPr>
            <w:tcW w:w="3710" w:type="dxa"/>
          </w:tcPr>
          <w:p w14:paraId="17889393" w14:textId="77777777" w:rsidR="007D50A8" w:rsidRPr="007D50A8" w:rsidRDefault="007D50A8" w:rsidP="000F2A3F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1" w:type="dxa"/>
            <w:gridSpan w:val="3"/>
          </w:tcPr>
          <w:p w14:paraId="6D922493" w14:textId="77777777" w:rsidR="007D50A8" w:rsidRPr="007D50A8" w:rsidRDefault="007D50A8" w:rsidP="000F2A3F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1A9201C2" w14:textId="77777777" w:rsidR="007D50A8" w:rsidRPr="007D50A8" w:rsidRDefault="007D50A8" w:rsidP="000F2A3F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9" w:type="dxa"/>
            <w:gridSpan w:val="3"/>
          </w:tcPr>
          <w:p w14:paraId="6E5A27BF" w14:textId="77777777" w:rsidR="007D50A8" w:rsidRPr="007D50A8" w:rsidRDefault="007D50A8" w:rsidP="000F2A3F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50A8" w:rsidRPr="007D50A8" w14:paraId="060F7603" w14:textId="77777777" w:rsidTr="00CD18AD">
        <w:trPr>
          <w:tblHeader/>
        </w:trPr>
        <w:tc>
          <w:tcPr>
            <w:tcW w:w="3710" w:type="dxa"/>
            <w:vAlign w:val="bottom"/>
          </w:tcPr>
          <w:p w14:paraId="700E9B9A" w14:textId="34456126" w:rsidR="007D50A8" w:rsidRPr="007D50A8" w:rsidRDefault="007D50A8" w:rsidP="007D50A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7B745715" w14:textId="122C60F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40" w:type="dxa"/>
            <w:vAlign w:val="bottom"/>
          </w:tcPr>
          <w:p w14:paraId="393DAF73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vAlign w:val="bottom"/>
          </w:tcPr>
          <w:p w14:paraId="0E809B22" w14:textId="062DB09C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76CC1E59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0FB5229D" w14:textId="25CFEAAB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  <w:vAlign w:val="bottom"/>
          </w:tcPr>
          <w:p w14:paraId="32FD9244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44E0FB24" w14:textId="728470A9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D50A8" w:rsidRPr="007D50A8" w14:paraId="4356F18A" w14:textId="77777777" w:rsidTr="00CD18AD">
        <w:trPr>
          <w:tblHeader/>
        </w:trPr>
        <w:tc>
          <w:tcPr>
            <w:tcW w:w="3710" w:type="dxa"/>
            <w:vAlign w:val="bottom"/>
          </w:tcPr>
          <w:p w14:paraId="3F1F0FE1" w14:textId="77777777" w:rsidR="007D50A8" w:rsidRPr="007D50A8" w:rsidRDefault="007D50A8" w:rsidP="007D50A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25B0F405" w14:textId="3684DC85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0" w:type="dxa"/>
            <w:vAlign w:val="bottom"/>
          </w:tcPr>
          <w:p w14:paraId="108E3006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vAlign w:val="bottom"/>
          </w:tcPr>
          <w:p w14:paraId="39D4FF3E" w14:textId="5D6DC86F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8" w:type="dxa"/>
          </w:tcPr>
          <w:p w14:paraId="3B50B5AE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2256AAFB" w14:textId="65EEBA48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9" w:type="dxa"/>
            <w:vAlign w:val="bottom"/>
          </w:tcPr>
          <w:p w14:paraId="71EA1FB2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3DCED890" w14:textId="02EE271D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D50A8" w:rsidRPr="007D50A8" w14:paraId="033CCF18" w14:textId="77777777" w:rsidTr="00CD18AD">
        <w:trPr>
          <w:tblHeader/>
        </w:trPr>
        <w:tc>
          <w:tcPr>
            <w:tcW w:w="3710" w:type="dxa"/>
          </w:tcPr>
          <w:p w14:paraId="1A2F1414" w14:textId="77777777" w:rsidR="007D50A8" w:rsidRPr="007D50A8" w:rsidRDefault="007D50A8" w:rsidP="007D50A8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78" w:type="dxa"/>
            <w:gridSpan w:val="7"/>
          </w:tcPr>
          <w:p w14:paraId="1B220594" w14:textId="77777777" w:rsidR="007D50A8" w:rsidRPr="007D50A8" w:rsidRDefault="007D50A8" w:rsidP="007D50A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D50A8" w:rsidRPr="007D50A8" w14:paraId="6777894A" w14:textId="77777777" w:rsidTr="00CD18AD">
        <w:tc>
          <w:tcPr>
            <w:tcW w:w="3710" w:type="dxa"/>
          </w:tcPr>
          <w:p w14:paraId="4EE17467" w14:textId="77777777" w:rsidR="007D50A8" w:rsidRPr="007D50A8" w:rsidRDefault="007D50A8" w:rsidP="007D50A8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10" w:type="dxa"/>
          </w:tcPr>
          <w:p w14:paraId="3A3B8576" w14:textId="1330C41C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240" w:type="dxa"/>
          </w:tcPr>
          <w:p w14:paraId="187BDBE2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2AF22AC" w14:textId="7D7462FA" w:rsidR="007D50A8" w:rsidRPr="007D50A8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  <w:tc>
          <w:tcPr>
            <w:tcW w:w="288" w:type="dxa"/>
          </w:tcPr>
          <w:p w14:paraId="73D21BD0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E81FA04" w14:textId="53B6E71F" w:rsidR="007D50A8" w:rsidRPr="007D50A8" w:rsidRDefault="007D50A8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</w:t>
            </w:r>
          </w:p>
        </w:tc>
        <w:tc>
          <w:tcPr>
            <w:tcW w:w="279" w:type="dxa"/>
            <w:shd w:val="clear" w:color="auto" w:fill="auto"/>
          </w:tcPr>
          <w:p w14:paraId="3B61443E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1D83E1BB" w14:textId="7639628E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</w:p>
        </w:tc>
      </w:tr>
      <w:tr w:rsidR="007D50A8" w:rsidRPr="007D50A8" w14:paraId="2F7685E8" w14:textId="77777777" w:rsidTr="00CD18AD">
        <w:tc>
          <w:tcPr>
            <w:tcW w:w="3710" w:type="dxa"/>
          </w:tcPr>
          <w:p w14:paraId="6FDACB39" w14:textId="77777777" w:rsidR="007D50A8" w:rsidRPr="007D50A8" w:rsidRDefault="007D50A8" w:rsidP="007D50A8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เงินฝากธนาคารประเภทออมทรัพย์และ</w:t>
            </w:r>
          </w:p>
        </w:tc>
        <w:tc>
          <w:tcPr>
            <w:tcW w:w="1210" w:type="dxa"/>
          </w:tcPr>
          <w:p w14:paraId="37B346C3" w14:textId="77777777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73AE86D2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9771A48" w14:textId="77777777" w:rsidR="007D50A8" w:rsidRPr="007D50A8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3937F687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32F95FA0" w14:textId="77777777" w:rsidR="007D50A8" w:rsidRPr="007D50A8" w:rsidRDefault="007D50A8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23D65B03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16E4C6B" w14:textId="77777777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D50A8" w:rsidRPr="007D50A8" w14:paraId="44BD0607" w14:textId="77777777" w:rsidTr="00CD18AD">
        <w:tc>
          <w:tcPr>
            <w:tcW w:w="3710" w:type="dxa"/>
          </w:tcPr>
          <w:p w14:paraId="70FBD172" w14:textId="77777777" w:rsidR="007D50A8" w:rsidRPr="007D50A8" w:rsidRDefault="007D50A8" w:rsidP="007D50A8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กระแสรายวัน</w:t>
            </w:r>
          </w:p>
        </w:tc>
        <w:tc>
          <w:tcPr>
            <w:tcW w:w="1210" w:type="dxa"/>
          </w:tcPr>
          <w:p w14:paraId="079EFD26" w14:textId="50399CF2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421,445</w:t>
            </w:r>
          </w:p>
        </w:tc>
        <w:tc>
          <w:tcPr>
            <w:tcW w:w="240" w:type="dxa"/>
          </w:tcPr>
          <w:p w14:paraId="796262A8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E6FCEA7" w14:textId="018C0A2D" w:rsidR="007D50A8" w:rsidRPr="007D50A8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476,607</w:t>
            </w:r>
          </w:p>
        </w:tc>
        <w:tc>
          <w:tcPr>
            <w:tcW w:w="288" w:type="dxa"/>
          </w:tcPr>
          <w:p w14:paraId="3257ADD1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8B3F9E6" w14:textId="63F7D705" w:rsidR="007D50A8" w:rsidRPr="007D50A8" w:rsidRDefault="007D50A8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421,160</w:t>
            </w:r>
          </w:p>
        </w:tc>
        <w:tc>
          <w:tcPr>
            <w:tcW w:w="279" w:type="dxa"/>
            <w:shd w:val="clear" w:color="auto" w:fill="auto"/>
          </w:tcPr>
          <w:p w14:paraId="5B86D7A0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5F0B049E" w14:textId="5BD01148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475,869</w:t>
            </w:r>
          </w:p>
        </w:tc>
      </w:tr>
      <w:tr w:rsidR="007D50A8" w:rsidRPr="007D50A8" w14:paraId="6D933DFE" w14:textId="77777777" w:rsidTr="00CD18AD">
        <w:tc>
          <w:tcPr>
            <w:tcW w:w="3710" w:type="dxa"/>
          </w:tcPr>
          <w:p w14:paraId="229D1236" w14:textId="77777777" w:rsidR="007D50A8" w:rsidRPr="007D50A8" w:rsidRDefault="007D50A8" w:rsidP="007D50A8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เงินฝากประจำครบกำหนดภายใน </w:t>
            </w:r>
            <w:r w:rsidRPr="007D50A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7ED06905" w14:textId="768D8F2E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600,000</w:t>
            </w:r>
          </w:p>
        </w:tc>
        <w:tc>
          <w:tcPr>
            <w:tcW w:w="240" w:type="dxa"/>
          </w:tcPr>
          <w:p w14:paraId="1C59E8FE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404C1BA2" w14:textId="64F95015" w:rsidR="007D50A8" w:rsidRPr="007D50A8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600,000</w:t>
            </w:r>
          </w:p>
        </w:tc>
        <w:tc>
          <w:tcPr>
            <w:tcW w:w="288" w:type="dxa"/>
          </w:tcPr>
          <w:p w14:paraId="42CCFB01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CC63772" w14:textId="142F98D7" w:rsidR="007D50A8" w:rsidRPr="007D50A8" w:rsidRDefault="007D50A8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600,000</w:t>
            </w:r>
          </w:p>
        </w:tc>
        <w:tc>
          <w:tcPr>
            <w:tcW w:w="279" w:type="dxa"/>
            <w:shd w:val="clear" w:color="auto" w:fill="auto"/>
          </w:tcPr>
          <w:p w14:paraId="6B49E156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0C5680AE" w14:textId="5B88C2E5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600,000</w:t>
            </w:r>
          </w:p>
        </w:tc>
      </w:tr>
      <w:tr w:rsidR="007D50A8" w:rsidRPr="007D50A8" w14:paraId="35170B50" w14:textId="77777777" w:rsidTr="00CD18AD">
        <w:tc>
          <w:tcPr>
            <w:tcW w:w="3710" w:type="dxa"/>
          </w:tcPr>
          <w:p w14:paraId="44BE2E9C" w14:textId="77777777" w:rsidR="007D50A8" w:rsidRPr="007D50A8" w:rsidRDefault="007D50A8" w:rsidP="007D50A8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F0F01E5" w14:textId="6A341795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1,022,070</w:t>
            </w:r>
          </w:p>
        </w:tc>
        <w:tc>
          <w:tcPr>
            <w:tcW w:w="240" w:type="dxa"/>
          </w:tcPr>
          <w:p w14:paraId="0DC88543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0AD115D" w14:textId="592AAE29" w:rsidR="007D50A8" w:rsidRPr="007D50A8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1,077,064</w:t>
            </w:r>
          </w:p>
        </w:tc>
        <w:tc>
          <w:tcPr>
            <w:tcW w:w="288" w:type="dxa"/>
          </w:tcPr>
          <w:p w14:paraId="6A7FF533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9EE8C41" w14:textId="7811A931" w:rsidR="007D50A8" w:rsidRPr="007D50A8" w:rsidRDefault="007D50A8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1,021,529</w:t>
            </w:r>
          </w:p>
        </w:tc>
        <w:tc>
          <w:tcPr>
            <w:tcW w:w="279" w:type="dxa"/>
            <w:shd w:val="clear" w:color="auto" w:fill="auto"/>
          </w:tcPr>
          <w:p w14:paraId="5F877493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6A9018DF" w14:textId="12C1EC54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1,076,304</w:t>
            </w:r>
          </w:p>
        </w:tc>
      </w:tr>
      <w:tr w:rsidR="007D50A8" w:rsidRPr="007D50A8" w14:paraId="540C62E0" w14:textId="77777777" w:rsidTr="00CD18AD">
        <w:tc>
          <w:tcPr>
            <w:tcW w:w="3710" w:type="dxa"/>
          </w:tcPr>
          <w:p w14:paraId="5019CFE8" w14:textId="77777777" w:rsidR="007D50A8" w:rsidRPr="007D50A8" w:rsidRDefault="007D50A8" w:rsidP="007D50A8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เงินเบิกเกินบัญชีที่มีไว้เพื่อการบริหารเงินสด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0949DAF1" w14:textId="2AF831F6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(22,569)</w:t>
            </w:r>
          </w:p>
        </w:tc>
        <w:tc>
          <w:tcPr>
            <w:tcW w:w="240" w:type="dxa"/>
          </w:tcPr>
          <w:p w14:paraId="7160F2FD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F56D0E4" w14:textId="19712555" w:rsidR="007D50A8" w:rsidRPr="007D50A8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(2,031)</w:t>
            </w:r>
          </w:p>
        </w:tc>
        <w:tc>
          <w:tcPr>
            <w:tcW w:w="288" w:type="dxa"/>
          </w:tcPr>
          <w:p w14:paraId="309893C5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869B758" w14:textId="5894A94C" w:rsidR="007D50A8" w:rsidRPr="007D50A8" w:rsidRDefault="007D50A8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AAB8F73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62AAF881" w14:textId="2C1BA571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D50A8" w:rsidRPr="007D50A8" w14:paraId="50091DC1" w14:textId="77777777" w:rsidTr="00CD18AD">
        <w:tc>
          <w:tcPr>
            <w:tcW w:w="3710" w:type="dxa"/>
          </w:tcPr>
          <w:p w14:paraId="7A3A086F" w14:textId="77777777" w:rsidR="007D50A8" w:rsidRPr="007D50A8" w:rsidRDefault="007D50A8" w:rsidP="007D50A8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1F627B18" w14:textId="77777777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2019096F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7B8BA643" w14:textId="77777777" w:rsidR="007D50A8" w:rsidRPr="007D50A8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3776485C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FC2BA2D" w14:textId="77777777" w:rsidR="007D50A8" w:rsidRPr="007D50A8" w:rsidRDefault="007D50A8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7C6D387F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051D4C69" w14:textId="77777777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D50A8" w:rsidRPr="007D50A8" w14:paraId="2551742E" w14:textId="77777777" w:rsidTr="00CD18AD">
        <w:tc>
          <w:tcPr>
            <w:tcW w:w="3710" w:type="dxa"/>
          </w:tcPr>
          <w:p w14:paraId="08C74524" w14:textId="77777777" w:rsidR="007D50A8" w:rsidRPr="007D50A8" w:rsidRDefault="007D50A8" w:rsidP="007D50A8">
            <w:pPr>
              <w:tabs>
                <w:tab w:val="left" w:pos="391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ในงบกระแสเงินสด</w:t>
            </w: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5FB42941" w14:textId="0F754045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999,501</w:t>
            </w:r>
          </w:p>
        </w:tc>
        <w:tc>
          <w:tcPr>
            <w:tcW w:w="240" w:type="dxa"/>
          </w:tcPr>
          <w:p w14:paraId="1D9F7EC7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0ACF5BCF" w14:textId="5B9CFE00" w:rsidR="007D50A8" w:rsidRPr="007D50A8" w:rsidRDefault="007D50A8" w:rsidP="00CD18AD">
            <w:pPr>
              <w:pStyle w:val="acctfourfigures"/>
              <w:tabs>
                <w:tab w:val="clear" w:pos="765"/>
                <w:tab w:val="decimal" w:pos="92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1,075,033</w:t>
            </w:r>
          </w:p>
        </w:tc>
        <w:tc>
          <w:tcPr>
            <w:tcW w:w="288" w:type="dxa"/>
          </w:tcPr>
          <w:p w14:paraId="5001BA90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6D5F0026" w14:textId="379FD1EE" w:rsidR="007D50A8" w:rsidRPr="007D50A8" w:rsidRDefault="007D50A8" w:rsidP="00CD18AD">
            <w:pPr>
              <w:pStyle w:val="acctfourfigures"/>
              <w:tabs>
                <w:tab w:val="clear" w:pos="765"/>
                <w:tab w:val="decimal" w:pos="933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1,021,529</w:t>
            </w:r>
          </w:p>
        </w:tc>
        <w:tc>
          <w:tcPr>
            <w:tcW w:w="279" w:type="dxa"/>
            <w:shd w:val="clear" w:color="auto" w:fill="auto"/>
          </w:tcPr>
          <w:p w14:paraId="7095A9D6" w14:textId="77777777" w:rsidR="007D50A8" w:rsidRPr="007D50A8" w:rsidRDefault="007D50A8" w:rsidP="007D50A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38A176A5" w14:textId="0278FC92" w:rsidR="007D50A8" w:rsidRPr="007D50A8" w:rsidRDefault="007D50A8" w:rsidP="00CD18AD">
            <w:pPr>
              <w:pStyle w:val="acctfourfigures"/>
              <w:tabs>
                <w:tab w:val="clear" w:pos="765"/>
                <w:tab w:val="decimal" w:pos="94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1,076,304</w:t>
            </w:r>
          </w:p>
        </w:tc>
      </w:tr>
    </w:tbl>
    <w:p w14:paraId="576A2C75" w14:textId="77777777" w:rsidR="00B4062D" w:rsidRPr="007D50A8" w:rsidRDefault="00B4062D" w:rsidP="00B4062D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6E566221" w14:textId="062B85D5" w:rsidR="00666998" w:rsidRPr="007D50A8" w:rsidRDefault="00B026EF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7D50A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ลูกหนี้การค้าและลูกหนี้</w:t>
      </w:r>
      <w:r w:rsidR="00266C70" w:rsidRPr="007D50A8">
        <w:rPr>
          <w:rFonts w:asciiTheme="majorBidi" w:hAnsiTheme="majorBidi" w:cstheme="majorBidi"/>
          <w:sz w:val="28"/>
          <w:szCs w:val="28"/>
          <w:u w:val="none"/>
          <w:cs/>
        </w:rPr>
        <w:t>หมุนเวียน</w:t>
      </w:r>
      <w:r w:rsidRPr="007D50A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อื่น สุทธิ</w:t>
      </w:r>
    </w:p>
    <w:p w14:paraId="566EA901" w14:textId="3A46C8C7" w:rsidR="00666998" w:rsidRPr="007D50A8" w:rsidRDefault="00666998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279"/>
        <w:gridCol w:w="1218"/>
        <w:gridCol w:w="236"/>
        <w:gridCol w:w="1237"/>
        <w:gridCol w:w="279"/>
        <w:gridCol w:w="1162"/>
        <w:gridCol w:w="278"/>
        <w:gridCol w:w="1181"/>
      </w:tblGrid>
      <w:tr w:rsidR="00B026EF" w:rsidRPr="007D50A8" w14:paraId="5F8C4B07" w14:textId="77777777" w:rsidTr="00266C70">
        <w:trPr>
          <w:tblHeader/>
        </w:trPr>
        <w:tc>
          <w:tcPr>
            <w:tcW w:w="3420" w:type="dxa"/>
            <w:vAlign w:val="bottom"/>
          </w:tcPr>
          <w:p w14:paraId="581EC2ED" w14:textId="77777777" w:rsidR="00B026EF" w:rsidRPr="007D50A8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2F28E8DF" w14:textId="77777777" w:rsidR="00B026EF" w:rsidRPr="007D50A8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1" w:type="dxa"/>
            <w:gridSpan w:val="3"/>
            <w:vAlign w:val="bottom"/>
          </w:tcPr>
          <w:p w14:paraId="4F7A86A2" w14:textId="5DE346C3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  <w:vAlign w:val="bottom"/>
          </w:tcPr>
          <w:p w14:paraId="2A8BC39A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4EDBC11D" w14:textId="4135E7ED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563DA2"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026EF" w:rsidRPr="007D50A8" w14:paraId="6F41168F" w14:textId="77777777" w:rsidTr="00266C70">
        <w:trPr>
          <w:tblHeader/>
        </w:trPr>
        <w:tc>
          <w:tcPr>
            <w:tcW w:w="3420" w:type="dxa"/>
            <w:vAlign w:val="bottom"/>
          </w:tcPr>
          <w:p w14:paraId="79AA8CA1" w14:textId="77777777" w:rsidR="00B026EF" w:rsidRPr="007D50A8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1EE1EFBB" w14:textId="77777777" w:rsidR="00B026EF" w:rsidRPr="007D50A8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5CB69A7F" w14:textId="5EEDBCF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80EC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D50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80EC4"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6451D180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31DF13C3" w14:textId="46AC9DDD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" w:type="dxa"/>
            <w:vAlign w:val="bottom"/>
          </w:tcPr>
          <w:p w14:paraId="5605E7C5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B9958CB" w14:textId="4792A79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80EC4" w:rsidRPr="007D50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7D50A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80EC4"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8" w:type="dxa"/>
            <w:vAlign w:val="bottom"/>
          </w:tcPr>
          <w:p w14:paraId="04F030A0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0D862B8A" w14:textId="036F3165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026EF" w:rsidRPr="007D50A8" w14:paraId="0BEEB3A0" w14:textId="77777777" w:rsidTr="00266C70">
        <w:trPr>
          <w:tblHeader/>
        </w:trPr>
        <w:tc>
          <w:tcPr>
            <w:tcW w:w="3420" w:type="dxa"/>
            <w:vAlign w:val="bottom"/>
          </w:tcPr>
          <w:p w14:paraId="2F0B6C74" w14:textId="77777777" w:rsidR="00B026EF" w:rsidRPr="007D50A8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644C6565" w14:textId="214FA13C" w:rsidR="00B026EF" w:rsidRPr="007D50A8" w:rsidRDefault="00B026EF" w:rsidP="00710835">
            <w:pPr>
              <w:pStyle w:val="block"/>
              <w:spacing w:after="0" w:line="240" w:lineRule="auto"/>
              <w:ind w:left="-21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61DAC9ED" w14:textId="7EF75B81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40F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D80EC4" w:rsidRPr="007D5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21817B11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7F5AF936" w14:textId="751C99FE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40F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D80EC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9" w:type="dxa"/>
            <w:vAlign w:val="bottom"/>
          </w:tcPr>
          <w:p w14:paraId="60179C1A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04CC8BA8" w14:textId="4AFBB652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40F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D80EC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8" w:type="dxa"/>
            <w:vAlign w:val="bottom"/>
          </w:tcPr>
          <w:p w14:paraId="36166953" w14:textId="77777777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4D35EF6" w14:textId="2C421D21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40F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D80EC4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B026EF" w:rsidRPr="007D50A8" w14:paraId="53C4502D" w14:textId="77777777" w:rsidTr="00266C70">
        <w:trPr>
          <w:tblHeader/>
        </w:trPr>
        <w:tc>
          <w:tcPr>
            <w:tcW w:w="3420" w:type="dxa"/>
            <w:vAlign w:val="bottom"/>
          </w:tcPr>
          <w:p w14:paraId="5F6DB3B3" w14:textId="77777777" w:rsidR="00B026EF" w:rsidRPr="007D50A8" w:rsidRDefault="00B026EF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0E93CB2C" w14:textId="77777777" w:rsidR="00B026EF" w:rsidRPr="007D50A8" w:rsidRDefault="00B026E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91" w:type="dxa"/>
            <w:gridSpan w:val="7"/>
            <w:vAlign w:val="bottom"/>
          </w:tcPr>
          <w:p w14:paraId="56E61519" w14:textId="37A93859" w:rsidR="00B026EF" w:rsidRPr="007D50A8" w:rsidRDefault="00B026EF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eastAsia="Arial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25A80" w:rsidRPr="007D50A8" w14:paraId="146D2AD4" w14:textId="77777777" w:rsidTr="00266C70">
        <w:tc>
          <w:tcPr>
            <w:tcW w:w="3420" w:type="dxa"/>
          </w:tcPr>
          <w:p w14:paraId="2D449DFF" w14:textId="1ABCDC07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279" w:type="dxa"/>
            <w:vAlign w:val="bottom"/>
          </w:tcPr>
          <w:p w14:paraId="3C6E1CB3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74FC96E" w14:textId="1B29CEDA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925,138</w:t>
            </w:r>
          </w:p>
        </w:tc>
        <w:tc>
          <w:tcPr>
            <w:tcW w:w="236" w:type="dxa"/>
            <w:vAlign w:val="bottom"/>
          </w:tcPr>
          <w:p w14:paraId="7AEF68F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</w:tcPr>
          <w:p w14:paraId="4D9A83B4" w14:textId="15F2C3C0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910,775</w:t>
            </w:r>
          </w:p>
        </w:tc>
        <w:tc>
          <w:tcPr>
            <w:tcW w:w="279" w:type="dxa"/>
            <w:vAlign w:val="bottom"/>
          </w:tcPr>
          <w:p w14:paraId="3BBB5E3E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E1B3FCD" w14:textId="6607AC1D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698,188</w:t>
            </w:r>
          </w:p>
        </w:tc>
        <w:tc>
          <w:tcPr>
            <w:tcW w:w="278" w:type="dxa"/>
            <w:vAlign w:val="bottom"/>
          </w:tcPr>
          <w:p w14:paraId="166B55B2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14:paraId="2EC34650" w14:textId="48862C44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672,237</w:t>
            </w:r>
          </w:p>
        </w:tc>
      </w:tr>
      <w:tr w:rsidR="00A25A80" w:rsidRPr="007D50A8" w14:paraId="46EAFB7B" w14:textId="77777777" w:rsidTr="00266C70">
        <w:tc>
          <w:tcPr>
            <w:tcW w:w="3420" w:type="dxa"/>
          </w:tcPr>
          <w:p w14:paraId="3B10D099" w14:textId="425E0D7C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279" w:type="dxa"/>
            <w:vAlign w:val="bottom"/>
          </w:tcPr>
          <w:p w14:paraId="0F1F3F4C" w14:textId="06E934B8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CCC058D" w14:textId="2DF13DF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6,929</w:t>
            </w:r>
          </w:p>
        </w:tc>
        <w:tc>
          <w:tcPr>
            <w:tcW w:w="236" w:type="dxa"/>
            <w:vAlign w:val="bottom"/>
          </w:tcPr>
          <w:p w14:paraId="79FDBBE0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61D6F6C" w14:textId="46CD18FB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11,403</w:t>
            </w:r>
          </w:p>
        </w:tc>
        <w:tc>
          <w:tcPr>
            <w:tcW w:w="279" w:type="dxa"/>
            <w:vAlign w:val="bottom"/>
          </w:tcPr>
          <w:p w14:paraId="02483D3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860CBDC" w14:textId="4F62CA19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3,765</w:t>
            </w:r>
          </w:p>
        </w:tc>
        <w:tc>
          <w:tcPr>
            <w:tcW w:w="278" w:type="dxa"/>
            <w:vAlign w:val="bottom"/>
          </w:tcPr>
          <w:p w14:paraId="247973D8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25DE36F" w14:textId="05847CAB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5,600</w:t>
            </w:r>
          </w:p>
        </w:tc>
      </w:tr>
      <w:tr w:rsidR="00A25A80" w:rsidRPr="007D50A8" w14:paraId="5E057CD1" w14:textId="77777777" w:rsidTr="00266C70">
        <w:tc>
          <w:tcPr>
            <w:tcW w:w="3420" w:type="dxa"/>
            <w:vAlign w:val="bottom"/>
          </w:tcPr>
          <w:p w14:paraId="3FBE7593" w14:textId="77777777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08B164B8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191EE" w14:textId="1AE2EC1F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932,067</w:t>
            </w:r>
          </w:p>
        </w:tc>
        <w:tc>
          <w:tcPr>
            <w:tcW w:w="236" w:type="dxa"/>
            <w:vAlign w:val="bottom"/>
          </w:tcPr>
          <w:p w14:paraId="57F81BF2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4ED80" w14:textId="0D922A53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922,178</w:t>
            </w:r>
          </w:p>
        </w:tc>
        <w:tc>
          <w:tcPr>
            <w:tcW w:w="279" w:type="dxa"/>
            <w:vAlign w:val="bottom"/>
          </w:tcPr>
          <w:p w14:paraId="2928387E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C1052" w14:textId="1BEFFAB3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701,953</w:t>
            </w:r>
          </w:p>
        </w:tc>
        <w:tc>
          <w:tcPr>
            <w:tcW w:w="278" w:type="dxa"/>
            <w:vAlign w:val="bottom"/>
          </w:tcPr>
          <w:p w14:paraId="74DAC56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3A8F5" w14:textId="3A8CF38B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677,837</w:t>
            </w:r>
          </w:p>
        </w:tc>
      </w:tr>
      <w:tr w:rsidR="00A25A80" w:rsidRPr="007D50A8" w14:paraId="7EF7E826" w14:textId="77777777" w:rsidTr="00266C70">
        <w:tc>
          <w:tcPr>
            <w:tcW w:w="3420" w:type="dxa"/>
          </w:tcPr>
          <w:p w14:paraId="1954C09F" w14:textId="77777777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636E6309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CDA30DB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990FA34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9DB830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053E207A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3B708AA3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6783706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87BC316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25A80" w:rsidRPr="007D50A8" w14:paraId="12FF2A2F" w14:textId="77777777" w:rsidTr="00266C70">
        <w:tc>
          <w:tcPr>
            <w:tcW w:w="3420" w:type="dxa"/>
          </w:tcPr>
          <w:p w14:paraId="4CBEA92B" w14:textId="6D3E8984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ค่าเผื่อผลขาดทุนลูกหนี้การค้า</w:t>
            </w:r>
          </w:p>
        </w:tc>
        <w:tc>
          <w:tcPr>
            <w:tcW w:w="279" w:type="dxa"/>
            <w:vAlign w:val="bottom"/>
          </w:tcPr>
          <w:p w14:paraId="496CAB71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8F9D934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0E80D9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</w:tcPr>
          <w:p w14:paraId="4B71E052" w14:textId="54D791D4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6AB77B4F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C02778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25AFD96C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14:paraId="6634CF3C" w14:textId="19D9D546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25A80" w:rsidRPr="007D50A8" w14:paraId="7C9CEDA7" w14:textId="77777777" w:rsidTr="00266C70">
        <w:tc>
          <w:tcPr>
            <w:tcW w:w="3420" w:type="dxa"/>
          </w:tcPr>
          <w:p w14:paraId="719EA754" w14:textId="1435C11F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  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- กิจการอื่น</w:t>
            </w:r>
          </w:p>
        </w:tc>
        <w:tc>
          <w:tcPr>
            <w:tcW w:w="279" w:type="dxa"/>
            <w:vAlign w:val="bottom"/>
          </w:tcPr>
          <w:p w14:paraId="6E862432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B27748C" w14:textId="0E892E5E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(161,657)</w:t>
            </w:r>
          </w:p>
        </w:tc>
        <w:tc>
          <w:tcPr>
            <w:tcW w:w="236" w:type="dxa"/>
            <w:vAlign w:val="bottom"/>
          </w:tcPr>
          <w:p w14:paraId="23AEE55E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</w:tcPr>
          <w:p w14:paraId="07A21E12" w14:textId="23717DA8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(155,521)</w:t>
            </w:r>
          </w:p>
        </w:tc>
        <w:tc>
          <w:tcPr>
            <w:tcW w:w="279" w:type="dxa"/>
            <w:vAlign w:val="bottom"/>
          </w:tcPr>
          <w:p w14:paraId="7168409F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47841AC8" w14:textId="14628F3B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(106,868)</w:t>
            </w:r>
          </w:p>
        </w:tc>
        <w:tc>
          <w:tcPr>
            <w:tcW w:w="278" w:type="dxa"/>
            <w:vAlign w:val="bottom"/>
          </w:tcPr>
          <w:p w14:paraId="320450C9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14:paraId="6A9BF899" w14:textId="40C56BD3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(107,099)</w:t>
            </w:r>
          </w:p>
        </w:tc>
      </w:tr>
      <w:tr w:rsidR="00A25A80" w:rsidRPr="007D50A8" w14:paraId="0D939611" w14:textId="77777777" w:rsidTr="00266C70">
        <w:tc>
          <w:tcPr>
            <w:tcW w:w="3420" w:type="dxa"/>
          </w:tcPr>
          <w:p w14:paraId="2934FF64" w14:textId="4A9A3B18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ค่าเผื่อผลขาดทุนลูกหนี้การค้า</w:t>
            </w:r>
          </w:p>
        </w:tc>
        <w:tc>
          <w:tcPr>
            <w:tcW w:w="279" w:type="dxa"/>
            <w:vAlign w:val="bottom"/>
          </w:tcPr>
          <w:p w14:paraId="7136550D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C69B6A1" w14:textId="315F9A40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900F57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</w:tcPr>
          <w:p w14:paraId="47A92FB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09807F3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375BCE9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76DD02FE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14:paraId="17C8CE00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5A80" w:rsidRPr="007D50A8" w14:paraId="1DB0C436" w14:textId="77777777" w:rsidTr="00266C70">
        <w:tc>
          <w:tcPr>
            <w:tcW w:w="3420" w:type="dxa"/>
          </w:tcPr>
          <w:p w14:paraId="2B562B56" w14:textId="1CD43C3D" w:rsidR="00A25A80" w:rsidRPr="007D50A8" w:rsidRDefault="00A25A80" w:rsidP="00907E40">
            <w:pPr>
              <w:pStyle w:val="block"/>
              <w:tabs>
                <w:tab w:val="left" w:pos="28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   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- กิจการที่เกี่ยวข้องกัน</w:t>
            </w:r>
          </w:p>
        </w:tc>
        <w:tc>
          <w:tcPr>
            <w:tcW w:w="279" w:type="dxa"/>
            <w:vAlign w:val="bottom"/>
          </w:tcPr>
          <w:p w14:paraId="23C94BE6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C717F3B" w14:textId="3FC47C1A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(63)</w:t>
            </w:r>
          </w:p>
        </w:tc>
        <w:tc>
          <w:tcPr>
            <w:tcW w:w="236" w:type="dxa"/>
            <w:vAlign w:val="bottom"/>
          </w:tcPr>
          <w:p w14:paraId="292B01FB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</w:tcPr>
          <w:p w14:paraId="71F7C449" w14:textId="48AF14E5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(81)</w:t>
            </w:r>
          </w:p>
        </w:tc>
        <w:tc>
          <w:tcPr>
            <w:tcW w:w="279" w:type="dxa"/>
            <w:vAlign w:val="bottom"/>
          </w:tcPr>
          <w:p w14:paraId="49321702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1A9968C" w14:textId="241D953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8" w:type="dxa"/>
            <w:vAlign w:val="bottom"/>
          </w:tcPr>
          <w:p w14:paraId="02014524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14:paraId="05C6261C" w14:textId="4C173B1D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5A80" w:rsidRPr="007D50A8" w14:paraId="7B7A99F1" w14:textId="77777777" w:rsidTr="00266C70">
        <w:tc>
          <w:tcPr>
            <w:tcW w:w="3420" w:type="dxa"/>
            <w:vAlign w:val="bottom"/>
          </w:tcPr>
          <w:p w14:paraId="21641364" w14:textId="668867E4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9" w:type="dxa"/>
            <w:vAlign w:val="bottom"/>
          </w:tcPr>
          <w:p w14:paraId="1748AE5F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635D5" w14:textId="6FD9D4DF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(161,720)</w:t>
            </w:r>
          </w:p>
        </w:tc>
        <w:tc>
          <w:tcPr>
            <w:tcW w:w="236" w:type="dxa"/>
            <w:vAlign w:val="bottom"/>
          </w:tcPr>
          <w:p w14:paraId="385C213B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3A55B" w14:textId="1EF76ED2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(155,602)</w:t>
            </w:r>
          </w:p>
        </w:tc>
        <w:tc>
          <w:tcPr>
            <w:tcW w:w="279" w:type="dxa"/>
            <w:vAlign w:val="bottom"/>
          </w:tcPr>
          <w:p w14:paraId="0C9B747F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0D6D9" w14:textId="1DF21D19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(106,868)</w:t>
            </w:r>
          </w:p>
        </w:tc>
        <w:tc>
          <w:tcPr>
            <w:tcW w:w="278" w:type="dxa"/>
            <w:vAlign w:val="bottom"/>
          </w:tcPr>
          <w:p w14:paraId="60CF0AD6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FA2F1" w14:textId="10B9B3B4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(107,099)</w:t>
            </w:r>
          </w:p>
        </w:tc>
      </w:tr>
      <w:tr w:rsidR="00A25A80" w:rsidRPr="007D50A8" w14:paraId="2DE28CF2" w14:textId="77777777" w:rsidTr="00266C70">
        <w:tc>
          <w:tcPr>
            <w:tcW w:w="3420" w:type="dxa"/>
          </w:tcPr>
          <w:p w14:paraId="29709AB5" w14:textId="77777777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5FEBC860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7372F4AC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C21569C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46045658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2F71463C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27A04497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4A7411B2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61D7C662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25A80" w:rsidRPr="007D50A8" w14:paraId="1D31903A" w14:textId="77777777" w:rsidTr="00266C70">
        <w:tc>
          <w:tcPr>
            <w:tcW w:w="3420" w:type="dxa"/>
          </w:tcPr>
          <w:p w14:paraId="6745F69B" w14:textId="14B18C36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สุทธิ</w:t>
            </w:r>
          </w:p>
        </w:tc>
        <w:tc>
          <w:tcPr>
            <w:tcW w:w="279" w:type="dxa"/>
            <w:vAlign w:val="bottom"/>
          </w:tcPr>
          <w:p w14:paraId="02127839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99AC301" w14:textId="12C870A4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770,347</w:t>
            </w:r>
          </w:p>
        </w:tc>
        <w:tc>
          <w:tcPr>
            <w:tcW w:w="236" w:type="dxa"/>
            <w:vAlign w:val="bottom"/>
          </w:tcPr>
          <w:p w14:paraId="6137BBDB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322E9DC5" w14:textId="42F74EDE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766,576</w:t>
            </w:r>
          </w:p>
        </w:tc>
        <w:tc>
          <w:tcPr>
            <w:tcW w:w="279" w:type="dxa"/>
            <w:vAlign w:val="bottom"/>
          </w:tcPr>
          <w:p w14:paraId="416766E8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6E3B20A" w14:textId="6C5311CF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595,085</w:t>
            </w:r>
          </w:p>
        </w:tc>
        <w:tc>
          <w:tcPr>
            <w:tcW w:w="278" w:type="dxa"/>
            <w:vAlign w:val="bottom"/>
          </w:tcPr>
          <w:p w14:paraId="583208B7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vAlign w:val="bottom"/>
          </w:tcPr>
          <w:p w14:paraId="12854194" w14:textId="66B9738A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570,738</w:t>
            </w:r>
          </w:p>
        </w:tc>
      </w:tr>
      <w:tr w:rsidR="00A25A80" w:rsidRPr="007D50A8" w14:paraId="57BB3D9C" w14:textId="77777777" w:rsidTr="00266C70">
        <w:tc>
          <w:tcPr>
            <w:tcW w:w="3420" w:type="dxa"/>
          </w:tcPr>
          <w:p w14:paraId="1176C329" w14:textId="4780B915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ลูกหนี้</w:t>
            </w:r>
            <w:r w:rsidR="007D50A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หมุนเวียน</w:t>
            </w:r>
            <w:r w:rsidRPr="007D50A8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79" w:type="dxa"/>
            <w:vAlign w:val="bottom"/>
          </w:tcPr>
          <w:p w14:paraId="1429B751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F6A537A" w14:textId="2CD676A3" w:rsidR="00A25A80" w:rsidRPr="007D50A8" w:rsidRDefault="00FA32FF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57B13"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,205</w:t>
            </w:r>
          </w:p>
        </w:tc>
        <w:tc>
          <w:tcPr>
            <w:tcW w:w="236" w:type="dxa"/>
            <w:vAlign w:val="bottom"/>
          </w:tcPr>
          <w:p w14:paraId="4D1139E0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8E615F3" w14:textId="6BB6849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32,537</w:t>
            </w:r>
          </w:p>
        </w:tc>
        <w:tc>
          <w:tcPr>
            <w:tcW w:w="279" w:type="dxa"/>
            <w:vAlign w:val="bottom"/>
          </w:tcPr>
          <w:p w14:paraId="1DE4E15F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70A6C809" w14:textId="49DF2836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41,727</w:t>
            </w:r>
          </w:p>
        </w:tc>
        <w:tc>
          <w:tcPr>
            <w:tcW w:w="278" w:type="dxa"/>
            <w:vAlign w:val="bottom"/>
          </w:tcPr>
          <w:p w14:paraId="4954E8E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9777B1F" w14:textId="18535A48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31,756</w:t>
            </w:r>
          </w:p>
        </w:tc>
      </w:tr>
      <w:tr w:rsidR="00A25A80" w:rsidRPr="007D50A8" w14:paraId="30A068E3" w14:textId="77777777" w:rsidTr="00266C70">
        <w:tc>
          <w:tcPr>
            <w:tcW w:w="3420" w:type="dxa"/>
          </w:tcPr>
          <w:p w14:paraId="1582D6AE" w14:textId="6A08D7F5" w:rsidR="00A25A80" w:rsidRPr="007D50A8" w:rsidRDefault="00A25A80" w:rsidP="00A25A80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รวมลูกหนี้การค้าและ</w:t>
            </w:r>
          </w:p>
        </w:tc>
        <w:tc>
          <w:tcPr>
            <w:tcW w:w="279" w:type="dxa"/>
            <w:vAlign w:val="bottom"/>
          </w:tcPr>
          <w:p w14:paraId="5772994A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626FA20B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A86AFE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B1D7ACD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vAlign w:val="bottom"/>
          </w:tcPr>
          <w:p w14:paraId="24FCCCF0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114ECB16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16D1D1CD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A6A71E7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25A80" w:rsidRPr="007D50A8" w14:paraId="28359A14" w14:textId="77777777" w:rsidTr="00266C70">
        <w:tc>
          <w:tcPr>
            <w:tcW w:w="3420" w:type="dxa"/>
          </w:tcPr>
          <w:p w14:paraId="45377259" w14:textId="0F92478F" w:rsidR="00A25A80" w:rsidRPr="007D50A8" w:rsidRDefault="00907E40" w:rsidP="00907E40">
            <w:pPr>
              <w:pStyle w:val="block"/>
              <w:tabs>
                <w:tab w:val="left" w:pos="265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D50A8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 xml:space="preserve">    </w:t>
            </w:r>
            <w:r w:rsidR="00A25A80"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  <w:r w:rsidR="00A25A80"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25A80"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9" w:type="dxa"/>
            <w:vAlign w:val="bottom"/>
          </w:tcPr>
          <w:p w14:paraId="7B2A90A7" w14:textId="77777777" w:rsidR="00A25A80" w:rsidRPr="007D50A8" w:rsidRDefault="00A25A80" w:rsidP="00A25A8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2AFC4C15" w14:textId="2CD168BD" w:rsidR="00A25A80" w:rsidRPr="007D50A8" w:rsidRDefault="00FA32FF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815,552</w:t>
            </w:r>
          </w:p>
        </w:tc>
        <w:tc>
          <w:tcPr>
            <w:tcW w:w="236" w:type="dxa"/>
            <w:vAlign w:val="bottom"/>
          </w:tcPr>
          <w:p w14:paraId="2BFF8D62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05DFB495" w14:textId="7AB37931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799,113</w:t>
            </w:r>
          </w:p>
        </w:tc>
        <w:tc>
          <w:tcPr>
            <w:tcW w:w="279" w:type="dxa"/>
            <w:vAlign w:val="bottom"/>
          </w:tcPr>
          <w:p w14:paraId="721F72A5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3B7E1ED3" w14:textId="5B2E3203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636,812</w:t>
            </w:r>
          </w:p>
        </w:tc>
        <w:tc>
          <w:tcPr>
            <w:tcW w:w="278" w:type="dxa"/>
            <w:vAlign w:val="bottom"/>
          </w:tcPr>
          <w:p w14:paraId="70715A4B" w14:textId="77777777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47A1E0B0" w14:textId="31C0772A" w:rsidR="00A25A80" w:rsidRPr="007D50A8" w:rsidRDefault="00A25A80" w:rsidP="00A25A80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D50A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602,494</w:t>
            </w:r>
          </w:p>
        </w:tc>
      </w:tr>
    </w:tbl>
    <w:p w14:paraId="64DB13FD" w14:textId="017DD6C8" w:rsidR="00127721" w:rsidRDefault="00686884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lastRenderedPageBreak/>
        <w:tab/>
      </w:r>
      <w:r>
        <w:rPr>
          <w:rFonts w:asciiTheme="majorBidi" w:hAnsiTheme="majorBidi" w:cs="Angsana New"/>
          <w:sz w:val="30"/>
          <w:szCs w:val="30"/>
          <w:cs/>
        </w:rPr>
        <w:tab/>
      </w:r>
      <w:r>
        <w:rPr>
          <w:rFonts w:asciiTheme="majorBidi" w:hAnsiTheme="majorBidi" w:cs="Angsana New" w:hint="cs"/>
          <w:sz w:val="30"/>
          <w:szCs w:val="30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3A55992" w14:textId="77777777" w:rsidR="00686884" w:rsidRPr="00127721" w:rsidRDefault="00686884">
      <w:pPr>
        <w:rPr>
          <w:rFonts w:asciiTheme="majorBidi" w:hAnsiTheme="majorBidi" w:cs="Angsana New"/>
          <w:sz w:val="30"/>
          <w:szCs w:val="30"/>
          <w:cs/>
        </w:rPr>
      </w:pPr>
    </w:p>
    <w:tbl>
      <w:tblPr>
        <w:tblStyle w:val="TableGrid"/>
        <w:tblW w:w="92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540"/>
        <w:gridCol w:w="1218"/>
        <w:gridCol w:w="236"/>
        <w:gridCol w:w="1224"/>
        <w:gridCol w:w="236"/>
        <w:gridCol w:w="1218"/>
        <w:gridCol w:w="236"/>
        <w:gridCol w:w="1224"/>
      </w:tblGrid>
      <w:tr w:rsidR="00127721" w:rsidRPr="00B026EF" w14:paraId="440C6C0D" w14:textId="77777777" w:rsidTr="00675B59">
        <w:trPr>
          <w:tblHeader/>
        </w:trPr>
        <w:tc>
          <w:tcPr>
            <w:tcW w:w="3150" w:type="dxa"/>
            <w:vAlign w:val="bottom"/>
          </w:tcPr>
          <w:p w14:paraId="2942C3AC" w14:textId="77777777" w:rsidR="00127721" w:rsidRPr="00B026EF" w:rsidRDefault="00127721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01596AD1" w14:textId="77777777" w:rsidR="00127721" w:rsidRPr="00B026EF" w:rsidRDefault="00127721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5E63726C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829704E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58C621D2" w14:textId="77777777" w:rsidR="00127721" w:rsidRPr="00B026EF" w:rsidRDefault="00127721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80EC4" w:rsidRPr="00B026EF" w14:paraId="22D046BF" w14:textId="77777777" w:rsidTr="00675B59">
        <w:trPr>
          <w:tblHeader/>
        </w:trPr>
        <w:tc>
          <w:tcPr>
            <w:tcW w:w="3150" w:type="dxa"/>
            <w:vAlign w:val="bottom"/>
          </w:tcPr>
          <w:p w14:paraId="2B9A04BE" w14:textId="77777777" w:rsidR="00D80EC4" w:rsidRPr="00B026E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4EB4B494" w14:textId="77777777" w:rsidR="00D80EC4" w:rsidRPr="00B026E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5807D84" w14:textId="13FA03B2" w:rsidR="00D80EC4" w:rsidRPr="00EB40F7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2D5BEC13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A7C5471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4EC04E17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280966E" w14:textId="48770961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5A17DE24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0B1DF4C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0EC4" w:rsidRPr="00B026EF" w14:paraId="275C1786" w14:textId="77777777" w:rsidTr="00675B59">
        <w:trPr>
          <w:tblHeader/>
        </w:trPr>
        <w:tc>
          <w:tcPr>
            <w:tcW w:w="3150" w:type="dxa"/>
            <w:vAlign w:val="bottom"/>
          </w:tcPr>
          <w:p w14:paraId="2B36C296" w14:textId="77777777" w:rsidR="00D80EC4" w:rsidRPr="00B026E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6ED3CCFB" w14:textId="77777777" w:rsidR="00D80EC4" w:rsidRPr="00B026E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vAlign w:val="bottom"/>
          </w:tcPr>
          <w:p w14:paraId="4E6BA6E1" w14:textId="0B421AC6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12EDDC95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A34079C" w14:textId="0CF51848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4914D073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E8DB161" w14:textId="04A183FE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5CDABBC4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4E622CC3" w14:textId="744CB193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80EC4" w:rsidRPr="00B026EF" w14:paraId="5747924B" w14:textId="77777777" w:rsidTr="00675B59">
        <w:trPr>
          <w:tblHeader/>
        </w:trPr>
        <w:tc>
          <w:tcPr>
            <w:tcW w:w="3150" w:type="dxa"/>
            <w:vAlign w:val="bottom"/>
          </w:tcPr>
          <w:p w14:paraId="12FF2BA0" w14:textId="77777777" w:rsidR="00D80EC4" w:rsidRPr="00B026E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62395896" w14:textId="77777777" w:rsidR="00D80EC4" w:rsidRPr="00B026E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2" w:type="dxa"/>
            <w:gridSpan w:val="7"/>
            <w:vAlign w:val="bottom"/>
          </w:tcPr>
          <w:p w14:paraId="4D086CED" w14:textId="77777777" w:rsidR="00D80EC4" w:rsidRPr="00B026EF" w:rsidRDefault="00D80EC4" w:rsidP="00D80EC4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0EC4" w:rsidRPr="00D222BF" w14:paraId="0A02E78D" w14:textId="77777777" w:rsidTr="005308A2">
        <w:tc>
          <w:tcPr>
            <w:tcW w:w="3150" w:type="dxa"/>
          </w:tcPr>
          <w:p w14:paraId="19DBA776" w14:textId="2BAF1BCC" w:rsidR="00D80EC4" w:rsidRPr="00D222BF" w:rsidRDefault="00D80EC4" w:rsidP="00D80EC4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222BF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40" w:type="dxa"/>
            <w:vAlign w:val="bottom"/>
          </w:tcPr>
          <w:p w14:paraId="1AB40720" w14:textId="77777777" w:rsidR="00D80EC4" w:rsidRPr="00D222BF" w:rsidRDefault="00D80EC4" w:rsidP="00D80EC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7822561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E0AA0B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E83D7E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8BC7EA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0813E3D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3D8905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8BE5D03" w14:textId="77777777" w:rsidR="00D80EC4" w:rsidRPr="00D222BF" w:rsidRDefault="00D80EC4" w:rsidP="00D80EC4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160DDD" w:rsidRPr="00B026EF" w14:paraId="43DFFCA7" w14:textId="77777777" w:rsidTr="005308A2">
        <w:tc>
          <w:tcPr>
            <w:tcW w:w="3150" w:type="dxa"/>
          </w:tcPr>
          <w:p w14:paraId="2C79CD30" w14:textId="4083665A" w:rsidR="00160DDD" w:rsidRPr="000C7367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540" w:type="dxa"/>
            <w:vAlign w:val="bottom"/>
          </w:tcPr>
          <w:p w14:paraId="57C1706B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302ABBD" w14:textId="67BC07EB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532,987</w:t>
            </w:r>
          </w:p>
        </w:tc>
        <w:tc>
          <w:tcPr>
            <w:tcW w:w="236" w:type="dxa"/>
            <w:vAlign w:val="bottom"/>
          </w:tcPr>
          <w:p w14:paraId="08833699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CD24341" w14:textId="274DF7E1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515,536</w:t>
            </w:r>
          </w:p>
        </w:tc>
        <w:tc>
          <w:tcPr>
            <w:tcW w:w="236" w:type="dxa"/>
            <w:vAlign w:val="bottom"/>
          </w:tcPr>
          <w:p w14:paraId="196AECE2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360E4C87" w14:textId="2FCD4B43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419,682</w:t>
            </w:r>
          </w:p>
        </w:tc>
        <w:tc>
          <w:tcPr>
            <w:tcW w:w="236" w:type="dxa"/>
            <w:vAlign w:val="bottom"/>
          </w:tcPr>
          <w:p w14:paraId="5D9ABA3F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E7EF9C" w14:textId="26171B35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382,744</w:t>
            </w:r>
          </w:p>
        </w:tc>
      </w:tr>
      <w:tr w:rsidR="00160DDD" w:rsidRPr="00B026EF" w14:paraId="30E5639B" w14:textId="77777777" w:rsidTr="005308A2">
        <w:tc>
          <w:tcPr>
            <w:tcW w:w="3150" w:type="dxa"/>
          </w:tcPr>
          <w:p w14:paraId="02EC695D" w14:textId="1FCD2EFF" w:rsidR="00160DDD" w:rsidRPr="000C7367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ไม่เกิน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4292CE55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502598B" w14:textId="3388B0F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147,715</w:t>
            </w:r>
          </w:p>
        </w:tc>
        <w:tc>
          <w:tcPr>
            <w:tcW w:w="236" w:type="dxa"/>
            <w:vAlign w:val="bottom"/>
          </w:tcPr>
          <w:p w14:paraId="1631D8A1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15055A2" w14:textId="3225E176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173,279</w:t>
            </w:r>
          </w:p>
        </w:tc>
        <w:tc>
          <w:tcPr>
            <w:tcW w:w="236" w:type="dxa"/>
            <w:vAlign w:val="bottom"/>
          </w:tcPr>
          <w:p w14:paraId="51F1E3B8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7B9E8B4" w14:textId="71CD22E0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114,888</w:t>
            </w:r>
          </w:p>
        </w:tc>
        <w:tc>
          <w:tcPr>
            <w:tcW w:w="236" w:type="dxa"/>
            <w:vAlign w:val="bottom"/>
          </w:tcPr>
          <w:p w14:paraId="42211995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ADF3AF4" w14:textId="004D9581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130,003</w:t>
            </w:r>
          </w:p>
        </w:tc>
      </w:tr>
      <w:tr w:rsidR="00160DDD" w:rsidRPr="00B026EF" w14:paraId="78B2C30F" w14:textId="77777777" w:rsidTr="005308A2">
        <w:tc>
          <w:tcPr>
            <w:tcW w:w="3150" w:type="dxa"/>
          </w:tcPr>
          <w:p w14:paraId="6B2AF74A" w14:textId="210660A6" w:rsidR="00160DDD" w:rsidRPr="000C7367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0C7367">
              <w:rPr>
                <w:rFonts w:asciiTheme="majorBidi" w:hAnsiTheme="majorBidi" w:cs="Angsana New"/>
                <w:sz w:val="30"/>
                <w:szCs w:val="30"/>
              </w:rPr>
              <w:t xml:space="preserve">3 - </w:t>
            </w:r>
            <w:r w:rsidRPr="00CD40F4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6A5DC4BF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A51BEC3" w14:textId="1DF9D178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71,723</w:t>
            </w:r>
          </w:p>
        </w:tc>
        <w:tc>
          <w:tcPr>
            <w:tcW w:w="236" w:type="dxa"/>
            <w:vAlign w:val="bottom"/>
          </w:tcPr>
          <w:p w14:paraId="1D0FFD7B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97C2BD5" w14:textId="6911EFE0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55,779</w:t>
            </w:r>
          </w:p>
        </w:tc>
        <w:tc>
          <w:tcPr>
            <w:tcW w:w="236" w:type="dxa"/>
            <w:vAlign w:val="bottom"/>
          </w:tcPr>
          <w:p w14:paraId="7BAA3D2D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4CF9ED65" w14:textId="65BFEDE6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47,311</w:t>
            </w:r>
          </w:p>
        </w:tc>
        <w:tc>
          <w:tcPr>
            <w:tcW w:w="236" w:type="dxa"/>
            <w:vAlign w:val="bottom"/>
          </w:tcPr>
          <w:p w14:paraId="2B1513E2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2A896EC" w14:textId="5099DC4D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40,360</w:t>
            </w:r>
          </w:p>
        </w:tc>
      </w:tr>
      <w:tr w:rsidR="00160DDD" w:rsidRPr="00B026EF" w14:paraId="6ED76B2F" w14:textId="77777777" w:rsidTr="005308A2">
        <w:tc>
          <w:tcPr>
            <w:tcW w:w="3150" w:type="dxa"/>
          </w:tcPr>
          <w:p w14:paraId="7CF202CB" w14:textId="0CF90027" w:rsidR="00160DDD" w:rsidRPr="000C7367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 w:rsidRPr="00CD40F4">
              <w:rPr>
                <w:rFonts w:asciiTheme="majorBidi" w:hAnsiTheme="majorBidi" w:cs="Angsana New"/>
                <w:sz w:val="30"/>
                <w:szCs w:val="30"/>
                <w:lang w:val="en-US"/>
              </w:rPr>
              <w:t>6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 xml:space="preserve"> - 12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6B6218C2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2D5CC3C9" w14:textId="13E5A4FD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38,373</w:t>
            </w:r>
          </w:p>
        </w:tc>
        <w:tc>
          <w:tcPr>
            <w:tcW w:w="236" w:type="dxa"/>
            <w:vAlign w:val="bottom"/>
          </w:tcPr>
          <w:p w14:paraId="5ACFD2DB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1D8F76B" w14:textId="4F34B13B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38,042</w:t>
            </w:r>
          </w:p>
        </w:tc>
        <w:tc>
          <w:tcPr>
            <w:tcW w:w="236" w:type="dxa"/>
            <w:vAlign w:val="bottom"/>
          </w:tcPr>
          <w:p w14:paraId="2B98B83C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1CE0B316" w14:textId="0F167A95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19,910</w:t>
            </w:r>
          </w:p>
        </w:tc>
        <w:tc>
          <w:tcPr>
            <w:tcW w:w="236" w:type="dxa"/>
            <w:vAlign w:val="bottom"/>
          </w:tcPr>
          <w:p w14:paraId="73430BEF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E2DD1D3" w14:textId="718ABEE0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25,312</w:t>
            </w:r>
          </w:p>
        </w:tc>
      </w:tr>
      <w:tr w:rsidR="00160DDD" w:rsidRPr="00B026EF" w14:paraId="59267830" w14:textId="77777777" w:rsidTr="005308A2">
        <w:tc>
          <w:tcPr>
            <w:tcW w:w="3150" w:type="dxa"/>
          </w:tcPr>
          <w:p w14:paraId="5937DAB1" w14:textId="3328019E" w:rsidR="00160DDD" w:rsidRPr="000C7367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มาก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กว่า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0C736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dxa"/>
            <w:vAlign w:val="bottom"/>
          </w:tcPr>
          <w:p w14:paraId="4ECD9270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3F77C03C" w14:textId="6BF740D2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141,269</w:t>
            </w:r>
          </w:p>
        </w:tc>
        <w:tc>
          <w:tcPr>
            <w:tcW w:w="236" w:type="dxa"/>
            <w:vAlign w:val="bottom"/>
          </w:tcPr>
          <w:p w14:paraId="701686B3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B3A771E" w14:textId="21FB4CF3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139,542</w:t>
            </w:r>
          </w:p>
        </w:tc>
        <w:tc>
          <w:tcPr>
            <w:tcW w:w="236" w:type="dxa"/>
            <w:vAlign w:val="bottom"/>
          </w:tcPr>
          <w:p w14:paraId="7CF87790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30FBBF5" w14:textId="6C695A6D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100,162</w:t>
            </w:r>
          </w:p>
        </w:tc>
        <w:tc>
          <w:tcPr>
            <w:tcW w:w="236" w:type="dxa"/>
            <w:vAlign w:val="bottom"/>
          </w:tcPr>
          <w:p w14:paraId="6DAA8E87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2AB9CB" w14:textId="0BE6F19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99,418</w:t>
            </w:r>
          </w:p>
        </w:tc>
      </w:tr>
      <w:tr w:rsidR="00160DDD" w:rsidRPr="00B026EF" w14:paraId="3D271A5C" w14:textId="77777777" w:rsidTr="005308A2">
        <w:tc>
          <w:tcPr>
            <w:tcW w:w="3150" w:type="dxa"/>
          </w:tcPr>
          <w:p w14:paraId="33DDA24E" w14:textId="77777777" w:rsidR="00160DDD" w:rsidRPr="00B026EF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58A84E25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BCACA0A" w14:textId="077E9A00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932,067</w:t>
            </w:r>
          </w:p>
        </w:tc>
        <w:tc>
          <w:tcPr>
            <w:tcW w:w="236" w:type="dxa"/>
            <w:vAlign w:val="bottom"/>
          </w:tcPr>
          <w:p w14:paraId="3DB5D15A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2D3CDF" w14:textId="4301313A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922,178</w:t>
            </w:r>
          </w:p>
        </w:tc>
        <w:tc>
          <w:tcPr>
            <w:tcW w:w="236" w:type="dxa"/>
            <w:vAlign w:val="bottom"/>
          </w:tcPr>
          <w:p w14:paraId="7984DBF3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78F6E82C" w14:textId="20BEFF8F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701,953</w:t>
            </w:r>
          </w:p>
        </w:tc>
        <w:tc>
          <w:tcPr>
            <w:tcW w:w="236" w:type="dxa"/>
            <w:vAlign w:val="bottom"/>
          </w:tcPr>
          <w:p w14:paraId="3335CA4F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9F08F3" w14:textId="788F28BD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677,837</w:t>
            </w:r>
          </w:p>
        </w:tc>
      </w:tr>
      <w:tr w:rsidR="00160DDD" w:rsidRPr="00B026EF" w14:paraId="79DB76AF" w14:textId="77777777" w:rsidTr="005308A2">
        <w:tc>
          <w:tcPr>
            <w:tcW w:w="3150" w:type="dxa"/>
          </w:tcPr>
          <w:p w14:paraId="202B0B39" w14:textId="678A59B1" w:rsidR="00160DDD" w:rsidRPr="00B026EF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0E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40" w:type="dxa"/>
            <w:vAlign w:val="bottom"/>
          </w:tcPr>
          <w:p w14:paraId="2E5A4E58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97C4821" w14:textId="1EE6A015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(161,720)</w:t>
            </w:r>
          </w:p>
        </w:tc>
        <w:tc>
          <w:tcPr>
            <w:tcW w:w="236" w:type="dxa"/>
            <w:vAlign w:val="bottom"/>
          </w:tcPr>
          <w:p w14:paraId="0FE802BE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BDE3F3" w14:textId="41B1DC04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(155,602)</w:t>
            </w:r>
          </w:p>
        </w:tc>
        <w:tc>
          <w:tcPr>
            <w:tcW w:w="236" w:type="dxa"/>
            <w:vAlign w:val="bottom"/>
          </w:tcPr>
          <w:p w14:paraId="59DED291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440F717" w14:textId="5A5EE372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(106,868)</w:t>
            </w:r>
          </w:p>
        </w:tc>
        <w:tc>
          <w:tcPr>
            <w:tcW w:w="236" w:type="dxa"/>
            <w:vAlign w:val="bottom"/>
          </w:tcPr>
          <w:p w14:paraId="5B541534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BE62A7" w14:textId="03D90A29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(107,099)</w:t>
            </w:r>
          </w:p>
        </w:tc>
      </w:tr>
      <w:tr w:rsidR="00160DDD" w:rsidRPr="00B026EF" w14:paraId="6C53D32D" w14:textId="77777777" w:rsidTr="005308A2">
        <w:tc>
          <w:tcPr>
            <w:tcW w:w="3150" w:type="dxa"/>
          </w:tcPr>
          <w:p w14:paraId="7365057E" w14:textId="2B5956D0" w:rsidR="00160DDD" w:rsidRPr="00B026EF" w:rsidRDefault="00160DDD" w:rsidP="00160DDD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736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ลูกหนี้การค้า</w:t>
            </w:r>
            <w:r w:rsidRPr="000C736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0C736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40" w:type="dxa"/>
            <w:vAlign w:val="bottom"/>
          </w:tcPr>
          <w:p w14:paraId="05909E99" w14:textId="77777777" w:rsidR="00160DDD" w:rsidRPr="00B026EF" w:rsidRDefault="00160DDD" w:rsidP="00160DD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115BF" w14:textId="1098144F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770,347</w:t>
            </w:r>
          </w:p>
        </w:tc>
        <w:tc>
          <w:tcPr>
            <w:tcW w:w="236" w:type="dxa"/>
            <w:vAlign w:val="bottom"/>
          </w:tcPr>
          <w:p w14:paraId="484C02C6" w14:textId="77777777" w:rsidR="00160DDD" w:rsidRPr="00B026EF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33D39" w14:textId="77AB86C0" w:rsidR="00160DDD" w:rsidRPr="005040D9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766,576</w:t>
            </w:r>
          </w:p>
        </w:tc>
        <w:tc>
          <w:tcPr>
            <w:tcW w:w="236" w:type="dxa"/>
            <w:vAlign w:val="bottom"/>
          </w:tcPr>
          <w:p w14:paraId="28207EA3" w14:textId="77777777" w:rsidR="00160DDD" w:rsidRPr="005040D9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6FF45" w14:textId="054865BC" w:rsidR="00160DDD" w:rsidRPr="005040D9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595,085</w:t>
            </w:r>
          </w:p>
        </w:tc>
        <w:tc>
          <w:tcPr>
            <w:tcW w:w="236" w:type="dxa"/>
            <w:vAlign w:val="bottom"/>
          </w:tcPr>
          <w:p w14:paraId="7E9BBB8D" w14:textId="77777777" w:rsidR="00160DDD" w:rsidRPr="005040D9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706FC" w14:textId="107F6FB9" w:rsidR="00160DDD" w:rsidRPr="005040D9" w:rsidRDefault="00160DDD" w:rsidP="00160DDD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5D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570,738</w:t>
            </w:r>
          </w:p>
        </w:tc>
      </w:tr>
    </w:tbl>
    <w:p w14:paraId="48914645" w14:textId="0841A5F4" w:rsidR="00B026EF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5A56E" w14:textId="2E19BAC2" w:rsidR="000C7367" w:rsidRPr="00907E40" w:rsidRDefault="000C7367" w:rsidP="00D258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ที่ดิน</w:t>
      </w:r>
      <w:r w:rsidRPr="00907E40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อาคาร</w:t>
      </w:r>
      <w:r w:rsidR="00686884"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 xml:space="preserve"> </w:t>
      </w:r>
      <w:r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และอุปกรณ์</w:t>
      </w:r>
      <w:r w:rsidRPr="00907E40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และสินทรัพย์ไม่มีตัวตน</w:t>
      </w:r>
      <w:r w:rsidRPr="00907E40">
        <w:rPr>
          <w:rFonts w:asciiTheme="majorBidi" w:hAnsiTheme="majorBidi" w:cs="Angsana New"/>
          <w:sz w:val="30"/>
          <w:szCs w:val="30"/>
          <w:u w:val="none"/>
          <w:cs/>
          <w:lang w:val="th-TH"/>
        </w:rPr>
        <w:t xml:space="preserve"> </w:t>
      </w:r>
      <w:r w:rsidRPr="00907E40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สุทธิ</w:t>
      </w:r>
    </w:p>
    <w:p w14:paraId="59882FCC" w14:textId="184EEF48" w:rsidR="00B026EF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E494A" w14:textId="034283A5" w:rsidR="0088646A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การเปลี่ยนแปลงของที่ดิน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สินทรัพย์ไม่มีตัวตนสําหรับงวดมีดังนี้</w:t>
      </w:r>
    </w:p>
    <w:p w14:paraId="463354BE" w14:textId="1609B8AC" w:rsidR="00B026EF" w:rsidRDefault="00B026E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461"/>
        <w:gridCol w:w="1224"/>
        <w:gridCol w:w="236"/>
        <w:gridCol w:w="1224"/>
        <w:gridCol w:w="236"/>
        <w:gridCol w:w="1224"/>
        <w:gridCol w:w="236"/>
        <w:gridCol w:w="1224"/>
      </w:tblGrid>
      <w:tr w:rsidR="00563DA2" w:rsidRPr="00563DA2" w14:paraId="22EBA2C6" w14:textId="77777777" w:rsidTr="00806798">
        <w:tc>
          <w:tcPr>
            <w:tcW w:w="3240" w:type="dxa"/>
            <w:vAlign w:val="bottom"/>
          </w:tcPr>
          <w:p w14:paraId="6094FFD9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4F2807E4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</w:tcPr>
          <w:p w14:paraId="4DC395E3" w14:textId="7027E8B3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6359FA0F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</w:tcPr>
          <w:p w14:paraId="0DDAEE10" w14:textId="0B0F6479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63DA2" w:rsidRPr="00563DA2" w14:paraId="64FCF00F" w14:textId="77777777" w:rsidTr="00806798">
        <w:tc>
          <w:tcPr>
            <w:tcW w:w="3240" w:type="dxa"/>
            <w:vAlign w:val="bottom"/>
          </w:tcPr>
          <w:p w14:paraId="44D039EE" w14:textId="4AEDFE79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3698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563DA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461" w:type="dxa"/>
            <w:vAlign w:val="bottom"/>
          </w:tcPr>
          <w:p w14:paraId="034B3B8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8384CC3" w14:textId="3D74F1E5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</w:p>
        </w:tc>
        <w:tc>
          <w:tcPr>
            <w:tcW w:w="236" w:type="dxa"/>
            <w:vAlign w:val="bottom"/>
          </w:tcPr>
          <w:p w14:paraId="22E5CC0E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4D1FF30" w14:textId="11FAAA2B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6737C6ED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D760EA" w14:textId="5FA31878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ที่ดิน อาคาร</w:t>
            </w:r>
          </w:p>
        </w:tc>
        <w:tc>
          <w:tcPr>
            <w:tcW w:w="236" w:type="dxa"/>
            <w:vAlign w:val="bottom"/>
          </w:tcPr>
          <w:p w14:paraId="1EADE3A7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0032DB3" w14:textId="0EEE9C6C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</w:tr>
      <w:tr w:rsidR="00563DA2" w:rsidRPr="00563DA2" w14:paraId="5F0B9C43" w14:textId="77777777" w:rsidTr="00806798">
        <w:tc>
          <w:tcPr>
            <w:tcW w:w="3240" w:type="dxa"/>
            <w:vAlign w:val="bottom"/>
          </w:tcPr>
          <w:p w14:paraId="079E171E" w14:textId="0D149B55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3</w:t>
            </w:r>
            <w:r w:rsidR="005000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000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</w:t>
            </w:r>
            <w:r w:rsidR="005000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461" w:type="dxa"/>
            <w:vAlign w:val="bottom"/>
          </w:tcPr>
          <w:p w14:paraId="56E97C11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6496B6C" w14:textId="0CF893BE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59AAE081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B739FA4" w14:textId="090F06F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  <w:tc>
          <w:tcPr>
            <w:tcW w:w="236" w:type="dxa"/>
            <w:vAlign w:val="bottom"/>
          </w:tcPr>
          <w:p w14:paraId="6DC003D5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A5FF77D" w14:textId="0560462A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4EA67304" w14:textId="77777777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2973CFD" w14:textId="470890FD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ไม่มีตัวตน</w:t>
            </w:r>
          </w:p>
        </w:tc>
      </w:tr>
      <w:tr w:rsidR="00563DA2" w:rsidRPr="00563DA2" w14:paraId="0A876926" w14:textId="77777777" w:rsidTr="00806798">
        <w:tc>
          <w:tcPr>
            <w:tcW w:w="3240" w:type="dxa"/>
            <w:vAlign w:val="bottom"/>
          </w:tcPr>
          <w:p w14:paraId="5B7694D3" w14:textId="77777777" w:rsidR="00563DA2" w:rsidRPr="00563DA2" w:rsidRDefault="00563DA2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1" w:type="dxa"/>
            <w:vAlign w:val="bottom"/>
          </w:tcPr>
          <w:p w14:paraId="6F383E5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4" w:type="dxa"/>
            <w:gridSpan w:val="7"/>
            <w:vAlign w:val="bottom"/>
          </w:tcPr>
          <w:p w14:paraId="5BBD5C36" w14:textId="516F48A2" w:rsidR="00563DA2" w:rsidRPr="00563DA2" w:rsidRDefault="00563DA2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7BB7" w:rsidRPr="00563DA2" w14:paraId="46193ADA" w14:textId="77777777" w:rsidTr="00806798">
        <w:tc>
          <w:tcPr>
            <w:tcW w:w="3240" w:type="dxa"/>
          </w:tcPr>
          <w:p w14:paraId="4B8241C1" w14:textId="5E9BD3DB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  <w:r w:rsidRPr="00563DA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61" w:type="dxa"/>
            <w:vAlign w:val="bottom"/>
          </w:tcPr>
          <w:p w14:paraId="5F216ABE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008EEDD" w14:textId="6A630446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1,332,019</w:t>
            </w:r>
          </w:p>
        </w:tc>
        <w:tc>
          <w:tcPr>
            <w:tcW w:w="236" w:type="dxa"/>
            <w:vAlign w:val="bottom"/>
          </w:tcPr>
          <w:p w14:paraId="11C06716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D3F5F75" w14:textId="73A7D335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  <w:tc>
          <w:tcPr>
            <w:tcW w:w="236" w:type="dxa"/>
            <w:vAlign w:val="bottom"/>
          </w:tcPr>
          <w:p w14:paraId="233DC247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352EF2B" w14:textId="085E9A09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787,221</w:t>
            </w:r>
          </w:p>
        </w:tc>
        <w:tc>
          <w:tcPr>
            <w:tcW w:w="236" w:type="dxa"/>
            <w:vAlign w:val="bottom"/>
          </w:tcPr>
          <w:p w14:paraId="6FAE0222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194D76E" w14:textId="3047EF76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</w:tr>
      <w:tr w:rsidR="006E7BB7" w:rsidRPr="00563DA2" w14:paraId="556924FF" w14:textId="77777777" w:rsidTr="00806798">
        <w:tc>
          <w:tcPr>
            <w:tcW w:w="3240" w:type="dxa"/>
          </w:tcPr>
          <w:p w14:paraId="50F39742" w14:textId="4AD7C1FD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461" w:type="dxa"/>
            <w:vAlign w:val="bottom"/>
          </w:tcPr>
          <w:p w14:paraId="2BFEB105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4D9D1D3" w14:textId="4E0BB0A9" w:rsidR="006E7BB7" w:rsidRPr="00563DA2" w:rsidRDefault="00125A5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45,219</w:t>
            </w:r>
          </w:p>
        </w:tc>
        <w:tc>
          <w:tcPr>
            <w:tcW w:w="236" w:type="dxa"/>
            <w:vAlign w:val="bottom"/>
          </w:tcPr>
          <w:p w14:paraId="135370A9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315B12E" w14:textId="0811804D" w:rsidR="006E7BB7" w:rsidRPr="00563DA2" w:rsidRDefault="00125A5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36" w:type="dxa"/>
            <w:vAlign w:val="bottom"/>
          </w:tcPr>
          <w:p w14:paraId="723AE482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85D5546" w14:textId="1FF7F50C" w:rsidR="006E7BB7" w:rsidRPr="00563DA2" w:rsidRDefault="00907E40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</w:t>
            </w:r>
            <w:r w:rsidR="00125A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</w:t>
            </w:r>
          </w:p>
        </w:tc>
        <w:tc>
          <w:tcPr>
            <w:tcW w:w="236" w:type="dxa"/>
            <w:vAlign w:val="bottom"/>
          </w:tcPr>
          <w:p w14:paraId="0F9D4D8D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0B4DC03" w14:textId="5E78C0CE" w:rsidR="006E7BB7" w:rsidRPr="00563DA2" w:rsidRDefault="00125A5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E7BB7" w:rsidRPr="00563DA2" w14:paraId="5B572EE1" w14:textId="77777777" w:rsidTr="00806798">
        <w:tc>
          <w:tcPr>
            <w:tcW w:w="3240" w:type="dxa"/>
          </w:tcPr>
          <w:p w14:paraId="1FCA9550" w14:textId="36735444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461" w:type="dxa"/>
            <w:vAlign w:val="bottom"/>
          </w:tcPr>
          <w:p w14:paraId="39CEE2D9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0E16EEE" w14:textId="715C4A9A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07E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34,170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36980F7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1858223" w14:textId="0E7726ED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(57)</w:t>
            </w:r>
          </w:p>
        </w:tc>
        <w:tc>
          <w:tcPr>
            <w:tcW w:w="236" w:type="dxa"/>
            <w:vAlign w:val="bottom"/>
          </w:tcPr>
          <w:p w14:paraId="69DE3CAC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DCA8906" w14:textId="50DEF970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</w:t>
            </w:r>
            <w:r w:rsidR="00907E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DF76C4B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8024D2B" w14:textId="52C74EEA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(42)</w:t>
            </w:r>
          </w:p>
        </w:tc>
      </w:tr>
      <w:tr w:rsidR="00125A54" w:rsidRPr="00563DA2" w14:paraId="66B9BCD6" w14:textId="77777777" w:rsidTr="00806798">
        <w:tc>
          <w:tcPr>
            <w:tcW w:w="3240" w:type="dxa"/>
          </w:tcPr>
          <w:p w14:paraId="6AB13E09" w14:textId="692E007B" w:rsidR="00125A54" w:rsidRPr="00563DA2" w:rsidRDefault="00125A54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461" w:type="dxa"/>
            <w:vAlign w:val="bottom"/>
          </w:tcPr>
          <w:p w14:paraId="2CA5DBF4" w14:textId="77777777" w:rsidR="00125A54" w:rsidRPr="00563DA2" w:rsidRDefault="00125A54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1F3DCB4" w14:textId="23AD208D" w:rsidR="00125A54" w:rsidRDefault="00125A5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(242)</w:t>
            </w:r>
          </w:p>
        </w:tc>
        <w:tc>
          <w:tcPr>
            <w:tcW w:w="236" w:type="dxa"/>
            <w:vAlign w:val="bottom"/>
          </w:tcPr>
          <w:p w14:paraId="3366E705" w14:textId="77777777" w:rsidR="00125A54" w:rsidRPr="00563DA2" w:rsidRDefault="00125A5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DB96796" w14:textId="15566A81" w:rsidR="00125A54" w:rsidRDefault="00125A5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236" w:type="dxa"/>
            <w:vAlign w:val="bottom"/>
          </w:tcPr>
          <w:p w14:paraId="1CC7A4E2" w14:textId="77777777" w:rsidR="00125A54" w:rsidRPr="00563DA2" w:rsidRDefault="00125A5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320D3F34" w14:textId="21637BAE" w:rsidR="00125A54" w:rsidRDefault="00125A5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(242)</w:t>
            </w:r>
          </w:p>
        </w:tc>
        <w:tc>
          <w:tcPr>
            <w:tcW w:w="236" w:type="dxa"/>
            <w:vAlign w:val="bottom"/>
          </w:tcPr>
          <w:p w14:paraId="413E8435" w14:textId="77777777" w:rsidR="00125A54" w:rsidRPr="00563DA2" w:rsidRDefault="00125A5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662C8B0" w14:textId="1ECF9CF9" w:rsidR="00125A54" w:rsidRDefault="00125A54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</w:tr>
      <w:tr w:rsidR="006E7BB7" w:rsidRPr="00563DA2" w14:paraId="0FB91F57" w14:textId="77777777" w:rsidTr="00806798">
        <w:tc>
          <w:tcPr>
            <w:tcW w:w="3240" w:type="dxa"/>
          </w:tcPr>
          <w:p w14:paraId="3AAE59C9" w14:textId="6F877C6D" w:rsidR="006E7BB7" w:rsidRPr="00563DA2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461" w:type="dxa"/>
            <w:vAlign w:val="bottom"/>
          </w:tcPr>
          <w:p w14:paraId="4DB74B03" w14:textId="77777777" w:rsidR="006E7BB7" w:rsidRPr="00563DA2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BC58783" w14:textId="432B5155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(12,567)</w:t>
            </w:r>
          </w:p>
        </w:tc>
        <w:tc>
          <w:tcPr>
            <w:tcW w:w="236" w:type="dxa"/>
            <w:vAlign w:val="bottom"/>
          </w:tcPr>
          <w:p w14:paraId="33EC62C4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E95B932" w14:textId="6FDBFA0D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20EE6B4A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7596AB3B" w14:textId="6514AC32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33DCDD" w14:textId="77777777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50ACC973" w14:textId="651EF485" w:rsidR="006E7BB7" w:rsidRPr="00563DA2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E7BB7" w:rsidRPr="00686884" w14:paraId="082B97A9" w14:textId="77777777" w:rsidTr="00806798">
        <w:tc>
          <w:tcPr>
            <w:tcW w:w="3240" w:type="dxa"/>
          </w:tcPr>
          <w:p w14:paraId="0BFDF61A" w14:textId="2C4E08B4" w:rsidR="006E7BB7" w:rsidRPr="0007056F" w:rsidRDefault="006E7BB7" w:rsidP="006E7BB7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  <w:r w:rsidRPr="000705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  <w:r w:rsidRPr="000705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1" w:type="dxa"/>
            <w:vAlign w:val="bottom"/>
          </w:tcPr>
          <w:p w14:paraId="28D6F6A0" w14:textId="77777777" w:rsidR="006E7BB7" w:rsidRPr="0007056F" w:rsidRDefault="006E7BB7" w:rsidP="006E7BB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00DEC" w14:textId="6F9783E8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1,330,259</w:t>
            </w:r>
          </w:p>
        </w:tc>
        <w:tc>
          <w:tcPr>
            <w:tcW w:w="236" w:type="dxa"/>
            <w:vAlign w:val="bottom"/>
          </w:tcPr>
          <w:p w14:paraId="37E3009C" w14:textId="77777777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B2D67" w14:textId="22AC4335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376</w:t>
            </w:r>
          </w:p>
        </w:tc>
        <w:tc>
          <w:tcPr>
            <w:tcW w:w="236" w:type="dxa"/>
            <w:vAlign w:val="bottom"/>
          </w:tcPr>
          <w:p w14:paraId="4E297BE5" w14:textId="77777777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2D1DD" w14:textId="459B1FB2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799,276</w:t>
            </w:r>
          </w:p>
        </w:tc>
        <w:tc>
          <w:tcPr>
            <w:tcW w:w="236" w:type="dxa"/>
            <w:vAlign w:val="bottom"/>
          </w:tcPr>
          <w:p w14:paraId="3DB9E4AD" w14:textId="77777777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68F13" w14:textId="6B1BC887" w:rsidR="006E7BB7" w:rsidRPr="0007056F" w:rsidRDefault="006E7BB7" w:rsidP="006E7BB7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</w:t>
            </w:r>
          </w:p>
        </w:tc>
      </w:tr>
    </w:tbl>
    <w:p w14:paraId="0DFE5EB4" w14:textId="3C1D59DC" w:rsidR="00563DA2" w:rsidRDefault="00563DA2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29D99D2D" w14:textId="77777777" w:rsidR="00907E40" w:rsidRDefault="00907E40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E14B3" w14:textId="77777777" w:rsidR="00602536" w:rsidRPr="00E82B2C" w:rsidRDefault="00602536" w:rsidP="0060253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82B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14:paraId="427CB79F" w14:textId="77777777" w:rsidR="00602536" w:rsidRPr="00E82B2C" w:rsidRDefault="00602536" w:rsidP="00602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7"/>
        <w:gridCol w:w="1223"/>
        <w:gridCol w:w="236"/>
        <w:gridCol w:w="1226"/>
        <w:gridCol w:w="236"/>
        <w:gridCol w:w="1223"/>
        <w:gridCol w:w="236"/>
        <w:gridCol w:w="1226"/>
      </w:tblGrid>
      <w:tr w:rsidR="00602536" w:rsidRPr="00E82B2C" w14:paraId="672377EB" w14:textId="77777777" w:rsidTr="009B0765">
        <w:tc>
          <w:tcPr>
            <w:tcW w:w="3420" w:type="dxa"/>
            <w:vAlign w:val="bottom"/>
          </w:tcPr>
          <w:p w14:paraId="459D2920" w14:textId="77777777" w:rsidR="00602536" w:rsidRPr="00E82B2C" w:rsidRDefault="00602536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393F8CB6" w14:textId="77777777" w:rsidR="00602536" w:rsidRPr="00E82B2C" w:rsidRDefault="00602536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56060506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  <w:tc>
          <w:tcPr>
            <w:tcW w:w="236" w:type="dxa"/>
            <w:vAlign w:val="bottom"/>
          </w:tcPr>
          <w:p w14:paraId="3FFB8807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  <w:vAlign w:val="bottom"/>
          </w:tcPr>
          <w:p w14:paraId="2F9E4E02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B5AD5" w:rsidRPr="00E82B2C" w14:paraId="781776ED" w14:textId="77777777" w:rsidTr="009B0765">
        <w:tc>
          <w:tcPr>
            <w:tcW w:w="3420" w:type="dxa"/>
          </w:tcPr>
          <w:p w14:paraId="56BC605D" w14:textId="77777777" w:rsidR="00602536" w:rsidRPr="00E82B2C" w:rsidRDefault="00602536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 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317" w:type="dxa"/>
            <w:vAlign w:val="bottom"/>
          </w:tcPr>
          <w:p w14:paraId="13C9C281" w14:textId="77777777" w:rsidR="00602536" w:rsidRPr="00E82B2C" w:rsidRDefault="00602536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3E3785DC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73172F32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B7A8F0B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07CE78D5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6FE4312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vAlign w:val="bottom"/>
          </w:tcPr>
          <w:p w14:paraId="335FCC27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D27B9FF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02536" w:rsidRPr="00E82B2C" w14:paraId="6CC616ED" w14:textId="77777777" w:rsidTr="009B0765">
        <w:tc>
          <w:tcPr>
            <w:tcW w:w="3420" w:type="dxa"/>
            <w:vAlign w:val="bottom"/>
          </w:tcPr>
          <w:p w14:paraId="373A55B6" w14:textId="77777777" w:rsidR="00602536" w:rsidRPr="00E82B2C" w:rsidRDefault="00602536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17" w:type="dxa"/>
            <w:vAlign w:val="bottom"/>
          </w:tcPr>
          <w:p w14:paraId="53F70B72" w14:textId="77777777" w:rsidR="00602536" w:rsidRPr="00E82B2C" w:rsidRDefault="00602536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06" w:type="dxa"/>
            <w:gridSpan w:val="7"/>
            <w:vAlign w:val="bottom"/>
          </w:tcPr>
          <w:p w14:paraId="477EF692" w14:textId="77777777" w:rsidR="00602536" w:rsidRPr="00E82B2C" w:rsidRDefault="00602536" w:rsidP="009B0765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B5AD5" w:rsidRPr="00E82B2C" w14:paraId="5B8EB4C2" w14:textId="77777777" w:rsidTr="009B0765">
        <w:tc>
          <w:tcPr>
            <w:tcW w:w="3420" w:type="dxa"/>
          </w:tcPr>
          <w:p w14:paraId="066A84C7" w14:textId="77777777" w:rsidR="00602536" w:rsidRPr="00E82B2C" w:rsidRDefault="00602536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317" w:type="dxa"/>
            <w:vAlign w:val="bottom"/>
          </w:tcPr>
          <w:p w14:paraId="3F747161" w14:textId="77777777" w:rsidR="00602536" w:rsidRPr="00E82B2C" w:rsidRDefault="00602536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12E5AB8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20,155</w:t>
            </w:r>
          </w:p>
        </w:tc>
        <w:tc>
          <w:tcPr>
            <w:tcW w:w="236" w:type="dxa"/>
            <w:vAlign w:val="bottom"/>
          </w:tcPr>
          <w:p w14:paraId="1A5B45CC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A916DD0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2,623</w:t>
            </w:r>
          </w:p>
        </w:tc>
        <w:tc>
          <w:tcPr>
            <w:tcW w:w="236" w:type="dxa"/>
            <w:vAlign w:val="bottom"/>
          </w:tcPr>
          <w:p w14:paraId="782EA212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00C80C1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20,155</w:t>
            </w:r>
          </w:p>
        </w:tc>
        <w:tc>
          <w:tcPr>
            <w:tcW w:w="236" w:type="dxa"/>
            <w:vAlign w:val="bottom"/>
          </w:tcPr>
          <w:p w14:paraId="6AB43B76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F5A056C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2,623</w:t>
            </w:r>
          </w:p>
        </w:tc>
      </w:tr>
      <w:tr w:rsidR="009B5AD5" w:rsidRPr="00E82B2C" w14:paraId="1A0BA339" w14:textId="77777777" w:rsidTr="009B0765">
        <w:tc>
          <w:tcPr>
            <w:tcW w:w="3420" w:type="dxa"/>
          </w:tcPr>
          <w:p w14:paraId="0CB95CFB" w14:textId="6DFC73E3" w:rsidR="00602536" w:rsidRPr="00E82B2C" w:rsidRDefault="00602536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ภาษีงวดก่อน</w:t>
            </w: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ๆ ที่บันทึก</w:t>
            </w:r>
            <w:r w:rsidR="009B5AD5"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</w:t>
            </w: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ไป</w:t>
            </w:r>
          </w:p>
        </w:tc>
        <w:tc>
          <w:tcPr>
            <w:tcW w:w="317" w:type="dxa"/>
            <w:vAlign w:val="bottom"/>
          </w:tcPr>
          <w:p w14:paraId="3E30CF3E" w14:textId="77777777" w:rsidR="00602536" w:rsidRPr="00E82B2C" w:rsidRDefault="00602536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18B50FE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8,813</w:t>
            </w:r>
          </w:p>
        </w:tc>
        <w:tc>
          <w:tcPr>
            <w:tcW w:w="236" w:type="dxa"/>
            <w:vAlign w:val="bottom"/>
          </w:tcPr>
          <w:p w14:paraId="08AF0774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3DBDA543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79D70E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03BF426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8,813</w:t>
            </w:r>
          </w:p>
        </w:tc>
        <w:tc>
          <w:tcPr>
            <w:tcW w:w="236" w:type="dxa"/>
            <w:vAlign w:val="bottom"/>
          </w:tcPr>
          <w:p w14:paraId="47123B42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1782AB8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B5AD5" w:rsidRPr="00E82B2C" w14:paraId="0575DBAE" w14:textId="77777777" w:rsidTr="00884017">
        <w:tc>
          <w:tcPr>
            <w:tcW w:w="3420" w:type="dxa"/>
          </w:tcPr>
          <w:p w14:paraId="4B817508" w14:textId="77777777" w:rsidR="00602536" w:rsidRPr="00E82B2C" w:rsidRDefault="00602536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317" w:type="dxa"/>
            <w:vAlign w:val="bottom"/>
          </w:tcPr>
          <w:p w14:paraId="40739E01" w14:textId="77777777" w:rsidR="00602536" w:rsidRPr="00E82B2C" w:rsidRDefault="00602536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E816DFF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(5,930)</w:t>
            </w:r>
          </w:p>
        </w:tc>
        <w:tc>
          <w:tcPr>
            <w:tcW w:w="236" w:type="dxa"/>
            <w:vAlign w:val="bottom"/>
          </w:tcPr>
          <w:p w14:paraId="36659D1D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3493454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548</w:t>
            </w:r>
          </w:p>
        </w:tc>
        <w:tc>
          <w:tcPr>
            <w:tcW w:w="236" w:type="dxa"/>
            <w:vAlign w:val="bottom"/>
          </w:tcPr>
          <w:p w14:paraId="5A696FB4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9EF2987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(4,691)</w:t>
            </w:r>
          </w:p>
        </w:tc>
        <w:tc>
          <w:tcPr>
            <w:tcW w:w="236" w:type="dxa"/>
            <w:vAlign w:val="bottom"/>
          </w:tcPr>
          <w:p w14:paraId="0718F16B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62F25363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(782)</w:t>
            </w:r>
          </w:p>
        </w:tc>
      </w:tr>
      <w:tr w:rsidR="009B5AD5" w:rsidRPr="00E82B2C" w14:paraId="237DF29F" w14:textId="77777777" w:rsidTr="00884017">
        <w:tc>
          <w:tcPr>
            <w:tcW w:w="3420" w:type="dxa"/>
          </w:tcPr>
          <w:p w14:paraId="1579461B" w14:textId="7D5DC2F8" w:rsidR="00602536" w:rsidRPr="00E82B2C" w:rsidRDefault="00602536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317" w:type="dxa"/>
            <w:vAlign w:val="bottom"/>
          </w:tcPr>
          <w:p w14:paraId="68832D82" w14:textId="77777777" w:rsidR="00602536" w:rsidRPr="00E82B2C" w:rsidRDefault="00602536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5BACF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23,038</w:t>
            </w:r>
          </w:p>
        </w:tc>
        <w:tc>
          <w:tcPr>
            <w:tcW w:w="236" w:type="dxa"/>
            <w:vAlign w:val="bottom"/>
          </w:tcPr>
          <w:p w14:paraId="3E8C3DDD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E16A3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3,171</w:t>
            </w:r>
          </w:p>
        </w:tc>
        <w:tc>
          <w:tcPr>
            <w:tcW w:w="236" w:type="dxa"/>
            <w:vAlign w:val="bottom"/>
          </w:tcPr>
          <w:p w14:paraId="74272C66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F464F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24,277</w:t>
            </w:r>
          </w:p>
        </w:tc>
        <w:tc>
          <w:tcPr>
            <w:tcW w:w="236" w:type="dxa"/>
            <w:vAlign w:val="bottom"/>
          </w:tcPr>
          <w:p w14:paraId="199904EA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E5209" w14:textId="77777777" w:rsidR="00602536" w:rsidRPr="00E82B2C" w:rsidRDefault="00602536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1,841</w:t>
            </w:r>
          </w:p>
        </w:tc>
      </w:tr>
      <w:tr w:rsidR="009B5AD5" w:rsidRPr="00E82B2C" w14:paraId="12ED424D" w14:textId="77777777" w:rsidTr="00884017">
        <w:tc>
          <w:tcPr>
            <w:tcW w:w="3420" w:type="dxa"/>
          </w:tcPr>
          <w:p w14:paraId="3886FE0D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  <w:vAlign w:val="bottom"/>
          </w:tcPr>
          <w:p w14:paraId="2DCD1D21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30E33DC0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C4C286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14:paraId="4F674501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CF054A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  <w:vAlign w:val="bottom"/>
          </w:tcPr>
          <w:p w14:paraId="6C0ABE1F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2CAE15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14:paraId="141F6187" w14:textId="77777777" w:rsidR="009B5AD5" w:rsidRPr="00E82B2C" w:rsidRDefault="009B5AD5" w:rsidP="00E82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5AD5" w:rsidRPr="00E82B2C" w14:paraId="479FD4B2" w14:textId="77777777" w:rsidTr="009B5AD5">
        <w:tc>
          <w:tcPr>
            <w:tcW w:w="3420" w:type="dxa"/>
          </w:tcPr>
          <w:p w14:paraId="2C6E2113" w14:textId="670B2726" w:rsidR="009B5AD5" w:rsidRPr="00E82B2C" w:rsidRDefault="009B5AD5" w:rsidP="009B0765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อัตราภาษีเงินได้ถัวเฉลี่ย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317" w:type="dxa"/>
            <w:vAlign w:val="bottom"/>
          </w:tcPr>
          <w:p w14:paraId="17F79BD0" w14:textId="77777777" w:rsidR="009B5AD5" w:rsidRPr="00E82B2C" w:rsidRDefault="009B5AD5" w:rsidP="009B0765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11214019" w14:textId="3EF34D51" w:rsidR="009B5AD5" w:rsidRPr="00E82B2C" w:rsidRDefault="009B5AD5" w:rsidP="009B5AD5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15.4</w:t>
            </w:r>
          </w:p>
        </w:tc>
        <w:tc>
          <w:tcPr>
            <w:tcW w:w="236" w:type="dxa"/>
            <w:vAlign w:val="bottom"/>
          </w:tcPr>
          <w:p w14:paraId="43A4C823" w14:textId="77777777" w:rsidR="009B5AD5" w:rsidRPr="00E82B2C" w:rsidRDefault="009B5AD5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239EC461" w14:textId="5E8B32AF" w:rsidR="009B5AD5" w:rsidRPr="00E82B2C" w:rsidRDefault="009B5AD5" w:rsidP="009B5AD5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3.0</w:t>
            </w:r>
          </w:p>
        </w:tc>
        <w:tc>
          <w:tcPr>
            <w:tcW w:w="236" w:type="dxa"/>
            <w:vAlign w:val="bottom"/>
          </w:tcPr>
          <w:p w14:paraId="1CE072AA" w14:textId="77777777" w:rsidR="009B5AD5" w:rsidRPr="00E82B2C" w:rsidRDefault="009B5AD5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699BAACA" w14:textId="4777659A" w:rsidR="009B5AD5" w:rsidRPr="00E82B2C" w:rsidRDefault="009B5AD5" w:rsidP="009B5AD5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14.9</w:t>
            </w:r>
          </w:p>
        </w:tc>
        <w:tc>
          <w:tcPr>
            <w:tcW w:w="236" w:type="dxa"/>
            <w:vAlign w:val="bottom"/>
          </w:tcPr>
          <w:p w14:paraId="13F3E8B8" w14:textId="77777777" w:rsidR="009B5AD5" w:rsidRPr="00E82B2C" w:rsidRDefault="009B5AD5" w:rsidP="009B0765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0F338C73" w14:textId="25E54541" w:rsidR="009B5AD5" w:rsidRPr="00E82B2C" w:rsidRDefault="009B5AD5" w:rsidP="009B5AD5">
            <w:pPr>
              <w:pStyle w:val="block"/>
              <w:tabs>
                <w:tab w:val="decimal" w:pos="773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1.8</w:t>
            </w:r>
          </w:p>
        </w:tc>
      </w:tr>
    </w:tbl>
    <w:p w14:paraId="31D17EF3" w14:textId="77777777" w:rsidR="00602536" w:rsidRPr="00E82B2C" w:rsidRDefault="00602536" w:rsidP="00602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7C906EE5" w14:textId="1C372C5B" w:rsidR="00602536" w:rsidRPr="00E82B2C" w:rsidRDefault="00602536" w:rsidP="00602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2B2C">
        <w:rPr>
          <w:rFonts w:asciiTheme="majorBidi" w:hAnsiTheme="majorBidi" w:cstheme="majorBidi"/>
          <w:sz w:val="30"/>
          <w:szCs w:val="30"/>
          <w:cs/>
        </w:rPr>
        <w:t>การเปลี่ยนแปลงประมาณการอัตราภาษีเงินได้ถัวเฉลี่ยสําหรับกลุ่มบริษัทและบริษัทเกิดจากกำไรสุทธิบางส่วนของบริษัทมาจากธุรกรรมที่ได้รับการส่งเสริมการลงทุน โดยกำไรสุทธิจากธุรกรรมดังกล่าวไม่ต้องเสียภาษีเงินได้ และมีการรับรู้สินทรัพย์ภาษีเงินได้รอตัดบัญชีจากผลขาดทุนจากการด้อยค่าด้านเครดิตที่คาดว่าจะเกิดขึ้นของลูกหนี้การค้าและลูกหนี้</w:t>
      </w:r>
      <w:r w:rsidR="00CC7979" w:rsidRPr="00E82B2C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E82B2C">
        <w:rPr>
          <w:rFonts w:asciiTheme="majorBidi" w:hAnsiTheme="majorBidi" w:cstheme="majorBidi"/>
          <w:sz w:val="30"/>
          <w:szCs w:val="30"/>
          <w:cs/>
        </w:rPr>
        <w:t>อื่นและภาระผูกพันผลประโยชน์พนักงานที่เพิ่มขึ้นจากธุรกรรมที่ไม่ได้รับการส่งเสริม</w:t>
      </w:r>
      <w:r w:rsidR="00CC7979" w:rsidRPr="00E82B2C">
        <w:rPr>
          <w:rFonts w:asciiTheme="majorBidi" w:hAnsiTheme="majorBidi" w:cstheme="majorBidi"/>
          <w:sz w:val="30"/>
          <w:szCs w:val="30"/>
          <w:cs/>
        </w:rPr>
        <w:br/>
      </w:r>
      <w:r w:rsidRPr="00E82B2C">
        <w:rPr>
          <w:rFonts w:asciiTheme="majorBidi" w:hAnsiTheme="majorBidi" w:cstheme="majorBidi"/>
          <w:sz w:val="30"/>
          <w:szCs w:val="30"/>
          <w:cs/>
        </w:rPr>
        <w:t>การลงทุนของกลุ่มบริษัทและบริษัท</w:t>
      </w:r>
    </w:p>
    <w:p w14:paraId="4BFB4106" w14:textId="77777777" w:rsidR="00602536" w:rsidRPr="00E82B2C" w:rsidRDefault="00602536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F9AC4" w14:textId="51E72DA6" w:rsidR="007D50A8" w:rsidRPr="00E82B2C" w:rsidRDefault="00A2177C" w:rsidP="00E82B2C">
      <w:pPr>
        <w:tabs>
          <w:tab w:val="clear" w:pos="454"/>
          <w:tab w:val="left" w:pos="63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82B2C">
        <w:rPr>
          <w:rFonts w:asciiTheme="majorBidi" w:eastAsia="Arial Unicode MS" w:hAnsiTheme="majorBidi" w:cstheme="majorBidi"/>
          <w:sz w:val="30"/>
          <w:szCs w:val="30"/>
          <w:cs/>
        </w:rPr>
        <w:t xml:space="preserve"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 </w:t>
      </w:r>
      <w:r w:rsidR="000805E1" w:rsidRPr="00E82B2C">
        <w:rPr>
          <w:rFonts w:asciiTheme="majorBidi" w:eastAsia="Arial Unicode MS" w:hAnsiTheme="majorBidi" w:cstheme="majorBidi"/>
          <w:sz w:val="30"/>
          <w:szCs w:val="30"/>
        </w:rPr>
        <w:t>1</w:t>
      </w:r>
      <w:r w:rsidRPr="00E82B2C">
        <w:rPr>
          <w:rFonts w:asciiTheme="majorBidi" w:eastAsia="Arial Unicode MS" w:hAnsiTheme="majorBidi" w:cstheme="majorBidi"/>
          <w:sz w:val="30"/>
          <w:szCs w:val="30"/>
          <w:cs/>
        </w:rPr>
        <w:t xml:space="preserve"> มกราคม </w:t>
      </w:r>
      <w:r w:rsidR="000805E1" w:rsidRPr="00E82B2C">
        <w:rPr>
          <w:rFonts w:asciiTheme="majorBidi" w:eastAsia="Arial Unicode MS" w:hAnsiTheme="majorBidi" w:cstheme="majorBidi"/>
          <w:sz w:val="30"/>
          <w:szCs w:val="30"/>
        </w:rPr>
        <w:t>2568</w:t>
      </w:r>
      <w:r w:rsidRPr="00E82B2C">
        <w:rPr>
          <w:rFonts w:asciiTheme="majorBidi" w:eastAsia="Arial Unicode MS" w:hAnsiTheme="majorBidi" w:cstheme="majorBidi"/>
          <w:sz w:val="30"/>
          <w:szCs w:val="30"/>
          <w:cs/>
        </w:rPr>
        <w:t xml:space="preserve"> เป็นต้นไป บริษัทใหญ่รับผิดชอบในการประเมินผลกระทบของกฎหมายดังกล่าว ซึ่งจากการประเมินผลกระทบ กลุ่มบริษัทไม่มีผลกระทบอย่างเป็นสาระสำคัญสำหรับงวดสามเดือนสิ้นสุดวันที่ </w:t>
      </w:r>
      <w:r w:rsidR="000805E1" w:rsidRPr="00E82B2C">
        <w:rPr>
          <w:rFonts w:asciiTheme="majorBidi" w:eastAsia="Arial Unicode MS" w:hAnsiTheme="majorBidi" w:cstheme="majorBidi"/>
          <w:sz w:val="30"/>
          <w:szCs w:val="30"/>
        </w:rPr>
        <w:t>31</w:t>
      </w:r>
      <w:r w:rsidRPr="00E82B2C">
        <w:rPr>
          <w:rFonts w:asciiTheme="majorBidi" w:eastAsia="Arial Unicode MS" w:hAnsiTheme="majorBidi" w:cstheme="majorBidi"/>
          <w:sz w:val="30"/>
          <w:szCs w:val="30"/>
          <w:cs/>
        </w:rPr>
        <w:t xml:space="preserve"> มีนาคม </w:t>
      </w:r>
      <w:r w:rsidR="000805E1" w:rsidRPr="00E82B2C">
        <w:rPr>
          <w:rFonts w:asciiTheme="majorBidi" w:eastAsia="Arial Unicode MS" w:hAnsiTheme="majorBidi" w:cstheme="majorBidi"/>
          <w:sz w:val="30"/>
          <w:szCs w:val="30"/>
        </w:rPr>
        <w:t>2568</w:t>
      </w:r>
      <w:r w:rsidRPr="00E82B2C">
        <w:rPr>
          <w:rFonts w:asciiTheme="majorBidi" w:eastAsia="Arial Unicode MS" w:hAnsiTheme="majorBidi" w:cstheme="majorBidi"/>
          <w:sz w:val="30"/>
          <w:szCs w:val="30"/>
          <w:cs/>
        </w:rPr>
        <w:t xml:space="preserve"> ทั้งนี้ กลุ่มบริษัทได้ถือปฏิบัติตามข้อยกเว้นในการรับรู้รายการภาษีเงินได้รอการตัดบัญชีส</w:t>
      </w:r>
      <w:r w:rsidR="00733393">
        <w:rPr>
          <w:rFonts w:asciiTheme="majorBidi" w:eastAsia="Arial Unicode MS" w:hAnsiTheme="majorBidi" w:cstheme="majorBidi" w:hint="cs"/>
          <w:sz w:val="30"/>
          <w:szCs w:val="30"/>
          <w:cs/>
        </w:rPr>
        <w:t>ำ</w:t>
      </w:r>
      <w:r w:rsidRPr="00E82B2C">
        <w:rPr>
          <w:rFonts w:asciiTheme="majorBidi" w:eastAsia="Arial Unicode MS" w:hAnsiTheme="majorBidi" w:cstheme="majorBidi"/>
          <w:sz w:val="30"/>
          <w:szCs w:val="30"/>
          <w:cs/>
        </w:rPr>
        <w:t>หรับการจัดเก็บภาษีเงินได้ขั้นต่ำส่วนเพิ่มเป็นการชั่วคราว</w:t>
      </w:r>
    </w:p>
    <w:p w14:paraId="13F4C0FF" w14:textId="77777777" w:rsidR="00A2177C" w:rsidRPr="00E82B2C" w:rsidRDefault="00A2177C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220DDB" w14:textId="77777777" w:rsidR="00E82B2C" w:rsidRDefault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CBA36D5" w14:textId="677888B9" w:rsidR="00563DA2" w:rsidRPr="00E82B2C" w:rsidRDefault="00C42D40" w:rsidP="0060253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82B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เงินกู้ยืมระยะสั้นและ</w:t>
      </w:r>
      <w:r w:rsidR="00563DA2" w:rsidRPr="00E82B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เงินกู้ยืมระยะยาวจากสถาบันการเงิน</w:t>
      </w:r>
    </w:p>
    <w:p w14:paraId="06B9839D" w14:textId="5EBA79F8" w:rsidR="00C42D40" w:rsidRPr="00E82B2C" w:rsidRDefault="00C42D40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703AF293" w14:textId="5FF87D2D" w:rsidR="00C42D40" w:rsidRPr="00E82B2C" w:rsidRDefault="00602536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82B2C">
        <w:rPr>
          <w:rFonts w:asciiTheme="majorBidi" w:hAnsiTheme="majorBidi" w:cstheme="majorBidi"/>
          <w:sz w:val="30"/>
          <w:szCs w:val="30"/>
        </w:rPr>
        <w:t>1</w:t>
      </w:r>
      <w:r w:rsidR="00CD18AD" w:rsidRPr="00E82B2C">
        <w:rPr>
          <w:rFonts w:asciiTheme="majorBidi" w:hAnsiTheme="majorBidi" w:cstheme="majorBidi"/>
          <w:sz w:val="30"/>
          <w:szCs w:val="30"/>
        </w:rPr>
        <w:t>1</w:t>
      </w:r>
      <w:r w:rsidR="00C42D40" w:rsidRPr="00E82B2C">
        <w:rPr>
          <w:rFonts w:asciiTheme="majorBidi" w:hAnsiTheme="majorBidi" w:cstheme="majorBidi"/>
          <w:sz w:val="30"/>
          <w:szCs w:val="30"/>
        </w:rPr>
        <w:t>.1</w:t>
      </w:r>
      <w:r w:rsidR="00C42D40" w:rsidRPr="00E82B2C">
        <w:rPr>
          <w:rFonts w:asciiTheme="majorBidi" w:hAnsiTheme="majorBidi" w:cstheme="majorBidi"/>
          <w:sz w:val="30"/>
          <w:szCs w:val="30"/>
        </w:rPr>
        <w:tab/>
      </w:r>
      <w:r w:rsidR="00C42D40" w:rsidRPr="00E82B2C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</w:p>
    <w:p w14:paraId="00E57FFC" w14:textId="77777777" w:rsidR="00C42D40" w:rsidRPr="00E82B2C" w:rsidRDefault="00C42D40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EA8D0B" w14:textId="647708BD" w:rsidR="00C42D40" w:rsidRPr="00E82B2C" w:rsidRDefault="00C42D40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82B2C">
        <w:rPr>
          <w:rFonts w:asciiTheme="majorBidi" w:hAnsiTheme="majorBidi" w:cstheme="majorBidi"/>
          <w:sz w:val="30"/>
          <w:szCs w:val="30"/>
        </w:rPr>
        <w:tab/>
      </w:r>
      <w:r w:rsidRPr="00E82B2C">
        <w:rPr>
          <w:rFonts w:asciiTheme="majorBidi" w:hAnsiTheme="majorBidi" w:cstheme="majorBidi"/>
          <w:sz w:val="30"/>
          <w:szCs w:val="30"/>
          <w:cs/>
        </w:rPr>
        <w:t>การเปลี่ยนแปลงของเงินกู้ยืมระยะสั้นจากสถาบันการเงินในระหว่างงวดแสดงได้ดังนี้</w:t>
      </w:r>
    </w:p>
    <w:p w14:paraId="45972BF4" w14:textId="537DFBB1" w:rsidR="00C42D40" w:rsidRPr="00E82B2C" w:rsidRDefault="00C42D40" w:rsidP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734"/>
        <w:gridCol w:w="2007"/>
      </w:tblGrid>
      <w:tr w:rsidR="00C42D40" w:rsidRPr="00E82B2C" w14:paraId="5B1AF917" w14:textId="77777777" w:rsidTr="00911F6C">
        <w:tc>
          <w:tcPr>
            <w:tcW w:w="6570" w:type="dxa"/>
            <w:vAlign w:val="bottom"/>
          </w:tcPr>
          <w:p w14:paraId="27F2B191" w14:textId="27A9318B" w:rsidR="00C42D40" w:rsidRPr="00E82B2C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3698A"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00035"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00035"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</w:t>
            </w:r>
            <w:r w:rsidR="00CD40F4"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56</w:t>
            </w:r>
            <w:r w:rsidR="00500035" w:rsidRPr="00E82B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34" w:type="dxa"/>
          </w:tcPr>
          <w:p w14:paraId="2492DDB2" w14:textId="77777777" w:rsidR="00C42D40" w:rsidRPr="00E82B2C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vAlign w:val="bottom"/>
          </w:tcPr>
          <w:p w14:paraId="314FBD39" w14:textId="77777777" w:rsidR="00C42D40" w:rsidRPr="00E82B2C" w:rsidRDefault="00C42D40" w:rsidP="00911F6C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C42D40" w:rsidRPr="00E82B2C" w14:paraId="69D80642" w14:textId="77777777" w:rsidTr="00911F6C">
        <w:tc>
          <w:tcPr>
            <w:tcW w:w="6570" w:type="dxa"/>
          </w:tcPr>
          <w:p w14:paraId="34D2C8D7" w14:textId="77777777" w:rsidR="00C42D40" w:rsidRPr="00E82B2C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</w:tcPr>
          <w:p w14:paraId="156F9FA6" w14:textId="77777777" w:rsidR="00C42D40" w:rsidRPr="00E82B2C" w:rsidRDefault="00C42D40" w:rsidP="00911F6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764C57FA" w14:textId="77777777" w:rsidR="00C42D40" w:rsidRPr="00E82B2C" w:rsidRDefault="00C42D40" w:rsidP="00911F6C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C36F0" w:rsidRPr="00E82B2C" w14:paraId="42AFFB12" w14:textId="77777777" w:rsidTr="00911F6C">
        <w:tc>
          <w:tcPr>
            <w:tcW w:w="6570" w:type="dxa"/>
          </w:tcPr>
          <w:p w14:paraId="1F74F64F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734" w:type="dxa"/>
          </w:tcPr>
          <w:p w14:paraId="6519F07D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2F2BE9AA" w14:textId="44533C00" w:rsidR="009C36F0" w:rsidRPr="00E82B2C" w:rsidRDefault="009C36F0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145,762</w:t>
            </w:r>
          </w:p>
        </w:tc>
      </w:tr>
      <w:tr w:rsidR="009C36F0" w:rsidRPr="00E82B2C" w14:paraId="71655586" w14:textId="77777777" w:rsidTr="00911F6C">
        <w:tc>
          <w:tcPr>
            <w:tcW w:w="6570" w:type="dxa"/>
          </w:tcPr>
          <w:p w14:paraId="743FB2FC" w14:textId="7200BE11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734" w:type="dxa"/>
          </w:tcPr>
          <w:p w14:paraId="4AC25865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1CC5F56F" w14:textId="4831A397" w:rsidR="009C36F0" w:rsidRPr="00E82B2C" w:rsidRDefault="009C36F0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9C36F0" w:rsidRPr="00E82B2C" w14:paraId="6FB4C3AD" w14:textId="77777777" w:rsidTr="00911F6C">
        <w:tc>
          <w:tcPr>
            <w:tcW w:w="6570" w:type="dxa"/>
          </w:tcPr>
          <w:p w14:paraId="578EEA58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734" w:type="dxa"/>
          </w:tcPr>
          <w:p w14:paraId="20C104C4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27E0A208" w14:textId="335DBEA8" w:rsidR="009C36F0" w:rsidRPr="00E82B2C" w:rsidRDefault="009C36F0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(3,453)</w:t>
            </w:r>
          </w:p>
        </w:tc>
      </w:tr>
      <w:tr w:rsidR="009C36F0" w:rsidRPr="00E82B2C" w14:paraId="79BEA4B8" w14:textId="77777777" w:rsidTr="00911F6C">
        <w:tc>
          <w:tcPr>
            <w:tcW w:w="6570" w:type="dxa"/>
          </w:tcPr>
          <w:p w14:paraId="04C3BB96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734" w:type="dxa"/>
          </w:tcPr>
          <w:p w14:paraId="64002728" w14:textId="77777777" w:rsidR="009C36F0" w:rsidRPr="00E82B2C" w:rsidRDefault="009C36F0" w:rsidP="009C36F0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14:paraId="74EB162D" w14:textId="2E6814F7" w:rsidR="009C36F0" w:rsidRPr="00E82B2C" w:rsidRDefault="009C36F0" w:rsidP="009C36F0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,464</w:t>
            </w:r>
          </w:p>
        </w:tc>
      </w:tr>
    </w:tbl>
    <w:p w14:paraId="75D857D9" w14:textId="77777777" w:rsidR="00E82B2C" w:rsidRDefault="00E82B2C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72CBBFC7" w14:textId="337A4C92" w:rsidR="004710DA" w:rsidRDefault="004710DA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3C66D8">
        <w:rPr>
          <w:rFonts w:asciiTheme="majorBidi" w:hAnsiTheme="majorBidi" w:cs="Angsana New" w:hint="cs"/>
          <w:sz w:val="30"/>
          <w:szCs w:val="30"/>
          <w:cs/>
        </w:rPr>
        <w:t>ณ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sz w:val="30"/>
          <w:szCs w:val="30"/>
        </w:rPr>
        <w:t>3</w:t>
      </w:r>
      <w:r w:rsidR="00500035" w:rsidRPr="003C66D8">
        <w:rPr>
          <w:rFonts w:asciiTheme="majorBidi" w:hAnsiTheme="majorBidi" w:cs="Angsana New"/>
          <w:sz w:val="30"/>
          <w:szCs w:val="30"/>
        </w:rPr>
        <w:t>1</w:t>
      </w:r>
      <w:r w:rsidR="00B26C37"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="00500035" w:rsidRPr="003C66D8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3C66D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sz w:val="30"/>
          <w:szCs w:val="30"/>
        </w:rPr>
        <w:t>2</w:t>
      </w:r>
      <w:r w:rsidR="00CD40F4" w:rsidRPr="003C66D8">
        <w:rPr>
          <w:rFonts w:asciiTheme="majorBidi" w:hAnsiTheme="majorBidi" w:cs="Angsana New"/>
          <w:sz w:val="30"/>
          <w:szCs w:val="30"/>
        </w:rPr>
        <w:t>56</w:t>
      </w:r>
      <w:r w:rsidR="00500035" w:rsidRPr="003C66D8">
        <w:rPr>
          <w:rFonts w:asciiTheme="majorBidi" w:hAnsiTheme="majorBidi" w:cs="Angsana New"/>
          <w:sz w:val="30"/>
          <w:szCs w:val="30"/>
        </w:rPr>
        <w:t>8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อินโดนีเซียมีสัญญากู้ยืมระยะสั้นจากสถาบันการเงินแห่งหนึ่งในประเทศอินโดนีเซียเพื่อใช้ในการดำเนินงาน</w:t>
      </w:r>
      <w:r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เงินกู้ยืมระยะ</w:t>
      </w:r>
      <w:r w:rsidR="00D20D21" w:rsidRPr="003C66D8">
        <w:rPr>
          <w:rFonts w:asciiTheme="majorBidi" w:hAnsiTheme="majorBidi" w:cs="Angsana New" w:hint="cs"/>
          <w:sz w:val="30"/>
          <w:szCs w:val="30"/>
          <w:cs/>
        </w:rPr>
        <w:t>สั้น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จากสถาบันการเงินจำนวน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C36F0" w:rsidRPr="003C66D8">
        <w:rPr>
          <w:rFonts w:asciiTheme="majorBidi" w:hAnsiTheme="majorBidi" w:cs="Angsana New"/>
          <w:sz w:val="30"/>
          <w:szCs w:val="30"/>
        </w:rPr>
        <w:t>69,</w:t>
      </w:r>
      <w:r w:rsidR="003C66D8" w:rsidRPr="003C66D8">
        <w:rPr>
          <w:rFonts w:asciiTheme="majorBidi" w:hAnsiTheme="majorBidi" w:cs="Angsana New"/>
          <w:sz w:val="30"/>
          <w:szCs w:val="30"/>
        </w:rPr>
        <w:t>157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B3D33" w:rsidRPr="003C66D8">
        <w:rPr>
          <w:rFonts w:asciiTheme="majorBidi" w:hAnsiTheme="majorBidi" w:cs="Angsana New"/>
          <w:sz w:val="30"/>
          <w:szCs w:val="30"/>
        </w:rPr>
        <w:t>1</w:t>
      </w:r>
      <w:r w:rsidR="003C66D8" w:rsidRPr="003C66D8">
        <w:rPr>
          <w:rFonts w:asciiTheme="majorBidi" w:hAnsiTheme="majorBidi" w:cs="Angsana New"/>
          <w:sz w:val="30"/>
          <w:szCs w:val="30"/>
        </w:rPr>
        <w:t>42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3C66D8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 xml:space="preserve">70,044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ล้านรูเปีย หรือเทียบเท่ากับ 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 xml:space="preserve">146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3C66D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มีอัตราดอกเบี้ย</w:t>
      </w:r>
      <w:r w:rsidR="00BB0C82" w:rsidRPr="003C66D8">
        <w:rPr>
          <w:rFonts w:asciiTheme="majorBidi" w:hAnsiTheme="majorBidi" w:cs="Angsana New"/>
          <w:sz w:val="30"/>
          <w:szCs w:val="30"/>
          <w:cs/>
        </w:rPr>
        <w:br/>
      </w:r>
      <w:r w:rsidRPr="003C66D8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="00CD40F4" w:rsidRPr="003C66D8">
        <w:rPr>
          <w:rFonts w:asciiTheme="majorBidi" w:hAnsiTheme="majorBidi" w:cs="Angsana New"/>
          <w:sz w:val="30"/>
          <w:szCs w:val="30"/>
        </w:rPr>
        <w:t>7</w:t>
      </w:r>
      <w:r w:rsidR="003C66D8" w:rsidRPr="003C66D8">
        <w:rPr>
          <w:rFonts w:asciiTheme="majorBidi" w:hAnsiTheme="majorBidi" w:cs="Angsana New"/>
          <w:sz w:val="30"/>
          <w:szCs w:val="30"/>
        </w:rPr>
        <w:t>.15</w:t>
      </w:r>
      <w:r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3C66D8">
        <w:rPr>
          <w:rFonts w:asciiTheme="majorBidi" w:hAnsiTheme="majorBidi" w:cs="Angsana New"/>
          <w:sz w:val="30"/>
          <w:szCs w:val="30"/>
        </w:rPr>
        <w:t xml:space="preserve"> 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3C66D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3C66D8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ร้อยละ </w:t>
      </w:r>
      <w:r w:rsidR="00CD40F4" w:rsidRPr="003C66D8"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.</w:t>
      </w:r>
      <w:r w:rsidR="00500035" w:rsidRPr="003C66D8">
        <w:rPr>
          <w:rFonts w:asciiTheme="majorBidi" w:hAnsiTheme="majorBidi" w:cs="Angsana New"/>
          <w:i/>
          <w:iCs/>
          <w:sz w:val="30"/>
          <w:szCs w:val="30"/>
        </w:rPr>
        <w:t>15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3C66D8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Pr="003C66D8">
        <w:rPr>
          <w:rFonts w:asciiTheme="majorBidi" w:hAnsiTheme="majorBidi" w:cs="Angsana New"/>
          <w:i/>
          <w:iCs/>
          <w:sz w:val="30"/>
          <w:szCs w:val="30"/>
        </w:rPr>
        <w:t>)</w:t>
      </w:r>
    </w:p>
    <w:p w14:paraId="33482BF9" w14:textId="77777777" w:rsidR="004710DA" w:rsidRPr="007D50A8" w:rsidRDefault="004710DA" w:rsidP="00C42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20"/>
          <w:szCs w:val="20"/>
        </w:rPr>
      </w:pPr>
    </w:p>
    <w:p w14:paraId="5A8C745F" w14:textId="6EA36EE4" w:rsidR="004710DA" w:rsidRDefault="00602536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</w:t>
      </w:r>
      <w:r w:rsidR="00CD18AD">
        <w:rPr>
          <w:rFonts w:asciiTheme="majorBidi" w:hAnsiTheme="majorBidi" w:cs="Angsana New"/>
          <w:sz w:val="30"/>
          <w:szCs w:val="30"/>
        </w:rPr>
        <w:t>1</w:t>
      </w:r>
      <w:r w:rsidR="004710DA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2</w:t>
      </w:r>
      <w:r w:rsidR="004710DA">
        <w:rPr>
          <w:rFonts w:asciiTheme="majorBidi" w:hAnsiTheme="majorBidi" w:cs="Angsana New"/>
          <w:sz w:val="30"/>
          <w:szCs w:val="30"/>
        </w:rPr>
        <w:tab/>
      </w:r>
      <w:r w:rsidR="004710DA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</w:t>
      </w:r>
    </w:p>
    <w:p w14:paraId="25567942" w14:textId="77777777" w:rsidR="00602536" w:rsidRPr="007D50A8" w:rsidRDefault="00602536" w:rsidP="0047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360"/>
        <w:gridCol w:w="1170"/>
      </w:tblGrid>
      <w:tr w:rsidR="00602536" w:rsidRPr="007B1B30" w14:paraId="490DF8B5" w14:textId="77777777" w:rsidTr="009B0765">
        <w:trPr>
          <w:tblHeader/>
        </w:trPr>
        <w:tc>
          <w:tcPr>
            <w:tcW w:w="6570" w:type="dxa"/>
          </w:tcPr>
          <w:p w14:paraId="6849F212" w14:textId="77777777" w:rsidR="00602536" w:rsidRPr="007B1B30" w:rsidRDefault="00602536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85429854"/>
          </w:p>
        </w:tc>
        <w:tc>
          <w:tcPr>
            <w:tcW w:w="2700" w:type="dxa"/>
            <w:gridSpan w:val="3"/>
          </w:tcPr>
          <w:p w14:paraId="77D88908" w14:textId="77777777" w:rsidR="00602536" w:rsidRPr="007B1B30" w:rsidRDefault="00602536" w:rsidP="009B0765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02536" w:rsidRPr="007B1B30" w14:paraId="4A5A258C" w14:textId="77777777" w:rsidTr="009B0765">
        <w:trPr>
          <w:tblHeader/>
        </w:trPr>
        <w:tc>
          <w:tcPr>
            <w:tcW w:w="6570" w:type="dxa"/>
          </w:tcPr>
          <w:p w14:paraId="380B1AE3" w14:textId="690860AA" w:rsidR="00602536" w:rsidRPr="007B1B30" w:rsidRDefault="00602536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1335DB" w14:textId="7BF6C557" w:rsidR="00602536" w:rsidRPr="007B1B30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360" w:type="dxa"/>
          </w:tcPr>
          <w:p w14:paraId="0505DFAA" w14:textId="77777777" w:rsidR="00602536" w:rsidRPr="007B1B30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622CB6" w14:textId="65BA6B4B" w:rsidR="00602536" w:rsidRPr="007B1B30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2536" w:rsidRPr="007B1B30" w14:paraId="7691A924" w14:textId="77777777" w:rsidTr="009B0765">
        <w:trPr>
          <w:tblHeader/>
        </w:trPr>
        <w:tc>
          <w:tcPr>
            <w:tcW w:w="6570" w:type="dxa"/>
          </w:tcPr>
          <w:p w14:paraId="6B4E162C" w14:textId="77777777" w:rsidR="00602536" w:rsidRPr="007B1B30" w:rsidRDefault="00602536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B58CBD" w14:textId="7036D658" w:rsidR="00602536" w:rsidRPr="00341938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28E4F578" w14:textId="77777777" w:rsidR="00602536" w:rsidRPr="007B1B30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A9C905" w14:textId="6252AE45" w:rsidR="00602536" w:rsidRPr="00341938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02536" w:rsidRPr="007B1B30" w14:paraId="5CDE496A" w14:textId="77777777" w:rsidTr="009B0765">
        <w:trPr>
          <w:tblHeader/>
        </w:trPr>
        <w:tc>
          <w:tcPr>
            <w:tcW w:w="6570" w:type="dxa"/>
          </w:tcPr>
          <w:p w14:paraId="7F5F471E" w14:textId="77777777" w:rsidR="00602536" w:rsidRPr="007B1B30" w:rsidRDefault="00602536" w:rsidP="009B0765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538533F" w14:textId="77777777" w:rsidR="00602536" w:rsidRPr="00341938" w:rsidRDefault="00602536" w:rsidP="009B076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B30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2536" w:rsidRPr="007B1B30" w14:paraId="12533A9D" w14:textId="77777777" w:rsidTr="00CA0E7B">
        <w:tc>
          <w:tcPr>
            <w:tcW w:w="6570" w:type="dxa"/>
          </w:tcPr>
          <w:p w14:paraId="56B343D2" w14:textId="77777777" w:rsidR="00602536" w:rsidRPr="007B1B30" w:rsidRDefault="00602536" w:rsidP="0060253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่หมุนเวียน</w:t>
            </w:r>
          </w:p>
        </w:tc>
        <w:tc>
          <w:tcPr>
            <w:tcW w:w="1170" w:type="dxa"/>
            <w:vAlign w:val="bottom"/>
          </w:tcPr>
          <w:p w14:paraId="363DA0BD" w14:textId="117A5D39" w:rsidR="00602536" w:rsidRPr="007B1B30" w:rsidRDefault="00602536" w:rsidP="0060253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17,870</w:t>
            </w:r>
          </w:p>
        </w:tc>
        <w:tc>
          <w:tcPr>
            <w:tcW w:w="360" w:type="dxa"/>
          </w:tcPr>
          <w:p w14:paraId="754C3724" w14:textId="77777777" w:rsidR="00602536" w:rsidRPr="007B1B30" w:rsidRDefault="00602536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EC6109" w14:textId="4E93845F" w:rsidR="00602536" w:rsidRPr="007B1B30" w:rsidRDefault="00602536" w:rsidP="00602536">
            <w:pPr>
              <w:pStyle w:val="block"/>
              <w:tabs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33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18,289</w:t>
            </w:r>
          </w:p>
        </w:tc>
      </w:tr>
      <w:tr w:rsidR="00602536" w:rsidRPr="007B1B30" w14:paraId="7CC67377" w14:textId="77777777" w:rsidTr="00CA0E7B">
        <w:tc>
          <w:tcPr>
            <w:tcW w:w="6570" w:type="dxa"/>
          </w:tcPr>
          <w:p w14:paraId="1DFC502F" w14:textId="77777777" w:rsidR="00602536" w:rsidRPr="007B1B30" w:rsidRDefault="00602536" w:rsidP="0060253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9CE8EC" w14:textId="0C50E106" w:rsidR="00602536" w:rsidRPr="007B1B30" w:rsidRDefault="00602536" w:rsidP="0060253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35,916</w:t>
            </w:r>
          </w:p>
        </w:tc>
        <w:tc>
          <w:tcPr>
            <w:tcW w:w="360" w:type="dxa"/>
          </w:tcPr>
          <w:p w14:paraId="65A09B5F" w14:textId="77777777" w:rsidR="00602536" w:rsidRPr="007B1B30" w:rsidRDefault="00602536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756C3E" w14:textId="1067A5C4" w:rsidR="00602536" w:rsidRPr="007B1B30" w:rsidRDefault="00602536" w:rsidP="00602536">
            <w:pPr>
              <w:pStyle w:val="block"/>
              <w:tabs>
                <w:tab w:val="decimal" w:pos="789"/>
              </w:tabs>
              <w:spacing w:after="0" w:line="240" w:lineRule="auto"/>
              <w:ind w:left="0"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33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41,370</w:t>
            </w:r>
          </w:p>
        </w:tc>
      </w:tr>
      <w:tr w:rsidR="00602536" w:rsidRPr="007B1B30" w14:paraId="4D266C72" w14:textId="77777777" w:rsidTr="00CA0E7B">
        <w:tc>
          <w:tcPr>
            <w:tcW w:w="6570" w:type="dxa"/>
          </w:tcPr>
          <w:p w14:paraId="6448A07A" w14:textId="77777777" w:rsidR="00602536" w:rsidRPr="007B1B30" w:rsidRDefault="00602536" w:rsidP="00602536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1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15916" w14:textId="36BA6210" w:rsidR="00602536" w:rsidRPr="007B1B30" w:rsidRDefault="00602536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53,786</w:t>
            </w:r>
          </w:p>
        </w:tc>
        <w:tc>
          <w:tcPr>
            <w:tcW w:w="360" w:type="dxa"/>
          </w:tcPr>
          <w:p w14:paraId="530388FE" w14:textId="77777777" w:rsidR="00602536" w:rsidRPr="007B1B30" w:rsidRDefault="00602536" w:rsidP="0060253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B569C" w14:textId="3A556FFC" w:rsidR="00602536" w:rsidRPr="007B1B30" w:rsidRDefault="00602536" w:rsidP="0060253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162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3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59,659</w:t>
            </w:r>
          </w:p>
        </w:tc>
      </w:tr>
      <w:bookmarkEnd w:id="1"/>
    </w:tbl>
    <w:p w14:paraId="3EDB0E48" w14:textId="7F178BC4" w:rsidR="00D20D21" w:rsidRPr="007D50A8" w:rsidRDefault="00D20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5474130" w14:textId="77777777" w:rsidR="00E82B2C" w:rsidRDefault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F5D1070" w14:textId="07AF25BC" w:rsidR="00A975C1" w:rsidRPr="008623FD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623FD">
        <w:rPr>
          <w:rFonts w:asciiTheme="majorBidi" w:hAnsiTheme="majorBidi" w:cs="Angsana New" w:hint="cs"/>
          <w:sz w:val="30"/>
          <w:szCs w:val="30"/>
          <w:cs/>
        </w:rPr>
        <w:lastRenderedPageBreak/>
        <w:t>การเปลี่ยนแปลงของเงินกู้ยืมระยะยาวจากสถาบันการเงินในระหว่างงวดแสดงได้ดังน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71C4A0E3" w14:textId="77777777" w:rsidR="00A975C1" w:rsidRPr="007D50A8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734"/>
        <w:gridCol w:w="2007"/>
      </w:tblGrid>
      <w:tr w:rsidR="00563DA2" w:rsidRPr="00563DA2" w14:paraId="4C35D2F1" w14:textId="77777777" w:rsidTr="00806798">
        <w:tc>
          <w:tcPr>
            <w:tcW w:w="6570" w:type="dxa"/>
            <w:vAlign w:val="bottom"/>
          </w:tcPr>
          <w:p w14:paraId="0CD46AD0" w14:textId="13031850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369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563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B433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="00B433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1732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734" w:type="dxa"/>
          </w:tcPr>
          <w:p w14:paraId="4C125C18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vAlign w:val="bottom"/>
          </w:tcPr>
          <w:p w14:paraId="7763D6D6" w14:textId="179FEE63" w:rsidR="00563DA2" w:rsidRPr="00563DA2" w:rsidRDefault="00563DA2" w:rsidP="00D2581A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563DA2" w:rsidRPr="00563DA2" w14:paraId="329B683C" w14:textId="77777777" w:rsidTr="00806798">
        <w:tc>
          <w:tcPr>
            <w:tcW w:w="6570" w:type="dxa"/>
          </w:tcPr>
          <w:p w14:paraId="47EA437D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4" w:type="dxa"/>
          </w:tcPr>
          <w:p w14:paraId="012BE762" w14:textId="77777777" w:rsidR="00563DA2" w:rsidRPr="00563DA2" w:rsidRDefault="00563DA2" w:rsidP="00D2581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0C584D55" w14:textId="25EC74FA" w:rsidR="00563DA2" w:rsidRPr="00563DA2" w:rsidRDefault="00563DA2" w:rsidP="00D2581A">
            <w:pPr>
              <w:pStyle w:val="block"/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1450B" w:rsidRPr="00563DA2" w14:paraId="6014F311" w14:textId="77777777" w:rsidTr="00806798">
        <w:tc>
          <w:tcPr>
            <w:tcW w:w="6570" w:type="dxa"/>
          </w:tcPr>
          <w:p w14:paraId="4AE9F9BB" w14:textId="6BE6E929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734" w:type="dxa"/>
          </w:tcPr>
          <w:p w14:paraId="0D1E52E7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5F5F24D5" w14:textId="6A17CB28" w:rsidR="00F1450B" w:rsidRPr="00563DA2" w:rsidRDefault="00F1450B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59,659</w:t>
            </w:r>
          </w:p>
        </w:tc>
      </w:tr>
      <w:tr w:rsidR="00F1450B" w:rsidRPr="00563DA2" w14:paraId="5442A7B1" w14:textId="77777777" w:rsidTr="00806798">
        <w:tc>
          <w:tcPr>
            <w:tcW w:w="6570" w:type="dxa"/>
          </w:tcPr>
          <w:p w14:paraId="157E005E" w14:textId="5AB160F3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734" w:type="dxa"/>
          </w:tcPr>
          <w:p w14:paraId="1DE0D1B8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54DA42D4" w14:textId="10542D1C" w:rsidR="00F1450B" w:rsidRPr="00A07C74" w:rsidRDefault="00F1450B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(4,59</w:t>
            </w:r>
            <w:r w:rsidR="00CD18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1450B" w:rsidRPr="00563DA2" w14:paraId="4FDC7855" w14:textId="77777777" w:rsidTr="00806798">
        <w:tc>
          <w:tcPr>
            <w:tcW w:w="6570" w:type="dxa"/>
          </w:tcPr>
          <w:p w14:paraId="4C4A77F1" w14:textId="29919D2B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734" w:type="dxa"/>
          </w:tcPr>
          <w:p w14:paraId="5FE83E14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</w:tcPr>
          <w:p w14:paraId="6BA263D3" w14:textId="1564C611" w:rsidR="00F1450B" w:rsidRPr="00563DA2" w:rsidRDefault="00F1450B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F1450B" w:rsidRPr="00563DA2" w14:paraId="6BBA99AF" w14:textId="77777777" w:rsidTr="00806798">
        <w:tc>
          <w:tcPr>
            <w:tcW w:w="6570" w:type="dxa"/>
          </w:tcPr>
          <w:p w14:paraId="258D9B0B" w14:textId="21514A0A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3DA2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734" w:type="dxa"/>
          </w:tcPr>
          <w:p w14:paraId="4481BC7A" w14:textId="77777777" w:rsidR="00F1450B" w:rsidRPr="00563DA2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40287919" w14:textId="7E1B4684" w:rsidR="00F1450B" w:rsidRPr="00563DA2" w:rsidRDefault="00F1450B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(1,32</w:t>
            </w:r>
            <w:r w:rsidR="00CD18A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450B" w:rsidRPr="0007056F" w14:paraId="75297F0F" w14:textId="77777777" w:rsidTr="00806798">
        <w:tc>
          <w:tcPr>
            <w:tcW w:w="6570" w:type="dxa"/>
          </w:tcPr>
          <w:p w14:paraId="70A6B419" w14:textId="4908DBA8" w:rsidR="00F1450B" w:rsidRPr="0007056F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56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734" w:type="dxa"/>
          </w:tcPr>
          <w:p w14:paraId="46582814" w14:textId="77777777" w:rsidR="00F1450B" w:rsidRPr="0007056F" w:rsidRDefault="00F1450B" w:rsidP="00F1450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double" w:sz="4" w:space="0" w:color="auto"/>
            </w:tcBorders>
          </w:tcPr>
          <w:p w14:paraId="3F0670FD" w14:textId="20B301B2" w:rsidR="00F1450B" w:rsidRPr="0007056F" w:rsidRDefault="00F1450B" w:rsidP="00F1450B">
            <w:pPr>
              <w:pStyle w:val="block"/>
              <w:tabs>
                <w:tab w:val="decimal" w:pos="1708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53,786</w:t>
            </w:r>
          </w:p>
        </w:tc>
      </w:tr>
    </w:tbl>
    <w:p w14:paraId="48D8006B" w14:textId="77777777" w:rsidR="003D128F" w:rsidRPr="007D50A8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20"/>
          <w:szCs w:val="20"/>
        </w:rPr>
      </w:pPr>
    </w:p>
    <w:p w14:paraId="20CAE76C" w14:textId="2E395ABE" w:rsidR="008A73C5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41D49">
        <w:rPr>
          <w:rFonts w:asciiTheme="majorBidi" w:hAnsiTheme="majorBidi" w:cs="Angsana New" w:hint="cs"/>
          <w:sz w:val="30"/>
          <w:szCs w:val="30"/>
          <w:cs/>
        </w:rPr>
        <w:t>ณ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3375" w:rsidRPr="00541D49">
        <w:rPr>
          <w:rFonts w:asciiTheme="majorBidi" w:hAnsiTheme="majorBidi" w:cs="Angsana New"/>
          <w:sz w:val="30"/>
          <w:szCs w:val="30"/>
        </w:rPr>
        <w:t xml:space="preserve">31 </w:t>
      </w:r>
      <w:r w:rsidR="00B43375" w:rsidRPr="00541D49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B43375"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3375" w:rsidRPr="00541D49">
        <w:rPr>
          <w:rFonts w:asciiTheme="majorBidi" w:hAnsiTheme="majorBidi" w:cs="Angsana New"/>
          <w:sz w:val="30"/>
          <w:szCs w:val="30"/>
        </w:rPr>
        <w:t xml:space="preserve">2568 </w:t>
      </w:r>
      <w:r w:rsidR="007A29A4" w:rsidRPr="00541D49">
        <w:rPr>
          <w:rFonts w:asciiTheme="majorBidi" w:hAnsiTheme="majorBidi" w:cs="Angsana New" w:hint="cs"/>
          <w:sz w:val="30"/>
          <w:szCs w:val="30"/>
          <w:cs/>
        </w:rPr>
        <w:t>บริษัทย่อยในประเทศอินโดนีเซียมี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สัญญากู้ยืม</w:t>
      </w:r>
      <w:r w:rsidR="0007056F" w:rsidRPr="00541D49">
        <w:rPr>
          <w:rFonts w:asciiTheme="majorBidi" w:hAnsiTheme="majorBidi" w:cs="Angsana New" w:hint="cs"/>
          <w:sz w:val="30"/>
          <w:szCs w:val="30"/>
          <w:cs/>
        </w:rPr>
        <w:t>ระยะยาวจากสถาบันการเงินแห่งหนึ่ง</w:t>
      </w:r>
      <w:r w:rsidR="007A29A4" w:rsidRPr="00541D49">
        <w:rPr>
          <w:rFonts w:asciiTheme="majorBidi" w:hAnsiTheme="majorBidi" w:cs="Angsana New" w:hint="cs"/>
          <w:sz w:val="30"/>
          <w:szCs w:val="30"/>
          <w:cs/>
        </w:rPr>
        <w:t>ในประเท</w:t>
      </w:r>
      <w:r w:rsidR="00DB465B" w:rsidRPr="00541D49">
        <w:rPr>
          <w:rFonts w:asciiTheme="majorBidi" w:hAnsiTheme="majorBidi" w:cs="Angsana New" w:hint="cs"/>
          <w:sz w:val="30"/>
          <w:szCs w:val="30"/>
          <w:cs/>
        </w:rPr>
        <w:t>ศ</w:t>
      </w:r>
      <w:r w:rsidR="007A29A4" w:rsidRPr="00541D49">
        <w:rPr>
          <w:rFonts w:asciiTheme="majorBidi" w:hAnsiTheme="majorBidi" w:cs="Angsana New" w:hint="cs"/>
          <w:sz w:val="30"/>
          <w:szCs w:val="30"/>
          <w:cs/>
        </w:rPr>
        <w:t>อินโดนีเซีย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เพื่อใช้ในการลงทุนในที่ดิน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เงินกู้ยืมระยะยาวจากสถาบันการเงินจำนวน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1450B" w:rsidRPr="00541D49">
        <w:rPr>
          <w:rFonts w:asciiTheme="majorBidi" w:hAnsiTheme="majorBidi" w:cs="Angsana New" w:hint="cs"/>
          <w:sz w:val="30"/>
          <w:szCs w:val="30"/>
          <w:cs/>
        </w:rPr>
        <w:t>26</w:t>
      </w:r>
      <w:r w:rsidR="00F1450B" w:rsidRPr="00541D49">
        <w:rPr>
          <w:rFonts w:asciiTheme="majorBidi" w:hAnsiTheme="majorBidi" w:cs="Angsana New"/>
          <w:sz w:val="30"/>
          <w:szCs w:val="30"/>
        </w:rPr>
        <w:t xml:space="preserve">,110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หรือเทียบเท่ากับ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41D49" w:rsidRPr="00541D49">
        <w:rPr>
          <w:rFonts w:asciiTheme="majorBidi" w:hAnsiTheme="majorBidi" w:cs="Angsana New"/>
          <w:sz w:val="30"/>
          <w:szCs w:val="30"/>
        </w:rPr>
        <w:t>54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07056F" w:rsidRPr="00541D4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A975C1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541D49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B43375" w:rsidRPr="00541D49">
        <w:rPr>
          <w:rFonts w:asciiTheme="majorBidi" w:hAnsiTheme="majorBidi" w:cs="Angsana New"/>
          <w:i/>
          <w:iCs/>
          <w:sz w:val="30"/>
          <w:szCs w:val="30"/>
        </w:rPr>
        <w:t>7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B43375" w:rsidRPr="00541D49">
        <w:rPr>
          <w:rFonts w:asciiTheme="majorBidi" w:hAnsiTheme="majorBidi" w:cs="Angsana New"/>
          <w:i/>
          <w:iCs/>
          <w:sz w:val="30"/>
          <w:szCs w:val="30"/>
        </w:rPr>
        <w:t xml:space="preserve">28,437 </w:t>
      </w:r>
      <w:r w:rsidR="00A975C1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ล้านรูเปีย หรือเทียบเท่ากับ </w:t>
      </w:r>
      <w:r w:rsidR="00B43375" w:rsidRPr="00541D49">
        <w:rPr>
          <w:rFonts w:asciiTheme="majorBidi" w:hAnsiTheme="majorBidi" w:cs="Angsana New"/>
          <w:i/>
          <w:iCs/>
          <w:sz w:val="30"/>
          <w:szCs w:val="30"/>
        </w:rPr>
        <w:t>60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A975C1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A975C1" w:rsidRPr="00541D4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A975C1"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1D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A7C43" w:rsidRPr="00541D49">
        <w:rPr>
          <w:rFonts w:asciiTheme="majorBidi" w:hAnsiTheme="majorBidi" w:cs="Angsana New" w:hint="cs"/>
          <w:sz w:val="30"/>
          <w:szCs w:val="30"/>
          <w:cs/>
        </w:rPr>
        <w:t>มีอัตราดอกเบี้ยร้อยละ</w:t>
      </w:r>
      <w:r w:rsidR="002A7C43"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="00CD40F4" w:rsidRPr="00541D49">
        <w:rPr>
          <w:rFonts w:asciiTheme="majorBidi" w:hAnsiTheme="majorBidi" w:cs="Angsana New"/>
          <w:sz w:val="30"/>
          <w:szCs w:val="30"/>
        </w:rPr>
        <w:t>7</w:t>
      </w:r>
      <w:r w:rsidR="002A7C43" w:rsidRPr="00541D49">
        <w:rPr>
          <w:rFonts w:asciiTheme="majorBidi" w:hAnsiTheme="majorBidi" w:cs="Angsana New"/>
          <w:sz w:val="30"/>
          <w:szCs w:val="30"/>
        </w:rPr>
        <w:t>.</w:t>
      </w:r>
      <w:r w:rsidR="00541D49" w:rsidRPr="00541D49">
        <w:rPr>
          <w:rFonts w:asciiTheme="majorBidi" w:hAnsiTheme="majorBidi" w:cs="Angsana New"/>
          <w:sz w:val="30"/>
          <w:szCs w:val="30"/>
        </w:rPr>
        <w:t>15</w:t>
      </w:r>
      <w:r w:rsidR="002A7C43"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="002A7C43" w:rsidRPr="00541D49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2A7C43" w:rsidRPr="00541D49">
        <w:rPr>
          <w:rFonts w:asciiTheme="majorBidi" w:hAnsiTheme="majorBidi" w:cs="Angsana New"/>
          <w:sz w:val="30"/>
          <w:szCs w:val="30"/>
        </w:rPr>
        <w:t xml:space="preserve"> 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2A7C43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541D49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B43375" w:rsidRPr="00541D49">
        <w:rPr>
          <w:rFonts w:asciiTheme="majorBidi" w:hAnsiTheme="majorBidi" w:cs="Angsana New"/>
          <w:i/>
          <w:iCs/>
          <w:sz w:val="30"/>
          <w:szCs w:val="30"/>
        </w:rPr>
        <w:t>7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2A7C43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ร้อยละ </w:t>
      </w:r>
      <w:r w:rsidR="00CD40F4" w:rsidRPr="00541D49">
        <w:rPr>
          <w:rFonts w:asciiTheme="majorBidi" w:hAnsiTheme="majorBidi" w:cs="Angsana New"/>
          <w:i/>
          <w:iCs/>
          <w:sz w:val="30"/>
          <w:szCs w:val="30"/>
        </w:rPr>
        <w:t>7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>.</w:t>
      </w:r>
      <w:r w:rsidR="00B43375" w:rsidRPr="00541D49">
        <w:rPr>
          <w:rFonts w:asciiTheme="majorBidi" w:hAnsiTheme="majorBidi" w:cs="Angsana New"/>
          <w:i/>
          <w:iCs/>
          <w:sz w:val="30"/>
          <w:szCs w:val="30"/>
        </w:rPr>
        <w:t>15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2A7C43" w:rsidRPr="00541D49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2A7C43" w:rsidRPr="00541D49">
        <w:rPr>
          <w:rFonts w:asciiTheme="majorBidi" w:hAnsiTheme="majorBidi" w:cs="Angsana New"/>
          <w:i/>
          <w:iCs/>
          <w:sz w:val="30"/>
          <w:szCs w:val="30"/>
        </w:rPr>
        <w:t>)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</w:p>
    <w:p w14:paraId="23432E55" w14:textId="77777777" w:rsidR="008A73C5" w:rsidRPr="007D50A8" w:rsidRDefault="008A73C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20"/>
          <w:szCs w:val="20"/>
        </w:rPr>
      </w:pPr>
    </w:p>
    <w:p w14:paraId="0DDD6593" w14:textId="1F2BC84F" w:rsidR="00563DA2" w:rsidRDefault="008A73C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sz w:val="30"/>
          <w:szCs w:val="30"/>
        </w:rPr>
      </w:pPr>
      <w:r w:rsidRPr="008A73C5">
        <w:rPr>
          <w:rFonts w:asciiTheme="majorBidi" w:hAnsiTheme="majorBidi" w:cs="Angsana New" w:hint="cs"/>
          <w:sz w:val="30"/>
          <w:szCs w:val="30"/>
          <w:cs/>
        </w:rPr>
        <w:t>เงินกู้ยืมระยะสั้นและเงินกู้ยืมระยะยาวจากสถาบันการเงิน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ค้ำประกันโดยที่ดิน</w:t>
      </w:r>
      <w:r w:rsidR="003D128F"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="003D128F" w:rsidRPr="003811C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811CA">
        <w:rPr>
          <w:rFonts w:asciiTheme="majorBidi" w:hAnsiTheme="majorBidi" w:cs="Angsana New" w:hint="cs"/>
          <w:sz w:val="30"/>
          <w:szCs w:val="30"/>
          <w:cs/>
        </w:rPr>
        <w:t>และอุปกรณ์ของบริษัทย่อยในประเทศอินโดนีเซีย</w:t>
      </w:r>
      <w:r w:rsidR="002A7C43">
        <w:rPr>
          <w:rFonts w:asciiTheme="majorBidi" w:hAnsiTheme="majorBidi" w:cs="Angsana New" w:hint="cs"/>
          <w:sz w:val="30"/>
          <w:szCs w:val="30"/>
          <w:cs/>
        </w:rPr>
        <w:t xml:space="preserve"> ซึ่งมีมูลค่าตามบัญชีเป็น</w:t>
      </w:r>
      <w:r w:rsidR="00324C9B">
        <w:rPr>
          <w:rFonts w:asciiTheme="majorBidi" w:hAnsiTheme="majorBidi" w:cs="Angsana New" w:hint="cs"/>
          <w:sz w:val="30"/>
          <w:szCs w:val="30"/>
          <w:cs/>
        </w:rPr>
        <w:t>จำนวนเงิน</w:t>
      </w:r>
      <w:r w:rsidR="00324C9B" w:rsidRPr="0050112E">
        <w:rPr>
          <w:rFonts w:asciiTheme="majorBidi" w:hAnsiTheme="majorBidi" w:cs="Angsana New" w:hint="cs"/>
          <w:sz w:val="30"/>
          <w:szCs w:val="30"/>
          <w:cs/>
        </w:rPr>
        <w:t>ทั้งสิ</w:t>
      </w:r>
      <w:r w:rsidR="00E3513F" w:rsidRPr="0050112E">
        <w:rPr>
          <w:rFonts w:asciiTheme="majorBidi" w:hAnsiTheme="majorBidi" w:cs="Angsana New" w:hint="cs"/>
          <w:sz w:val="30"/>
          <w:szCs w:val="30"/>
          <w:cs/>
        </w:rPr>
        <w:t>้</w:t>
      </w:r>
      <w:r w:rsidR="00324C9B" w:rsidRPr="0050112E">
        <w:rPr>
          <w:rFonts w:asciiTheme="majorBidi" w:hAnsiTheme="majorBidi" w:cs="Angsana New" w:hint="cs"/>
          <w:sz w:val="30"/>
          <w:szCs w:val="30"/>
          <w:cs/>
        </w:rPr>
        <w:t xml:space="preserve">น </w:t>
      </w:r>
      <w:r w:rsidR="00541D49">
        <w:rPr>
          <w:rFonts w:asciiTheme="majorBidi" w:hAnsiTheme="majorBidi" w:cs="Angsana New"/>
          <w:sz w:val="30"/>
          <w:szCs w:val="30"/>
        </w:rPr>
        <w:t>142</w:t>
      </w:r>
      <w:r w:rsidR="00324C9B">
        <w:rPr>
          <w:rFonts w:asciiTheme="majorBidi" w:hAnsiTheme="majorBidi" w:cs="Angsana New"/>
          <w:sz w:val="30"/>
          <w:szCs w:val="30"/>
        </w:rPr>
        <w:t xml:space="preserve"> </w:t>
      </w:r>
      <w:r w:rsidR="00324C9B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2A7C43" w:rsidRPr="003811CA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>2</w:t>
      </w:r>
      <w:r w:rsidR="00CD40F4" w:rsidRPr="00CD40F4">
        <w:rPr>
          <w:rFonts w:asciiTheme="majorBidi" w:hAnsiTheme="majorBidi" w:cs="Angsana New"/>
          <w:i/>
          <w:iCs/>
          <w:sz w:val="30"/>
          <w:szCs w:val="30"/>
        </w:rPr>
        <w:t>56</w:t>
      </w:r>
      <w:r w:rsidR="00382C33">
        <w:rPr>
          <w:rFonts w:asciiTheme="majorBidi" w:hAnsiTheme="majorBidi" w:cs="Angsana New"/>
          <w:i/>
          <w:iCs/>
          <w:sz w:val="30"/>
          <w:szCs w:val="30"/>
        </w:rPr>
        <w:t>7</w:t>
      </w:r>
      <w:r w:rsidR="002A7C43" w:rsidRPr="003811CA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382C33" w:rsidRPr="00382C33">
        <w:rPr>
          <w:rFonts w:asciiTheme="majorBidi" w:hAnsiTheme="majorBidi" w:cs="Angsana New"/>
          <w:i/>
          <w:iCs/>
          <w:sz w:val="30"/>
          <w:szCs w:val="30"/>
        </w:rPr>
        <w:t>146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2A7C4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2A7C43">
        <w:rPr>
          <w:rFonts w:asciiTheme="majorBidi" w:hAnsiTheme="majorBidi" w:cs="Angsana New"/>
          <w:i/>
          <w:iCs/>
          <w:sz w:val="30"/>
          <w:szCs w:val="30"/>
        </w:rPr>
        <w:t>)</w:t>
      </w:r>
      <w:r w:rsidR="002A7C43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และหนังสือค้ำประกันที่ออกโดยธนาคารในนามของบริษัท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7A29A4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บริษัทย่อยดังกล่าว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จะต้องปฏิบัติตามเงื่อนไขต่าง</w:t>
      </w:r>
      <w:r w:rsidR="003D128F" w:rsidRPr="008A73C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D128F" w:rsidRPr="008A73C5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>
        <w:rPr>
          <w:rFonts w:asciiTheme="majorBidi" w:hAnsiTheme="majorBidi" w:cs="Angsana New"/>
          <w:spacing w:val="-2"/>
          <w:sz w:val="30"/>
          <w:szCs w:val="30"/>
          <w:cs/>
        </w:rPr>
        <w:br/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ที่ระบุไว้ในสัญญาวงเงินสินเชื่อ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รวมทั้งรักษาอัตราส่วนทางการเงินบางประการ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128F" w:rsidRPr="003D128F">
        <w:rPr>
          <w:rFonts w:asciiTheme="majorBidi" w:hAnsiTheme="majorBidi" w:cs="Angsana New" w:hint="cs"/>
          <w:sz w:val="30"/>
          <w:szCs w:val="30"/>
          <w:cs/>
        </w:rPr>
        <w:t>และรวมถึงการจำกัดการก่อหนี้</w:t>
      </w:r>
      <w:r w:rsidR="003D128F" w:rsidRPr="003D128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9F91D15" w14:textId="77777777" w:rsidR="00E82B2C" w:rsidRDefault="00E82B2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</w:p>
    <w:p w14:paraId="5624B7F8" w14:textId="799CA880" w:rsidR="003D128F" w:rsidRPr="00CF0821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0821">
        <w:rPr>
          <w:rFonts w:asciiTheme="majorBidi" w:hAnsiTheme="majorBidi" w:cs="Angsana New" w:hint="cs"/>
          <w:b/>
          <w:bCs/>
          <w:sz w:val="30"/>
          <w:szCs w:val="30"/>
          <w:cs/>
        </w:rPr>
        <w:t>วงเงินกู้ยืม</w:t>
      </w:r>
    </w:p>
    <w:p w14:paraId="59B28AC5" w14:textId="77777777" w:rsidR="003D128F" w:rsidRPr="00CF0821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44279" w14:textId="77777777" w:rsidR="00A975C1" w:rsidRPr="00CF0821" w:rsidRDefault="00A975C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  <w:r w:rsidRPr="00CF0821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37EEE211" w14:textId="67694769" w:rsidR="003D128F" w:rsidRPr="00CF0821" w:rsidRDefault="003D128F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1008"/>
        <w:gridCol w:w="1638"/>
        <w:gridCol w:w="236"/>
        <w:gridCol w:w="1654"/>
      </w:tblGrid>
      <w:tr w:rsidR="00A4660A" w:rsidRPr="00CF0821" w14:paraId="7B6E9B77" w14:textId="77777777" w:rsidTr="00806798">
        <w:tc>
          <w:tcPr>
            <w:tcW w:w="4950" w:type="dxa"/>
            <w:vAlign w:val="bottom"/>
          </w:tcPr>
          <w:p w14:paraId="71673A05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029CAE7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3FDF7A96" w14:textId="41DE2C60" w:rsidR="00A4660A" w:rsidRPr="00CF0821" w:rsidRDefault="00A4660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8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CF08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การเงินรวม</w:t>
            </w:r>
          </w:p>
        </w:tc>
      </w:tr>
      <w:tr w:rsidR="003D128F" w:rsidRPr="00CF0821" w14:paraId="0B9B8F88" w14:textId="77777777" w:rsidTr="00806798">
        <w:tc>
          <w:tcPr>
            <w:tcW w:w="4950" w:type="dxa"/>
            <w:vAlign w:val="bottom"/>
          </w:tcPr>
          <w:p w14:paraId="71B7E515" w14:textId="77777777" w:rsidR="003D128F" w:rsidRPr="00CF0821" w:rsidRDefault="003D128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6DC5D47" w14:textId="77777777" w:rsidR="003D128F" w:rsidRPr="00CF0821" w:rsidRDefault="003D128F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3EF33001" w14:textId="73B669F6" w:rsidR="003D128F" w:rsidRPr="00CF0821" w:rsidRDefault="003D128F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607A3" w:rsidRPr="00CF08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CF08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07A3" w:rsidRPr="00CF082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2856D95" w14:textId="77777777" w:rsidR="003D128F" w:rsidRPr="00CF0821" w:rsidRDefault="003D128F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23C9B117" w14:textId="5FC61DEF" w:rsidR="003D128F" w:rsidRPr="00CF0821" w:rsidRDefault="003D128F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08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660A" w:rsidRPr="00CF0821" w14:paraId="47364CCA" w14:textId="77777777" w:rsidTr="00806798">
        <w:tc>
          <w:tcPr>
            <w:tcW w:w="4950" w:type="dxa"/>
            <w:vAlign w:val="bottom"/>
          </w:tcPr>
          <w:p w14:paraId="13A5006D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C0E0661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01178B3D" w14:textId="3C3F15A7" w:rsidR="00A4660A" w:rsidRPr="00CF0821" w:rsidRDefault="00A4660A" w:rsidP="00675B59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8607A3"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7F454805" w14:textId="77777777" w:rsidR="00A4660A" w:rsidRPr="00CF0821" w:rsidRDefault="00A4660A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1FE8F61C" w14:textId="22D4C245" w:rsidR="00A4660A" w:rsidRPr="00CF0821" w:rsidRDefault="00A4660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40F4"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8607A3"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417ADA" w:rsidRPr="00CF0821" w14:paraId="4F6D8AB4" w14:textId="77777777" w:rsidTr="00574554">
        <w:tc>
          <w:tcPr>
            <w:tcW w:w="4950" w:type="dxa"/>
            <w:vAlign w:val="bottom"/>
          </w:tcPr>
          <w:p w14:paraId="2B980402" w14:textId="77777777" w:rsidR="00417ADA" w:rsidRPr="00CF0821" w:rsidRDefault="00417AD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1DE8EA8" w14:textId="77777777" w:rsidR="00417ADA" w:rsidRPr="00CF0821" w:rsidRDefault="00417ADA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28" w:type="dxa"/>
            <w:gridSpan w:val="3"/>
            <w:vAlign w:val="bottom"/>
          </w:tcPr>
          <w:p w14:paraId="6D64CF31" w14:textId="280B2E7B" w:rsidR="00417ADA" w:rsidRPr="00417ADA" w:rsidRDefault="00417ADA" w:rsidP="00675B59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17A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(ล้าน)</w:t>
            </w:r>
          </w:p>
        </w:tc>
      </w:tr>
      <w:tr w:rsidR="00A975C1" w:rsidRPr="00CF0821" w14:paraId="4643442B" w14:textId="77777777" w:rsidTr="00806798">
        <w:tc>
          <w:tcPr>
            <w:tcW w:w="4950" w:type="dxa"/>
          </w:tcPr>
          <w:p w14:paraId="4F51A611" w14:textId="02C9E58F" w:rsidR="00A975C1" w:rsidRPr="00CF0821" w:rsidRDefault="00A975C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CF0821">
              <w:rPr>
                <w:rFonts w:asciiTheme="majorBidi" w:hAnsiTheme="majorBidi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08" w:type="dxa"/>
            <w:vAlign w:val="bottom"/>
          </w:tcPr>
          <w:p w14:paraId="0A5CC10E" w14:textId="77777777" w:rsidR="00A975C1" w:rsidRPr="00CF0821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2366F8A0" w14:textId="32510A43" w:rsidR="00A975C1" w:rsidRPr="00CF0821" w:rsidRDefault="004B54B7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1,630</w:t>
            </w:r>
          </w:p>
        </w:tc>
        <w:tc>
          <w:tcPr>
            <w:tcW w:w="236" w:type="dxa"/>
            <w:vAlign w:val="bottom"/>
          </w:tcPr>
          <w:p w14:paraId="405CD0FD" w14:textId="77777777" w:rsidR="00A975C1" w:rsidRPr="00CF0821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43CA62F6" w14:textId="1A134F78" w:rsidR="00A975C1" w:rsidRPr="00CF0821" w:rsidRDefault="008607A3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</w:rPr>
              <w:t>1,630</w:t>
            </w:r>
          </w:p>
        </w:tc>
      </w:tr>
      <w:tr w:rsidR="0012595A" w:rsidRPr="00CF0821" w14:paraId="421A6322" w14:textId="77777777" w:rsidTr="00806798">
        <w:tc>
          <w:tcPr>
            <w:tcW w:w="4950" w:type="dxa"/>
          </w:tcPr>
          <w:p w14:paraId="4E81BBE0" w14:textId="16785A12" w:rsidR="0012595A" w:rsidRPr="00CF0821" w:rsidRDefault="0012595A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F0821">
              <w:rPr>
                <w:rFonts w:asciiTheme="majorBidi" w:hAnsiTheme="majorBidi" w:cs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008" w:type="dxa"/>
            <w:vAlign w:val="bottom"/>
          </w:tcPr>
          <w:p w14:paraId="62114D53" w14:textId="77777777" w:rsidR="0012595A" w:rsidRPr="00CF0821" w:rsidRDefault="0012595A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CD057E5" w14:textId="5BF1D833" w:rsidR="0012595A" w:rsidRPr="00CF0821" w:rsidRDefault="0012595A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6FC8D7DC" w14:textId="77777777" w:rsidR="0012595A" w:rsidRPr="00CF0821" w:rsidRDefault="0012595A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070E13CD" w14:textId="2FEC6FE6" w:rsidR="0012595A" w:rsidRPr="00CF0821" w:rsidRDefault="00053C4B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975C1" w:rsidRPr="00CF0821" w14:paraId="4A1A7034" w14:textId="77777777" w:rsidTr="00806798">
        <w:tc>
          <w:tcPr>
            <w:tcW w:w="4950" w:type="dxa"/>
          </w:tcPr>
          <w:p w14:paraId="64A41306" w14:textId="5F89054E" w:rsidR="00A975C1" w:rsidRPr="00CF0821" w:rsidRDefault="00A975C1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CF0821">
              <w:rPr>
                <w:rFonts w:asciiTheme="majorBidi" w:hAnsiTheme="majorBidi" w:cs="Angsana New" w:hint="cs"/>
                <w:sz w:val="30"/>
                <w:szCs w:val="30"/>
                <w:cs/>
              </w:rPr>
              <w:t>รูเปีย</w:t>
            </w:r>
          </w:p>
        </w:tc>
        <w:tc>
          <w:tcPr>
            <w:tcW w:w="1008" w:type="dxa"/>
            <w:vAlign w:val="bottom"/>
          </w:tcPr>
          <w:p w14:paraId="057AAE37" w14:textId="77777777" w:rsidR="00A975C1" w:rsidRPr="00CF0821" w:rsidRDefault="00A975C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E7A3013" w14:textId="745C4A31" w:rsidR="00A975C1" w:rsidRPr="00CF0821" w:rsidRDefault="00287A41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59,887</w:t>
            </w:r>
          </w:p>
        </w:tc>
        <w:tc>
          <w:tcPr>
            <w:tcW w:w="236" w:type="dxa"/>
            <w:vAlign w:val="bottom"/>
          </w:tcPr>
          <w:p w14:paraId="4093164E" w14:textId="77777777" w:rsidR="00A975C1" w:rsidRPr="00CF0821" w:rsidRDefault="00A975C1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65CB7A29" w14:textId="0EC8F692" w:rsidR="00A975C1" w:rsidRPr="00CF0821" w:rsidRDefault="008607A3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08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85,956</w:t>
            </w:r>
          </w:p>
        </w:tc>
      </w:tr>
      <w:tr w:rsidR="00E82B2C" w:rsidRPr="00CF0821" w14:paraId="16417146" w14:textId="77777777" w:rsidTr="00806798">
        <w:tc>
          <w:tcPr>
            <w:tcW w:w="4950" w:type="dxa"/>
          </w:tcPr>
          <w:p w14:paraId="49AD79D3" w14:textId="77777777" w:rsidR="00E82B2C" w:rsidRPr="00CF0821" w:rsidRDefault="00E82B2C" w:rsidP="00D2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1F277762" w14:textId="77777777" w:rsidR="00E82B2C" w:rsidRPr="00CF0821" w:rsidRDefault="00E82B2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81BBB60" w14:textId="77777777" w:rsidR="00E82B2C" w:rsidRPr="00CF0821" w:rsidRDefault="00E82B2C" w:rsidP="00D2581A">
            <w:pPr>
              <w:pStyle w:val="block"/>
              <w:spacing w:after="0" w:line="240" w:lineRule="auto"/>
              <w:ind w:left="-108" w:right="3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F0245E" w14:textId="77777777" w:rsidR="00E82B2C" w:rsidRPr="00CF0821" w:rsidRDefault="00E82B2C" w:rsidP="00D2581A">
            <w:pPr>
              <w:pStyle w:val="block"/>
              <w:spacing w:after="0" w:line="240" w:lineRule="auto"/>
              <w:ind w:left="0"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</w:tcPr>
          <w:p w14:paraId="19B029D4" w14:textId="77777777" w:rsidR="00E82B2C" w:rsidRPr="00CF0821" w:rsidRDefault="00E82B2C" w:rsidP="00D2581A">
            <w:pPr>
              <w:pStyle w:val="block"/>
              <w:spacing w:after="0" w:line="240" w:lineRule="auto"/>
              <w:ind w:left="-110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616A6799" w14:textId="07BCCBF6" w:rsidR="00FE0DBC" w:rsidRPr="00CF0821" w:rsidRDefault="00FE0DBC" w:rsidP="0060253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CF0821">
        <w:rPr>
          <w:rFonts w:asciiTheme="majorBidi" w:hAnsiTheme="majorBidi" w:cs="Angsana New" w:hint="cs"/>
          <w:sz w:val="30"/>
          <w:szCs w:val="30"/>
          <w:u w:val="none"/>
          <w:cs/>
        </w:rPr>
        <w:lastRenderedPageBreak/>
        <w:t>กำไรต่อหุ้น</w:t>
      </w:r>
      <w:r w:rsidR="005B2A49" w:rsidRPr="00CF0821">
        <w:rPr>
          <w:rFonts w:asciiTheme="majorBidi" w:hAnsiTheme="majorBidi" w:cs="Angsana New" w:hint="cs"/>
          <w:sz w:val="30"/>
          <w:szCs w:val="30"/>
          <w:u w:val="none"/>
          <w:cs/>
        </w:rPr>
        <w:t>ขั้นพื้นฐาน</w:t>
      </w:r>
    </w:p>
    <w:p w14:paraId="4A154EAB" w14:textId="77777777" w:rsidR="00FE0DBC" w:rsidRPr="00E82B2C" w:rsidRDefault="00FE0DBC" w:rsidP="00FE0DBC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21201E3E" w14:textId="751DD3F9" w:rsidR="00FE0DBC" w:rsidRPr="00E82B2C" w:rsidRDefault="00602536" w:rsidP="00846D29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>การคำนวณ</w:t>
      </w:r>
      <w:r w:rsidR="00FE0DBC" w:rsidRPr="00E82B2C">
        <w:rPr>
          <w:rFonts w:asciiTheme="majorBidi" w:hAnsiTheme="majorBidi" w:cstheme="majorBidi"/>
          <w:spacing w:val="2"/>
          <w:sz w:val="30"/>
          <w:szCs w:val="30"/>
          <w:cs/>
        </w:rPr>
        <w:t>กำไรต่อหุ้นขั้นพื้นฐาน</w:t>
      </w:r>
      <w:r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>มาจาก</w:t>
      </w:r>
      <w:r w:rsidR="00FE0DBC" w:rsidRPr="00E82B2C">
        <w:rPr>
          <w:rFonts w:asciiTheme="majorBidi" w:hAnsiTheme="majorBidi" w:cstheme="majorBidi"/>
          <w:spacing w:val="2"/>
          <w:sz w:val="30"/>
          <w:szCs w:val="30"/>
          <w:cs/>
        </w:rPr>
        <w:t>กำไรของผู้ถือหุ้นสามัญของบริษัท</w:t>
      </w:r>
      <w:r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(ไม่รวมกำไรขาดทุนเบ็ดเสร็จอื่น) กับ</w:t>
      </w:r>
      <w:r w:rsidR="00125A54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>จำนวนหุ้นสามัญถัวเฉลี่ยถ่วง</w:t>
      </w:r>
      <w:r w:rsidR="00884017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>น้ำหนักที่ออกจำหน่ายแล้ว</w:t>
      </w:r>
      <w:r w:rsidR="00125A54" w:rsidRPr="00E82B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E0DBC" w:rsidRPr="00E82B2C">
        <w:rPr>
          <w:rFonts w:asciiTheme="majorBidi" w:hAnsiTheme="majorBidi" w:cstheme="majorBidi"/>
          <w:spacing w:val="2"/>
          <w:sz w:val="30"/>
          <w:szCs w:val="30"/>
          <w:cs/>
        </w:rPr>
        <w:t>ปรับปรุงด้วยจำนวนหุ้นสามัญที่เปลี่ยนแปลง</w:t>
      </w:r>
      <w:r w:rsidR="00125A54" w:rsidRPr="00E82B2C">
        <w:rPr>
          <w:rFonts w:asciiTheme="majorBidi" w:hAnsiTheme="majorBidi" w:cstheme="majorBidi"/>
          <w:spacing w:val="2"/>
          <w:sz w:val="30"/>
          <w:szCs w:val="30"/>
        </w:rPr>
        <w:br/>
      </w:r>
      <w:r w:rsidR="00FE0DBC" w:rsidRPr="00E82B2C">
        <w:rPr>
          <w:rFonts w:asciiTheme="majorBidi" w:hAnsiTheme="majorBidi" w:cstheme="majorBidi"/>
          <w:spacing w:val="2"/>
          <w:sz w:val="30"/>
          <w:szCs w:val="30"/>
          <w:cs/>
        </w:rPr>
        <w:t>จากการ</w:t>
      </w:r>
      <w:r w:rsidR="00FE0DBC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>ลดมูลค่าหุ้น</w:t>
      </w:r>
      <w:r w:rsidR="003D0E72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หลังรอบระยะเวลารายงาน </w:t>
      </w:r>
      <w:r w:rsidR="00CD18AD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(หมายเหตุข้อ </w:t>
      </w:r>
      <w:r w:rsidR="004D36AE">
        <w:rPr>
          <w:rFonts w:asciiTheme="majorBidi" w:hAnsiTheme="majorBidi" w:cstheme="majorBidi"/>
          <w:spacing w:val="2"/>
          <w:sz w:val="30"/>
          <w:szCs w:val="30"/>
        </w:rPr>
        <w:t>15.2</w:t>
      </w:r>
      <w:r w:rsidR="00CD18AD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) การลดมูลค่าหุ้นมีผลทำให้จำนวนหุ้นสามัญถัวเฉลี่ยถ่วงน้ำหนักที่ใช้ในการคำนวณกำไรต่อหุ้นขั้นพื้นฐานสำหรับงวดสามเดือนสิ้นสุดวันที่ </w:t>
      </w:r>
      <w:r w:rsidR="00CD18AD" w:rsidRPr="00E82B2C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CD18AD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มีนาคม </w:t>
      </w:r>
      <w:r w:rsidR="00CD18AD" w:rsidRPr="00E82B2C">
        <w:rPr>
          <w:rFonts w:asciiTheme="majorBidi" w:hAnsiTheme="majorBidi" w:cstheme="majorBidi"/>
          <w:spacing w:val="2"/>
          <w:sz w:val="30"/>
          <w:szCs w:val="30"/>
        </w:rPr>
        <w:t xml:space="preserve">2568 </w:t>
      </w:r>
      <w:r w:rsidR="00CD18AD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และ </w:t>
      </w:r>
      <w:r w:rsidR="00CD18AD" w:rsidRPr="00E82B2C">
        <w:rPr>
          <w:rFonts w:asciiTheme="majorBidi" w:hAnsiTheme="majorBidi" w:cstheme="majorBidi"/>
          <w:spacing w:val="2"/>
          <w:sz w:val="30"/>
          <w:szCs w:val="30"/>
        </w:rPr>
        <w:t xml:space="preserve">2567 </w:t>
      </w:r>
      <w:r w:rsidR="00CD18AD" w:rsidRPr="00E82B2C">
        <w:rPr>
          <w:rFonts w:asciiTheme="majorBidi" w:hAnsiTheme="majorBidi" w:cstheme="majorBidi" w:hint="cs"/>
          <w:spacing w:val="2"/>
          <w:sz w:val="30"/>
          <w:szCs w:val="30"/>
          <w:cs/>
        </w:rPr>
        <w:t>ได้ปรับปรุงใหม่โดยถือเสมือนว่าการเปลี่ยนแปลงมูลค่าดังกล่าวเกิดขึ้นตั้งแต่แรก</w:t>
      </w:r>
    </w:p>
    <w:p w14:paraId="3318C425" w14:textId="77777777" w:rsidR="00FE0DBC" w:rsidRPr="00E82B2C" w:rsidRDefault="00FE0DBC" w:rsidP="00FE0DBC">
      <w:pPr>
        <w:ind w:left="540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2951CB" w:rsidRPr="00E82B2C" w14:paraId="4014B2C4" w14:textId="77777777" w:rsidTr="002951CB">
        <w:trPr>
          <w:tblHeader/>
        </w:trPr>
        <w:tc>
          <w:tcPr>
            <w:tcW w:w="4320" w:type="dxa"/>
          </w:tcPr>
          <w:p w14:paraId="5A351A7F" w14:textId="77777777" w:rsidR="002951CB" w:rsidRPr="00E82B2C" w:rsidRDefault="002951C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  <w:hideMark/>
          </w:tcPr>
          <w:p w14:paraId="42466103" w14:textId="77777777" w:rsidR="002951CB" w:rsidRPr="00E82B2C" w:rsidRDefault="002951C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0498FE" w14:textId="77777777" w:rsidR="002951CB" w:rsidRPr="00E82B2C" w:rsidRDefault="002951C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486E0723" w14:textId="77777777" w:rsidR="002951CB" w:rsidRPr="00E82B2C" w:rsidRDefault="002951C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1CB" w:rsidRPr="00E82B2C" w14:paraId="78368563" w14:textId="77777777" w:rsidTr="002951CB">
        <w:trPr>
          <w:tblHeader/>
        </w:trPr>
        <w:tc>
          <w:tcPr>
            <w:tcW w:w="4320" w:type="dxa"/>
            <w:hideMark/>
          </w:tcPr>
          <w:p w14:paraId="751AD600" w14:textId="77777777" w:rsidR="002951CB" w:rsidRPr="00E82B2C" w:rsidRDefault="002951CB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E82B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13" w:type="dxa"/>
            <w:vAlign w:val="center"/>
            <w:hideMark/>
          </w:tcPr>
          <w:p w14:paraId="2190C52C" w14:textId="5EA35A63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49E8F689" w14:textId="77777777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vAlign w:val="center"/>
            <w:hideMark/>
          </w:tcPr>
          <w:p w14:paraId="0946BF8A" w14:textId="1FCDB7A7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A2EB578" w14:textId="77777777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6CF4C077" w14:textId="77CE06E3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04888973" w14:textId="77777777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050DA9C4" w14:textId="1BB2F3E8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951CB" w:rsidRPr="00E82B2C" w14:paraId="64B7B6F9" w14:textId="77777777" w:rsidTr="002951CB">
        <w:trPr>
          <w:tblHeader/>
        </w:trPr>
        <w:tc>
          <w:tcPr>
            <w:tcW w:w="4320" w:type="dxa"/>
          </w:tcPr>
          <w:p w14:paraId="5EA82837" w14:textId="77777777" w:rsidR="002951CB" w:rsidRPr="00E82B2C" w:rsidRDefault="002951C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  <w:hideMark/>
          </w:tcPr>
          <w:p w14:paraId="741BAC8E" w14:textId="3A04CDC0" w:rsidR="002951CB" w:rsidRPr="00E82B2C" w:rsidRDefault="002951C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E82B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2951CB" w:rsidRPr="00E82B2C" w14:paraId="72893A7A" w14:textId="77777777" w:rsidTr="002951CB">
        <w:tc>
          <w:tcPr>
            <w:tcW w:w="4320" w:type="dxa"/>
            <w:hideMark/>
          </w:tcPr>
          <w:p w14:paraId="76F3642B" w14:textId="3ABACC02" w:rsidR="002951CB" w:rsidRPr="00E82B2C" w:rsidRDefault="002951CB">
            <w:pPr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02536" w:rsidRPr="00E82B2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สุทธิสำหรับงวด</w:t>
            </w: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</w:t>
            </w:r>
            <w:r w:rsidR="00602536" w:rsidRPr="00E82B2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เป็นเจ้าของ</w:t>
            </w: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</w:t>
            </w:r>
            <w:r w:rsidR="00602536" w:rsidRPr="00E82B2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56AD2B" w14:textId="25E5EF39" w:rsidR="002951CB" w:rsidRPr="00E82B2C" w:rsidRDefault="00CF2ED6" w:rsidP="000F5A9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602536" w:rsidRPr="00E82B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1,878</w:t>
            </w:r>
          </w:p>
        </w:tc>
        <w:tc>
          <w:tcPr>
            <w:tcW w:w="269" w:type="dxa"/>
          </w:tcPr>
          <w:p w14:paraId="023E4C07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F75055" w14:textId="1C4039AC" w:rsidR="002951CB" w:rsidRPr="00E82B2C" w:rsidRDefault="006E756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104,010</w:t>
            </w:r>
          </w:p>
        </w:tc>
        <w:tc>
          <w:tcPr>
            <w:tcW w:w="270" w:type="dxa"/>
          </w:tcPr>
          <w:p w14:paraId="6CD191AA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CE0DDC" w14:textId="0E56F3B6" w:rsidR="002951CB" w:rsidRPr="00E82B2C" w:rsidRDefault="00C86DD3">
            <w:pPr>
              <w:pStyle w:val="acctfourfigures"/>
              <w:tabs>
                <w:tab w:val="clear" w:pos="765"/>
                <w:tab w:val="left" w:pos="85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139</w:t>
            </w:r>
            <w:r w:rsidR="00582707"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,133</w:t>
            </w:r>
          </w:p>
        </w:tc>
        <w:tc>
          <w:tcPr>
            <w:tcW w:w="270" w:type="dxa"/>
          </w:tcPr>
          <w:p w14:paraId="01F6885E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DA30A6" w14:textId="455FF026" w:rsidR="002951CB" w:rsidRPr="00E82B2C" w:rsidRDefault="004F243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102,661</w:t>
            </w:r>
          </w:p>
        </w:tc>
      </w:tr>
      <w:tr w:rsidR="002951CB" w:rsidRPr="00E82B2C" w14:paraId="4018413D" w14:textId="77777777" w:rsidTr="00884017">
        <w:tc>
          <w:tcPr>
            <w:tcW w:w="4320" w:type="dxa"/>
          </w:tcPr>
          <w:p w14:paraId="159559ED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A79977" w14:textId="77777777" w:rsidR="002951CB" w:rsidRPr="00E82B2C" w:rsidRDefault="002951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41B71ED5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26987D" w14:textId="77777777" w:rsidR="002951CB" w:rsidRPr="00E82B2C" w:rsidRDefault="002951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B4B559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9DEB2D" w14:textId="77777777" w:rsidR="002951CB" w:rsidRPr="00E82B2C" w:rsidRDefault="002951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0540100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B74D2C" w14:textId="77777777" w:rsidR="002951CB" w:rsidRPr="00E82B2C" w:rsidRDefault="002951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02536" w:rsidRPr="00E82B2C" w14:paraId="4144827D" w14:textId="77777777" w:rsidTr="00884017">
        <w:tc>
          <w:tcPr>
            <w:tcW w:w="4320" w:type="dxa"/>
          </w:tcPr>
          <w:p w14:paraId="627BC04D" w14:textId="6FE3DB2F" w:rsidR="00602536" w:rsidRPr="00E82B2C" w:rsidRDefault="0060253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shd w:val="clear" w:color="auto" w:fill="E0E0E0"/>
                <w:cs/>
              </w:rPr>
            </w:pPr>
            <w:r w:rsidRPr="00E82B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bottom"/>
          </w:tcPr>
          <w:p w14:paraId="408D2409" w14:textId="77777777" w:rsidR="00602536" w:rsidRPr="00E82B2C" w:rsidRDefault="006025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01AC53DA" w14:textId="77777777" w:rsidR="00602536" w:rsidRPr="00E82B2C" w:rsidRDefault="0060253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vAlign w:val="bottom"/>
          </w:tcPr>
          <w:p w14:paraId="4B1978DC" w14:textId="77777777" w:rsidR="00602536" w:rsidRPr="00E82B2C" w:rsidRDefault="006025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3E5F46" w14:textId="77777777" w:rsidR="00602536" w:rsidRPr="00E82B2C" w:rsidRDefault="0060253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2D9D8A0" w14:textId="77777777" w:rsidR="00602536" w:rsidRPr="00E82B2C" w:rsidRDefault="006025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581D95" w14:textId="77777777" w:rsidR="00602536" w:rsidRPr="00E82B2C" w:rsidRDefault="0060253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173C475" w14:textId="77777777" w:rsidR="00602536" w:rsidRPr="00E82B2C" w:rsidRDefault="0060253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951CB" w:rsidRPr="00E82B2C" w14:paraId="551BC521" w14:textId="77777777" w:rsidTr="002951CB">
        <w:tc>
          <w:tcPr>
            <w:tcW w:w="4320" w:type="dxa"/>
            <w:vAlign w:val="bottom"/>
            <w:hideMark/>
          </w:tcPr>
          <w:p w14:paraId="7A3EA23E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E82B2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4FE32D58" w14:textId="67D9E903" w:rsidR="002951CB" w:rsidRPr="00E82B2C" w:rsidRDefault="00CF2ED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69" w:type="dxa"/>
          </w:tcPr>
          <w:p w14:paraId="594F5685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3B70614" w14:textId="10E37467" w:rsidR="002951CB" w:rsidRPr="00E82B2C" w:rsidRDefault="00C86D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2F711E55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A58064" w14:textId="299DFA84" w:rsidR="002951CB" w:rsidRPr="00E82B2C" w:rsidRDefault="0058270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653B4A2D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9995FD" w14:textId="680C6DD4" w:rsidR="002951CB" w:rsidRPr="00E82B2C" w:rsidRDefault="004F243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</w:tr>
      <w:tr w:rsidR="002951CB" w:rsidRPr="00E82B2C" w14:paraId="547BF5CD" w14:textId="77777777" w:rsidTr="002951CB">
        <w:tc>
          <w:tcPr>
            <w:tcW w:w="4320" w:type="dxa"/>
            <w:hideMark/>
          </w:tcPr>
          <w:p w14:paraId="25666200" w14:textId="62D98335" w:rsidR="002951CB" w:rsidRPr="00E82B2C" w:rsidRDefault="002951CB" w:rsidP="00781538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="00600431" w:rsidRPr="00E82B2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</w:t>
            </w:r>
            <w:r w:rsidR="00781538" w:rsidRPr="00E82B2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="00D40910" w:rsidRPr="00E82B2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ที่ตราไว้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A59C3" w14:textId="17053837" w:rsidR="002951CB" w:rsidRPr="00E82B2C" w:rsidRDefault="00CF2ED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69" w:type="dxa"/>
          </w:tcPr>
          <w:p w14:paraId="64E27DC8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049BB" w14:textId="7E513F9E" w:rsidR="002951CB" w:rsidRPr="00E82B2C" w:rsidRDefault="00851945" w:rsidP="00C86D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0619703E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39DD1" w14:textId="0CA33528" w:rsidR="002951CB" w:rsidRPr="00E82B2C" w:rsidRDefault="0058270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  <w:tc>
          <w:tcPr>
            <w:tcW w:w="270" w:type="dxa"/>
          </w:tcPr>
          <w:p w14:paraId="54FA239B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4D27E" w14:textId="75F3F683" w:rsidR="002951CB" w:rsidRPr="00E82B2C" w:rsidRDefault="00851945" w:rsidP="0058270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500,000</w:t>
            </w:r>
          </w:p>
        </w:tc>
      </w:tr>
      <w:tr w:rsidR="002951CB" w:rsidRPr="00E82B2C" w14:paraId="6C57C206" w14:textId="77777777" w:rsidTr="002951CB">
        <w:tc>
          <w:tcPr>
            <w:tcW w:w="4320" w:type="dxa"/>
            <w:hideMark/>
          </w:tcPr>
          <w:p w14:paraId="3291A4FF" w14:textId="560F68B4" w:rsidR="002951CB" w:rsidRPr="00E82B2C" w:rsidRDefault="002951CB">
            <w:pPr>
              <w:tabs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739737" w14:textId="216A8E96" w:rsidR="002951CB" w:rsidRPr="00E82B2C" w:rsidRDefault="00CF2ED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</w:t>
            </w:r>
            <w:r w:rsidR="00C86DD3"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257CE4E3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58C04" w14:textId="711E7A1B" w:rsidR="002951CB" w:rsidRPr="00E82B2C" w:rsidRDefault="0085194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1,000,000</w:t>
            </w:r>
          </w:p>
        </w:tc>
        <w:tc>
          <w:tcPr>
            <w:tcW w:w="270" w:type="dxa"/>
          </w:tcPr>
          <w:p w14:paraId="29B94E18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5C3FD" w14:textId="18283368" w:rsidR="002951CB" w:rsidRPr="00E82B2C" w:rsidRDefault="0058270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1,000,000</w:t>
            </w:r>
          </w:p>
        </w:tc>
        <w:tc>
          <w:tcPr>
            <w:tcW w:w="270" w:type="dxa"/>
          </w:tcPr>
          <w:p w14:paraId="236C8F83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A5CD3" w14:textId="66EB7D48" w:rsidR="002951CB" w:rsidRPr="00E82B2C" w:rsidRDefault="00851945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1,000,000</w:t>
            </w:r>
          </w:p>
        </w:tc>
      </w:tr>
      <w:tr w:rsidR="002951CB" w:rsidRPr="00E82B2C" w14:paraId="709110AE" w14:textId="77777777" w:rsidTr="002951CB">
        <w:tc>
          <w:tcPr>
            <w:tcW w:w="4320" w:type="dxa"/>
          </w:tcPr>
          <w:p w14:paraId="7DBB42EF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03B440" w14:textId="77777777" w:rsidR="002951CB" w:rsidRPr="00E82B2C" w:rsidRDefault="002951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6D26C49A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51417C" w14:textId="77777777" w:rsidR="002951CB" w:rsidRPr="00E82B2C" w:rsidRDefault="002951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F49D723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CF3030" w14:textId="77777777" w:rsidR="002951CB" w:rsidRPr="00E82B2C" w:rsidRDefault="002951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785D14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97B895" w14:textId="77777777" w:rsidR="002951CB" w:rsidRPr="00E82B2C" w:rsidRDefault="002951C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951CB" w:rsidRPr="00E82B2C" w14:paraId="37B22F46" w14:textId="77777777" w:rsidTr="002951CB">
        <w:tc>
          <w:tcPr>
            <w:tcW w:w="4320" w:type="dxa"/>
            <w:hideMark/>
          </w:tcPr>
          <w:p w14:paraId="0839DA6D" w14:textId="1C89481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851945" w:rsidRPr="00E82B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ขั้นพื้นฐาน </w:t>
            </w:r>
            <w:r w:rsidR="00851945" w:rsidRPr="00E82B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7D3AC6" w14:textId="6AD99CCF" w:rsidR="002951CB" w:rsidRPr="00E82B2C" w:rsidRDefault="00C86D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0.1</w:t>
            </w:r>
            <w:r w:rsidR="006E7568"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69" w:type="dxa"/>
          </w:tcPr>
          <w:p w14:paraId="15449A18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D84E3C" w14:textId="7670EBBA" w:rsidR="002951CB" w:rsidRPr="00E82B2C" w:rsidRDefault="00C86D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</w:t>
            </w:r>
            <w:r w:rsidR="00851945"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</w:p>
        </w:tc>
        <w:tc>
          <w:tcPr>
            <w:tcW w:w="270" w:type="dxa"/>
          </w:tcPr>
          <w:p w14:paraId="1C3DFA2A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B2D0BD" w14:textId="1F78EB35" w:rsidR="002951CB" w:rsidRPr="00E82B2C" w:rsidRDefault="0058270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0.14</w:t>
            </w:r>
          </w:p>
        </w:tc>
        <w:tc>
          <w:tcPr>
            <w:tcW w:w="270" w:type="dxa"/>
          </w:tcPr>
          <w:p w14:paraId="36FE8DF8" w14:textId="77777777" w:rsidR="002951CB" w:rsidRPr="00E82B2C" w:rsidRDefault="002951C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993C7B" w14:textId="4E67C15A" w:rsidR="002951CB" w:rsidRPr="00E82B2C" w:rsidRDefault="004F243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</w:t>
            </w:r>
            <w:r w:rsidR="00851945" w:rsidRPr="00E82B2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</w:p>
        </w:tc>
      </w:tr>
    </w:tbl>
    <w:p w14:paraId="44D03A08" w14:textId="77777777" w:rsidR="00E82B2C" w:rsidRPr="00E82B2C" w:rsidRDefault="00E82B2C" w:rsidP="00E82B2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</w:p>
    <w:p w14:paraId="0D6116CE" w14:textId="77777777" w:rsidR="00E82B2C" w:rsidRDefault="00E8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="Angsana New"/>
          <w:sz w:val="30"/>
          <w:szCs w:val="30"/>
          <w:cs/>
          <w:lang w:val="th-TH"/>
        </w:rPr>
        <w:br w:type="page"/>
      </w:r>
    </w:p>
    <w:p w14:paraId="69B001AF" w14:textId="034F1EE6" w:rsidR="00707D71" w:rsidRPr="00E82B2C" w:rsidRDefault="00707D71" w:rsidP="0060253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E82B2C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264A0C6B" w14:textId="77777777" w:rsidR="00851945" w:rsidRPr="00E82B2C" w:rsidRDefault="00851945" w:rsidP="00851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D97AE" w14:textId="4AB7CAEF" w:rsidR="00707D71" w:rsidRPr="00E82B2C" w:rsidRDefault="00707D71" w:rsidP="00D2581A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E82B2C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ความสัมพันธ์ที่มีกับบริษัทย่อย</w:t>
      </w:r>
      <w:r w:rsidRPr="00E82B2C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E82B2C">
        <w:rPr>
          <w:rFonts w:asciiTheme="majorBidi" w:hAnsiTheme="majorBidi" w:cs="Angsana New"/>
          <w:b/>
          <w:spacing w:val="-4"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 w:hint="cs"/>
          <w:b/>
          <w:spacing w:val="-4"/>
          <w:sz w:val="30"/>
          <w:szCs w:val="30"/>
          <w:cs/>
        </w:rPr>
        <w:t>และนโยบายการกำหนดราคา</w:t>
      </w:r>
      <w:r w:rsidRPr="00E82B2C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 w:hint="cs"/>
          <w:b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E82B2C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/>
          <w:bCs/>
          <w:sz w:val="30"/>
          <w:szCs w:val="30"/>
        </w:rPr>
        <w:t xml:space="preserve">31 </w:t>
      </w:r>
      <w:r w:rsidRPr="00E82B2C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E82B2C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E82B2C">
        <w:rPr>
          <w:rFonts w:asciiTheme="majorBidi" w:hAnsiTheme="majorBidi" w:cs="Angsana New"/>
          <w:bCs/>
          <w:sz w:val="30"/>
          <w:szCs w:val="30"/>
        </w:rPr>
        <w:t>2</w:t>
      </w:r>
      <w:r w:rsidR="00CD40F4" w:rsidRPr="00E82B2C">
        <w:rPr>
          <w:rFonts w:asciiTheme="majorBidi" w:hAnsiTheme="majorBidi" w:cs="Angsana New"/>
          <w:bCs/>
          <w:sz w:val="30"/>
          <w:szCs w:val="30"/>
        </w:rPr>
        <w:t>56</w:t>
      </w:r>
      <w:r w:rsidR="00D91AE6" w:rsidRPr="00E82B2C">
        <w:rPr>
          <w:rFonts w:asciiTheme="majorBidi" w:hAnsiTheme="majorBidi" w:cs="Angsana New"/>
          <w:bCs/>
          <w:sz w:val="30"/>
          <w:szCs w:val="30"/>
        </w:rPr>
        <w:t>7</w:t>
      </w:r>
    </w:p>
    <w:p w14:paraId="6706A948" w14:textId="3E7EBB33" w:rsidR="00707D71" w:rsidRPr="00E82B2C" w:rsidRDefault="00707D71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9269D3" w:rsidRPr="00707D71" w14:paraId="7BBF4630" w14:textId="77777777" w:rsidTr="00DB445C">
        <w:trPr>
          <w:tblHeader/>
        </w:trPr>
        <w:tc>
          <w:tcPr>
            <w:tcW w:w="4500" w:type="dxa"/>
            <w:gridSpan w:val="2"/>
          </w:tcPr>
          <w:p w14:paraId="33D38C11" w14:textId="0D77A31D" w:rsidR="009269D3" w:rsidRPr="00707D71" w:rsidRDefault="009269D3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bookmarkStart w:id="2" w:name="_Hlk164371006"/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</w:tcPr>
          <w:p w14:paraId="21DDD16A" w14:textId="0E62C91A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5B79A49" w14:textId="77777777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28811996" w14:textId="402CDF07" w:rsidR="009269D3" w:rsidRPr="00707D71" w:rsidRDefault="009269D3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269D3" w:rsidRPr="00707D71" w14:paraId="4F952BB9" w14:textId="77777777" w:rsidTr="00DB445C">
        <w:trPr>
          <w:tblHeader/>
        </w:trPr>
        <w:tc>
          <w:tcPr>
            <w:tcW w:w="4500" w:type="dxa"/>
            <w:gridSpan w:val="2"/>
          </w:tcPr>
          <w:p w14:paraId="4F1D605B" w14:textId="62394AA9" w:rsidR="00707D71" w:rsidRPr="00707D71" w:rsidRDefault="00707D71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728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D72801"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D72801"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72801"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D7280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D72801"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7280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004" w:type="dxa"/>
          </w:tcPr>
          <w:p w14:paraId="35067028" w14:textId="208F5851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8A765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30973FD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CB3995D" w14:textId="32C1BFF5" w:rsidR="00707D71" w:rsidRPr="00707D71" w:rsidRDefault="009269D3" w:rsidP="009269D3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4"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8A7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</w:tcPr>
          <w:p w14:paraId="010F4035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11EE64E" w14:textId="3B20E91E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8A765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97608E4" w14:textId="77777777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03FEDDE" w14:textId="12EC32A3" w:rsidR="00707D71" w:rsidRPr="00707D71" w:rsidRDefault="00707D71" w:rsidP="00D2581A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CD40F4"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 w:rsidR="008A7651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9269D3" w:rsidRPr="00707D71" w14:paraId="546BAC1B" w14:textId="77777777" w:rsidTr="00DB445C">
        <w:trPr>
          <w:tblHeader/>
        </w:trPr>
        <w:tc>
          <w:tcPr>
            <w:tcW w:w="3870" w:type="dxa"/>
          </w:tcPr>
          <w:p w14:paraId="24CB2206" w14:textId="36FCF689" w:rsidR="009269D3" w:rsidRPr="00707D71" w:rsidRDefault="009269D3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E500B2" w14:textId="77777777" w:rsidR="009269D3" w:rsidRPr="00707D71" w:rsidRDefault="009269D3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66292B36" w14:textId="3A775E22" w:rsidR="009269D3" w:rsidRPr="00707D71" w:rsidRDefault="009269D3" w:rsidP="009269D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69D3" w:rsidRPr="00707D71" w14:paraId="2ACBEB96" w14:textId="77777777" w:rsidTr="00DB445C">
        <w:tc>
          <w:tcPr>
            <w:tcW w:w="3870" w:type="dxa"/>
          </w:tcPr>
          <w:p w14:paraId="2C7F176B" w14:textId="284DDDED" w:rsidR="00707D71" w:rsidRPr="00707D71" w:rsidRDefault="00707D71" w:rsidP="00D2581A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630" w:type="dxa"/>
            <w:vAlign w:val="bottom"/>
          </w:tcPr>
          <w:p w14:paraId="22B22B48" w14:textId="77777777" w:rsidR="00707D71" w:rsidRPr="00707D71" w:rsidRDefault="00707D71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33209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769DAB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D8B8E45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DDDF582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7207396" w14:textId="77777777" w:rsidR="00707D71" w:rsidRPr="00707D71" w:rsidRDefault="00707D71" w:rsidP="00DB445C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2FF28F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1D38618" w14:textId="77777777" w:rsidR="00707D71" w:rsidRPr="00707D71" w:rsidRDefault="00707D71" w:rsidP="00D2581A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74B5B" w:rsidRPr="00DB445C" w14:paraId="5CB46751" w14:textId="77777777" w:rsidTr="00A03A8C">
        <w:tc>
          <w:tcPr>
            <w:tcW w:w="3870" w:type="dxa"/>
          </w:tcPr>
          <w:p w14:paraId="134C4212" w14:textId="7516D5E5" w:rsidR="00C74B5B" w:rsidRPr="00DB445C" w:rsidRDefault="00C74B5B" w:rsidP="00C74B5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6F8F5F30" w14:textId="77777777" w:rsidR="00C74B5B" w:rsidRPr="00DB445C" w:rsidRDefault="00C74B5B" w:rsidP="00C74B5B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A43AC8C" w14:textId="31D43D09" w:rsidR="00C74B5B" w:rsidRPr="00DB445C" w:rsidRDefault="00AE2C1B" w:rsidP="00C74B5B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3F574B" w14:textId="77777777" w:rsidR="00C74B5B" w:rsidRPr="00DB445C" w:rsidRDefault="00C74B5B" w:rsidP="00C74B5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604A952" w14:textId="1CA6E4DB" w:rsidR="00C74B5B" w:rsidRPr="00DB445C" w:rsidRDefault="00C74B5B" w:rsidP="00C74B5B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6BE076CB" w14:textId="77777777" w:rsidR="00C74B5B" w:rsidRPr="00DB445C" w:rsidRDefault="00C74B5B" w:rsidP="00C74B5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D3A38F1" w14:textId="3DA22A95" w:rsidR="00C74B5B" w:rsidRPr="00DB445C" w:rsidRDefault="00C74B5B" w:rsidP="00C74B5B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DA73E4E" w14:textId="77777777" w:rsidR="00C74B5B" w:rsidRPr="00DB445C" w:rsidRDefault="00C74B5B" w:rsidP="00C74B5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40E1E7C" w14:textId="3290A36C" w:rsidR="00C74B5B" w:rsidRPr="00DB445C" w:rsidRDefault="00C74B5B" w:rsidP="00C74B5B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</w:tr>
      <w:tr w:rsidR="00EC26B1" w:rsidRPr="00707D71" w14:paraId="531CF1E0" w14:textId="77777777" w:rsidTr="00A03A8C">
        <w:tc>
          <w:tcPr>
            <w:tcW w:w="3870" w:type="dxa"/>
          </w:tcPr>
          <w:p w14:paraId="51D5FD75" w14:textId="72B295DF" w:rsidR="00EC26B1" w:rsidRPr="00707D71" w:rsidRDefault="00EC26B1" w:rsidP="00EC26B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19695C48" w14:textId="77777777" w:rsidR="00EC26B1" w:rsidRPr="00707D71" w:rsidRDefault="00EC26B1" w:rsidP="00EC26B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A05E369" w14:textId="749E8560" w:rsidR="00EC26B1" w:rsidRPr="00707D71" w:rsidRDefault="00EC26B1" w:rsidP="00EC26B1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13,902</w:t>
            </w:r>
          </w:p>
        </w:tc>
        <w:tc>
          <w:tcPr>
            <w:tcW w:w="236" w:type="dxa"/>
            <w:vAlign w:val="bottom"/>
          </w:tcPr>
          <w:p w14:paraId="4EF22842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AFF4238" w14:textId="1122185F" w:rsidR="00EC26B1" w:rsidRPr="00707D71" w:rsidRDefault="00EC26B1" w:rsidP="00EC26B1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44,784</w:t>
            </w:r>
          </w:p>
        </w:tc>
        <w:tc>
          <w:tcPr>
            <w:tcW w:w="243" w:type="dxa"/>
            <w:vAlign w:val="bottom"/>
          </w:tcPr>
          <w:p w14:paraId="6D9C3ACE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D88D039" w14:textId="11487D88" w:rsidR="00EC26B1" w:rsidRPr="00707D71" w:rsidRDefault="00EC26B1" w:rsidP="00EC26B1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13,902</w:t>
            </w:r>
          </w:p>
        </w:tc>
        <w:tc>
          <w:tcPr>
            <w:tcW w:w="236" w:type="dxa"/>
            <w:vAlign w:val="bottom"/>
          </w:tcPr>
          <w:p w14:paraId="24A8D707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C4DE37B" w14:textId="5AED60B0" w:rsidR="00EC26B1" w:rsidRPr="00707D71" w:rsidRDefault="00EC26B1" w:rsidP="00EC26B1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44,784</w:t>
            </w:r>
          </w:p>
        </w:tc>
      </w:tr>
      <w:tr w:rsidR="00EC26B1" w:rsidRPr="00707D71" w14:paraId="496F7B67" w14:textId="77777777" w:rsidTr="00DB445C">
        <w:tc>
          <w:tcPr>
            <w:tcW w:w="3870" w:type="dxa"/>
          </w:tcPr>
          <w:p w14:paraId="1877F286" w14:textId="77777777" w:rsidR="00EC26B1" w:rsidRPr="00707D71" w:rsidRDefault="00EC26B1" w:rsidP="00EC26B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C9FB17B" w14:textId="77777777" w:rsidR="00EC26B1" w:rsidRPr="00707D71" w:rsidRDefault="00EC26B1" w:rsidP="00EC26B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5689B5E" w14:textId="77777777" w:rsidR="00EC26B1" w:rsidRPr="00707D71" w:rsidRDefault="00EC26B1" w:rsidP="00EC26B1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1D3D44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1C4248F" w14:textId="77777777" w:rsidR="00EC26B1" w:rsidRPr="00707D71" w:rsidRDefault="00EC26B1" w:rsidP="00EC26B1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CBB4708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7A0E9E1" w14:textId="77777777" w:rsidR="00EC26B1" w:rsidRPr="00707D71" w:rsidRDefault="00EC26B1" w:rsidP="00EC26B1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392CC4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3770E61" w14:textId="77777777" w:rsidR="00EC26B1" w:rsidRPr="00707D71" w:rsidRDefault="00EC26B1" w:rsidP="00EC26B1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C26B1" w:rsidRPr="00707D71" w14:paraId="1784C0F7" w14:textId="77777777" w:rsidTr="00DB445C">
        <w:tc>
          <w:tcPr>
            <w:tcW w:w="3870" w:type="dxa"/>
          </w:tcPr>
          <w:p w14:paraId="54DDF8EE" w14:textId="2CC14A5C" w:rsidR="00EC26B1" w:rsidRPr="00707D71" w:rsidRDefault="00EC26B1" w:rsidP="00EC26B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0" w:type="dxa"/>
            <w:vAlign w:val="bottom"/>
          </w:tcPr>
          <w:p w14:paraId="62A3AC7C" w14:textId="77777777" w:rsidR="00EC26B1" w:rsidRPr="00707D71" w:rsidRDefault="00EC26B1" w:rsidP="00EC26B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C1CEBB6" w14:textId="77777777" w:rsidR="00EC26B1" w:rsidRPr="00707D71" w:rsidRDefault="00EC26B1" w:rsidP="00EC26B1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C8B76B7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D561CE7" w14:textId="77777777" w:rsidR="00EC26B1" w:rsidRPr="00707D71" w:rsidRDefault="00EC26B1" w:rsidP="00EC26B1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B9F9C43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53AA815" w14:textId="2504975C" w:rsidR="00EC26B1" w:rsidRPr="00707D71" w:rsidRDefault="00EC26B1" w:rsidP="00EC26B1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4EFD48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F5769DB" w14:textId="77777777" w:rsidR="00EC26B1" w:rsidRPr="00707D71" w:rsidRDefault="00EC26B1" w:rsidP="00EC26B1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C26B1" w:rsidRPr="00707D71" w14:paraId="77923A63" w14:textId="77777777" w:rsidTr="00657BB3">
        <w:tc>
          <w:tcPr>
            <w:tcW w:w="3870" w:type="dxa"/>
          </w:tcPr>
          <w:p w14:paraId="5AEB855E" w14:textId="5F6291C1" w:rsidR="00EC26B1" w:rsidRPr="00707D71" w:rsidRDefault="00EC26B1" w:rsidP="00EC26B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868457C" w14:textId="77777777" w:rsidR="00EC26B1" w:rsidRPr="00707D71" w:rsidRDefault="00EC26B1" w:rsidP="00EC26B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33E73D2" w14:textId="006F985C" w:rsidR="00EC26B1" w:rsidRPr="00707D71" w:rsidRDefault="00EC26B1" w:rsidP="00EC26B1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236" w:type="dxa"/>
            <w:vAlign w:val="bottom"/>
          </w:tcPr>
          <w:p w14:paraId="3DEE2DF5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565F4C8" w14:textId="1E717407" w:rsidR="00EC26B1" w:rsidRPr="00707D71" w:rsidRDefault="00EC26B1" w:rsidP="00EC26B1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</w:p>
        </w:tc>
        <w:tc>
          <w:tcPr>
            <w:tcW w:w="243" w:type="dxa"/>
            <w:vAlign w:val="bottom"/>
          </w:tcPr>
          <w:p w14:paraId="636C8242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4CE0381" w14:textId="026DE026" w:rsidR="00EC26B1" w:rsidRPr="00707D71" w:rsidRDefault="00EC26B1" w:rsidP="00EC26B1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236" w:type="dxa"/>
            <w:vAlign w:val="bottom"/>
          </w:tcPr>
          <w:p w14:paraId="7E694A6B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858F3EB" w14:textId="42BC095D" w:rsidR="00EC26B1" w:rsidRPr="00707D71" w:rsidRDefault="00EC26B1" w:rsidP="00EC26B1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</w:p>
        </w:tc>
      </w:tr>
      <w:tr w:rsidR="00EC26B1" w:rsidRPr="00707D71" w14:paraId="0E4198A1" w14:textId="77777777" w:rsidTr="00657BB3">
        <w:tc>
          <w:tcPr>
            <w:tcW w:w="3870" w:type="dxa"/>
          </w:tcPr>
          <w:p w14:paraId="62254C4B" w14:textId="3BAE1574" w:rsidR="00EC26B1" w:rsidRDefault="00EC26B1" w:rsidP="00EC26B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4BECC238" w14:textId="77777777" w:rsidR="00EC26B1" w:rsidRPr="00707D71" w:rsidRDefault="00EC26B1" w:rsidP="00EC26B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4E3CA8A" w14:textId="5434A4DD" w:rsidR="00EC26B1" w:rsidRDefault="00EC26B1" w:rsidP="00EC26B1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DDF510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B0F33FC" w14:textId="32AE3E2D" w:rsidR="00EC26B1" w:rsidRPr="00707D71" w:rsidRDefault="00EC26B1" w:rsidP="00EC26B1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14A4E33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AA6B38C" w14:textId="52830BAA" w:rsidR="00EC26B1" w:rsidRDefault="00EC26B1" w:rsidP="00EC26B1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36" w:type="dxa"/>
            <w:vAlign w:val="bottom"/>
          </w:tcPr>
          <w:p w14:paraId="1842E478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9438491" w14:textId="5D1200E4" w:rsidR="00EC26B1" w:rsidRPr="00707D71" w:rsidRDefault="00EC26B1" w:rsidP="00EC26B1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</w:tr>
      <w:tr w:rsidR="00EC26B1" w:rsidRPr="00707D71" w14:paraId="59A05A8A" w14:textId="77777777" w:rsidTr="00657BB3">
        <w:tc>
          <w:tcPr>
            <w:tcW w:w="3870" w:type="dxa"/>
          </w:tcPr>
          <w:p w14:paraId="3FD6D4C3" w14:textId="5EAAEF70" w:rsidR="00EC26B1" w:rsidRPr="00707D71" w:rsidRDefault="00EC26B1" w:rsidP="00EC26B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2FAD0CCA" w14:textId="77777777" w:rsidR="00EC26B1" w:rsidRPr="00707D71" w:rsidRDefault="00EC26B1" w:rsidP="00EC26B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CD073F5" w14:textId="02A588E8" w:rsidR="00EC26B1" w:rsidRPr="00707D71" w:rsidRDefault="00EC26B1" w:rsidP="00EC26B1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7,561</w:t>
            </w:r>
          </w:p>
        </w:tc>
        <w:tc>
          <w:tcPr>
            <w:tcW w:w="236" w:type="dxa"/>
            <w:vAlign w:val="bottom"/>
          </w:tcPr>
          <w:p w14:paraId="03FD37ED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457423C" w14:textId="067FE0D8" w:rsidR="00EC26B1" w:rsidRPr="00707D71" w:rsidRDefault="00EC26B1" w:rsidP="00EC26B1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7,733</w:t>
            </w:r>
          </w:p>
        </w:tc>
        <w:tc>
          <w:tcPr>
            <w:tcW w:w="243" w:type="dxa"/>
            <w:vAlign w:val="bottom"/>
          </w:tcPr>
          <w:p w14:paraId="4294C80C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0CB3C70" w14:textId="08636A6E" w:rsidR="00EC26B1" w:rsidRPr="00707D71" w:rsidRDefault="00EC26B1" w:rsidP="00EC26B1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7,561</w:t>
            </w:r>
          </w:p>
        </w:tc>
        <w:tc>
          <w:tcPr>
            <w:tcW w:w="236" w:type="dxa"/>
            <w:vAlign w:val="bottom"/>
          </w:tcPr>
          <w:p w14:paraId="6FDA8AD9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E0D91D5" w14:textId="5450B625" w:rsidR="00EC26B1" w:rsidRPr="00707D71" w:rsidRDefault="00EC26B1" w:rsidP="00EC26B1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7,733</w:t>
            </w:r>
          </w:p>
        </w:tc>
      </w:tr>
      <w:tr w:rsidR="00EC26B1" w:rsidRPr="00707D71" w14:paraId="07F8E124" w14:textId="77777777" w:rsidTr="00DB445C">
        <w:tc>
          <w:tcPr>
            <w:tcW w:w="3870" w:type="dxa"/>
          </w:tcPr>
          <w:p w14:paraId="7D8EF15F" w14:textId="77777777" w:rsidR="00EC26B1" w:rsidRPr="00707D71" w:rsidRDefault="00EC26B1" w:rsidP="00EC26B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FCEB99A" w14:textId="77777777" w:rsidR="00EC26B1" w:rsidRPr="00707D71" w:rsidRDefault="00EC26B1" w:rsidP="00EC26B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8B33EF5" w14:textId="77777777" w:rsidR="00EC26B1" w:rsidRPr="00707D71" w:rsidRDefault="00EC26B1" w:rsidP="00EC26B1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831A24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38EA874" w14:textId="77777777" w:rsidR="00EC26B1" w:rsidRPr="00707D71" w:rsidRDefault="00EC26B1" w:rsidP="00EC26B1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2E127A8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2BB36BF" w14:textId="4907110B" w:rsidR="00EC26B1" w:rsidRPr="00707D71" w:rsidRDefault="00EC26B1" w:rsidP="00EC26B1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32FE147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EE23ADC" w14:textId="77777777" w:rsidR="00EC26B1" w:rsidRPr="00707D71" w:rsidRDefault="00EC26B1" w:rsidP="00EC26B1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C26B1" w:rsidRPr="00707D71" w14:paraId="1CBDC895" w14:textId="77777777" w:rsidTr="00DB445C">
        <w:tc>
          <w:tcPr>
            <w:tcW w:w="3870" w:type="dxa"/>
          </w:tcPr>
          <w:p w14:paraId="54CCE235" w14:textId="6C92AF2F" w:rsidR="00EC26B1" w:rsidRPr="00707D71" w:rsidRDefault="00EC26B1" w:rsidP="00EC26B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30" w:type="dxa"/>
            <w:vAlign w:val="bottom"/>
          </w:tcPr>
          <w:p w14:paraId="530F0157" w14:textId="77777777" w:rsidR="00EC26B1" w:rsidRPr="00707D71" w:rsidRDefault="00EC26B1" w:rsidP="00EC26B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1B34AA4" w14:textId="77777777" w:rsidR="00EC26B1" w:rsidRPr="00707D71" w:rsidRDefault="00EC26B1" w:rsidP="00EC26B1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43157F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669C9183" w14:textId="77777777" w:rsidR="00EC26B1" w:rsidRPr="00707D71" w:rsidRDefault="00EC26B1" w:rsidP="00EC26B1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F874069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2BEAC40" w14:textId="5CED5405" w:rsidR="00EC26B1" w:rsidRPr="00707D71" w:rsidRDefault="00EC26B1" w:rsidP="00EC26B1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7E2DE42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57536A3" w14:textId="77777777" w:rsidR="00EC26B1" w:rsidRPr="00707D71" w:rsidRDefault="00EC26B1" w:rsidP="00EC26B1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C26B1" w:rsidRPr="00707D71" w14:paraId="390A693F" w14:textId="77777777" w:rsidTr="00DB445C">
        <w:tc>
          <w:tcPr>
            <w:tcW w:w="3870" w:type="dxa"/>
          </w:tcPr>
          <w:p w14:paraId="37C4CCE7" w14:textId="63FF01E4" w:rsidR="00EC26B1" w:rsidRPr="00707D71" w:rsidRDefault="00EC26B1" w:rsidP="00EC26B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3F58C6B" w14:textId="77777777" w:rsidR="00EC26B1" w:rsidRPr="00707D71" w:rsidRDefault="00EC26B1" w:rsidP="00EC26B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E1897D2" w14:textId="3AFE723B" w:rsidR="00EC26B1" w:rsidRPr="00707D71" w:rsidRDefault="00657EB4" w:rsidP="00EC26B1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7E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11,189</w:t>
            </w:r>
          </w:p>
        </w:tc>
        <w:tc>
          <w:tcPr>
            <w:tcW w:w="236" w:type="dxa"/>
            <w:vAlign w:val="bottom"/>
          </w:tcPr>
          <w:p w14:paraId="208540E9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317FA85" w14:textId="701FA888" w:rsidR="00EC26B1" w:rsidRPr="00707D71" w:rsidRDefault="00EC26B1" w:rsidP="00EC26B1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7,348</w:t>
            </w:r>
          </w:p>
        </w:tc>
        <w:tc>
          <w:tcPr>
            <w:tcW w:w="243" w:type="dxa"/>
            <w:vAlign w:val="bottom"/>
          </w:tcPr>
          <w:p w14:paraId="39F28BEB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8EE9AC7" w14:textId="61B18D54" w:rsidR="00EC26B1" w:rsidRPr="00707D71" w:rsidRDefault="00EC26B1" w:rsidP="00EC26B1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24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11,189</w:t>
            </w:r>
          </w:p>
        </w:tc>
        <w:tc>
          <w:tcPr>
            <w:tcW w:w="236" w:type="dxa"/>
            <w:vAlign w:val="bottom"/>
          </w:tcPr>
          <w:p w14:paraId="64B4870D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CADF7DA" w14:textId="20FBB3C8" w:rsidR="00EC26B1" w:rsidRPr="00707D71" w:rsidRDefault="00EC26B1" w:rsidP="00EC26B1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7,348</w:t>
            </w:r>
          </w:p>
        </w:tc>
      </w:tr>
      <w:tr w:rsidR="00EC26B1" w:rsidRPr="00707D71" w14:paraId="53C5F6C0" w14:textId="77777777" w:rsidTr="00DB445C">
        <w:tc>
          <w:tcPr>
            <w:tcW w:w="3870" w:type="dxa"/>
          </w:tcPr>
          <w:p w14:paraId="5F7463E3" w14:textId="3725B957" w:rsidR="00EC26B1" w:rsidRPr="00707D71" w:rsidRDefault="00EC26B1" w:rsidP="00EC26B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0F28D8AE" w14:textId="77777777" w:rsidR="00EC26B1" w:rsidRPr="00707D71" w:rsidRDefault="00EC26B1" w:rsidP="00EC26B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D0D3D31" w14:textId="2E079915" w:rsidR="00EC26B1" w:rsidRPr="00707D71" w:rsidRDefault="001F4EE5" w:rsidP="00EC26B1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4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52,788</w:t>
            </w:r>
          </w:p>
        </w:tc>
        <w:tc>
          <w:tcPr>
            <w:tcW w:w="236" w:type="dxa"/>
            <w:vAlign w:val="bottom"/>
          </w:tcPr>
          <w:p w14:paraId="6FF13A31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4526F40" w14:textId="042E90E4" w:rsidR="00EC26B1" w:rsidRPr="00707D71" w:rsidRDefault="00EC26B1" w:rsidP="00EC26B1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80,361</w:t>
            </w:r>
          </w:p>
        </w:tc>
        <w:tc>
          <w:tcPr>
            <w:tcW w:w="243" w:type="dxa"/>
            <w:vAlign w:val="bottom"/>
          </w:tcPr>
          <w:p w14:paraId="3982B10F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5CF58E0" w14:textId="576729D1" w:rsidR="00EC26B1" w:rsidRPr="00707D71" w:rsidRDefault="00EC26B1" w:rsidP="00EC26B1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52,788</w:t>
            </w:r>
          </w:p>
        </w:tc>
        <w:tc>
          <w:tcPr>
            <w:tcW w:w="236" w:type="dxa"/>
            <w:vAlign w:val="bottom"/>
          </w:tcPr>
          <w:p w14:paraId="5E916DB4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C2A748D" w14:textId="63E47CDB" w:rsidR="00EC26B1" w:rsidRPr="00707D71" w:rsidRDefault="00EC26B1" w:rsidP="00EC26B1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80,361</w:t>
            </w:r>
          </w:p>
        </w:tc>
      </w:tr>
      <w:tr w:rsidR="00EC26B1" w:rsidRPr="00707D71" w14:paraId="1308D805" w14:textId="77777777" w:rsidTr="00DB445C">
        <w:tc>
          <w:tcPr>
            <w:tcW w:w="3870" w:type="dxa"/>
          </w:tcPr>
          <w:p w14:paraId="6C98000F" w14:textId="77777777" w:rsidR="00EC26B1" w:rsidRPr="00707D71" w:rsidRDefault="00EC26B1" w:rsidP="00EC26B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E473743" w14:textId="77777777" w:rsidR="00EC26B1" w:rsidRPr="00707D71" w:rsidRDefault="00EC26B1" w:rsidP="00EC26B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D1FC9E7" w14:textId="77777777" w:rsidR="00EC26B1" w:rsidRPr="00707D71" w:rsidRDefault="00EC26B1" w:rsidP="00EC26B1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915E1D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ED4450B" w14:textId="77777777" w:rsidR="00EC26B1" w:rsidRPr="00707D71" w:rsidRDefault="00EC26B1" w:rsidP="00EC26B1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0698DEB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761875" w14:textId="131B82D3" w:rsidR="00EC26B1" w:rsidRPr="00707D71" w:rsidRDefault="00EC26B1" w:rsidP="00EC26B1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995212A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92607E0" w14:textId="77777777" w:rsidR="00EC26B1" w:rsidRPr="00707D71" w:rsidRDefault="00EC26B1" w:rsidP="00EC26B1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C26B1" w:rsidRPr="00707D71" w14:paraId="78D95EEB" w14:textId="77777777" w:rsidTr="00DB445C">
        <w:tc>
          <w:tcPr>
            <w:tcW w:w="3870" w:type="dxa"/>
          </w:tcPr>
          <w:p w14:paraId="555401C5" w14:textId="315AF0EE" w:rsidR="00EC26B1" w:rsidRPr="00707D71" w:rsidRDefault="00EC26B1" w:rsidP="00EC26B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B125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12D4C720" w14:textId="77777777" w:rsidR="00EC26B1" w:rsidRPr="00707D71" w:rsidRDefault="00EC26B1" w:rsidP="00EC26B1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7E7C0F7" w14:textId="77777777" w:rsidR="00EC26B1" w:rsidRPr="00707D71" w:rsidRDefault="00EC26B1" w:rsidP="00EC26B1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E268E5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8DEF6A0" w14:textId="77777777" w:rsidR="00EC26B1" w:rsidRPr="00707D71" w:rsidRDefault="00EC26B1" w:rsidP="00EC26B1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CA8455F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E7A20E8" w14:textId="491DB0FC" w:rsidR="00EC26B1" w:rsidRPr="00707D71" w:rsidRDefault="00EC26B1" w:rsidP="00EC26B1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4D447D" w14:textId="77777777" w:rsidR="00EC26B1" w:rsidRPr="00707D71" w:rsidRDefault="00EC26B1" w:rsidP="00EC26B1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54951F1" w14:textId="77777777" w:rsidR="00EC26B1" w:rsidRPr="00707D71" w:rsidRDefault="00EC26B1" w:rsidP="00EC26B1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2C1B" w:rsidRPr="00707D71" w14:paraId="0E1784C1" w14:textId="77777777" w:rsidTr="00174B72">
        <w:tc>
          <w:tcPr>
            <w:tcW w:w="3870" w:type="dxa"/>
          </w:tcPr>
          <w:p w14:paraId="3F8F4802" w14:textId="5A84FC77" w:rsidR="00AE2C1B" w:rsidRPr="00707D71" w:rsidRDefault="00AE2C1B" w:rsidP="00AE2C1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30" w:type="dxa"/>
            <w:vAlign w:val="bottom"/>
          </w:tcPr>
          <w:p w14:paraId="76CA5D06" w14:textId="77777777" w:rsidR="00AE2C1B" w:rsidRPr="00707D71" w:rsidRDefault="00AE2C1B" w:rsidP="00AE2C1B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C5FA963" w14:textId="7F67461F" w:rsidR="00AE2C1B" w:rsidRPr="00F70A7D" w:rsidRDefault="00AE2C1B" w:rsidP="00AE2C1B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17,224</w:t>
            </w:r>
          </w:p>
        </w:tc>
        <w:tc>
          <w:tcPr>
            <w:tcW w:w="236" w:type="dxa"/>
            <w:vAlign w:val="bottom"/>
          </w:tcPr>
          <w:p w14:paraId="0CF21EB3" w14:textId="77777777" w:rsidR="00AE2C1B" w:rsidRPr="00F70A7D" w:rsidRDefault="00AE2C1B" w:rsidP="00AE2C1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F906370" w14:textId="7154BDDE" w:rsidR="00AE2C1B" w:rsidRPr="00F70A7D" w:rsidRDefault="00AE2C1B" w:rsidP="00AE2C1B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A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13,732</w:t>
            </w:r>
          </w:p>
        </w:tc>
        <w:tc>
          <w:tcPr>
            <w:tcW w:w="243" w:type="dxa"/>
            <w:vAlign w:val="bottom"/>
          </w:tcPr>
          <w:p w14:paraId="21439230" w14:textId="77777777" w:rsidR="00AE2C1B" w:rsidRPr="00707D71" w:rsidRDefault="00AE2C1B" w:rsidP="00AE2C1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84BEE64" w14:textId="2BBC0F6B" w:rsidR="00AE2C1B" w:rsidRPr="00707D71" w:rsidRDefault="00AE2C1B" w:rsidP="00AE2C1B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14,569</w:t>
            </w:r>
          </w:p>
        </w:tc>
        <w:tc>
          <w:tcPr>
            <w:tcW w:w="236" w:type="dxa"/>
            <w:vAlign w:val="bottom"/>
          </w:tcPr>
          <w:p w14:paraId="54053996" w14:textId="77777777" w:rsidR="00AE2C1B" w:rsidRPr="00707D71" w:rsidRDefault="00AE2C1B" w:rsidP="00AE2C1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77EFF5D" w14:textId="317C6BAD" w:rsidR="00AE2C1B" w:rsidRPr="00707D71" w:rsidRDefault="00AE2C1B" w:rsidP="00AE2C1B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11,319</w:t>
            </w:r>
          </w:p>
        </w:tc>
      </w:tr>
      <w:tr w:rsidR="00AE2C1B" w:rsidRPr="00707D71" w14:paraId="0DF0AC71" w14:textId="77777777" w:rsidTr="00851945">
        <w:tc>
          <w:tcPr>
            <w:tcW w:w="3870" w:type="dxa"/>
          </w:tcPr>
          <w:p w14:paraId="374C9E28" w14:textId="47239908" w:rsidR="00AE2C1B" w:rsidRPr="00707D71" w:rsidRDefault="00AE2C1B" w:rsidP="00AE2C1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B125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30" w:type="dxa"/>
            <w:vAlign w:val="bottom"/>
          </w:tcPr>
          <w:p w14:paraId="115C274C" w14:textId="77777777" w:rsidR="00AE2C1B" w:rsidRPr="00707D71" w:rsidRDefault="00AE2C1B" w:rsidP="00AE2C1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175C3C05" w14:textId="37FA0CB9" w:rsidR="00AE2C1B" w:rsidRPr="00F70A7D" w:rsidRDefault="00AE2C1B" w:rsidP="00AE2C1B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  <w:tc>
          <w:tcPr>
            <w:tcW w:w="236" w:type="dxa"/>
            <w:vAlign w:val="bottom"/>
          </w:tcPr>
          <w:p w14:paraId="48774224" w14:textId="77777777" w:rsidR="00AE2C1B" w:rsidRPr="00F70A7D" w:rsidRDefault="00AE2C1B" w:rsidP="00AE2C1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2312D01" w14:textId="68228A8F" w:rsidR="00AE2C1B" w:rsidRPr="00F70A7D" w:rsidRDefault="00AE2C1B" w:rsidP="00AE2C1B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0A7D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243" w:type="dxa"/>
            <w:vAlign w:val="bottom"/>
          </w:tcPr>
          <w:p w14:paraId="5398559B" w14:textId="77777777" w:rsidR="00AE2C1B" w:rsidRPr="00707D71" w:rsidRDefault="00AE2C1B" w:rsidP="00AE2C1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618F7C6" w14:textId="68A84333" w:rsidR="00AE2C1B" w:rsidRPr="00707D71" w:rsidRDefault="00AE2C1B" w:rsidP="00AE2C1B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236" w:type="dxa"/>
            <w:vAlign w:val="bottom"/>
          </w:tcPr>
          <w:p w14:paraId="56E61FF3" w14:textId="77777777" w:rsidR="00AE2C1B" w:rsidRPr="00707D71" w:rsidRDefault="00AE2C1B" w:rsidP="00AE2C1B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5648FE2" w14:textId="411167FC" w:rsidR="00AE2C1B" w:rsidRPr="00707D71" w:rsidRDefault="00AE2C1B" w:rsidP="00AE2C1B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</w:tr>
      <w:tr w:rsidR="00AE2C1B" w:rsidRPr="00707D71" w14:paraId="0AD690D1" w14:textId="77777777" w:rsidTr="00851945">
        <w:tc>
          <w:tcPr>
            <w:tcW w:w="3870" w:type="dxa"/>
          </w:tcPr>
          <w:p w14:paraId="7825B586" w14:textId="3E1B35DE" w:rsidR="00AE2C1B" w:rsidRPr="004000BC" w:rsidRDefault="00AE2C1B" w:rsidP="00AE2C1B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00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รวมค่าตอบแทนกรรมการและผู้บริหารสําคัญ</w:t>
            </w:r>
          </w:p>
        </w:tc>
        <w:tc>
          <w:tcPr>
            <w:tcW w:w="630" w:type="dxa"/>
            <w:vAlign w:val="bottom"/>
          </w:tcPr>
          <w:p w14:paraId="59B1DD13" w14:textId="77777777" w:rsidR="00AE2C1B" w:rsidRPr="00707D71" w:rsidRDefault="00AE2C1B" w:rsidP="00AE2C1B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B0470" w14:textId="0EC6D99F" w:rsidR="00AE2C1B" w:rsidRPr="00F70A7D" w:rsidRDefault="00AE2C1B" w:rsidP="00AE2C1B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18,229</w:t>
            </w:r>
          </w:p>
        </w:tc>
        <w:tc>
          <w:tcPr>
            <w:tcW w:w="236" w:type="dxa"/>
            <w:vAlign w:val="bottom"/>
          </w:tcPr>
          <w:p w14:paraId="6565EAB1" w14:textId="77777777" w:rsidR="00AE2C1B" w:rsidRPr="00F70A7D" w:rsidRDefault="00AE2C1B" w:rsidP="00AE2C1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97660" w14:textId="4A482C97" w:rsidR="00AE2C1B" w:rsidRPr="00F70A7D" w:rsidRDefault="00AE2C1B" w:rsidP="00AE2C1B">
            <w:pPr>
              <w:pStyle w:val="block"/>
              <w:tabs>
                <w:tab w:val="decimal" w:pos="720"/>
              </w:tabs>
              <w:spacing w:after="0" w:line="240" w:lineRule="auto"/>
              <w:ind w:left="0" w:right="-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70A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14,506</w:t>
            </w:r>
          </w:p>
        </w:tc>
        <w:tc>
          <w:tcPr>
            <w:tcW w:w="243" w:type="dxa"/>
            <w:vAlign w:val="bottom"/>
          </w:tcPr>
          <w:p w14:paraId="446EEDD5" w14:textId="77777777" w:rsidR="00AE2C1B" w:rsidRPr="00707D71" w:rsidRDefault="00AE2C1B" w:rsidP="00AE2C1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6DD9E" w14:textId="1A26F8BC" w:rsidR="00AE2C1B" w:rsidRPr="00707D71" w:rsidRDefault="00AE2C1B" w:rsidP="00AE2C1B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15,542</w:t>
            </w:r>
          </w:p>
        </w:tc>
        <w:tc>
          <w:tcPr>
            <w:tcW w:w="236" w:type="dxa"/>
            <w:vAlign w:val="bottom"/>
          </w:tcPr>
          <w:p w14:paraId="1290DD0E" w14:textId="77777777" w:rsidR="00AE2C1B" w:rsidRPr="00707D71" w:rsidRDefault="00AE2C1B" w:rsidP="00AE2C1B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D0FDE" w14:textId="48B26D70" w:rsidR="00AE2C1B" w:rsidRPr="00707D71" w:rsidRDefault="00AE2C1B" w:rsidP="00AE2C1B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12,060</w:t>
            </w:r>
          </w:p>
        </w:tc>
      </w:tr>
      <w:bookmarkEnd w:id="2"/>
    </w:tbl>
    <w:p w14:paraId="1EE075FC" w14:textId="35801422" w:rsidR="00A70167" w:rsidRDefault="00A70167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E6F92" w14:textId="77777777" w:rsidR="00742BB0" w:rsidRDefault="00742BB0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E3D2D" w14:textId="77777777" w:rsidR="00D91AE6" w:rsidRDefault="00D91AE6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10CA3D" w14:textId="77777777" w:rsidR="0066471D" w:rsidRDefault="0066471D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B6351B" w14:textId="77777777" w:rsidR="00851945" w:rsidRDefault="0085194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0B0C5" w14:textId="77777777" w:rsidR="00851945" w:rsidRDefault="0085194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A006DB" w14:textId="77777777" w:rsidR="00851945" w:rsidRDefault="0085194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3188FA" w14:textId="79E17D8F" w:rsidR="004000BC" w:rsidRDefault="004000BC" w:rsidP="00A04013">
      <w:pPr>
        <w:ind w:left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ยอดคงเหลือกับบุลคลหรือกิจการที่เกี่ยวข้องกัน ณ วันที่</w:t>
      </w:r>
      <w:r>
        <w:rPr>
          <w:rFonts w:ascii="Angsana New" w:hAnsi="Angsana New" w:cs="Angsana New"/>
          <w:sz w:val="30"/>
          <w:szCs w:val="30"/>
        </w:rPr>
        <w:t xml:space="preserve"> 3</w:t>
      </w:r>
      <w:r w:rsidR="00D91AE6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AE6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</w:t>
      </w:r>
      <w:r w:rsidR="00CD40F4" w:rsidRPr="00CD40F4">
        <w:rPr>
          <w:rFonts w:ascii="Angsana New" w:hAnsi="Angsana New" w:cs="Angsana New"/>
          <w:sz w:val="30"/>
          <w:szCs w:val="30"/>
        </w:rPr>
        <w:t>56</w:t>
      </w:r>
      <w:r w:rsidR="00D91AE6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</w:t>
      </w:r>
      <w:r w:rsidR="00CD40F4" w:rsidRPr="00CD40F4">
        <w:rPr>
          <w:rFonts w:ascii="Angsana New" w:hAnsi="Angsana New" w:cs="Angsana New"/>
          <w:sz w:val="30"/>
          <w:szCs w:val="30"/>
        </w:rPr>
        <w:t>56</w:t>
      </w:r>
      <w:r w:rsidR="00D91AE6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1200636" w14:textId="77777777" w:rsidR="00A04013" w:rsidRPr="00A04013" w:rsidRDefault="00A04013" w:rsidP="00A04013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630"/>
        <w:gridCol w:w="1004"/>
        <w:gridCol w:w="236"/>
        <w:gridCol w:w="1024"/>
        <w:gridCol w:w="243"/>
        <w:gridCol w:w="1024"/>
        <w:gridCol w:w="236"/>
        <w:gridCol w:w="1017"/>
      </w:tblGrid>
      <w:tr w:rsidR="00F55016" w:rsidRPr="00707D71" w14:paraId="2457EAD4" w14:textId="77777777" w:rsidTr="00675B59">
        <w:trPr>
          <w:tblHeader/>
        </w:trPr>
        <w:tc>
          <w:tcPr>
            <w:tcW w:w="4500" w:type="dxa"/>
            <w:gridSpan w:val="2"/>
          </w:tcPr>
          <w:p w14:paraId="6E89CF34" w14:textId="6089AC58" w:rsidR="00F55016" w:rsidRPr="00707D71" w:rsidRDefault="00F55016" w:rsidP="00675B5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4" w:type="dxa"/>
            <w:gridSpan w:val="3"/>
          </w:tcPr>
          <w:p w14:paraId="37DEDDCD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BEFC820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38DD7ED8" w14:textId="77777777" w:rsidR="00F55016" w:rsidRPr="00707D71" w:rsidRDefault="00F55016" w:rsidP="00675B59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91AE6" w:rsidRPr="00707D71" w14:paraId="644118D8" w14:textId="77777777" w:rsidTr="00C34A49">
        <w:trPr>
          <w:tblHeader/>
        </w:trPr>
        <w:tc>
          <w:tcPr>
            <w:tcW w:w="4500" w:type="dxa"/>
            <w:gridSpan w:val="2"/>
          </w:tcPr>
          <w:p w14:paraId="6D779608" w14:textId="1CA59626" w:rsidR="00D91AE6" w:rsidRPr="00707D71" w:rsidRDefault="00D91AE6" w:rsidP="00D91AE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1FC391F1" w14:textId="516F318E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</w:tcPr>
          <w:p w14:paraId="2CC286B8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DB71537" w14:textId="3272F787" w:rsidR="00D91AE6" w:rsidRPr="00707D71" w:rsidRDefault="00D91AE6" w:rsidP="00D91AE6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</w:tcPr>
          <w:p w14:paraId="33B5A6B0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AC88142" w14:textId="38B10B25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36" w:type="dxa"/>
          </w:tcPr>
          <w:p w14:paraId="59139A37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01016A1" w14:textId="183B5776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91AE6" w:rsidRPr="00707D71" w14:paraId="03F035F2" w14:textId="77777777" w:rsidTr="00675B59">
        <w:trPr>
          <w:tblHeader/>
        </w:trPr>
        <w:tc>
          <w:tcPr>
            <w:tcW w:w="4500" w:type="dxa"/>
            <w:gridSpan w:val="2"/>
          </w:tcPr>
          <w:p w14:paraId="5BD88FFF" w14:textId="392FBD8C" w:rsidR="00D91AE6" w:rsidRPr="00707D71" w:rsidRDefault="00D91AE6" w:rsidP="00D91AE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</w:tcPr>
          <w:p w14:paraId="1E190055" w14:textId="524DEF6F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402E766D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181FA41" w14:textId="501F610E" w:rsidR="00D91AE6" w:rsidRPr="00707D71" w:rsidRDefault="00D91AE6" w:rsidP="00D91AE6">
            <w:pPr>
              <w:pStyle w:val="block"/>
              <w:spacing w:after="0"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3" w:type="dxa"/>
          </w:tcPr>
          <w:p w14:paraId="026A7479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902E5CD" w14:textId="3864D4EA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CD40F4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F36CAE3" w14:textId="77777777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4120FAD" w14:textId="7BA99061" w:rsidR="00D91AE6" w:rsidRPr="00707D71" w:rsidRDefault="00D91AE6" w:rsidP="00D91AE6">
            <w:pPr>
              <w:pStyle w:val="block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D4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F55016" w:rsidRPr="00707D71" w14:paraId="413F26F0" w14:textId="77777777" w:rsidTr="00675B59">
        <w:trPr>
          <w:tblHeader/>
        </w:trPr>
        <w:tc>
          <w:tcPr>
            <w:tcW w:w="3870" w:type="dxa"/>
          </w:tcPr>
          <w:p w14:paraId="31522D14" w14:textId="77777777" w:rsidR="00F55016" w:rsidRPr="00707D71" w:rsidRDefault="00F55016" w:rsidP="00675B59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981987" w14:textId="77777777" w:rsidR="00F55016" w:rsidRPr="00707D71" w:rsidRDefault="00F55016" w:rsidP="00675B5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7"/>
          </w:tcPr>
          <w:p w14:paraId="3E1831E6" w14:textId="77777777" w:rsidR="00F55016" w:rsidRPr="00707D71" w:rsidRDefault="00F55016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39F3" w:rsidRPr="00707D71" w14:paraId="335FCFD0" w14:textId="77777777" w:rsidTr="00FB3C1E">
        <w:tc>
          <w:tcPr>
            <w:tcW w:w="4500" w:type="dxa"/>
            <w:gridSpan w:val="2"/>
          </w:tcPr>
          <w:p w14:paraId="6B8A22B5" w14:textId="317FBB50" w:rsidR="003B39F3" w:rsidRPr="00707D71" w:rsidRDefault="003B39F3" w:rsidP="003C432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และลูกหนี้</w:t>
            </w:r>
            <w:r w:rsidR="00564B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5194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="0085194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851945"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ไม่รวมค่าเผื่อผลขาดทุน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004" w:type="dxa"/>
            <w:vAlign w:val="bottom"/>
          </w:tcPr>
          <w:p w14:paraId="2D6272B1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D6AA5F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2A52CF96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5F27580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1927856" w14:textId="77777777" w:rsidR="003B39F3" w:rsidRPr="00707D71" w:rsidRDefault="003B39F3" w:rsidP="00675B59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1F1DA2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3C0B801" w14:textId="77777777" w:rsidR="003B39F3" w:rsidRPr="00707D71" w:rsidRDefault="003B39F3" w:rsidP="00675B59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843" w:rsidRPr="00707D71" w14:paraId="6D0071D2" w14:textId="77777777" w:rsidTr="00AD64F0">
        <w:tc>
          <w:tcPr>
            <w:tcW w:w="3870" w:type="dxa"/>
          </w:tcPr>
          <w:p w14:paraId="7DB4230B" w14:textId="31AB08EA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02B15DF4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96DFDFB" w14:textId="04876D12" w:rsidR="00EA7843" w:rsidRPr="009E0A5A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36" w:type="dxa"/>
            <w:vAlign w:val="bottom"/>
          </w:tcPr>
          <w:p w14:paraId="3BB563B2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8BE8885" w14:textId="16C8A348" w:rsidR="00EA7843" w:rsidRPr="009E0A5A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243" w:type="dxa"/>
            <w:vAlign w:val="bottom"/>
          </w:tcPr>
          <w:p w14:paraId="00881C87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0BB2217" w14:textId="19B540D4" w:rsidR="00EA7843" w:rsidRPr="009E0A5A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36" w:type="dxa"/>
            <w:vAlign w:val="bottom"/>
          </w:tcPr>
          <w:p w14:paraId="261784EE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F5362C1" w14:textId="145769A4" w:rsidR="00EA7843" w:rsidRPr="009E0A5A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</w:tr>
      <w:tr w:rsidR="00EA7843" w:rsidRPr="00DB445C" w14:paraId="416079EA" w14:textId="77777777" w:rsidTr="00AD64F0">
        <w:tc>
          <w:tcPr>
            <w:tcW w:w="3870" w:type="dxa"/>
          </w:tcPr>
          <w:p w14:paraId="451B7681" w14:textId="77777777" w:rsidR="00EA7843" w:rsidRPr="00DB445C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44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499E1E63" w14:textId="77777777" w:rsidR="00EA7843" w:rsidRPr="00DB445C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200888A" w14:textId="5A6FEE9B" w:rsidR="00EA7843" w:rsidRPr="009E0A5A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9830865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2E60AF8" w14:textId="0F73C407" w:rsidR="00EA7843" w:rsidRPr="009E0A5A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3E3FA4BC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A9F9591" w14:textId="5984D1F7" w:rsidR="00EA7843" w:rsidRPr="009E0A5A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3,938</w:t>
            </w:r>
          </w:p>
        </w:tc>
        <w:tc>
          <w:tcPr>
            <w:tcW w:w="236" w:type="dxa"/>
            <w:vAlign w:val="bottom"/>
          </w:tcPr>
          <w:p w14:paraId="4739AA47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A462E07" w14:textId="5C3B195D" w:rsidR="00EA7843" w:rsidRPr="009E0A5A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</w:tr>
      <w:tr w:rsidR="00EA7843" w:rsidRPr="00707D71" w14:paraId="5CECD668" w14:textId="77777777" w:rsidTr="00AD64F0">
        <w:tc>
          <w:tcPr>
            <w:tcW w:w="3870" w:type="dxa"/>
          </w:tcPr>
          <w:p w14:paraId="2D31E8C4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EBB6A1D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6E2BC3E" w14:textId="13218A73" w:rsidR="00EA7843" w:rsidRPr="009E0A5A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6,929</w:t>
            </w:r>
          </w:p>
        </w:tc>
        <w:tc>
          <w:tcPr>
            <w:tcW w:w="236" w:type="dxa"/>
            <w:vAlign w:val="bottom"/>
          </w:tcPr>
          <w:p w14:paraId="635C6AF7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B807AC4" w14:textId="50672701" w:rsidR="00EA7843" w:rsidRPr="009E0A5A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243" w:type="dxa"/>
            <w:vAlign w:val="bottom"/>
          </w:tcPr>
          <w:p w14:paraId="3AF2A6C4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9F486E5" w14:textId="5777DF79" w:rsidR="00EA7843" w:rsidRPr="009E0A5A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3,765</w:t>
            </w:r>
          </w:p>
        </w:tc>
        <w:tc>
          <w:tcPr>
            <w:tcW w:w="236" w:type="dxa"/>
            <w:vAlign w:val="bottom"/>
          </w:tcPr>
          <w:p w14:paraId="04E7C2EE" w14:textId="77777777" w:rsidR="00EA7843" w:rsidRPr="009E0A5A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A2DDFBB" w14:textId="22351EEB" w:rsidR="00EA7843" w:rsidRPr="009E0A5A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</w:tr>
      <w:tr w:rsidR="00EA7843" w:rsidRPr="00707D71" w14:paraId="2ECC4BED" w14:textId="77777777" w:rsidTr="00675B59">
        <w:tc>
          <w:tcPr>
            <w:tcW w:w="3870" w:type="dxa"/>
          </w:tcPr>
          <w:p w14:paraId="04EA4CF2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B968860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8FAA803" w14:textId="77777777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0C4C76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9DE2EC0" w14:textId="77777777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BB43418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B3F6D56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B52566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0C8B4CA" w14:textId="77777777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843" w:rsidRPr="00707D71" w14:paraId="28D1C668" w14:textId="77777777" w:rsidTr="00675B59">
        <w:tc>
          <w:tcPr>
            <w:tcW w:w="3870" w:type="dxa"/>
          </w:tcPr>
          <w:p w14:paraId="6E8992D2" w14:textId="15E6B28A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รายได้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ค้างรับ</w:t>
            </w:r>
          </w:p>
        </w:tc>
        <w:tc>
          <w:tcPr>
            <w:tcW w:w="630" w:type="dxa"/>
            <w:vAlign w:val="bottom"/>
          </w:tcPr>
          <w:p w14:paraId="2ED271D2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A655A55" w14:textId="77777777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474EEF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33AC21C8" w14:textId="77777777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D98D257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ACA47E6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D34F26F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534568C9" w14:textId="77777777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843" w:rsidRPr="00707D71" w14:paraId="66F0747D" w14:textId="77777777" w:rsidTr="00CC7BD9">
        <w:tc>
          <w:tcPr>
            <w:tcW w:w="3870" w:type="dxa"/>
          </w:tcPr>
          <w:p w14:paraId="7139FC51" w14:textId="55D00CA8" w:rsidR="00EA7843" w:rsidRPr="00B4331A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433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14:paraId="5891B193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685641DF" w14:textId="08C924F7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29F050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3F500E8" w14:textId="1BD14688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1930A7F0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AA76C23" w14:textId="2CC510A1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36" w:type="dxa"/>
            <w:vAlign w:val="bottom"/>
          </w:tcPr>
          <w:p w14:paraId="03EC85A3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3CF68B4" w14:textId="58D23D42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A7843" w:rsidRPr="00707D71" w14:paraId="3282B110" w14:textId="77777777" w:rsidTr="00CC7BD9">
        <w:tc>
          <w:tcPr>
            <w:tcW w:w="3870" w:type="dxa"/>
          </w:tcPr>
          <w:p w14:paraId="741248B3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C7BDFE1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748A776" w14:textId="279BBA46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7,500</w:t>
            </w:r>
          </w:p>
        </w:tc>
        <w:tc>
          <w:tcPr>
            <w:tcW w:w="236" w:type="dxa"/>
            <w:vAlign w:val="bottom"/>
          </w:tcPr>
          <w:p w14:paraId="794D22EB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F419566" w14:textId="70BBAEAF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  <w:tc>
          <w:tcPr>
            <w:tcW w:w="243" w:type="dxa"/>
            <w:vAlign w:val="bottom"/>
          </w:tcPr>
          <w:p w14:paraId="320D1FA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833875" w14:textId="1F1BCB01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7,500</w:t>
            </w:r>
          </w:p>
        </w:tc>
        <w:tc>
          <w:tcPr>
            <w:tcW w:w="236" w:type="dxa"/>
            <w:vAlign w:val="bottom"/>
          </w:tcPr>
          <w:p w14:paraId="1119B999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2F1D4F0" w14:textId="4A1ECB85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</w:tr>
      <w:tr w:rsidR="00EA7843" w:rsidRPr="00707D71" w14:paraId="41636CC3" w14:textId="77777777" w:rsidTr="00675B59">
        <w:tc>
          <w:tcPr>
            <w:tcW w:w="3870" w:type="dxa"/>
          </w:tcPr>
          <w:p w14:paraId="5ACF7D4A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5066EDA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2D77B69" w14:textId="77777777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FA6394B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6F0DD66" w14:textId="77777777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16A3BCA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38494E4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50C6DE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5EA1CE6" w14:textId="77777777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843" w:rsidRPr="00707D71" w14:paraId="46E968E6" w14:textId="77777777" w:rsidTr="00675B59">
        <w:tc>
          <w:tcPr>
            <w:tcW w:w="3870" w:type="dxa"/>
          </w:tcPr>
          <w:p w14:paraId="1E503A13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630" w:type="dxa"/>
            <w:vAlign w:val="bottom"/>
          </w:tcPr>
          <w:p w14:paraId="06D0BE74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1270990" w14:textId="77777777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A68D3D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D853248" w14:textId="77777777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9E6B4D2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2B3ACC3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F791D4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01A23575" w14:textId="77777777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843" w:rsidRPr="00707D71" w14:paraId="3BD5F848" w14:textId="77777777" w:rsidTr="00675B59">
        <w:tc>
          <w:tcPr>
            <w:tcW w:w="3870" w:type="dxa"/>
          </w:tcPr>
          <w:p w14:paraId="036A1D85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18FB2DB8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7159A5F" w14:textId="1C45DF28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4,569</w:t>
            </w:r>
          </w:p>
        </w:tc>
        <w:tc>
          <w:tcPr>
            <w:tcW w:w="236" w:type="dxa"/>
            <w:vAlign w:val="bottom"/>
          </w:tcPr>
          <w:p w14:paraId="12D02700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674E179" w14:textId="1A64885F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EA4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  <w:tc>
          <w:tcPr>
            <w:tcW w:w="243" w:type="dxa"/>
            <w:vAlign w:val="bottom"/>
          </w:tcPr>
          <w:p w14:paraId="5CFABAD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9DDD84B" w14:textId="0847A90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4,569</w:t>
            </w:r>
          </w:p>
        </w:tc>
        <w:tc>
          <w:tcPr>
            <w:tcW w:w="236" w:type="dxa"/>
            <w:vAlign w:val="bottom"/>
          </w:tcPr>
          <w:p w14:paraId="6EBF6C17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0A2AD0F" w14:textId="20AFDA39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EA48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419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</w:tr>
      <w:tr w:rsidR="00EA7843" w:rsidRPr="00707D71" w14:paraId="0EE9B8A0" w14:textId="77777777" w:rsidTr="00675B59">
        <w:tc>
          <w:tcPr>
            <w:tcW w:w="3870" w:type="dxa"/>
          </w:tcPr>
          <w:p w14:paraId="1AA2C836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1E7823A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597BD744" w14:textId="77777777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EFE30A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89C8406" w14:textId="77777777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2781DDFB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C2DAD24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58187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31AE8324" w14:textId="77777777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843" w:rsidRPr="00707D71" w14:paraId="6956BBC1" w14:textId="77777777" w:rsidTr="00675B59">
        <w:tc>
          <w:tcPr>
            <w:tcW w:w="3870" w:type="dxa"/>
          </w:tcPr>
          <w:p w14:paraId="375C7C9C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-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630" w:type="dxa"/>
            <w:vAlign w:val="bottom"/>
          </w:tcPr>
          <w:p w14:paraId="72254622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1B0081E9" w14:textId="77777777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848F59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17C4304" w14:textId="77777777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723C9B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FD71F4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0971C9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55F052F" w14:textId="77777777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843" w:rsidRPr="00707D71" w14:paraId="109FA49B" w14:textId="77777777" w:rsidTr="00675B59">
        <w:tc>
          <w:tcPr>
            <w:tcW w:w="3870" w:type="dxa"/>
          </w:tcPr>
          <w:p w14:paraId="3F6DD998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74416712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C1C08FD" w14:textId="77777777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9197AC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E745915" w14:textId="77777777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08A4BED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48FA003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FA4F8E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1CAEAD3" w14:textId="77777777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843" w:rsidRPr="00707D71" w14:paraId="0EB75472" w14:textId="77777777" w:rsidTr="005035DE">
        <w:tc>
          <w:tcPr>
            <w:tcW w:w="3870" w:type="dxa"/>
          </w:tcPr>
          <w:p w14:paraId="577A7CD7" w14:textId="764AB160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1114163B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4AA58BE8" w14:textId="3F8EBF33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23,892</w:t>
            </w:r>
          </w:p>
        </w:tc>
        <w:tc>
          <w:tcPr>
            <w:tcW w:w="236" w:type="dxa"/>
            <w:vAlign w:val="bottom"/>
          </w:tcPr>
          <w:p w14:paraId="4BF51F25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5B89C72" w14:textId="46C7677B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23,892</w:t>
            </w:r>
          </w:p>
        </w:tc>
        <w:tc>
          <w:tcPr>
            <w:tcW w:w="243" w:type="dxa"/>
            <w:vAlign w:val="bottom"/>
          </w:tcPr>
          <w:p w14:paraId="66567842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E507AAF" w14:textId="402C25D8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23,892</w:t>
            </w:r>
          </w:p>
        </w:tc>
        <w:tc>
          <w:tcPr>
            <w:tcW w:w="236" w:type="dxa"/>
            <w:vAlign w:val="bottom"/>
          </w:tcPr>
          <w:p w14:paraId="107F44F9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D85BD2D" w14:textId="355CEF58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23,892</w:t>
            </w:r>
          </w:p>
        </w:tc>
      </w:tr>
      <w:tr w:rsidR="00EA7843" w:rsidRPr="00707D71" w14:paraId="32CEB242" w14:textId="77777777" w:rsidTr="005035DE">
        <w:tc>
          <w:tcPr>
            <w:tcW w:w="3870" w:type="dxa"/>
          </w:tcPr>
          <w:p w14:paraId="2A2F5EE0" w14:textId="77777777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6577975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4DB85A7" w14:textId="6249CDCF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36" w:type="dxa"/>
            <w:vAlign w:val="bottom"/>
          </w:tcPr>
          <w:p w14:paraId="44A30CCB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E2E9945" w14:textId="3BFFB668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43" w:type="dxa"/>
            <w:vAlign w:val="bottom"/>
          </w:tcPr>
          <w:p w14:paraId="1CBAB786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21F3FC9" w14:textId="78B4A110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  <w:tc>
          <w:tcPr>
            <w:tcW w:w="236" w:type="dxa"/>
            <w:vAlign w:val="bottom"/>
          </w:tcPr>
          <w:p w14:paraId="43DECD06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56C3233" w14:textId="21960313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2,403</w:t>
            </w:r>
          </w:p>
        </w:tc>
      </w:tr>
      <w:tr w:rsidR="00EA7843" w:rsidRPr="00707D71" w14:paraId="3D817834" w14:textId="77777777" w:rsidTr="005035DE">
        <w:tc>
          <w:tcPr>
            <w:tcW w:w="3870" w:type="dxa"/>
          </w:tcPr>
          <w:p w14:paraId="3E995EC0" w14:textId="77777777" w:rsidR="00EA7843" w:rsidRPr="00E45ED3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CD4BE40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935034" w14:textId="77777777" w:rsidR="00EA7843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78A226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CF15BAE" w14:textId="77777777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256EDD0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BEE28F8" w14:textId="77777777" w:rsidR="00EA7843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A674DB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EDDC955" w14:textId="77777777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843" w:rsidRPr="00707D71" w14:paraId="0915549A" w14:textId="77777777" w:rsidTr="00675B59">
        <w:tc>
          <w:tcPr>
            <w:tcW w:w="3870" w:type="dxa"/>
          </w:tcPr>
          <w:p w14:paraId="2AED30D1" w14:textId="194DC9B4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และเจ้าหนี้</w:t>
            </w:r>
            <w:r w:rsidR="0085194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30" w:type="dxa"/>
            <w:vAlign w:val="bottom"/>
          </w:tcPr>
          <w:p w14:paraId="6876982B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28B88616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FCB303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E6C5CB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E2CF40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3D998E06" w14:textId="77777777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6EA56D8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7126E11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843" w:rsidRPr="00707D71" w14:paraId="38E3403D" w14:textId="77777777" w:rsidTr="008A13EB">
        <w:tc>
          <w:tcPr>
            <w:tcW w:w="3870" w:type="dxa"/>
          </w:tcPr>
          <w:p w14:paraId="125B43EE" w14:textId="2A83AC7B" w:rsidR="00EA7843" w:rsidRPr="00707D71" w:rsidRDefault="00EA7843" w:rsidP="00EA784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249CCD7" w14:textId="77777777" w:rsidR="00EA7843" w:rsidRPr="00707D71" w:rsidRDefault="00EA7843" w:rsidP="00EA784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7444239A" w14:textId="44696693" w:rsidR="00EA7843" w:rsidRPr="00707D71" w:rsidRDefault="00EA7843" w:rsidP="00EA784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9,693</w:t>
            </w:r>
          </w:p>
        </w:tc>
        <w:tc>
          <w:tcPr>
            <w:tcW w:w="236" w:type="dxa"/>
            <w:vAlign w:val="bottom"/>
          </w:tcPr>
          <w:p w14:paraId="7516C06E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4E134F9" w14:textId="0A86EAC4" w:rsidR="00EA7843" w:rsidRPr="00707D71" w:rsidRDefault="00EA7843" w:rsidP="00EA784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22,324</w:t>
            </w:r>
          </w:p>
        </w:tc>
        <w:tc>
          <w:tcPr>
            <w:tcW w:w="243" w:type="dxa"/>
            <w:vAlign w:val="bottom"/>
          </w:tcPr>
          <w:p w14:paraId="4EB9F56B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F08F638" w14:textId="4493DB99" w:rsidR="00EA7843" w:rsidRPr="00707D71" w:rsidRDefault="00EA7843" w:rsidP="00EA784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9,693</w:t>
            </w:r>
          </w:p>
        </w:tc>
        <w:tc>
          <w:tcPr>
            <w:tcW w:w="236" w:type="dxa"/>
            <w:vAlign w:val="bottom"/>
          </w:tcPr>
          <w:p w14:paraId="25DA8ED9" w14:textId="77777777" w:rsidR="00EA7843" w:rsidRPr="00707D71" w:rsidRDefault="00EA7843" w:rsidP="00EA784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CA6DFC4" w14:textId="19E67B53" w:rsidR="00EA7843" w:rsidRPr="00707D71" w:rsidRDefault="00EA7843" w:rsidP="00EA784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22,324</w:t>
            </w:r>
          </w:p>
        </w:tc>
      </w:tr>
      <w:tr w:rsidR="00035323" w:rsidRPr="00707D71" w14:paraId="3C3D2B70" w14:textId="77777777" w:rsidTr="008A13EB">
        <w:tc>
          <w:tcPr>
            <w:tcW w:w="3870" w:type="dxa"/>
          </w:tcPr>
          <w:p w14:paraId="26A37C7A" w14:textId="77777777" w:rsidR="00035323" w:rsidRPr="00707D71" w:rsidRDefault="00035323" w:rsidP="0003532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68EB1150" w14:textId="77777777" w:rsidR="00035323" w:rsidRPr="00707D71" w:rsidRDefault="00035323" w:rsidP="0003532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1D04155D" w14:textId="1D9DF1FD" w:rsidR="00035323" w:rsidRPr="00707D71" w:rsidRDefault="00035323" w:rsidP="0003532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26,226</w:t>
            </w:r>
          </w:p>
        </w:tc>
        <w:tc>
          <w:tcPr>
            <w:tcW w:w="236" w:type="dxa"/>
            <w:vAlign w:val="bottom"/>
          </w:tcPr>
          <w:p w14:paraId="40B44875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F4C88C5" w14:textId="4CCBD9B5" w:rsidR="00035323" w:rsidRPr="00707D71" w:rsidRDefault="00035323" w:rsidP="0003532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30,948</w:t>
            </w:r>
          </w:p>
        </w:tc>
        <w:tc>
          <w:tcPr>
            <w:tcW w:w="243" w:type="dxa"/>
            <w:vAlign w:val="bottom"/>
          </w:tcPr>
          <w:p w14:paraId="1627C65C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EF17444" w14:textId="735743E7" w:rsidR="00035323" w:rsidRPr="00707D71" w:rsidRDefault="00035323" w:rsidP="0003532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26,226</w:t>
            </w:r>
          </w:p>
        </w:tc>
        <w:tc>
          <w:tcPr>
            <w:tcW w:w="236" w:type="dxa"/>
            <w:vAlign w:val="bottom"/>
          </w:tcPr>
          <w:p w14:paraId="60061B0F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548FDCA" w14:textId="1A66E693" w:rsidR="00035323" w:rsidRPr="00707D71" w:rsidRDefault="00035323" w:rsidP="0003532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30,948</w:t>
            </w:r>
          </w:p>
        </w:tc>
      </w:tr>
      <w:tr w:rsidR="00035323" w:rsidRPr="00707D71" w14:paraId="1CE37E4F" w14:textId="77777777" w:rsidTr="00675B59">
        <w:tc>
          <w:tcPr>
            <w:tcW w:w="3870" w:type="dxa"/>
          </w:tcPr>
          <w:p w14:paraId="11B84799" w14:textId="77777777" w:rsidR="00035323" w:rsidRPr="00707D71" w:rsidRDefault="00035323" w:rsidP="0003532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59F7F3D" w14:textId="77777777" w:rsidR="00035323" w:rsidRPr="00707D71" w:rsidRDefault="00035323" w:rsidP="0003532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32E12C04" w14:textId="77777777" w:rsidR="00035323" w:rsidRPr="00707D71" w:rsidRDefault="00035323" w:rsidP="0003532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625BAA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6F6343CC" w14:textId="77777777" w:rsidR="00035323" w:rsidRPr="00707D71" w:rsidRDefault="00035323" w:rsidP="0003532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4E2CEE68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2CC2EB04" w14:textId="77777777" w:rsidR="00035323" w:rsidRPr="00707D71" w:rsidRDefault="00035323" w:rsidP="0003532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BECD1F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4ED001D7" w14:textId="77777777" w:rsidR="00035323" w:rsidRPr="00707D71" w:rsidRDefault="00035323" w:rsidP="0003532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35323" w:rsidRPr="00707D71" w14:paraId="50385ED6" w14:textId="77777777" w:rsidTr="00675B59">
        <w:tc>
          <w:tcPr>
            <w:tcW w:w="3870" w:type="dxa"/>
          </w:tcPr>
          <w:p w14:paraId="5E715113" w14:textId="77777777" w:rsidR="00035323" w:rsidRPr="00707D71" w:rsidRDefault="00035323" w:rsidP="0003532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  <w:r w:rsidRPr="00317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-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ผลประโยชน์</w:t>
            </w:r>
          </w:p>
        </w:tc>
        <w:tc>
          <w:tcPr>
            <w:tcW w:w="630" w:type="dxa"/>
            <w:vAlign w:val="bottom"/>
          </w:tcPr>
          <w:p w14:paraId="3C401E78" w14:textId="77777777" w:rsidR="00035323" w:rsidRPr="00707D71" w:rsidRDefault="00035323" w:rsidP="0003532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2DDAFE6" w14:textId="77777777" w:rsidR="00035323" w:rsidRPr="00707D71" w:rsidRDefault="00035323" w:rsidP="00035323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B1B6EA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5C2F6DD" w14:textId="77777777" w:rsidR="00035323" w:rsidRPr="00707D71" w:rsidRDefault="00035323" w:rsidP="0003532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385748B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D4E6DE" w14:textId="77777777" w:rsidR="00035323" w:rsidRPr="00707D71" w:rsidRDefault="00035323" w:rsidP="00035323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A99B7B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48BE8670" w14:textId="77777777" w:rsidR="00035323" w:rsidRPr="00707D71" w:rsidRDefault="00035323" w:rsidP="00035323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5323" w:rsidRPr="00707D71" w14:paraId="4A5D1B91" w14:textId="77777777" w:rsidTr="00675B59">
        <w:tc>
          <w:tcPr>
            <w:tcW w:w="3870" w:type="dxa"/>
          </w:tcPr>
          <w:p w14:paraId="1D9B2404" w14:textId="77777777" w:rsidR="00035323" w:rsidRPr="00707D71" w:rsidRDefault="00035323" w:rsidP="0003532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3173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พนักงานจากการรับโอนพนักงาน</w:t>
            </w:r>
          </w:p>
        </w:tc>
        <w:tc>
          <w:tcPr>
            <w:tcW w:w="630" w:type="dxa"/>
            <w:vAlign w:val="bottom"/>
          </w:tcPr>
          <w:p w14:paraId="63C172FC" w14:textId="77777777" w:rsidR="00035323" w:rsidRPr="00707D71" w:rsidRDefault="00035323" w:rsidP="0003532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0F651CF8" w14:textId="77777777" w:rsidR="00035323" w:rsidRPr="00707D71" w:rsidRDefault="00035323" w:rsidP="00035323">
            <w:pPr>
              <w:pStyle w:val="block"/>
              <w:tabs>
                <w:tab w:val="decimal" w:pos="70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150D64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3AF911F" w14:textId="77777777" w:rsidR="00035323" w:rsidRPr="00707D71" w:rsidRDefault="00035323" w:rsidP="0003532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15EF2EF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29A75CB" w14:textId="75D4DC17" w:rsidR="00035323" w:rsidRPr="00707D71" w:rsidRDefault="00035323" w:rsidP="00035323">
            <w:pPr>
              <w:pStyle w:val="block"/>
              <w:tabs>
                <w:tab w:val="decimal" w:pos="710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A5C4B6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47868E5" w14:textId="77777777" w:rsidR="00035323" w:rsidRPr="00707D71" w:rsidRDefault="00035323" w:rsidP="00035323">
            <w:pPr>
              <w:pStyle w:val="block"/>
              <w:tabs>
                <w:tab w:val="decimal" w:pos="728"/>
              </w:tabs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5323" w:rsidRPr="00707D71" w14:paraId="09D6034A" w14:textId="77777777" w:rsidTr="00646B1E">
        <w:tc>
          <w:tcPr>
            <w:tcW w:w="3870" w:type="dxa"/>
          </w:tcPr>
          <w:p w14:paraId="70F7659C" w14:textId="187CC739" w:rsidR="00035323" w:rsidRPr="00707D71" w:rsidRDefault="00035323" w:rsidP="0003532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30" w:type="dxa"/>
            <w:vAlign w:val="bottom"/>
          </w:tcPr>
          <w:p w14:paraId="5E020D01" w14:textId="77777777" w:rsidR="00035323" w:rsidRPr="00707D71" w:rsidRDefault="00035323" w:rsidP="0003532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FB9B89B" w14:textId="4F5940B7" w:rsidR="00035323" w:rsidRPr="00707D71" w:rsidRDefault="00035323" w:rsidP="0003532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236" w:type="dxa"/>
            <w:vAlign w:val="bottom"/>
          </w:tcPr>
          <w:p w14:paraId="62EBD298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BFB0B95" w14:textId="44A954FD" w:rsidR="00035323" w:rsidRPr="00707D71" w:rsidRDefault="00035323" w:rsidP="0003532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243" w:type="dxa"/>
            <w:vAlign w:val="bottom"/>
          </w:tcPr>
          <w:p w14:paraId="38F7F7FF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BF1B334" w14:textId="30469DAE" w:rsidR="00035323" w:rsidRPr="00707D71" w:rsidRDefault="00035323" w:rsidP="0003532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236" w:type="dxa"/>
            <w:vAlign w:val="bottom"/>
          </w:tcPr>
          <w:p w14:paraId="227482E5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ACE5D16" w14:textId="6FCC71E7" w:rsidR="00035323" w:rsidRPr="00707D71" w:rsidRDefault="00035323" w:rsidP="0003532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</w:tr>
      <w:tr w:rsidR="00035323" w:rsidRPr="00707D71" w14:paraId="678473E0" w14:textId="77777777" w:rsidTr="00646B1E">
        <w:tc>
          <w:tcPr>
            <w:tcW w:w="3870" w:type="dxa"/>
          </w:tcPr>
          <w:p w14:paraId="7248EFBE" w14:textId="77777777" w:rsidR="00035323" w:rsidRPr="00707D71" w:rsidRDefault="00035323" w:rsidP="00035323">
            <w:pPr>
              <w:pStyle w:val="block"/>
              <w:spacing w:after="0" w:line="240" w:lineRule="auto"/>
              <w:ind w:left="0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  <w:vAlign w:val="bottom"/>
          </w:tcPr>
          <w:p w14:paraId="73223F43" w14:textId="77777777" w:rsidR="00035323" w:rsidRPr="00707D71" w:rsidRDefault="00035323" w:rsidP="0003532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4" w:type="dxa"/>
            <w:vAlign w:val="bottom"/>
          </w:tcPr>
          <w:p w14:paraId="03E1D545" w14:textId="2E148319" w:rsidR="00035323" w:rsidRPr="00707D71" w:rsidRDefault="00035323" w:rsidP="00035323">
            <w:pPr>
              <w:pStyle w:val="block"/>
              <w:tabs>
                <w:tab w:val="decimal" w:pos="70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236" w:type="dxa"/>
            <w:vAlign w:val="bottom"/>
          </w:tcPr>
          <w:p w14:paraId="09BF6926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0F31894F" w14:textId="1C610F7C" w:rsidR="00035323" w:rsidRPr="00707D71" w:rsidRDefault="00035323" w:rsidP="00035323">
            <w:pPr>
              <w:pStyle w:val="block"/>
              <w:tabs>
                <w:tab w:val="decimal" w:pos="720"/>
              </w:tabs>
              <w:spacing w:after="0" w:line="240" w:lineRule="auto"/>
              <w:ind w:left="-106"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243" w:type="dxa"/>
            <w:vAlign w:val="bottom"/>
          </w:tcPr>
          <w:p w14:paraId="7A6D5F82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0F5E6D3" w14:textId="201BE33F" w:rsidR="00035323" w:rsidRPr="00707D71" w:rsidRDefault="00035323" w:rsidP="00035323">
            <w:pPr>
              <w:pStyle w:val="block"/>
              <w:tabs>
                <w:tab w:val="decimal" w:pos="710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236" w:type="dxa"/>
            <w:vAlign w:val="bottom"/>
          </w:tcPr>
          <w:p w14:paraId="04A51C60" w14:textId="77777777" w:rsidR="00035323" w:rsidRPr="00707D71" w:rsidRDefault="00035323" w:rsidP="00035323">
            <w:pPr>
              <w:pStyle w:val="block"/>
              <w:tabs>
                <w:tab w:val="decimal" w:pos="936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D3E3BAF" w14:textId="0ECCE3BD" w:rsidR="00035323" w:rsidRPr="00707D71" w:rsidRDefault="00035323" w:rsidP="00035323">
            <w:pPr>
              <w:pStyle w:val="block"/>
              <w:tabs>
                <w:tab w:val="decimal" w:pos="728"/>
              </w:tabs>
              <w:spacing w:after="0" w:line="240" w:lineRule="auto"/>
              <w:ind w:left="-106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62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</w:tr>
    </w:tbl>
    <w:p w14:paraId="5309496D" w14:textId="429505EF" w:rsidR="004000BC" w:rsidRPr="004000BC" w:rsidRDefault="004000BC" w:rsidP="0060253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4000BC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ภาระผูกพัน</w:t>
      </w:r>
      <w:r w:rsidRPr="004000BC">
        <w:rPr>
          <w:rFonts w:asciiTheme="majorBidi" w:hAnsiTheme="majorBidi" w:cs="Angsana New"/>
          <w:sz w:val="30"/>
          <w:szCs w:val="30"/>
          <w:u w:val="none"/>
          <w:lang w:val="th-TH"/>
        </w:rPr>
        <w:t xml:space="preserve"> </w:t>
      </w:r>
    </w:p>
    <w:p w14:paraId="22C7BD1A" w14:textId="77777777" w:rsidR="004000BC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</w:p>
    <w:p w14:paraId="4E179BE7" w14:textId="256DFBC1" w:rsidR="004000BC" w:rsidRPr="001F096F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4000BC">
        <w:rPr>
          <w:rFonts w:asciiTheme="majorBidi" w:hAnsiTheme="majorBidi" w:cs="Angsana New"/>
          <w:sz w:val="30"/>
          <w:szCs w:val="30"/>
        </w:rPr>
        <w:t>1</w:t>
      </w:r>
      <w:r w:rsidR="00CD18AD">
        <w:rPr>
          <w:rFonts w:asciiTheme="majorBidi" w:hAnsiTheme="majorBidi" w:cs="Angsana New"/>
          <w:sz w:val="30"/>
          <w:szCs w:val="30"/>
        </w:rPr>
        <w:t>4</w:t>
      </w:r>
      <w:r w:rsidRPr="004000BC">
        <w:rPr>
          <w:rFonts w:asciiTheme="majorBidi" w:hAnsiTheme="majorBidi" w:cs="Angsana New"/>
          <w:sz w:val="30"/>
          <w:szCs w:val="30"/>
        </w:rPr>
        <w:t>.1</w:t>
      </w:r>
      <w:r>
        <w:rPr>
          <w:rFonts w:asciiTheme="majorBidi" w:hAnsiTheme="majorBidi" w:cs="Angsana New"/>
          <w:b/>
          <w:bCs/>
          <w:sz w:val="30"/>
          <w:szCs w:val="30"/>
        </w:rPr>
        <w:tab/>
      </w:r>
      <w:r w:rsidRPr="001F096F">
        <w:rPr>
          <w:rFonts w:asciiTheme="majorBidi" w:hAnsiTheme="majorBidi" w:cs="Angsana New" w:hint="cs"/>
          <w:sz w:val="30"/>
          <w:szCs w:val="30"/>
          <w:cs/>
        </w:rPr>
        <w:t>ภาระผูกพันที่เป็นรายจ่ายฝ่ายทุน</w:t>
      </w:r>
    </w:p>
    <w:p w14:paraId="7AC4C4BB" w14:textId="77777777" w:rsidR="004000BC" w:rsidRDefault="004000BC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firstLine="90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990"/>
        <w:gridCol w:w="2016"/>
        <w:gridCol w:w="236"/>
        <w:gridCol w:w="2016"/>
      </w:tblGrid>
      <w:tr w:rsidR="004000BC" w:rsidRPr="004000BC" w14:paraId="636EF80D" w14:textId="77777777" w:rsidTr="00F55016">
        <w:tc>
          <w:tcPr>
            <w:tcW w:w="3870" w:type="dxa"/>
            <w:vAlign w:val="bottom"/>
          </w:tcPr>
          <w:p w14:paraId="66CB3403" w14:textId="2D9CF3A5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73F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73F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CD40F4" w:rsidRPr="00CD40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56</w:t>
            </w:r>
            <w:r w:rsidR="00473F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990" w:type="dxa"/>
            <w:vAlign w:val="bottom"/>
          </w:tcPr>
          <w:p w14:paraId="1C97416A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71B54FAE" w14:textId="389E2301" w:rsidR="004000BC" w:rsidRPr="004000BC" w:rsidRDefault="004000BC" w:rsidP="00D2581A">
            <w:pPr>
              <w:pStyle w:val="block"/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3BEADB0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551A0CEE" w14:textId="2B613380" w:rsidR="004000BC" w:rsidRPr="004000BC" w:rsidRDefault="004000BC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09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0BC" w:rsidRPr="004000BC" w14:paraId="2DEC38D9" w14:textId="77777777" w:rsidTr="00F55016">
        <w:tc>
          <w:tcPr>
            <w:tcW w:w="3870" w:type="dxa"/>
            <w:vAlign w:val="bottom"/>
          </w:tcPr>
          <w:p w14:paraId="2729777F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DA1A80" w14:textId="77777777" w:rsidR="004000BC" w:rsidRPr="004000BC" w:rsidRDefault="004000BC" w:rsidP="00D258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268" w:type="dxa"/>
            <w:gridSpan w:val="3"/>
            <w:vAlign w:val="bottom"/>
          </w:tcPr>
          <w:p w14:paraId="563798C2" w14:textId="3B01AE24" w:rsidR="004000BC" w:rsidRPr="004000BC" w:rsidRDefault="004000BC" w:rsidP="00D2581A">
            <w:pPr>
              <w:pStyle w:val="block"/>
              <w:spacing w:after="0" w:line="240" w:lineRule="auto"/>
              <w:ind w:left="-110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DB36CE" w:rsidRPr="004000BC" w14:paraId="24C3DBB6" w14:textId="77777777" w:rsidTr="00E53917">
        <w:tc>
          <w:tcPr>
            <w:tcW w:w="3870" w:type="dxa"/>
          </w:tcPr>
          <w:p w14:paraId="6AAA4646" w14:textId="085A0520" w:rsidR="00DB36CE" w:rsidRPr="004000BC" w:rsidRDefault="00DB36CE" w:rsidP="00DB36C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สัญญาซื้อเครื่องจักรและ</w:t>
            </w:r>
            <w:r w:rsidRPr="00D2581A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990" w:type="dxa"/>
            <w:vAlign w:val="bottom"/>
          </w:tcPr>
          <w:p w14:paraId="2156E6EA" w14:textId="77777777" w:rsidR="00DB36CE" w:rsidRPr="004000BC" w:rsidRDefault="00DB36CE" w:rsidP="00DB36C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1DE55FAC" w14:textId="74528D2C" w:rsidR="00DB36CE" w:rsidRPr="00473F12" w:rsidRDefault="00DB36CE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36" w:type="dxa"/>
            <w:vAlign w:val="bottom"/>
          </w:tcPr>
          <w:p w14:paraId="039419F6" w14:textId="77777777" w:rsidR="00DB36CE" w:rsidRPr="004000BC" w:rsidRDefault="00DB36CE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63B4A8FD" w14:textId="1DFED0D1" w:rsidR="00DB36CE" w:rsidRPr="00473F12" w:rsidRDefault="00DB36CE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DB36CE" w:rsidRPr="004000BC" w14:paraId="70E4EF73" w14:textId="77777777" w:rsidTr="00E53917">
        <w:tc>
          <w:tcPr>
            <w:tcW w:w="3870" w:type="dxa"/>
          </w:tcPr>
          <w:p w14:paraId="6CDFC3BF" w14:textId="190A80F3" w:rsidR="00DB36CE" w:rsidRPr="000E481B" w:rsidRDefault="00DB36CE" w:rsidP="00DB36CE">
            <w:pPr>
              <w:pStyle w:val="block"/>
              <w:spacing w:after="0" w:line="240" w:lineRule="auto"/>
              <w:ind w:left="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F65679A" w14:textId="77777777" w:rsidR="00DB36CE" w:rsidRPr="004000BC" w:rsidRDefault="00DB36CE" w:rsidP="00DB36C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50446A77" w14:textId="539D90E8" w:rsidR="00DB36CE" w:rsidRPr="00473F12" w:rsidRDefault="00DB36CE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-108" w:right="19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856</w:t>
            </w:r>
            <w:r w:rsidRPr="007B1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B1B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ล้านรูเปีย</w:t>
            </w:r>
          </w:p>
        </w:tc>
        <w:tc>
          <w:tcPr>
            <w:tcW w:w="236" w:type="dxa"/>
            <w:vAlign w:val="bottom"/>
          </w:tcPr>
          <w:p w14:paraId="6BB54A2B" w14:textId="77777777" w:rsidR="00DB36CE" w:rsidRPr="004000BC" w:rsidRDefault="00DB36CE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16" w:type="dxa"/>
            <w:vAlign w:val="bottom"/>
          </w:tcPr>
          <w:p w14:paraId="24EB45E4" w14:textId="5ECCE9D9" w:rsidR="00DB36CE" w:rsidRPr="00473F12" w:rsidRDefault="00DB36CE" w:rsidP="00DB36CE">
            <w:pPr>
              <w:pStyle w:val="block"/>
              <w:tabs>
                <w:tab w:val="decimal" w:pos="135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6C8B88E" w14:textId="77777777" w:rsidR="00F63365" w:rsidRDefault="00F63365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5807F53A" w14:textId="05483D35" w:rsidR="00D2581A" w:rsidRPr="001F096F" w:rsidRDefault="00D2581A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4000BC">
        <w:rPr>
          <w:rFonts w:asciiTheme="majorBidi" w:hAnsiTheme="majorBidi" w:cs="Angsana New"/>
          <w:sz w:val="30"/>
          <w:szCs w:val="30"/>
        </w:rPr>
        <w:t>1</w:t>
      </w:r>
      <w:r w:rsidR="00CD18AD">
        <w:rPr>
          <w:rFonts w:asciiTheme="majorBidi" w:hAnsiTheme="majorBidi" w:cs="Angsana New"/>
          <w:sz w:val="30"/>
          <w:szCs w:val="30"/>
        </w:rPr>
        <w:t>4</w:t>
      </w:r>
      <w:r w:rsidRPr="004000BC">
        <w:rPr>
          <w:rFonts w:asciiTheme="majorBidi" w:hAnsiTheme="majorBidi" w:cs="Angsana New"/>
          <w:sz w:val="30"/>
          <w:szCs w:val="30"/>
        </w:rPr>
        <w:t>.</w:t>
      </w:r>
      <w:r w:rsidR="007A29A4">
        <w:rPr>
          <w:rFonts w:asciiTheme="majorBidi" w:hAnsiTheme="majorBidi" w:cs="Angsana New"/>
          <w:sz w:val="30"/>
          <w:szCs w:val="30"/>
        </w:rPr>
        <w:t>2</w:t>
      </w:r>
      <w:r>
        <w:rPr>
          <w:rFonts w:asciiTheme="majorBidi" w:hAnsiTheme="majorBidi" w:cs="Angsana New"/>
          <w:b/>
          <w:bCs/>
          <w:sz w:val="30"/>
          <w:szCs w:val="30"/>
        </w:rPr>
        <w:tab/>
      </w:r>
      <w:r>
        <w:rPr>
          <w:rFonts w:asciiTheme="majorBidi" w:hAnsiTheme="majorBidi" w:cs="Angsana New" w:hint="cs"/>
          <w:sz w:val="30"/>
          <w:szCs w:val="30"/>
          <w:cs/>
        </w:rPr>
        <w:t>การค้ำประกัน</w:t>
      </w:r>
    </w:p>
    <w:p w14:paraId="67483436" w14:textId="10A39C5B" w:rsidR="00D2581A" w:rsidRPr="00D2581A" w:rsidRDefault="00D2581A" w:rsidP="00D25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08183" w14:textId="43B61774" w:rsidR="00D2581A" w:rsidRPr="00D04CC7" w:rsidRDefault="00D2581A" w:rsidP="00D2581A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D04CC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D04CC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B54A0" w:rsidRPr="00D04CC7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6F6608" w:rsidRPr="00D04CC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F6608"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>มีนาคม</w:t>
      </w:r>
      <w:r w:rsidR="006F6608" w:rsidRPr="00D04CC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B54A0" w:rsidRPr="00D04CC7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6F6608" w:rsidRPr="00D04CC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บริษัทมีหนังสือค้ำประกันที่ออกโดยธนาคารในนามของบริษัทจำนวน</w:t>
      </w:r>
      <w:r w:rsidRPr="00D04CC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F55016" w:rsidRPr="00D04CC7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60577B" w:rsidRPr="00D04CC7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ล้านบาท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E0A5A" w:rsidRPr="00D04CC7">
        <w:rPr>
          <w:rFonts w:asciiTheme="majorBidi" w:hAnsiTheme="majorBidi" w:cs="Angsana New"/>
          <w:sz w:val="30"/>
          <w:szCs w:val="30"/>
          <w:cs/>
        </w:rPr>
        <w:br/>
      </w:r>
      <w:r w:rsidR="006B46ED" w:rsidRPr="00D04CC7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Pr="00D04CC7">
        <w:rPr>
          <w:rFonts w:asciiTheme="majorBidi" w:hAnsiTheme="majorBidi" w:cs="Angsana New" w:hint="cs"/>
          <w:sz w:val="30"/>
          <w:szCs w:val="30"/>
          <w:cs/>
        </w:rPr>
        <w:t>เกี่ยวกับการดำเนินงานตามปกติของบริษัท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4C8E34D4" w14:textId="77777777" w:rsidR="00D2581A" w:rsidRPr="00D04CC7" w:rsidRDefault="00D2581A" w:rsidP="00D258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3862FA" w14:textId="7D8B0255" w:rsidR="00D2581A" w:rsidRPr="00D04CC7" w:rsidRDefault="00D2581A" w:rsidP="009C32EC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04CC7">
        <w:rPr>
          <w:rFonts w:asciiTheme="majorBidi" w:hAnsiTheme="majorBidi" w:cs="Angsana New" w:hint="cs"/>
          <w:sz w:val="30"/>
          <w:szCs w:val="30"/>
          <w:cs/>
        </w:rPr>
        <w:t>ณ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04CC7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F6608" w:rsidRPr="00D04CC7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6F6608" w:rsidRPr="00D04CC7">
        <w:rPr>
          <w:rFonts w:asciiTheme="majorBidi" w:hAnsiTheme="majorBidi" w:cs="Angsana New" w:hint="cs"/>
          <w:spacing w:val="-2"/>
          <w:sz w:val="30"/>
          <w:szCs w:val="30"/>
          <w:cs/>
        </w:rPr>
        <w:t>มีนาคม</w:t>
      </w:r>
      <w:r w:rsidR="006F6608" w:rsidRPr="00D04CC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F6608" w:rsidRPr="00D04CC7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D04CC7">
        <w:rPr>
          <w:rFonts w:asciiTheme="majorBidi" w:hAnsiTheme="majorBidi" w:cstheme="majorBidi"/>
          <w:sz w:val="30"/>
          <w:szCs w:val="30"/>
        </w:rPr>
        <w:t xml:space="preserve"> </w:t>
      </w:r>
      <w:r w:rsidRPr="00D04CC7">
        <w:rPr>
          <w:rFonts w:asciiTheme="majorBidi" w:hAnsiTheme="majorBidi" w:cs="Angsana New" w:hint="cs"/>
          <w:sz w:val="30"/>
          <w:szCs w:val="30"/>
          <w:cs/>
        </w:rPr>
        <w:t>บริษัทมีหนังสือค้ำประกันที่ออกโดยธนาคารในนามของบริษัทจำนวน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40F4" w:rsidRPr="00D04CC7">
        <w:rPr>
          <w:rFonts w:asciiTheme="majorBidi" w:hAnsiTheme="majorBidi" w:cs="Angsana New"/>
          <w:sz w:val="30"/>
          <w:szCs w:val="30"/>
        </w:rPr>
        <w:t>9</w:t>
      </w:r>
      <w:r w:rsidR="00F55016" w:rsidRPr="00D04CC7">
        <w:rPr>
          <w:rFonts w:asciiTheme="majorBidi" w:hAnsiTheme="majorBidi" w:cs="Angsana New"/>
          <w:sz w:val="30"/>
          <w:szCs w:val="30"/>
        </w:rPr>
        <w:t>0,</w:t>
      </w:r>
      <w:r w:rsidR="00CD40F4" w:rsidRPr="00D04CC7">
        <w:rPr>
          <w:rFonts w:asciiTheme="majorBidi" w:hAnsiTheme="majorBidi" w:cs="Angsana New"/>
          <w:sz w:val="30"/>
          <w:szCs w:val="30"/>
        </w:rPr>
        <w:t>75</w:t>
      </w:r>
      <w:r w:rsidR="00F55016" w:rsidRPr="00D04CC7">
        <w:rPr>
          <w:rFonts w:asciiTheme="majorBidi" w:hAnsiTheme="majorBidi" w:cs="Angsana New"/>
          <w:sz w:val="30"/>
          <w:szCs w:val="30"/>
        </w:rPr>
        <w:t>0</w:t>
      </w:r>
      <w:r w:rsidR="00883760" w:rsidRPr="00D04CC7">
        <w:rPr>
          <w:rFonts w:asciiTheme="majorBidi" w:hAnsiTheme="majorBidi" w:cstheme="majorBidi"/>
          <w:sz w:val="30"/>
          <w:szCs w:val="30"/>
          <w:cs/>
        </w:rPr>
        <w:br/>
      </w:r>
      <w:r w:rsidRPr="00D04CC7">
        <w:rPr>
          <w:rFonts w:asciiTheme="majorBidi" w:hAnsiTheme="majorBidi" w:cs="Angsana New" w:hint="cs"/>
          <w:sz w:val="30"/>
          <w:szCs w:val="30"/>
          <w:cs/>
        </w:rPr>
        <w:t>ล้านรูเปีย</w:t>
      </w:r>
      <w:r w:rsidRPr="00D04CC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04CC7">
        <w:rPr>
          <w:rFonts w:asciiTheme="majorBidi" w:hAnsiTheme="majorBidi" w:cs="Angsana New" w:hint="cs"/>
          <w:sz w:val="30"/>
          <w:szCs w:val="30"/>
          <w:cs/>
        </w:rPr>
        <w:t>เพื่อค้ำประกันวงเงินสินเชื่อให้กับบริษัทย่อยของบริษัท</w:t>
      </w:r>
    </w:p>
    <w:p w14:paraId="725EF418" w14:textId="77777777" w:rsidR="00473F12" w:rsidRDefault="00473F12" w:rsidP="00473F12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21DB34A1" w14:textId="77777777" w:rsidR="00473F12" w:rsidRPr="00D2581A" w:rsidRDefault="00473F12" w:rsidP="0060253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  <w:u w:val="none"/>
          <w:lang w:val="th-TH"/>
        </w:rPr>
      </w:pPr>
      <w:r w:rsidRPr="00D2581A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  <w:r w:rsidRPr="00D2581A">
        <w:rPr>
          <w:rFonts w:asciiTheme="majorBidi" w:hAnsiTheme="majorBidi" w:cs="Angsana New"/>
          <w:sz w:val="30"/>
          <w:szCs w:val="30"/>
          <w:u w:val="none"/>
          <w:lang w:val="th-TH"/>
        </w:rPr>
        <w:t xml:space="preserve"> </w:t>
      </w:r>
    </w:p>
    <w:p w14:paraId="717ED4BC" w14:textId="77777777" w:rsidR="00473F12" w:rsidRPr="00D2581A" w:rsidRDefault="00473F12" w:rsidP="00473F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FF936" w14:textId="6F03D73D" w:rsidR="00C61760" w:rsidRDefault="00851945" w:rsidP="00473F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ในการ</w:t>
      </w:r>
      <w:r w:rsidR="00473F12" w:rsidRPr="00B505A5">
        <w:rPr>
          <w:rFonts w:asciiTheme="majorBidi" w:hAnsiTheme="majorBidi" w:cs="Angsana New" w:hint="cs"/>
          <w:sz w:val="30"/>
          <w:szCs w:val="30"/>
          <w:cs/>
        </w:rPr>
        <w:t>ประชุม</w:t>
      </w:r>
      <w:r w:rsidRPr="00B505A5">
        <w:rPr>
          <w:rFonts w:asciiTheme="majorBidi" w:hAnsiTheme="majorBidi" w:cs="Angsana New" w:hint="cs"/>
          <w:sz w:val="30"/>
          <w:szCs w:val="30"/>
          <w:cs/>
        </w:rPr>
        <w:t>สามัญประจำปี</w:t>
      </w:r>
      <w:r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473F12" w:rsidRPr="00B505A5">
        <w:rPr>
          <w:rFonts w:asciiTheme="majorBidi" w:hAnsiTheme="majorBidi" w:cs="Angsana New" w:hint="cs"/>
          <w:sz w:val="30"/>
          <w:szCs w:val="30"/>
          <w:cs/>
        </w:rPr>
        <w:t>ผู้ถือหุ้น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ของบริษัทเมื่อวันที่ </w:t>
      </w:r>
      <w:r>
        <w:rPr>
          <w:rFonts w:asciiTheme="majorBidi" w:hAnsiTheme="majorBidi" w:cs="Angsana New"/>
          <w:sz w:val="30"/>
          <w:szCs w:val="30"/>
        </w:rPr>
        <w:t xml:space="preserve">4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="Angsana New"/>
          <w:sz w:val="30"/>
          <w:szCs w:val="30"/>
        </w:rPr>
        <w:t xml:space="preserve">2568 </w:t>
      </w:r>
      <w:r w:rsidR="00564B0B">
        <w:rPr>
          <w:rFonts w:asciiTheme="majorBidi" w:hAnsiTheme="majorBidi" w:cs="Angsana New" w:hint="cs"/>
          <w:sz w:val="30"/>
          <w:szCs w:val="30"/>
          <w:cs/>
        </w:rPr>
        <w:t>ผู้ถือหุ้นของบริษัท</w:t>
      </w:r>
      <w:r w:rsidR="00473F12" w:rsidRPr="00B505A5">
        <w:rPr>
          <w:rFonts w:asciiTheme="majorBidi" w:hAnsiTheme="majorBidi" w:cs="Angsana New" w:hint="cs"/>
          <w:sz w:val="30"/>
          <w:szCs w:val="30"/>
          <w:cs/>
        </w:rPr>
        <w:t>มีมติ</w:t>
      </w:r>
      <w:r w:rsidR="00C61760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6D67918F" w14:textId="77777777" w:rsidR="00C61760" w:rsidRDefault="00C61760" w:rsidP="00473F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BDEB72C" w14:textId="3D8CEB1D" w:rsidR="00CD18AD" w:rsidRDefault="00C61760" w:rsidP="00C61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="Angsana New" w:eastAsia="MS Mincho" w:hAnsi="Angsana New" w:cs="Angsana New"/>
          <w:sz w:val="30"/>
          <w:szCs w:val="30"/>
        </w:rPr>
        <w:t>15</w:t>
      </w:r>
      <w:r w:rsidRPr="00C61760">
        <w:rPr>
          <w:rFonts w:ascii="Angsana New" w:eastAsia="MS Mincho" w:hAnsi="Angsana New" w:cs="Angsana New" w:hint="cs"/>
          <w:sz w:val="30"/>
          <w:szCs w:val="30"/>
          <w:cs/>
        </w:rPr>
        <w:t>.1</w:t>
      </w:r>
      <w:r w:rsidRPr="00C61760">
        <w:rPr>
          <w:rFonts w:ascii="Angsana New" w:eastAsia="MS Mincho" w:hAnsi="Angsana New" w:cs="Angsana New"/>
          <w:sz w:val="30"/>
          <w:szCs w:val="30"/>
          <w:cs/>
        </w:rPr>
        <w:tab/>
      </w:r>
      <w:r w:rsidR="00B150C2">
        <w:rPr>
          <w:rFonts w:ascii="Angsana New" w:eastAsia="MS Mincho" w:hAnsi="Angsana New" w:cs="Angsana New" w:hint="cs"/>
          <w:sz w:val="30"/>
          <w:szCs w:val="30"/>
          <w:cs/>
        </w:rPr>
        <w:t>อนุมัติ</w:t>
      </w:r>
      <w:r w:rsidR="00CD18AD">
        <w:rPr>
          <w:rFonts w:ascii="Angsana New" w:eastAsia="MS Mincho" w:hAnsi="Angsana New" w:cs="Angsana New" w:hint="cs"/>
          <w:sz w:val="30"/>
          <w:szCs w:val="30"/>
          <w:cs/>
        </w:rPr>
        <w:t>ให้</w:t>
      </w:r>
      <w:r w:rsidRPr="006A3D5B">
        <w:rPr>
          <w:rFonts w:asciiTheme="majorBidi" w:hAnsiTheme="majorBidi" w:cs="Angsana New" w:hint="cs"/>
          <w:sz w:val="30"/>
          <w:szCs w:val="30"/>
          <w:cs/>
        </w:rPr>
        <w:t>จ่ายเงินปันผล</w:t>
      </w:r>
      <w:r w:rsidR="00CD18AD" w:rsidRPr="006A3D5B">
        <w:rPr>
          <w:rFonts w:asciiTheme="majorBidi" w:hAnsiTheme="majorBidi" w:cs="Angsana New" w:hint="cs"/>
          <w:sz w:val="30"/>
          <w:szCs w:val="30"/>
          <w:cs/>
        </w:rPr>
        <w:t>จากกำไร</w:t>
      </w:r>
      <w:r w:rsidR="00CD18AD">
        <w:rPr>
          <w:rFonts w:asciiTheme="majorBidi" w:hAnsiTheme="majorBidi" w:cs="Angsana New" w:hint="cs"/>
          <w:sz w:val="30"/>
          <w:szCs w:val="30"/>
          <w:cs/>
        </w:rPr>
        <w:t>สุทธิ</w:t>
      </w:r>
      <w:r w:rsidR="00CD18AD" w:rsidRPr="006A3D5B">
        <w:rPr>
          <w:rFonts w:asciiTheme="majorBidi" w:hAnsiTheme="majorBidi" w:cs="Angsana New" w:hint="cs"/>
          <w:sz w:val="30"/>
          <w:szCs w:val="30"/>
          <w:cs/>
        </w:rPr>
        <w:t>ของบริษัทสำหรับปี</w:t>
      </w:r>
      <w:r w:rsidR="00CD18AD"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18AD" w:rsidRPr="006A3D5B">
        <w:rPr>
          <w:rFonts w:asciiTheme="majorBidi" w:hAnsiTheme="majorBidi" w:cs="Angsana New"/>
          <w:sz w:val="30"/>
          <w:szCs w:val="30"/>
        </w:rPr>
        <w:t>256</w:t>
      </w:r>
      <w:r w:rsidR="00CD18AD">
        <w:rPr>
          <w:rFonts w:asciiTheme="majorBidi" w:hAnsiTheme="majorBidi" w:cs="Angsana New"/>
          <w:sz w:val="30"/>
          <w:szCs w:val="30"/>
        </w:rPr>
        <w:t xml:space="preserve">7 </w:t>
      </w:r>
      <w:r w:rsidR="00CD18AD">
        <w:rPr>
          <w:rFonts w:asciiTheme="majorBidi" w:hAnsiTheme="majorBidi" w:cs="Angsana New" w:hint="cs"/>
          <w:sz w:val="30"/>
          <w:szCs w:val="30"/>
          <w:cs/>
        </w:rPr>
        <w:t>ให้กับผู้ถือหุ้นสามัญ</w:t>
      </w:r>
      <w:r w:rsidR="00CD18AD" w:rsidRPr="006A3D5B">
        <w:rPr>
          <w:rFonts w:asciiTheme="majorBidi" w:hAnsiTheme="majorBidi" w:cs="Angsana New" w:hint="cs"/>
          <w:sz w:val="30"/>
          <w:szCs w:val="30"/>
          <w:cs/>
        </w:rPr>
        <w:t>เป็นจำนวนเงินทั้งสิ้น</w:t>
      </w:r>
      <w:r w:rsidR="00CD18AD"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D43F2">
        <w:rPr>
          <w:rFonts w:asciiTheme="majorBidi" w:hAnsiTheme="majorBidi" w:cs="Angsana New"/>
          <w:sz w:val="30"/>
          <w:szCs w:val="30"/>
        </w:rPr>
        <w:t>535</w:t>
      </w:r>
      <w:r w:rsidR="00CD18AD"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="00CD18AD" w:rsidRPr="006A3D5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CD18AD"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18AD" w:rsidRPr="006A3D5B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CD18AD"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18AD" w:rsidRPr="006A3D5B">
        <w:rPr>
          <w:rFonts w:asciiTheme="majorBidi" w:hAnsiTheme="majorBidi" w:cs="Angsana New" w:hint="cs"/>
          <w:sz w:val="30"/>
          <w:szCs w:val="30"/>
          <w:cs/>
        </w:rPr>
        <w:t>เนื่องจากมติที่ประชุม</w:t>
      </w:r>
      <w:r w:rsidR="00CD18AD" w:rsidRPr="0019674E">
        <w:rPr>
          <w:rFonts w:asciiTheme="majorBidi" w:hAnsiTheme="majorBidi" w:cs="Angsana New" w:hint="cs"/>
          <w:spacing w:val="-4"/>
          <w:sz w:val="30"/>
          <w:szCs w:val="30"/>
          <w:cs/>
        </w:rPr>
        <w:t>คณะกรรมการบริษัทระหว่างปีได้อนุมัติการจ่ายเงินปันผลระหว่างกาล</w:t>
      </w:r>
      <w:r w:rsidR="00CD18AD" w:rsidRPr="0019674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9D43F2">
        <w:rPr>
          <w:rFonts w:asciiTheme="majorBidi" w:hAnsiTheme="majorBidi" w:cs="Angsana New"/>
          <w:spacing w:val="-4"/>
          <w:sz w:val="30"/>
          <w:szCs w:val="30"/>
        </w:rPr>
        <w:br/>
      </w:r>
      <w:r w:rsidR="00CD18AD" w:rsidRPr="0019674E">
        <w:rPr>
          <w:rFonts w:asciiTheme="majorBidi" w:hAnsiTheme="majorBidi" w:cs="Angsana New" w:hint="cs"/>
          <w:spacing w:val="-4"/>
          <w:sz w:val="30"/>
          <w:szCs w:val="30"/>
          <w:cs/>
        </w:rPr>
        <w:t>รวมเป็นเงินจำนวน</w:t>
      </w:r>
      <w:r w:rsidR="00CD18AD" w:rsidRPr="0019674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CD18AD" w:rsidRPr="0019674E">
        <w:rPr>
          <w:rFonts w:asciiTheme="majorBidi" w:hAnsiTheme="majorBidi" w:cs="Angsana New"/>
          <w:spacing w:val="-4"/>
          <w:sz w:val="30"/>
          <w:szCs w:val="30"/>
        </w:rPr>
        <w:t>1</w:t>
      </w:r>
      <w:r w:rsidR="009D43F2">
        <w:rPr>
          <w:rFonts w:asciiTheme="majorBidi" w:hAnsiTheme="majorBidi" w:cs="Angsana New"/>
          <w:spacing w:val="-4"/>
          <w:sz w:val="30"/>
          <w:szCs w:val="30"/>
        </w:rPr>
        <w:t>5</w:t>
      </w:r>
      <w:r w:rsidR="00CD18AD" w:rsidRPr="0019674E">
        <w:rPr>
          <w:rFonts w:asciiTheme="majorBidi" w:hAnsiTheme="majorBidi" w:cs="Angsana New"/>
          <w:spacing w:val="-4"/>
          <w:sz w:val="30"/>
          <w:szCs w:val="30"/>
        </w:rPr>
        <w:t xml:space="preserve">0 </w:t>
      </w:r>
      <w:r w:rsidR="00CD18AD" w:rsidRPr="0019674E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="000A4F34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CD18AD" w:rsidRPr="0019674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ในปี </w:t>
      </w:r>
      <w:r w:rsidR="00CD18AD" w:rsidRPr="0019674E">
        <w:rPr>
          <w:rFonts w:asciiTheme="majorBidi" w:hAnsiTheme="majorBidi" w:cs="Angsana New"/>
          <w:spacing w:val="-4"/>
          <w:sz w:val="30"/>
          <w:szCs w:val="30"/>
        </w:rPr>
        <w:t>2567</w:t>
      </w:r>
      <w:r w:rsidR="003266B5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CD18AD">
        <w:rPr>
          <w:rFonts w:asciiTheme="majorBidi" w:hAnsiTheme="majorBidi" w:cs="Angsana New" w:hint="cs"/>
          <w:sz w:val="30"/>
          <w:szCs w:val="30"/>
          <w:cs/>
        </w:rPr>
        <w:t>จึง</w:t>
      </w:r>
      <w:r w:rsidR="00CD18AD" w:rsidRPr="006A3D5B">
        <w:rPr>
          <w:rFonts w:asciiTheme="majorBidi" w:hAnsiTheme="majorBidi" w:cs="Angsana New" w:hint="cs"/>
          <w:sz w:val="30"/>
          <w:szCs w:val="30"/>
          <w:cs/>
        </w:rPr>
        <w:t>คงเหลือเงินปันผลจ่ายในอัตราหุ้นละ</w:t>
      </w:r>
      <w:r w:rsidR="00CD18AD"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18AD">
        <w:rPr>
          <w:rFonts w:asciiTheme="majorBidi" w:hAnsiTheme="majorBidi" w:cs="Angsana New"/>
          <w:sz w:val="30"/>
          <w:szCs w:val="30"/>
        </w:rPr>
        <w:t>0.7</w:t>
      </w:r>
      <w:r w:rsidR="009D43F2">
        <w:rPr>
          <w:rFonts w:asciiTheme="majorBidi" w:hAnsiTheme="majorBidi" w:cs="Angsana New"/>
          <w:sz w:val="30"/>
          <w:szCs w:val="30"/>
        </w:rPr>
        <w:t>7</w:t>
      </w:r>
      <w:r w:rsidR="00CD18AD"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="00CD18AD" w:rsidRPr="006A3D5B">
        <w:rPr>
          <w:rFonts w:asciiTheme="majorBidi" w:hAnsiTheme="majorBidi" w:cs="Angsana New" w:hint="cs"/>
          <w:sz w:val="30"/>
          <w:szCs w:val="30"/>
          <w:cs/>
        </w:rPr>
        <w:t>บาทต่อหุ้น</w:t>
      </w:r>
      <w:r w:rsidR="00CD18AD"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18AD" w:rsidRPr="006A3D5B">
        <w:rPr>
          <w:rFonts w:asciiTheme="majorBidi" w:hAnsiTheme="majorBidi" w:cs="Angsana New" w:hint="cs"/>
          <w:sz w:val="30"/>
          <w:szCs w:val="30"/>
          <w:cs/>
        </w:rPr>
        <w:t>รวมเป็นเงินจำนวน</w:t>
      </w:r>
      <w:r w:rsidR="00CD18AD"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D43F2">
        <w:rPr>
          <w:rFonts w:asciiTheme="majorBidi" w:hAnsiTheme="majorBidi" w:cs="Angsana New"/>
          <w:sz w:val="30"/>
          <w:szCs w:val="30"/>
        </w:rPr>
        <w:t>385</w:t>
      </w:r>
      <w:r w:rsidR="00CD18AD"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="00CD18AD" w:rsidRPr="006A3D5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CD18AD"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18AD" w:rsidRPr="006A3D5B">
        <w:rPr>
          <w:rFonts w:asciiTheme="majorBidi" w:hAnsiTheme="majorBidi" w:cs="Angsana New" w:hint="cs"/>
          <w:sz w:val="30"/>
          <w:szCs w:val="30"/>
          <w:cs/>
        </w:rPr>
        <w:t>โดยบริษัทได้จ่ายเงินปันผลดังกล่าวแล้วเมื่อวันที่</w:t>
      </w:r>
      <w:r w:rsidR="00CD18AD"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D43F2">
        <w:rPr>
          <w:rFonts w:asciiTheme="majorBidi" w:hAnsiTheme="majorBidi" w:cs="Angsana New"/>
          <w:sz w:val="30"/>
          <w:szCs w:val="30"/>
        </w:rPr>
        <w:t>10</w:t>
      </w:r>
      <w:r w:rsidR="00CD18AD" w:rsidRPr="006A3D5B">
        <w:rPr>
          <w:rFonts w:asciiTheme="majorBidi" w:hAnsiTheme="majorBidi" w:cs="Angsana New"/>
          <w:sz w:val="30"/>
          <w:szCs w:val="30"/>
        </w:rPr>
        <w:t xml:space="preserve"> </w:t>
      </w:r>
      <w:r w:rsidR="00CD18AD" w:rsidRPr="006A3D5B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="00CD18AD" w:rsidRPr="006A3D5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18AD" w:rsidRPr="006A3D5B">
        <w:rPr>
          <w:rFonts w:asciiTheme="majorBidi" w:hAnsiTheme="majorBidi" w:cs="Angsana New"/>
          <w:sz w:val="30"/>
          <w:szCs w:val="30"/>
        </w:rPr>
        <w:t>256</w:t>
      </w:r>
      <w:r w:rsidR="00CD18AD">
        <w:rPr>
          <w:rFonts w:asciiTheme="majorBidi" w:hAnsiTheme="majorBidi" w:cs="Angsana New"/>
          <w:sz w:val="30"/>
          <w:szCs w:val="30"/>
        </w:rPr>
        <w:t>8</w:t>
      </w:r>
    </w:p>
    <w:p w14:paraId="21AF4986" w14:textId="77777777" w:rsidR="00C61760" w:rsidRPr="00C61760" w:rsidRDefault="00C61760" w:rsidP="00C61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CA46BCD" w14:textId="519A8498" w:rsidR="00C61760" w:rsidRPr="00C61760" w:rsidRDefault="00C61760" w:rsidP="00AE2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cs="Angsana New"/>
          <w:sz w:val="30"/>
          <w:szCs w:val="30"/>
        </w:rPr>
        <w:t>15</w:t>
      </w:r>
      <w:r w:rsidRPr="00C61760">
        <w:rPr>
          <w:rFonts w:ascii="Angsana New" w:eastAsia="MS Mincho" w:hAnsi="Angsana New" w:cs="Angsana New" w:hint="cs"/>
          <w:sz w:val="30"/>
          <w:szCs w:val="30"/>
          <w:cs/>
        </w:rPr>
        <w:t>.2</w:t>
      </w:r>
      <w:r w:rsidRPr="00C61760">
        <w:rPr>
          <w:rFonts w:ascii="Angsana New" w:eastAsia="MS Mincho" w:hAnsi="Angsana New" w:cs="Angsana New"/>
          <w:sz w:val="30"/>
          <w:szCs w:val="30"/>
          <w:cs/>
        </w:rPr>
        <w:tab/>
      </w:r>
      <w:r w:rsidR="00B150C2" w:rsidRPr="00B150C2">
        <w:rPr>
          <w:rFonts w:ascii="Angsana New" w:eastAsia="MS Mincho" w:hAnsi="Angsana New" w:cs="Angsana New" w:hint="cs"/>
          <w:sz w:val="30"/>
          <w:szCs w:val="30"/>
          <w:cs/>
        </w:rPr>
        <w:t>อนุมัติ</w:t>
      </w:r>
      <w:r w:rsidR="009D43F2" w:rsidRPr="00B150C2">
        <w:rPr>
          <w:rFonts w:ascii="Angsana New" w:eastAsia="MS Mincho" w:hAnsi="Angsana New" w:cs="Angsana New" w:hint="cs"/>
          <w:sz w:val="30"/>
          <w:szCs w:val="30"/>
          <w:cs/>
        </w:rPr>
        <w:t>ให้</w:t>
      </w:r>
      <w:r w:rsidRPr="00B150C2">
        <w:rPr>
          <w:rFonts w:ascii="Angsana New" w:eastAsia="MS Mincho" w:hAnsi="Angsana New" w:cs="Angsana New" w:hint="cs"/>
          <w:sz w:val="30"/>
          <w:szCs w:val="30"/>
          <w:cs/>
        </w:rPr>
        <w:t>ลดมูลค่าหุ้นจากหุ้นละ</w:t>
      </w:r>
      <w:r w:rsidRPr="00B150C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1736A6" w:rsidRPr="00B150C2">
        <w:rPr>
          <w:rFonts w:ascii="Angsana New" w:eastAsia="MS Mincho" w:hAnsi="Angsana New" w:cs="Angsana New"/>
          <w:sz w:val="30"/>
          <w:szCs w:val="30"/>
        </w:rPr>
        <w:t>2</w:t>
      </w:r>
      <w:r w:rsidRPr="00B150C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B150C2">
        <w:rPr>
          <w:rFonts w:ascii="Angsana New" w:eastAsia="MS Mincho" w:hAnsi="Angsana New" w:cs="Angsana New" w:hint="cs"/>
          <w:sz w:val="30"/>
          <w:szCs w:val="30"/>
          <w:cs/>
        </w:rPr>
        <w:t>บาท</w:t>
      </w:r>
      <w:r w:rsidRPr="00B150C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B150C2">
        <w:rPr>
          <w:rFonts w:ascii="Angsana New" w:eastAsia="MS Mincho" w:hAnsi="Angsana New" w:cs="Angsana New" w:hint="cs"/>
          <w:sz w:val="30"/>
          <w:szCs w:val="30"/>
          <w:cs/>
        </w:rPr>
        <w:t>เป็นหุ้นละ</w:t>
      </w:r>
      <w:r w:rsidRPr="00B150C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1736A6" w:rsidRPr="00B150C2">
        <w:rPr>
          <w:rFonts w:ascii="Angsana New" w:eastAsia="MS Mincho" w:hAnsi="Angsana New" w:cs="Angsana New"/>
          <w:sz w:val="30"/>
          <w:szCs w:val="30"/>
        </w:rPr>
        <w:t>1</w:t>
      </w:r>
      <w:r w:rsidRPr="00B150C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B150C2">
        <w:rPr>
          <w:rFonts w:ascii="Angsana New" w:eastAsia="MS Mincho" w:hAnsi="Angsana New" w:cs="Angsana New" w:hint="cs"/>
          <w:sz w:val="30"/>
          <w:szCs w:val="30"/>
          <w:cs/>
        </w:rPr>
        <w:t>บาท</w:t>
      </w:r>
      <w:r w:rsidRPr="00B150C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B150C2">
        <w:rPr>
          <w:rFonts w:ascii="Angsana New" w:eastAsia="MS Mincho" w:hAnsi="Angsana New" w:cs="Angsana New" w:hint="cs"/>
          <w:sz w:val="30"/>
          <w:szCs w:val="30"/>
          <w:cs/>
        </w:rPr>
        <w:t>สำหรับหุ้นสามัญจำนวน</w:t>
      </w:r>
      <w:r w:rsidR="009D43F2" w:rsidRPr="00B150C2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1736A6" w:rsidRPr="00B150C2">
        <w:rPr>
          <w:rFonts w:ascii="Angsana New" w:eastAsia="MS Mincho" w:hAnsi="Angsana New" w:cs="Angsana New"/>
          <w:sz w:val="30"/>
          <w:szCs w:val="30"/>
        </w:rPr>
        <w:t>500</w:t>
      </w:r>
      <w:r w:rsidRPr="00B150C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B150C2">
        <w:rPr>
          <w:rFonts w:ascii="Angsana New" w:eastAsia="MS Mincho" w:hAnsi="Angsana New" w:cs="Angsana New" w:hint="cs"/>
          <w:sz w:val="30"/>
          <w:szCs w:val="30"/>
          <w:cs/>
        </w:rPr>
        <w:t>ล้านหุ้น</w:t>
      </w:r>
      <w:r w:rsidRPr="00B150C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B150C2">
        <w:rPr>
          <w:rFonts w:ascii="Angsana New" w:eastAsia="MS Mincho" w:hAnsi="Angsana New" w:cs="Angsana New" w:hint="cs"/>
          <w:sz w:val="30"/>
          <w:szCs w:val="30"/>
          <w:cs/>
        </w:rPr>
        <w:t>ทำให้</w:t>
      </w:r>
      <w:r w:rsidR="00B150C2" w:rsidRPr="00B150C2">
        <w:rPr>
          <w:rFonts w:ascii="Angsana New" w:eastAsia="MS Mincho" w:hAnsi="Angsana New" w:cs="Angsana New" w:hint="cs"/>
          <w:sz w:val="30"/>
          <w:szCs w:val="30"/>
          <w:cs/>
        </w:rPr>
        <w:t>หุ้</w:t>
      </w:r>
      <w:r w:rsidRPr="00B150C2">
        <w:rPr>
          <w:rFonts w:ascii="Angsana New" w:eastAsia="MS Mincho" w:hAnsi="Angsana New" w:cs="Angsana New" w:hint="cs"/>
          <w:sz w:val="30"/>
          <w:szCs w:val="30"/>
          <w:cs/>
        </w:rPr>
        <w:t>น</w:t>
      </w:r>
      <w:r w:rsidR="00B150C2">
        <w:rPr>
          <w:rFonts w:ascii="Angsana New" w:eastAsia="MS Mincho" w:hAnsi="Angsana New" w:cs="Angsana New"/>
          <w:sz w:val="30"/>
          <w:szCs w:val="30"/>
        </w:rPr>
        <w:br/>
      </w:r>
      <w:r w:rsidRPr="00B150C2">
        <w:rPr>
          <w:rFonts w:ascii="Angsana New" w:eastAsia="MS Mincho" w:hAnsi="Angsana New" w:cs="Angsana New" w:hint="cs"/>
          <w:sz w:val="30"/>
          <w:szCs w:val="30"/>
          <w:cs/>
        </w:rPr>
        <w:t>จดทะเบียน</w:t>
      </w:r>
      <w:r w:rsidRPr="00C61760">
        <w:rPr>
          <w:rFonts w:ascii="Angsana New" w:eastAsia="MS Mincho" w:hAnsi="Angsana New" w:cs="Angsana New" w:hint="cs"/>
          <w:sz w:val="30"/>
          <w:szCs w:val="30"/>
          <w:cs/>
        </w:rPr>
        <w:t>ของบริษัทเพิ่มขึ้นเป็น</w:t>
      </w:r>
      <w:r w:rsidRPr="00C61760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1736A6">
        <w:rPr>
          <w:rFonts w:ascii="Angsana New" w:eastAsia="MS Mincho" w:hAnsi="Angsana New" w:cs="Angsana New"/>
          <w:sz w:val="30"/>
          <w:szCs w:val="30"/>
        </w:rPr>
        <w:t>1,000</w:t>
      </w:r>
      <w:r w:rsidRPr="00C61760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C61760">
        <w:rPr>
          <w:rFonts w:ascii="Angsana New" w:eastAsia="MS Mincho" w:hAnsi="Angsana New" w:cs="Angsana New" w:hint="cs"/>
          <w:sz w:val="30"/>
          <w:szCs w:val="30"/>
          <w:cs/>
        </w:rPr>
        <w:t>ล้านหุ้น</w:t>
      </w:r>
      <w:r w:rsidRPr="00C61760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C61760">
        <w:rPr>
          <w:rFonts w:ascii="Angsana New" w:eastAsia="MS Mincho" w:hAnsi="Angsana New" w:cs="Angsana New" w:hint="cs"/>
          <w:sz w:val="30"/>
          <w:szCs w:val="30"/>
          <w:cs/>
        </w:rPr>
        <w:t>บริษัทได้จดทะเบียนลดมูลค่าหุ้นกับกระทรวงพาณิชย์แล้วเมื่อวันที่</w:t>
      </w:r>
      <w:r>
        <w:rPr>
          <w:rFonts w:ascii="Angsana New" w:eastAsia="MS Mincho" w:hAnsi="Angsana New"/>
          <w:sz w:val="30"/>
          <w:szCs w:val="30"/>
        </w:rPr>
        <w:t xml:space="preserve"> </w:t>
      </w:r>
      <w:r w:rsidR="001736A6">
        <w:rPr>
          <w:rFonts w:ascii="Angsana New" w:eastAsia="MS Mincho" w:hAnsi="Angsana New" w:cs="Angsana New"/>
          <w:sz w:val="30"/>
          <w:szCs w:val="30"/>
        </w:rPr>
        <w:t>18</w:t>
      </w:r>
      <w:r w:rsidRPr="00C61760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C61760">
        <w:rPr>
          <w:rFonts w:ascii="Angsana New" w:eastAsia="MS Mincho" w:hAnsi="Angsana New" w:cs="Angsana New" w:hint="cs"/>
          <w:sz w:val="30"/>
          <w:szCs w:val="30"/>
          <w:cs/>
        </w:rPr>
        <w:t>เมษายน</w:t>
      </w:r>
      <w:r w:rsidRPr="00C61760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1736A6">
        <w:rPr>
          <w:rFonts w:ascii="Angsana New" w:eastAsia="MS Mincho" w:hAnsi="Angsana New" w:cs="Angsana New"/>
          <w:sz w:val="30"/>
          <w:szCs w:val="30"/>
        </w:rPr>
        <w:t>2568</w:t>
      </w:r>
    </w:p>
    <w:p w14:paraId="6570A167" w14:textId="77777777" w:rsidR="00C61760" w:rsidRDefault="00C61760" w:rsidP="00473F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769EECA" w14:textId="77777777" w:rsidR="00B505A5" w:rsidRPr="009B5AD5" w:rsidRDefault="00B505A5" w:rsidP="009B5A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20803ADD" w14:textId="77777777" w:rsidR="00473F12" w:rsidRPr="00473F12" w:rsidRDefault="00473F12" w:rsidP="00473F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473F12" w:rsidRPr="00473F12" w:rsidSect="00251738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04143" w14:textId="77777777" w:rsidR="00774B26" w:rsidRDefault="00774B26">
      <w:r>
        <w:separator/>
      </w:r>
    </w:p>
  </w:endnote>
  <w:endnote w:type="continuationSeparator" w:id="0">
    <w:p w14:paraId="5989F5BA" w14:textId="77777777" w:rsidR="00774B26" w:rsidRDefault="00774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284C5" w14:textId="77777777" w:rsidR="00437E2E" w:rsidRPr="00504D64" w:rsidRDefault="00437E2E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  <w:r w:rsidRPr="00504D64">
      <w:rPr>
        <w:rFonts w:asciiTheme="majorBidi" w:hAnsiTheme="majorBidi" w:cstheme="majorBidi"/>
        <w:sz w:val="30"/>
        <w:szCs w:val="30"/>
      </w:rPr>
      <w:ptab w:relativeTo="margin" w:alignment="center" w:leader="none"/>
    </w:r>
    <w:r w:rsidRPr="00251738">
      <w:rPr>
        <w:rFonts w:asciiTheme="majorBidi" w:hAnsiTheme="majorBidi" w:cstheme="majorBidi"/>
        <w:sz w:val="30"/>
        <w:szCs w:val="30"/>
      </w:rPr>
      <w:fldChar w:fldCharType="begin"/>
    </w:r>
    <w:r w:rsidRPr="00251738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251738">
      <w:rPr>
        <w:rFonts w:asciiTheme="majorBidi" w:hAnsiTheme="majorBidi" w:cstheme="majorBidi"/>
        <w:sz w:val="30"/>
        <w:szCs w:val="30"/>
      </w:rPr>
      <w:fldChar w:fldCharType="separate"/>
    </w:r>
    <w:r w:rsidRPr="00251738">
      <w:rPr>
        <w:rFonts w:asciiTheme="majorBidi" w:hAnsiTheme="majorBidi" w:cstheme="majorBidi"/>
        <w:noProof/>
        <w:sz w:val="30"/>
        <w:szCs w:val="30"/>
      </w:rPr>
      <w:t>93</w:t>
    </w:r>
    <w:r w:rsidRPr="00251738">
      <w:rPr>
        <w:rFonts w:asciiTheme="majorBidi" w:hAnsiTheme="majorBidi" w:cstheme="majorBidi"/>
        <w:sz w:val="30"/>
        <w:szCs w:val="30"/>
      </w:rPr>
      <w:fldChar w:fldCharType="end"/>
    </w:r>
    <w:r w:rsidRPr="00504D64">
      <w:rPr>
        <w:rFonts w:asciiTheme="majorBidi" w:hAnsiTheme="majorBidi" w:cstheme="majorBidi"/>
        <w:sz w:val="30"/>
        <w:szCs w:val="30"/>
      </w:rP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E0D56" w14:textId="57774BEB" w:rsidR="0031573A" w:rsidRPr="00C827F6" w:rsidRDefault="0031573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F9390A">
      <w:rPr>
        <w:rFonts w:ascii="Angsana New" w:hAnsi="Angsana New"/>
        <w:noProof/>
        <w:sz w:val="30"/>
        <w:szCs w:val="30"/>
        <w:lang w:val="fr-FR"/>
      </w:rPr>
      <w:t>TFM_TH3_Q12025 (V8).docx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1573A" w:rsidRPr="00C827F6" w:rsidRDefault="0031573A">
    <w:pPr>
      <w:pStyle w:val="Footer"/>
      <w:rPr>
        <w:lang w:val="fr-FR"/>
      </w:rPr>
    </w:pPr>
  </w:p>
  <w:p w14:paraId="34F930A6" w14:textId="77777777" w:rsidR="0031573A" w:rsidRDefault="003157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36361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9582F2B" w14:textId="74239ED1" w:rsidR="006426FF" w:rsidRPr="006426FF" w:rsidRDefault="006426F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26F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26F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26F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26F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26F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4BCAA" w14:textId="77777777" w:rsidR="00774B26" w:rsidRDefault="00774B26">
      <w:r>
        <w:separator/>
      </w:r>
    </w:p>
  </w:footnote>
  <w:footnote w:type="continuationSeparator" w:id="0">
    <w:p w14:paraId="737FC282" w14:textId="77777777" w:rsidR="00774B26" w:rsidRDefault="00774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A346D" w14:textId="77777777" w:rsidR="00437E2E" w:rsidRPr="00504D64" w:rsidRDefault="00437E2E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6459EE7F" w14:textId="77777777" w:rsidR="00437E2E" w:rsidRPr="00504D64" w:rsidRDefault="00437E2E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691F611D" w14:textId="43A4719E" w:rsidR="00437E2E" w:rsidRPr="00504D64" w:rsidRDefault="00437E2E" w:rsidP="00A9055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F17256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สามเดือน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504D64">
      <w:rPr>
        <w:rFonts w:ascii="Angsana New" w:hAnsi="Angsana New" w:cs="Angsana New"/>
        <w:sz w:val="30"/>
        <w:szCs w:val="30"/>
        <w:lang w:bidi="th-TH"/>
      </w:rPr>
      <w:t>3</w:t>
    </w:r>
    <w:r w:rsidR="00473F12">
      <w:rPr>
        <w:rFonts w:ascii="Angsana New" w:hAnsi="Angsana New" w:cs="Angsana New"/>
        <w:sz w:val="30"/>
        <w:szCs w:val="30"/>
        <w:lang w:bidi="th-TH"/>
      </w:rPr>
      <w:t>1</w:t>
    </w:r>
    <w:r w:rsidRPr="006C594F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CA18FE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มีนาคม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Pr="00504D64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</w:t>
    </w:r>
    <w:r w:rsidR="00473F12">
      <w:rPr>
        <w:rFonts w:ascii="Angsana New" w:hAnsi="Angsana New" w:cs="Angsana New"/>
        <w:sz w:val="30"/>
        <w:szCs w:val="30"/>
        <w:lang w:val="en-US" w:bidi="th-TH"/>
      </w:rPr>
      <w:t>8</w:t>
    </w:r>
    <w:r w:rsidRPr="00504D64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504D64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504D64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73DD93B6" w14:textId="77777777" w:rsidR="00437E2E" w:rsidRPr="00504D64" w:rsidRDefault="00437E2E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131CF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62F7C9EA" w:rsidR="0031573A" w:rsidRPr="00410770" w:rsidRDefault="0031573A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30 มิถุนายน 2</w:t>
    </w:r>
    <w:r w:rsidR="00CD40F4" w:rsidRPr="00CD40F4">
      <w:rPr>
        <w:rFonts w:ascii="Angsana New" w:hAnsi="Angsana New" w:cs="Angsana New"/>
        <w:b w:val="0"/>
        <w:bCs/>
        <w:sz w:val="32"/>
        <w:szCs w:val="32"/>
        <w:lang w:val="en-US" w:bidi="th-TH"/>
      </w:rPr>
      <w:t>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1573A" w:rsidRPr="00074891" w:rsidRDefault="0031573A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7FD6A" w14:textId="77777777" w:rsidR="00504D64" w:rsidRPr="00504D64" w:rsidRDefault="00504D64" w:rsidP="00504D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504D64">
      <w:rPr>
        <w:rFonts w:ascii="Angsana New" w:hAnsi="Angsana New" w:cs="Angsana New"/>
        <w:b/>
        <w:bCs/>
        <w:sz w:val="30"/>
        <w:szCs w:val="30"/>
        <w:cs/>
      </w:rPr>
      <w:t xml:space="preserve">) 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และบริษัทย่อย</w:t>
    </w:r>
  </w:p>
  <w:p w14:paraId="6C217B9C" w14:textId="77777777" w:rsidR="00504D64" w:rsidRPr="00504D64" w:rsidRDefault="00504D64" w:rsidP="00504D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504D64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504D64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504D64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5B900109" w14:textId="445A01BC" w:rsidR="00504D64" w:rsidRPr="00504D64" w:rsidRDefault="00504D64" w:rsidP="00504D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F17256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สามเดือน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504D64">
      <w:rPr>
        <w:rFonts w:ascii="Angsana New" w:hAnsi="Angsana New" w:cs="Angsana New"/>
        <w:sz w:val="30"/>
        <w:szCs w:val="30"/>
        <w:lang w:bidi="th-TH"/>
      </w:rPr>
      <w:t>3</w:t>
    </w:r>
    <w:r w:rsidR="00CA18FE">
      <w:rPr>
        <w:rFonts w:ascii="Angsana New" w:hAnsi="Angsana New" w:cs="Angsana New"/>
        <w:sz w:val="30"/>
        <w:szCs w:val="30"/>
        <w:lang w:val="en-US" w:bidi="th-TH"/>
      </w:rPr>
      <w:t>1</w:t>
    </w:r>
    <w:r w:rsidRPr="00504D64">
      <w:rPr>
        <w:rFonts w:ascii="Angsana New" w:hAnsi="Angsana New" w:cs="Angsana New"/>
        <w:sz w:val="30"/>
        <w:szCs w:val="30"/>
        <w:lang w:bidi="th-TH"/>
      </w:rPr>
      <w:t xml:space="preserve"> </w:t>
    </w:r>
    <w:r w:rsidR="00CA18FE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มีนาคม</w:t>
    </w:r>
    <w:r w:rsidRPr="00504D64">
      <w:rPr>
        <w:rFonts w:ascii="Angsana New" w:hAnsi="Angsana New" w:cs="Angsana New" w:hint="cs"/>
        <w:sz w:val="30"/>
        <w:szCs w:val="30"/>
        <w:cs/>
        <w:lang w:val="en-US" w:bidi="th-TH"/>
      </w:rPr>
      <w:t xml:space="preserve"> </w:t>
    </w:r>
    <w:r w:rsidRPr="00504D64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</w:t>
    </w:r>
    <w:r w:rsidR="00CA18FE">
      <w:rPr>
        <w:rFonts w:ascii="Angsana New" w:hAnsi="Angsana New" w:cs="Angsana New"/>
        <w:sz w:val="30"/>
        <w:szCs w:val="30"/>
        <w:lang w:val="en-US" w:bidi="th-TH"/>
      </w:rPr>
      <w:t>8</w:t>
    </w:r>
    <w:r w:rsidRPr="00504D64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504D64">
      <w:rPr>
        <w:rFonts w:ascii="Angsana New" w:hAnsi="Angsana New" w:cs="Angsana New"/>
        <w:b w:val="0"/>
        <w:bCs/>
        <w:sz w:val="30"/>
        <w:szCs w:val="30"/>
        <w:lang w:bidi="th-TH"/>
      </w:rPr>
      <w:t>(</w:t>
    </w:r>
    <w:r w:rsidRPr="00504D64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504D64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18659A13" w14:textId="77777777" w:rsidR="0031573A" w:rsidRPr="002714EC" w:rsidRDefault="0031573A" w:rsidP="00504D64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1587" w14:textId="77777777" w:rsidR="0031573A" w:rsidRDefault="0031573A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BC147" w14:textId="455CB22A" w:rsidR="0031573A" w:rsidRPr="00360B28" w:rsidRDefault="006426F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426FF">
      <w:rPr>
        <w:rFonts w:ascii="Angsana New" w:hAnsi="Angsana New" w:cs="Angsana New" w:hint="cs"/>
        <w:b/>
        <w:bCs/>
        <w:sz w:val="30"/>
        <w:szCs w:val="30"/>
        <w:cs/>
      </w:rPr>
      <w:t>บริษัท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ไทยยูเนี่ยน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ฟีดมิลล์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จำกัด</w:t>
    </w:r>
    <w:r w:rsidRPr="006426FF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6426FF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Pr="006426FF">
      <w:rPr>
        <w:rFonts w:ascii="Angsana New" w:hAnsi="Angsana New" w:cs="Angsana New"/>
        <w:b/>
        <w:bCs/>
        <w:sz w:val="30"/>
        <w:szCs w:val="30"/>
        <w:cs/>
      </w:rPr>
      <w:t>)</w:t>
    </w:r>
  </w:p>
  <w:p w14:paraId="2B526AAE" w14:textId="77777777" w:rsidR="0031573A" w:rsidRPr="00360B28" w:rsidRDefault="0031573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360B28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360B28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360B28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66EE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3D35D4C" w14:textId="38F6FB9F" w:rsidR="0031573A" w:rsidRPr="00360B28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084536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สามเดือน</w:t>
    </w: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สิ้นสุดวันที่</w:t>
    </w:r>
    <w:r w:rsid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 w:rsidR="006426FF" w:rsidRPr="006426FF">
      <w:rPr>
        <w:rFonts w:ascii="Angsana New" w:hAnsi="Angsana New" w:cs="Angsana New"/>
        <w:sz w:val="30"/>
        <w:szCs w:val="30"/>
        <w:lang w:val="en-US" w:bidi="th-TH"/>
      </w:rPr>
      <w:t>3</w:t>
    </w:r>
    <w:r w:rsidR="00D94EFE">
      <w:rPr>
        <w:rFonts w:ascii="Angsana New" w:hAnsi="Angsana New" w:cs="Angsana New"/>
        <w:sz w:val="30"/>
        <w:szCs w:val="30"/>
        <w:lang w:val="en-US" w:bidi="th-TH"/>
      </w:rPr>
      <w:t>1</w:t>
    </w:r>
    <w:r w:rsid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 xml:space="preserve"> </w:t>
    </w:r>
    <w:r w:rsidR="00D94EFE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>มีนาคม</w:t>
    </w:r>
    <w:r w:rsidR="006426FF">
      <w:rPr>
        <w:rFonts w:ascii="Angsana New" w:hAnsi="Angsana New" w:cs="Angsana New" w:hint="cs"/>
        <w:b w:val="0"/>
        <w:bCs/>
        <w:sz w:val="30"/>
        <w:szCs w:val="30"/>
        <w:cs/>
        <w:lang w:val="en-US" w:bidi="th-TH"/>
      </w:rPr>
      <w:t xml:space="preserve"> </w:t>
    </w:r>
    <w:r w:rsidR="006426FF" w:rsidRPr="006426FF">
      <w:rPr>
        <w:rFonts w:ascii="Angsana New" w:hAnsi="Angsana New" w:cs="Angsana New"/>
        <w:sz w:val="30"/>
        <w:szCs w:val="30"/>
        <w:lang w:val="en-US" w:bidi="th-TH"/>
      </w:rPr>
      <w:t>2</w:t>
    </w:r>
    <w:r w:rsidR="00CD40F4" w:rsidRPr="00CD40F4">
      <w:rPr>
        <w:rFonts w:ascii="Angsana New" w:hAnsi="Angsana New" w:cs="Angsana New"/>
        <w:sz w:val="30"/>
        <w:szCs w:val="30"/>
        <w:lang w:val="en-US" w:bidi="th-TH"/>
      </w:rPr>
      <w:t>56</w:t>
    </w:r>
    <w:r w:rsidR="00D94EFE">
      <w:rPr>
        <w:rFonts w:ascii="Angsana New" w:hAnsi="Angsana New" w:cs="Angsana New"/>
        <w:sz w:val="30"/>
        <w:szCs w:val="30"/>
        <w:lang w:val="en-US" w:bidi="th-TH"/>
      </w:rPr>
      <w:t>8</w:t>
    </w:r>
    <w:r w:rsidRPr="006426FF">
      <w:rPr>
        <w:rFonts w:ascii="Angsana New" w:hAnsi="Angsana New" w:cs="Angsana New"/>
        <w:sz w:val="30"/>
        <w:szCs w:val="30"/>
        <w:lang w:val="en-US" w:bidi="th-TH"/>
      </w:rPr>
      <w:t xml:space="preserve"> </w:t>
    </w:r>
    <w:r w:rsidRPr="006426FF">
      <w:rPr>
        <w:rFonts w:ascii="Angsana New" w:hAnsi="Angsana New" w:cs="Angsana New"/>
        <w:b w:val="0"/>
        <w:bCs/>
        <w:sz w:val="30"/>
        <w:szCs w:val="30"/>
        <w:lang w:val="en-US" w:bidi="th-TH"/>
      </w:rPr>
      <w:t>(</w:t>
    </w:r>
    <w:r w:rsidRPr="006426FF">
      <w:rPr>
        <w:rFonts w:ascii="Angsana New" w:hAnsi="Angsana New" w:cs="Angsana New"/>
        <w:b w:val="0"/>
        <w:bCs/>
        <w:sz w:val="30"/>
        <w:szCs w:val="30"/>
        <w:cs/>
        <w:lang w:val="en-US" w:bidi="th-TH"/>
      </w:rPr>
      <w:t>ไม่ได้ตรวจสอบ</w:t>
    </w:r>
    <w:r w:rsidRPr="00360B28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2EAED60C" w14:textId="77777777" w:rsidR="0031573A" w:rsidRPr="00410770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1DA6D57"/>
    <w:multiLevelType w:val="hybridMultilevel"/>
    <w:tmpl w:val="C3F64C9C"/>
    <w:lvl w:ilvl="0" w:tplc="D0AAA758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3" w15:restartNumberingAfterBreak="0">
    <w:nsid w:val="47263C93"/>
    <w:multiLevelType w:val="multilevel"/>
    <w:tmpl w:val="5F56EDF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91A3D85"/>
    <w:multiLevelType w:val="hybridMultilevel"/>
    <w:tmpl w:val="83303E52"/>
    <w:lvl w:ilvl="0" w:tplc="14C66F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0282462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6A6E40C4"/>
    <w:multiLevelType w:val="hybridMultilevel"/>
    <w:tmpl w:val="6024A132"/>
    <w:lvl w:ilvl="0" w:tplc="D0AAA758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color w:val="auto"/>
        <w:sz w:val="22"/>
        <w:szCs w:val="28"/>
      </w:rPr>
    </w:lvl>
    <w:lvl w:ilvl="1" w:tplc="FFFFFFFF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" w15:restartNumberingAfterBreak="0">
    <w:nsid w:val="74374206"/>
    <w:multiLevelType w:val="hybridMultilevel"/>
    <w:tmpl w:val="06205A3A"/>
    <w:lvl w:ilvl="0" w:tplc="F56E2F90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8" w15:restartNumberingAfterBreak="0">
    <w:nsid w:val="78F82190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661469895">
    <w:abstractNumId w:val="0"/>
  </w:num>
  <w:num w:numId="2" w16cid:durableId="1442414042">
    <w:abstractNumId w:val="1"/>
  </w:num>
  <w:num w:numId="3" w16cid:durableId="523204629">
    <w:abstractNumId w:val="3"/>
  </w:num>
  <w:num w:numId="4" w16cid:durableId="2058625418">
    <w:abstractNumId w:val="2"/>
  </w:num>
  <w:num w:numId="5" w16cid:durableId="720325894">
    <w:abstractNumId w:val="7"/>
  </w:num>
  <w:num w:numId="6" w16cid:durableId="1252813944">
    <w:abstractNumId w:val="0"/>
  </w:num>
  <w:num w:numId="7" w16cid:durableId="1637375734">
    <w:abstractNumId w:val="0"/>
  </w:num>
  <w:num w:numId="8" w16cid:durableId="398477487">
    <w:abstractNumId w:val="0"/>
  </w:num>
  <w:num w:numId="9" w16cid:durableId="563295214">
    <w:abstractNumId w:val="4"/>
  </w:num>
  <w:num w:numId="10" w16cid:durableId="1827237708">
    <w:abstractNumId w:val="0"/>
  </w:num>
  <w:num w:numId="11" w16cid:durableId="1497572878">
    <w:abstractNumId w:val="6"/>
  </w:num>
  <w:num w:numId="12" w16cid:durableId="1140418223">
    <w:abstractNumId w:val="0"/>
  </w:num>
  <w:num w:numId="13" w16cid:durableId="1312442537">
    <w:abstractNumId w:val="0"/>
  </w:num>
  <w:num w:numId="14" w16cid:durableId="183054821">
    <w:abstractNumId w:val="5"/>
  </w:num>
  <w:num w:numId="15" w16cid:durableId="1286697256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E2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64A"/>
    <w:rsid w:val="00004819"/>
    <w:rsid w:val="00004A86"/>
    <w:rsid w:val="00005185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7873"/>
    <w:rsid w:val="00007B57"/>
    <w:rsid w:val="00007EE9"/>
    <w:rsid w:val="00007F8E"/>
    <w:rsid w:val="00010374"/>
    <w:rsid w:val="00010738"/>
    <w:rsid w:val="000112EE"/>
    <w:rsid w:val="000115FB"/>
    <w:rsid w:val="0001192B"/>
    <w:rsid w:val="00012E83"/>
    <w:rsid w:val="00012FF6"/>
    <w:rsid w:val="0001324D"/>
    <w:rsid w:val="000135F7"/>
    <w:rsid w:val="0001364C"/>
    <w:rsid w:val="0001367E"/>
    <w:rsid w:val="0001370F"/>
    <w:rsid w:val="00013716"/>
    <w:rsid w:val="00013C02"/>
    <w:rsid w:val="000149D1"/>
    <w:rsid w:val="00014A12"/>
    <w:rsid w:val="00014A4A"/>
    <w:rsid w:val="000156CC"/>
    <w:rsid w:val="0001596B"/>
    <w:rsid w:val="00015A3D"/>
    <w:rsid w:val="00015C52"/>
    <w:rsid w:val="00015E7A"/>
    <w:rsid w:val="000160A4"/>
    <w:rsid w:val="00016254"/>
    <w:rsid w:val="000167EF"/>
    <w:rsid w:val="00016879"/>
    <w:rsid w:val="00016E14"/>
    <w:rsid w:val="000171CC"/>
    <w:rsid w:val="000172C5"/>
    <w:rsid w:val="00017563"/>
    <w:rsid w:val="000179F5"/>
    <w:rsid w:val="00020021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1EE"/>
    <w:rsid w:val="00025287"/>
    <w:rsid w:val="00025B1F"/>
    <w:rsid w:val="00025B80"/>
    <w:rsid w:val="00026132"/>
    <w:rsid w:val="000261DD"/>
    <w:rsid w:val="0002634E"/>
    <w:rsid w:val="0002666D"/>
    <w:rsid w:val="00026B06"/>
    <w:rsid w:val="00026E3B"/>
    <w:rsid w:val="0002732F"/>
    <w:rsid w:val="0002763F"/>
    <w:rsid w:val="00027A4F"/>
    <w:rsid w:val="00027BD5"/>
    <w:rsid w:val="00027E00"/>
    <w:rsid w:val="00027ED2"/>
    <w:rsid w:val="0003010E"/>
    <w:rsid w:val="00030329"/>
    <w:rsid w:val="00030579"/>
    <w:rsid w:val="000307FB"/>
    <w:rsid w:val="00031583"/>
    <w:rsid w:val="000315C3"/>
    <w:rsid w:val="000316A7"/>
    <w:rsid w:val="00031980"/>
    <w:rsid w:val="00031A44"/>
    <w:rsid w:val="00031ADE"/>
    <w:rsid w:val="00031F4C"/>
    <w:rsid w:val="00032469"/>
    <w:rsid w:val="0003250C"/>
    <w:rsid w:val="00032ABF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323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C80"/>
    <w:rsid w:val="00036D2E"/>
    <w:rsid w:val="00036E95"/>
    <w:rsid w:val="00036F52"/>
    <w:rsid w:val="00037609"/>
    <w:rsid w:val="000378C7"/>
    <w:rsid w:val="00037979"/>
    <w:rsid w:val="00040331"/>
    <w:rsid w:val="00040372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740"/>
    <w:rsid w:val="00045BC3"/>
    <w:rsid w:val="00045E6A"/>
    <w:rsid w:val="00045ECC"/>
    <w:rsid w:val="000463AC"/>
    <w:rsid w:val="00046429"/>
    <w:rsid w:val="0004661A"/>
    <w:rsid w:val="00046F48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9C9"/>
    <w:rsid w:val="00051E25"/>
    <w:rsid w:val="00051F69"/>
    <w:rsid w:val="00052204"/>
    <w:rsid w:val="00052251"/>
    <w:rsid w:val="000527D9"/>
    <w:rsid w:val="000528EF"/>
    <w:rsid w:val="000529F4"/>
    <w:rsid w:val="00052EB3"/>
    <w:rsid w:val="00052FF6"/>
    <w:rsid w:val="00053483"/>
    <w:rsid w:val="00053C4B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AB5"/>
    <w:rsid w:val="00056C01"/>
    <w:rsid w:val="00056DFE"/>
    <w:rsid w:val="00056F2D"/>
    <w:rsid w:val="000570A0"/>
    <w:rsid w:val="00057A0E"/>
    <w:rsid w:val="00057AD1"/>
    <w:rsid w:val="00057C08"/>
    <w:rsid w:val="00057E98"/>
    <w:rsid w:val="000601DE"/>
    <w:rsid w:val="000607AD"/>
    <w:rsid w:val="00060AB1"/>
    <w:rsid w:val="00060D01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A11"/>
    <w:rsid w:val="00062B25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735"/>
    <w:rsid w:val="00066B40"/>
    <w:rsid w:val="000672DA"/>
    <w:rsid w:val="000672F9"/>
    <w:rsid w:val="000674C2"/>
    <w:rsid w:val="000675C1"/>
    <w:rsid w:val="000675C4"/>
    <w:rsid w:val="0006774B"/>
    <w:rsid w:val="000677AC"/>
    <w:rsid w:val="00067BEB"/>
    <w:rsid w:val="000704B7"/>
    <w:rsid w:val="00070559"/>
    <w:rsid w:val="0007056F"/>
    <w:rsid w:val="0007075C"/>
    <w:rsid w:val="000708C8"/>
    <w:rsid w:val="000708D6"/>
    <w:rsid w:val="00070C82"/>
    <w:rsid w:val="00071020"/>
    <w:rsid w:val="000719EE"/>
    <w:rsid w:val="00071A3A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3E62"/>
    <w:rsid w:val="00073EED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605"/>
    <w:rsid w:val="000758AE"/>
    <w:rsid w:val="00075907"/>
    <w:rsid w:val="00075927"/>
    <w:rsid w:val="00075BC1"/>
    <w:rsid w:val="00075D21"/>
    <w:rsid w:val="00075FFE"/>
    <w:rsid w:val="00076170"/>
    <w:rsid w:val="00076657"/>
    <w:rsid w:val="00076BDC"/>
    <w:rsid w:val="00076E25"/>
    <w:rsid w:val="00077245"/>
    <w:rsid w:val="000779B6"/>
    <w:rsid w:val="00077E11"/>
    <w:rsid w:val="00077F9C"/>
    <w:rsid w:val="000805E1"/>
    <w:rsid w:val="00080A5F"/>
    <w:rsid w:val="0008106E"/>
    <w:rsid w:val="0008157C"/>
    <w:rsid w:val="00081762"/>
    <w:rsid w:val="00081947"/>
    <w:rsid w:val="000819B2"/>
    <w:rsid w:val="00081EEF"/>
    <w:rsid w:val="00081F3B"/>
    <w:rsid w:val="00081F88"/>
    <w:rsid w:val="00082360"/>
    <w:rsid w:val="000826F9"/>
    <w:rsid w:val="00082881"/>
    <w:rsid w:val="00082944"/>
    <w:rsid w:val="00083497"/>
    <w:rsid w:val="000838C3"/>
    <w:rsid w:val="00083A90"/>
    <w:rsid w:val="00083E1D"/>
    <w:rsid w:val="00084299"/>
    <w:rsid w:val="00084536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5D"/>
    <w:rsid w:val="00090EBA"/>
    <w:rsid w:val="00090F48"/>
    <w:rsid w:val="0009110B"/>
    <w:rsid w:val="000911C3"/>
    <w:rsid w:val="000913A0"/>
    <w:rsid w:val="00091D8F"/>
    <w:rsid w:val="00092224"/>
    <w:rsid w:val="000926A7"/>
    <w:rsid w:val="00092B09"/>
    <w:rsid w:val="00092BAE"/>
    <w:rsid w:val="00092EEE"/>
    <w:rsid w:val="0009316C"/>
    <w:rsid w:val="000931F5"/>
    <w:rsid w:val="0009353D"/>
    <w:rsid w:val="00093B30"/>
    <w:rsid w:val="00093B78"/>
    <w:rsid w:val="000941C0"/>
    <w:rsid w:val="0009470A"/>
    <w:rsid w:val="00094BAF"/>
    <w:rsid w:val="00094D1B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F65"/>
    <w:rsid w:val="00097067"/>
    <w:rsid w:val="000970FD"/>
    <w:rsid w:val="00097659"/>
    <w:rsid w:val="00097847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4F34"/>
    <w:rsid w:val="000A50C8"/>
    <w:rsid w:val="000A51C1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D32"/>
    <w:rsid w:val="000B1006"/>
    <w:rsid w:val="000B132A"/>
    <w:rsid w:val="000B140D"/>
    <w:rsid w:val="000B142E"/>
    <w:rsid w:val="000B14A1"/>
    <w:rsid w:val="000B1503"/>
    <w:rsid w:val="000B1666"/>
    <w:rsid w:val="000B1C16"/>
    <w:rsid w:val="000B1CB1"/>
    <w:rsid w:val="000B21CA"/>
    <w:rsid w:val="000B268E"/>
    <w:rsid w:val="000B287F"/>
    <w:rsid w:val="000B32E4"/>
    <w:rsid w:val="000B3319"/>
    <w:rsid w:val="000B33FE"/>
    <w:rsid w:val="000B3D85"/>
    <w:rsid w:val="000B3DCD"/>
    <w:rsid w:val="000B44E3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6104"/>
    <w:rsid w:val="000B6163"/>
    <w:rsid w:val="000B68D0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46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36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947"/>
    <w:rsid w:val="000D1979"/>
    <w:rsid w:val="000D1F12"/>
    <w:rsid w:val="000D2500"/>
    <w:rsid w:val="000D2605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F8E"/>
    <w:rsid w:val="000D6FB3"/>
    <w:rsid w:val="000D7072"/>
    <w:rsid w:val="000D71CC"/>
    <w:rsid w:val="000D7A82"/>
    <w:rsid w:val="000E015E"/>
    <w:rsid w:val="000E024A"/>
    <w:rsid w:val="000E0498"/>
    <w:rsid w:val="000E0629"/>
    <w:rsid w:val="000E069E"/>
    <w:rsid w:val="000E0BB8"/>
    <w:rsid w:val="000E0F5D"/>
    <w:rsid w:val="000E10DB"/>
    <w:rsid w:val="000E14C0"/>
    <w:rsid w:val="000E16D7"/>
    <w:rsid w:val="000E1BF7"/>
    <w:rsid w:val="000E226B"/>
    <w:rsid w:val="000E23F3"/>
    <w:rsid w:val="000E2710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6F3"/>
    <w:rsid w:val="000E481B"/>
    <w:rsid w:val="000E4BD7"/>
    <w:rsid w:val="000E54C4"/>
    <w:rsid w:val="000E56AF"/>
    <w:rsid w:val="000E5738"/>
    <w:rsid w:val="000E5B32"/>
    <w:rsid w:val="000E5B65"/>
    <w:rsid w:val="000E5F52"/>
    <w:rsid w:val="000E5FA0"/>
    <w:rsid w:val="000E608C"/>
    <w:rsid w:val="000E6788"/>
    <w:rsid w:val="000E69D1"/>
    <w:rsid w:val="000E6DE5"/>
    <w:rsid w:val="000E7766"/>
    <w:rsid w:val="000E7AEE"/>
    <w:rsid w:val="000F0217"/>
    <w:rsid w:val="000F0637"/>
    <w:rsid w:val="000F072F"/>
    <w:rsid w:val="000F0832"/>
    <w:rsid w:val="000F08E2"/>
    <w:rsid w:val="000F0BC6"/>
    <w:rsid w:val="000F162C"/>
    <w:rsid w:val="000F16A3"/>
    <w:rsid w:val="000F172B"/>
    <w:rsid w:val="000F173C"/>
    <w:rsid w:val="000F1A6F"/>
    <w:rsid w:val="000F1BC9"/>
    <w:rsid w:val="000F1C55"/>
    <w:rsid w:val="000F2239"/>
    <w:rsid w:val="000F2770"/>
    <w:rsid w:val="000F27FD"/>
    <w:rsid w:val="000F2C64"/>
    <w:rsid w:val="000F2D2C"/>
    <w:rsid w:val="000F2DC7"/>
    <w:rsid w:val="000F2EE7"/>
    <w:rsid w:val="000F2FE2"/>
    <w:rsid w:val="000F3123"/>
    <w:rsid w:val="000F3B1D"/>
    <w:rsid w:val="000F412F"/>
    <w:rsid w:val="000F48BF"/>
    <w:rsid w:val="000F4D71"/>
    <w:rsid w:val="000F59B5"/>
    <w:rsid w:val="000F5A94"/>
    <w:rsid w:val="000F6169"/>
    <w:rsid w:val="000F6231"/>
    <w:rsid w:val="000F65F5"/>
    <w:rsid w:val="000F6D44"/>
    <w:rsid w:val="000F6F02"/>
    <w:rsid w:val="000F6F4B"/>
    <w:rsid w:val="000F6FBD"/>
    <w:rsid w:val="000F700F"/>
    <w:rsid w:val="000F71DD"/>
    <w:rsid w:val="000F7354"/>
    <w:rsid w:val="00100142"/>
    <w:rsid w:val="001001F6"/>
    <w:rsid w:val="00100259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2C97"/>
    <w:rsid w:val="00103103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20D"/>
    <w:rsid w:val="00107B8A"/>
    <w:rsid w:val="00107C58"/>
    <w:rsid w:val="00107EA8"/>
    <w:rsid w:val="0011021A"/>
    <w:rsid w:val="00110B7B"/>
    <w:rsid w:val="00110C30"/>
    <w:rsid w:val="001111E1"/>
    <w:rsid w:val="00111396"/>
    <w:rsid w:val="00111498"/>
    <w:rsid w:val="00111815"/>
    <w:rsid w:val="00111928"/>
    <w:rsid w:val="00111B59"/>
    <w:rsid w:val="00111B99"/>
    <w:rsid w:val="00111E17"/>
    <w:rsid w:val="00111E44"/>
    <w:rsid w:val="00111F68"/>
    <w:rsid w:val="0011252E"/>
    <w:rsid w:val="00112677"/>
    <w:rsid w:val="00112D60"/>
    <w:rsid w:val="00113150"/>
    <w:rsid w:val="001131B7"/>
    <w:rsid w:val="00113288"/>
    <w:rsid w:val="00113E35"/>
    <w:rsid w:val="00113FA9"/>
    <w:rsid w:val="00113FF0"/>
    <w:rsid w:val="00114277"/>
    <w:rsid w:val="0011430C"/>
    <w:rsid w:val="001144C8"/>
    <w:rsid w:val="00114D64"/>
    <w:rsid w:val="00114DEB"/>
    <w:rsid w:val="00115B5F"/>
    <w:rsid w:val="00115B7F"/>
    <w:rsid w:val="00115D9F"/>
    <w:rsid w:val="00116201"/>
    <w:rsid w:val="00116430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8DC"/>
    <w:rsid w:val="00121944"/>
    <w:rsid w:val="00121F8D"/>
    <w:rsid w:val="00121F9D"/>
    <w:rsid w:val="0012295A"/>
    <w:rsid w:val="001229DE"/>
    <w:rsid w:val="00122A8E"/>
    <w:rsid w:val="00122B08"/>
    <w:rsid w:val="00122BAF"/>
    <w:rsid w:val="00122C19"/>
    <w:rsid w:val="00122C1B"/>
    <w:rsid w:val="00122D3A"/>
    <w:rsid w:val="00123587"/>
    <w:rsid w:val="001238A0"/>
    <w:rsid w:val="001239BC"/>
    <w:rsid w:val="00123DBE"/>
    <w:rsid w:val="001240FA"/>
    <w:rsid w:val="001246CB"/>
    <w:rsid w:val="00124898"/>
    <w:rsid w:val="00124D32"/>
    <w:rsid w:val="00124FCF"/>
    <w:rsid w:val="0012508D"/>
    <w:rsid w:val="00125754"/>
    <w:rsid w:val="00125877"/>
    <w:rsid w:val="0012595A"/>
    <w:rsid w:val="00125A54"/>
    <w:rsid w:val="00125D41"/>
    <w:rsid w:val="00126653"/>
    <w:rsid w:val="00126C48"/>
    <w:rsid w:val="00126D86"/>
    <w:rsid w:val="00127721"/>
    <w:rsid w:val="001278C2"/>
    <w:rsid w:val="0012795F"/>
    <w:rsid w:val="00127973"/>
    <w:rsid w:val="00127D8B"/>
    <w:rsid w:val="0013011B"/>
    <w:rsid w:val="00130588"/>
    <w:rsid w:val="001305BB"/>
    <w:rsid w:val="00130698"/>
    <w:rsid w:val="00131191"/>
    <w:rsid w:val="001311D3"/>
    <w:rsid w:val="001314A3"/>
    <w:rsid w:val="00131892"/>
    <w:rsid w:val="00131993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57B"/>
    <w:rsid w:val="00137083"/>
    <w:rsid w:val="0013717D"/>
    <w:rsid w:val="00137699"/>
    <w:rsid w:val="001377AE"/>
    <w:rsid w:val="0013795E"/>
    <w:rsid w:val="0013796D"/>
    <w:rsid w:val="001379B1"/>
    <w:rsid w:val="001400CC"/>
    <w:rsid w:val="001401E0"/>
    <w:rsid w:val="00140292"/>
    <w:rsid w:val="001403A2"/>
    <w:rsid w:val="00140BB9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A7"/>
    <w:rsid w:val="00142A43"/>
    <w:rsid w:val="00142B35"/>
    <w:rsid w:val="00142C71"/>
    <w:rsid w:val="001430E7"/>
    <w:rsid w:val="0014329A"/>
    <w:rsid w:val="00143530"/>
    <w:rsid w:val="001435C0"/>
    <w:rsid w:val="00143A1A"/>
    <w:rsid w:val="00143A89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C91"/>
    <w:rsid w:val="00146F44"/>
    <w:rsid w:val="0014738E"/>
    <w:rsid w:val="001476D2"/>
    <w:rsid w:val="001476E8"/>
    <w:rsid w:val="0014774F"/>
    <w:rsid w:val="001478A7"/>
    <w:rsid w:val="00150273"/>
    <w:rsid w:val="0015060B"/>
    <w:rsid w:val="001508F8"/>
    <w:rsid w:val="0015162A"/>
    <w:rsid w:val="00151AD7"/>
    <w:rsid w:val="00151CA8"/>
    <w:rsid w:val="001520E7"/>
    <w:rsid w:val="001525FB"/>
    <w:rsid w:val="00152601"/>
    <w:rsid w:val="0015288D"/>
    <w:rsid w:val="00152942"/>
    <w:rsid w:val="00152E00"/>
    <w:rsid w:val="00152E38"/>
    <w:rsid w:val="0015357F"/>
    <w:rsid w:val="00153A3C"/>
    <w:rsid w:val="00153A70"/>
    <w:rsid w:val="00153B37"/>
    <w:rsid w:val="00153B4E"/>
    <w:rsid w:val="00153B52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D02"/>
    <w:rsid w:val="00155D10"/>
    <w:rsid w:val="0015615A"/>
    <w:rsid w:val="00156307"/>
    <w:rsid w:val="00156719"/>
    <w:rsid w:val="001569A1"/>
    <w:rsid w:val="00156A84"/>
    <w:rsid w:val="00156C5A"/>
    <w:rsid w:val="00156D01"/>
    <w:rsid w:val="001572A8"/>
    <w:rsid w:val="001573FD"/>
    <w:rsid w:val="00157412"/>
    <w:rsid w:val="00157621"/>
    <w:rsid w:val="00157C97"/>
    <w:rsid w:val="00160128"/>
    <w:rsid w:val="001602BD"/>
    <w:rsid w:val="0016031D"/>
    <w:rsid w:val="00160769"/>
    <w:rsid w:val="001608CB"/>
    <w:rsid w:val="00160A32"/>
    <w:rsid w:val="00160DDD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4A2"/>
    <w:rsid w:val="001639BA"/>
    <w:rsid w:val="00163FB1"/>
    <w:rsid w:val="00164529"/>
    <w:rsid w:val="00164BF3"/>
    <w:rsid w:val="00164FA7"/>
    <w:rsid w:val="0016501A"/>
    <w:rsid w:val="001650C9"/>
    <w:rsid w:val="0016556C"/>
    <w:rsid w:val="001657B2"/>
    <w:rsid w:val="00165A2C"/>
    <w:rsid w:val="00165AFD"/>
    <w:rsid w:val="00165C2D"/>
    <w:rsid w:val="00165CD4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4D"/>
    <w:rsid w:val="00173659"/>
    <w:rsid w:val="001736A6"/>
    <w:rsid w:val="00173786"/>
    <w:rsid w:val="00173D47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D43"/>
    <w:rsid w:val="00175E89"/>
    <w:rsid w:val="00175F1A"/>
    <w:rsid w:val="001768D4"/>
    <w:rsid w:val="00176C9D"/>
    <w:rsid w:val="0017765D"/>
    <w:rsid w:val="00177B2E"/>
    <w:rsid w:val="00177EE2"/>
    <w:rsid w:val="001804E5"/>
    <w:rsid w:val="0018075B"/>
    <w:rsid w:val="00180DB8"/>
    <w:rsid w:val="0018127B"/>
    <w:rsid w:val="00181638"/>
    <w:rsid w:val="001816E8"/>
    <w:rsid w:val="001818DA"/>
    <w:rsid w:val="00181B8C"/>
    <w:rsid w:val="00181D49"/>
    <w:rsid w:val="001821FB"/>
    <w:rsid w:val="00182234"/>
    <w:rsid w:val="001826FA"/>
    <w:rsid w:val="001826FB"/>
    <w:rsid w:val="00182D71"/>
    <w:rsid w:val="00183341"/>
    <w:rsid w:val="001835BA"/>
    <w:rsid w:val="00183A4D"/>
    <w:rsid w:val="00183E7A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AC3"/>
    <w:rsid w:val="00186E89"/>
    <w:rsid w:val="00187057"/>
    <w:rsid w:val="00187423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26A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63"/>
    <w:rsid w:val="001A269D"/>
    <w:rsid w:val="001A2944"/>
    <w:rsid w:val="001A2ACE"/>
    <w:rsid w:val="001A3281"/>
    <w:rsid w:val="001A35BC"/>
    <w:rsid w:val="001A428E"/>
    <w:rsid w:val="001A442F"/>
    <w:rsid w:val="001A4825"/>
    <w:rsid w:val="001A485D"/>
    <w:rsid w:val="001A4A19"/>
    <w:rsid w:val="001A4E3A"/>
    <w:rsid w:val="001A5ABA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0BF"/>
    <w:rsid w:val="001B025A"/>
    <w:rsid w:val="001B0394"/>
    <w:rsid w:val="001B087C"/>
    <w:rsid w:val="001B0CF7"/>
    <w:rsid w:val="001B0E6A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98"/>
    <w:rsid w:val="001B71ED"/>
    <w:rsid w:val="001B7369"/>
    <w:rsid w:val="001B749F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84F"/>
    <w:rsid w:val="001C0A5F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68F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B4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824"/>
    <w:rsid w:val="001D2C80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E4"/>
    <w:rsid w:val="001D6F41"/>
    <w:rsid w:val="001D73E2"/>
    <w:rsid w:val="001D792D"/>
    <w:rsid w:val="001D7DA1"/>
    <w:rsid w:val="001E05B0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B0E"/>
    <w:rsid w:val="001E3F31"/>
    <w:rsid w:val="001E418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5AD"/>
    <w:rsid w:val="001F4EE5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CA4"/>
    <w:rsid w:val="001F6DAD"/>
    <w:rsid w:val="001F7627"/>
    <w:rsid w:val="001F7AB2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4D4"/>
    <w:rsid w:val="00202B12"/>
    <w:rsid w:val="00202E26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5021"/>
    <w:rsid w:val="0020518E"/>
    <w:rsid w:val="0020590F"/>
    <w:rsid w:val="002061BD"/>
    <w:rsid w:val="00206210"/>
    <w:rsid w:val="002062AA"/>
    <w:rsid w:val="0020690E"/>
    <w:rsid w:val="0020693D"/>
    <w:rsid w:val="00206CB0"/>
    <w:rsid w:val="00206DEC"/>
    <w:rsid w:val="00207168"/>
    <w:rsid w:val="00207395"/>
    <w:rsid w:val="00207454"/>
    <w:rsid w:val="0020745F"/>
    <w:rsid w:val="002076C9"/>
    <w:rsid w:val="00207AB7"/>
    <w:rsid w:val="00207B09"/>
    <w:rsid w:val="00207C56"/>
    <w:rsid w:val="002102C4"/>
    <w:rsid w:val="00210987"/>
    <w:rsid w:val="00210A44"/>
    <w:rsid w:val="00211165"/>
    <w:rsid w:val="0021139F"/>
    <w:rsid w:val="002115C2"/>
    <w:rsid w:val="002115CB"/>
    <w:rsid w:val="002115E0"/>
    <w:rsid w:val="002117DD"/>
    <w:rsid w:val="00211F8C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3D82"/>
    <w:rsid w:val="00214017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6B2D"/>
    <w:rsid w:val="00217196"/>
    <w:rsid w:val="002175E4"/>
    <w:rsid w:val="00217890"/>
    <w:rsid w:val="0021790A"/>
    <w:rsid w:val="00217A16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C4"/>
    <w:rsid w:val="0022392A"/>
    <w:rsid w:val="002239D8"/>
    <w:rsid w:val="00223AEC"/>
    <w:rsid w:val="00223CD5"/>
    <w:rsid w:val="00223DD1"/>
    <w:rsid w:val="00223F8E"/>
    <w:rsid w:val="002241CE"/>
    <w:rsid w:val="002242DF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D25"/>
    <w:rsid w:val="00230F38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5D13"/>
    <w:rsid w:val="00235E48"/>
    <w:rsid w:val="00236096"/>
    <w:rsid w:val="0023687A"/>
    <w:rsid w:val="0023694E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B99"/>
    <w:rsid w:val="00240BD4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804"/>
    <w:rsid w:val="00242AF0"/>
    <w:rsid w:val="00242C6C"/>
    <w:rsid w:val="00243234"/>
    <w:rsid w:val="0024351C"/>
    <w:rsid w:val="00243648"/>
    <w:rsid w:val="0024399A"/>
    <w:rsid w:val="00243C61"/>
    <w:rsid w:val="002442ED"/>
    <w:rsid w:val="002443B7"/>
    <w:rsid w:val="00244601"/>
    <w:rsid w:val="002447E4"/>
    <w:rsid w:val="00244A6D"/>
    <w:rsid w:val="00244B90"/>
    <w:rsid w:val="00245271"/>
    <w:rsid w:val="00245379"/>
    <w:rsid w:val="00245AA3"/>
    <w:rsid w:val="00246001"/>
    <w:rsid w:val="00246232"/>
    <w:rsid w:val="0024655A"/>
    <w:rsid w:val="00246926"/>
    <w:rsid w:val="002469A7"/>
    <w:rsid w:val="00246C27"/>
    <w:rsid w:val="00246C64"/>
    <w:rsid w:val="00246D80"/>
    <w:rsid w:val="0024704D"/>
    <w:rsid w:val="002470E8"/>
    <w:rsid w:val="00247D36"/>
    <w:rsid w:val="00247E7D"/>
    <w:rsid w:val="00247EE4"/>
    <w:rsid w:val="00250290"/>
    <w:rsid w:val="00250423"/>
    <w:rsid w:val="00250A7F"/>
    <w:rsid w:val="00250B66"/>
    <w:rsid w:val="0025105F"/>
    <w:rsid w:val="0025142D"/>
    <w:rsid w:val="0025164D"/>
    <w:rsid w:val="00251738"/>
    <w:rsid w:val="00251BB8"/>
    <w:rsid w:val="00251BEC"/>
    <w:rsid w:val="00251F58"/>
    <w:rsid w:val="00252647"/>
    <w:rsid w:val="00252A5D"/>
    <w:rsid w:val="00252B10"/>
    <w:rsid w:val="00252B4F"/>
    <w:rsid w:val="00252FFE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E9B"/>
    <w:rsid w:val="00262497"/>
    <w:rsid w:val="0026256A"/>
    <w:rsid w:val="002626C0"/>
    <w:rsid w:val="00262ADE"/>
    <w:rsid w:val="00262AFD"/>
    <w:rsid w:val="00263041"/>
    <w:rsid w:val="00263341"/>
    <w:rsid w:val="00263417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95F"/>
    <w:rsid w:val="00265B98"/>
    <w:rsid w:val="00265F36"/>
    <w:rsid w:val="00265F65"/>
    <w:rsid w:val="002662D6"/>
    <w:rsid w:val="00266557"/>
    <w:rsid w:val="002665F4"/>
    <w:rsid w:val="00266610"/>
    <w:rsid w:val="0026680E"/>
    <w:rsid w:val="00266C70"/>
    <w:rsid w:val="00266CF3"/>
    <w:rsid w:val="00267404"/>
    <w:rsid w:val="00267877"/>
    <w:rsid w:val="00267B76"/>
    <w:rsid w:val="002700DB"/>
    <w:rsid w:val="002701B3"/>
    <w:rsid w:val="00270429"/>
    <w:rsid w:val="0027073F"/>
    <w:rsid w:val="00270B19"/>
    <w:rsid w:val="00270C49"/>
    <w:rsid w:val="00270E9F"/>
    <w:rsid w:val="00270F60"/>
    <w:rsid w:val="0027107E"/>
    <w:rsid w:val="00271216"/>
    <w:rsid w:val="002713A9"/>
    <w:rsid w:val="002714EC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B69"/>
    <w:rsid w:val="00275D10"/>
    <w:rsid w:val="00275E19"/>
    <w:rsid w:val="0027604B"/>
    <w:rsid w:val="0027615D"/>
    <w:rsid w:val="00276171"/>
    <w:rsid w:val="00276423"/>
    <w:rsid w:val="002769CF"/>
    <w:rsid w:val="00276F0F"/>
    <w:rsid w:val="0027703D"/>
    <w:rsid w:val="0027724F"/>
    <w:rsid w:val="00277369"/>
    <w:rsid w:val="002773C2"/>
    <w:rsid w:val="0027745D"/>
    <w:rsid w:val="002775DC"/>
    <w:rsid w:val="00277E67"/>
    <w:rsid w:val="0028029D"/>
    <w:rsid w:val="002803F6"/>
    <w:rsid w:val="0028075C"/>
    <w:rsid w:val="002807E8"/>
    <w:rsid w:val="00280B2C"/>
    <w:rsid w:val="00280FFC"/>
    <w:rsid w:val="002811B8"/>
    <w:rsid w:val="00282600"/>
    <w:rsid w:val="002826FE"/>
    <w:rsid w:val="00282AE8"/>
    <w:rsid w:val="00283130"/>
    <w:rsid w:val="00283275"/>
    <w:rsid w:val="0028327B"/>
    <w:rsid w:val="0028337F"/>
    <w:rsid w:val="002835F6"/>
    <w:rsid w:val="002838F0"/>
    <w:rsid w:val="00284E05"/>
    <w:rsid w:val="00284FE0"/>
    <w:rsid w:val="002853AE"/>
    <w:rsid w:val="00285442"/>
    <w:rsid w:val="0028559F"/>
    <w:rsid w:val="002858DA"/>
    <w:rsid w:val="00285AF5"/>
    <w:rsid w:val="00285B4F"/>
    <w:rsid w:val="002865F4"/>
    <w:rsid w:val="00286617"/>
    <w:rsid w:val="00286671"/>
    <w:rsid w:val="002871D7"/>
    <w:rsid w:val="00287416"/>
    <w:rsid w:val="0028799B"/>
    <w:rsid w:val="00287A41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49B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6E6"/>
    <w:rsid w:val="0029489D"/>
    <w:rsid w:val="00294959"/>
    <w:rsid w:val="00294C8E"/>
    <w:rsid w:val="00294D99"/>
    <w:rsid w:val="00294F97"/>
    <w:rsid w:val="002951CB"/>
    <w:rsid w:val="0029537C"/>
    <w:rsid w:val="0029563C"/>
    <w:rsid w:val="002956A4"/>
    <w:rsid w:val="002956D5"/>
    <w:rsid w:val="00295DC9"/>
    <w:rsid w:val="00295FF9"/>
    <w:rsid w:val="00296054"/>
    <w:rsid w:val="0029640F"/>
    <w:rsid w:val="0029672F"/>
    <w:rsid w:val="002968DE"/>
    <w:rsid w:val="00296A92"/>
    <w:rsid w:val="00296D5F"/>
    <w:rsid w:val="00297234"/>
    <w:rsid w:val="002972A7"/>
    <w:rsid w:val="002975B1"/>
    <w:rsid w:val="00297AF9"/>
    <w:rsid w:val="00297BE8"/>
    <w:rsid w:val="00297C29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A6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057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B9A"/>
    <w:rsid w:val="002A6C0B"/>
    <w:rsid w:val="002A6DD9"/>
    <w:rsid w:val="002A7581"/>
    <w:rsid w:val="002A7603"/>
    <w:rsid w:val="002A78B6"/>
    <w:rsid w:val="002A7BA5"/>
    <w:rsid w:val="002A7C43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71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87"/>
    <w:rsid w:val="002C03D9"/>
    <w:rsid w:val="002C0607"/>
    <w:rsid w:val="002C08A2"/>
    <w:rsid w:val="002C0E74"/>
    <w:rsid w:val="002C0EED"/>
    <w:rsid w:val="002C155B"/>
    <w:rsid w:val="002C17F3"/>
    <w:rsid w:val="002C224E"/>
    <w:rsid w:val="002C22BA"/>
    <w:rsid w:val="002C23D0"/>
    <w:rsid w:val="002C25B7"/>
    <w:rsid w:val="002C25C9"/>
    <w:rsid w:val="002C26CC"/>
    <w:rsid w:val="002C284C"/>
    <w:rsid w:val="002C2921"/>
    <w:rsid w:val="002C2954"/>
    <w:rsid w:val="002C29F6"/>
    <w:rsid w:val="002C36F6"/>
    <w:rsid w:val="002C3852"/>
    <w:rsid w:val="002C3C07"/>
    <w:rsid w:val="002C4417"/>
    <w:rsid w:val="002C461D"/>
    <w:rsid w:val="002C49EC"/>
    <w:rsid w:val="002C4AF6"/>
    <w:rsid w:val="002C519B"/>
    <w:rsid w:val="002C5359"/>
    <w:rsid w:val="002C57C6"/>
    <w:rsid w:val="002C583E"/>
    <w:rsid w:val="002C60A7"/>
    <w:rsid w:val="002C681D"/>
    <w:rsid w:val="002C6A9B"/>
    <w:rsid w:val="002C7217"/>
    <w:rsid w:val="002C7739"/>
    <w:rsid w:val="002C7E28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AEB"/>
    <w:rsid w:val="002D1C3F"/>
    <w:rsid w:val="002D27BD"/>
    <w:rsid w:val="002D2979"/>
    <w:rsid w:val="002D2D29"/>
    <w:rsid w:val="002D304C"/>
    <w:rsid w:val="002D3165"/>
    <w:rsid w:val="002D369B"/>
    <w:rsid w:val="002D3C25"/>
    <w:rsid w:val="002D456F"/>
    <w:rsid w:val="002D45A1"/>
    <w:rsid w:val="002D4A98"/>
    <w:rsid w:val="002D4F70"/>
    <w:rsid w:val="002D528A"/>
    <w:rsid w:val="002D53F4"/>
    <w:rsid w:val="002D54CF"/>
    <w:rsid w:val="002D55E7"/>
    <w:rsid w:val="002D5678"/>
    <w:rsid w:val="002D56BF"/>
    <w:rsid w:val="002D5BE0"/>
    <w:rsid w:val="002D5FF4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BA"/>
    <w:rsid w:val="002E2079"/>
    <w:rsid w:val="002E22BF"/>
    <w:rsid w:val="002E23C3"/>
    <w:rsid w:val="002E276A"/>
    <w:rsid w:val="002E2783"/>
    <w:rsid w:val="002E2973"/>
    <w:rsid w:val="002E29E9"/>
    <w:rsid w:val="002E2AD3"/>
    <w:rsid w:val="002E2B73"/>
    <w:rsid w:val="002E2B9C"/>
    <w:rsid w:val="002E2C49"/>
    <w:rsid w:val="002E33D1"/>
    <w:rsid w:val="002E393D"/>
    <w:rsid w:val="002E3B80"/>
    <w:rsid w:val="002E3C03"/>
    <w:rsid w:val="002E3C5F"/>
    <w:rsid w:val="002E3FC1"/>
    <w:rsid w:val="002E4442"/>
    <w:rsid w:val="002E4A9D"/>
    <w:rsid w:val="002E4C88"/>
    <w:rsid w:val="002E4D0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EA6"/>
    <w:rsid w:val="002F03D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56A"/>
    <w:rsid w:val="002F33BD"/>
    <w:rsid w:val="002F373D"/>
    <w:rsid w:val="002F3956"/>
    <w:rsid w:val="002F3F31"/>
    <w:rsid w:val="002F4668"/>
    <w:rsid w:val="002F48A4"/>
    <w:rsid w:val="002F4B48"/>
    <w:rsid w:val="002F4C49"/>
    <w:rsid w:val="002F4D1B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AD5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6EF"/>
    <w:rsid w:val="00303D44"/>
    <w:rsid w:val="00303DFD"/>
    <w:rsid w:val="0030490B"/>
    <w:rsid w:val="00304997"/>
    <w:rsid w:val="00304D2A"/>
    <w:rsid w:val="00304D39"/>
    <w:rsid w:val="00305255"/>
    <w:rsid w:val="003054DE"/>
    <w:rsid w:val="003055F1"/>
    <w:rsid w:val="00305951"/>
    <w:rsid w:val="00305B63"/>
    <w:rsid w:val="00305CA7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116E"/>
    <w:rsid w:val="0031155B"/>
    <w:rsid w:val="00311948"/>
    <w:rsid w:val="00311F22"/>
    <w:rsid w:val="00312238"/>
    <w:rsid w:val="003125CC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B4"/>
    <w:rsid w:val="00314A06"/>
    <w:rsid w:val="00314B8A"/>
    <w:rsid w:val="0031573A"/>
    <w:rsid w:val="00315F59"/>
    <w:rsid w:val="003161E3"/>
    <w:rsid w:val="003166A7"/>
    <w:rsid w:val="003166CD"/>
    <w:rsid w:val="0031699E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1203"/>
    <w:rsid w:val="00321924"/>
    <w:rsid w:val="00322063"/>
    <w:rsid w:val="00322571"/>
    <w:rsid w:val="00322774"/>
    <w:rsid w:val="0032287A"/>
    <w:rsid w:val="003228CC"/>
    <w:rsid w:val="00322CC6"/>
    <w:rsid w:val="003230CE"/>
    <w:rsid w:val="00323185"/>
    <w:rsid w:val="00323554"/>
    <w:rsid w:val="0032361C"/>
    <w:rsid w:val="00323771"/>
    <w:rsid w:val="003237CD"/>
    <w:rsid w:val="00324055"/>
    <w:rsid w:val="00324478"/>
    <w:rsid w:val="003245D6"/>
    <w:rsid w:val="00324AC9"/>
    <w:rsid w:val="00324B0E"/>
    <w:rsid w:val="00324C9B"/>
    <w:rsid w:val="003251C1"/>
    <w:rsid w:val="0032529C"/>
    <w:rsid w:val="00325C89"/>
    <w:rsid w:val="00325ED6"/>
    <w:rsid w:val="00325FA9"/>
    <w:rsid w:val="00326130"/>
    <w:rsid w:val="003261CD"/>
    <w:rsid w:val="003262C7"/>
    <w:rsid w:val="00326361"/>
    <w:rsid w:val="003266B5"/>
    <w:rsid w:val="003267BF"/>
    <w:rsid w:val="00326801"/>
    <w:rsid w:val="00327557"/>
    <w:rsid w:val="00327892"/>
    <w:rsid w:val="00330278"/>
    <w:rsid w:val="00330745"/>
    <w:rsid w:val="00330856"/>
    <w:rsid w:val="0033085C"/>
    <w:rsid w:val="00330E9E"/>
    <w:rsid w:val="00331012"/>
    <w:rsid w:val="00331205"/>
    <w:rsid w:val="00331BDC"/>
    <w:rsid w:val="0033276F"/>
    <w:rsid w:val="00332962"/>
    <w:rsid w:val="00332D2E"/>
    <w:rsid w:val="003331DB"/>
    <w:rsid w:val="00333482"/>
    <w:rsid w:val="00333CEF"/>
    <w:rsid w:val="00333E34"/>
    <w:rsid w:val="00333EA9"/>
    <w:rsid w:val="00333F36"/>
    <w:rsid w:val="00334526"/>
    <w:rsid w:val="0033481B"/>
    <w:rsid w:val="00334E00"/>
    <w:rsid w:val="00334F40"/>
    <w:rsid w:val="003353E4"/>
    <w:rsid w:val="00335D0D"/>
    <w:rsid w:val="003363E9"/>
    <w:rsid w:val="003365E6"/>
    <w:rsid w:val="003367A9"/>
    <w:rsid w:val="00336A5E"/>
    <w:rsid w:val="00336AC0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B"/>
    <w:rsid w:val="0034141D"/>
    <w:rsid w:val="003414C0"/>
    <w:rsid w:val="0034156A"/>
    <w:rsid w:val="00341605"/>
    <w:rsid w:val="00341AC9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64C"/>
    <w:rsid w:val="00343655"/>
    <w:rsid w:val="00343BDF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994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6DB"/>
    <w:rsid w:val="0035281F"/>
    <w:rsid w:val="00352EAF"/>
    <w:rsid w:val="003533B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679D"/>
    <w:rsid w:val="00357151"/>
    <w:rsid w:val="003571C0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6F86"/>
    <w:rsid w:val="00367606"/>
    <w:rsid w:val="003676C6"/>
    <w:rsid w:val="0036784A"/>
    <w:rsid w:val="003679C8"/>
    <w:rsid w:val="00367A93"/>
    <w:rsid w:val="00367E0E"/>
    <w:rsid w:val="00367E33"/>
    <w:rsid w:val="00367E9C"/>
    <w:rsid w:val="0037028F"/>
    <w:rsid w:val="003702BE"/>
    <w:rsid w:val="00370549"/>
    <w:rsid w:val="00370CD5"/>
    <w:rsid w:val="00370CE0"/>
    <w:rsid w:val="00371225"/>
    <w:rsid w:val="00371360"/>
    <w:rsid w:val="00371AC8"/>
    <w:rsid w:val="00371BBF"/>
    <w:rsid w:val="00371C96"/>
    <w:rsid w:val="00372198"/>
    <w:rsid w:val="0037226D"/>
    <w:rsid w:val="0037242C"/>
    <w:rsid w:val="0037248A"/>
    <w:rsid w:val="00372A4F"/>
    <w:rsid w:val="00372A7E"/>
    <w:rsid w:val="00372AAC"/>
    <w:rsid w:val="00372EFD"/>
    <w:rsid w:val="00373258"/>
    <w:rsid w:val="00373292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FD"/>
    <w:rsid w:val="00374C40"/>
    <w:rsid w:val="00374DCA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9BF"/>
    <w:rsid w:val="00377CE9"/>
    <w:rsid w:val="00377DDD"/>
    <w:rsid w:val="00377F9E"/>
    <w:rsid w:val="00380100"/>
    <w:rsid w:val="00380491"/>
    <w:rsid w:val="0038051B"/>
    <w:rsid w:val="0038062D"/>
    <w:rsid w:val="00380948"/>
    <w:rsid w:val="003811CA"/>
    <w:rsid w:val="0038139A"/>
    <w:rsid w:val="00382179"/>
    <w:rsid w:val="003821E0"/>
    <w:rsid w:val="00382848"/>
    <w:rsid w:val="00382906"/>
    <w:rsid w:val="00382C33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6FB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7A0"/>
    <w:rsid w:val="00387E46"/>
    <w:rsid w:val="00387E76"/>
    <w:rsid w:val="00387FBD"/>
    <w:rsid w:val="00390103"/>
    <w:rsid w:val="0039026D"/>
    <w:rsid w:val="00390943"/>
    <w:rsid w:val="0039094B"/>
    <w:rsid w:val="00390979"/>
    <w:rsid w:val="00390FD4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387A"/>
    <w:rsid w:val="00394291"/>
    <w:rsid w:val="0039456C"/>
    <w:rsid w:val="00394C1B"/>
    <w:rsid w:val="00394C4C"/>
    <w:rsid w:val="00395243"/>
    <w:rsid w:val="0039558C"/>
    <w:rsid w:val="003955B1"/>
    <w:rsid w:val="003959D2"/>
    <w:rsid w:val="00395D09"/>
    <w:rsid w:val="00396074"/>
    <w:rsid w:val="00396479"/>
    <w:rsid w:val="003964E8"/>
    <w:rsid w:val="00396930"/>
    <w:rsid w:val="003969E7"/>
    <w:rsid w:val="00396AB9"/>
    <w:rsid w:val="00396DDB"/>
    <w:rsid w:val="00397389"/>
    <w:rsid w:val="003973C2"/>
    <w:rsid w:val="003975C2"/>
    <w:rsid w:val="003976EF"/>
    <w:rsid w:val="00397B22"/>
    <w:rsid w:val="003A000F"/>
    <w:rsid w:val="003A00DB"/>
    <w:rsid w:val="003A01DA"/>
    <w:rsid w:val="003A02A1"/>
    <w:rsid w:val="003A09E0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8BE"/>
    <w:rsid w:val="003A19A4"/>
    <w:rsid w:val="003A1DAF"/>
    <w:rsid w:val="003A1FE0"/>
    <w:rsid w:val="003A20B0"/>
    <w:rsid w:val="003A24BE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CFF"/>
    <w:rsid w:val="003A61C3"/>
    <w:rsid w:val="003A6754"/>
    <w:rsid w:val="003A699A"/>
    <w:rsid w:val="003A6D53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1FA6"/>
    <w:rsid w:val="003B22C4"/>
    <w:rsid w:val="003B2364"/>
    <w:rsid w:val="003B314F"/>
    <w:rsid w:val="003B37EC"/>
    <w:rsid w:val="003B3918"/>
    <w:rsid w:val="003B392D"/>
    <w:rsid w:val="003B39F3"/>
    <w:rsid w:val="003B3D33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B81"/>
    <w:rsid w:val="003C0C88"/>
    <w:rsid w:val="003C1195"/>
    <w:rsid w:val="003C18B0"/>
    <w:rsid w:val="003C19A4"/>
    <w:rsid w:val="003C1B73"/>
    <w:rsid w:val="003C1CC6"/>
    <w:rsid w:val="003C2133"/>
    <w:rsid w:val="003C2172"/>
    <w:rsid w:val="003C25D8"/>
    <w:rsid w:val="003C292D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325"/>
    <w:rsid w:val="003C4CE9"/>
    <w:rsid w:val="003C5F0F"/>
    <w:rsid w:val="003C5F7F"/>
    <w:rsid w:val="003C617E"/>
    <w:rsid w:val="003C62CC"/>
    <w:rsid w:val="003C66D8"/>
    <w:rsid w:val="003C675C"/>
    <w:rsid w:val="003C681F"/>
    <w:rsid w:val="003C6B5B"/>
    <w:rsid w:val="003C6D9F"/>
    <w:rsid w:val="003C71E0"/>
    <w:rsid w:val="003C7367"/>
    <w:rsid w:val="003C763B"/>
    <w:rsid w:val="003C78F0"/>
    <w:rsid w:val="003C7FBB"/>
    <w:rsid w:val="003D01E8"/>
    <w:rsid w:val="003D0799"/>
    <w:rsid w:val="003D08E1"/>
    <w:rsid w:val="003D0BC4"/>
    <w:rsid w:val="003D0C18"/>
    <w:rsid w:val="003D0DA6"/>
    <w:rsid w:val="003D0E54"/>
    <w:rsid w:val="003D0E72"/>
    <w:rsid w:val="003D128F"/>
    <w:rsid w:val="003D1481"/>
    <w:rsid w:val="003D1AF0"/>
    <w:rsid w:val="003D1BF5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3D46"/>
    <w:rsid w:val="003D42A1"/>
    <w:rsid w:val="003D49F3"/>
    <w:rsid w:val="003D4C0D"/>
    <w:rsid w:val="003D525F"/>
    <w:rsid w:val="003D5362"/>
    <w:rsid w:val="003D5472"/>
    <w:rsid w:val="003D58BE"/>
    <w:rsid w:val="003D5B91"/>
    <w:rsid w:val="003D5E9B"/>
    <w:rsid w:val="003D5F01"/>
    <w:rsid w:val="003D6828"/>
    <w:rsid w:val="003D6BA4"/>
    <w:rsid w:val="003D6E63"/>
    <w:rsid w:val="003D78FA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C63"/>
    <w:rsid w:val="003E5CA4"/>
    <w:rsid w:val="003E5D73"/>
    <w:rsid w:val="003E5F70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E7DC7"/>
    <w:rsid w:val="003F032D"/>
    <w:rsid w:val="003F0524"/>
    <w:rsid w:val="003F06E0"/>
    <w:rsid w:val="003F0C1C"/>
    <w:rsid w:val="003F0CE8"/>
    <w:rsid w:val="003F148A"/>
    <w:rsid w:val="003F1655"/>
    <w:rsid w:val="003F1F53"/>
    <w:rsid w:val="003F226E"/>
    <w:rsid w:val="003F2371"/>
    <w:rsid w:val="003F2508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C65"/>
    <w:rsid w:val="003F61FA"/>
    <w:rsid w:val="003F62FF"/>
    <w:rsid w:val="003F636A"/>
    <w:rsid w:val="003F691F"/>
    <w:rsid w:val="003F6B7A"/>
    <w:rsid w:val="003F6CA2"/>
    <w:rsid w:val="003F6F38"/>
    <w:rsid w:val="003F759B"/>
    <w:rsid w:val="003F7692"/>
    <w:rsid w:val="003F7EEE"/>
    <w:rsid w:val="003F7FB3"/>
    <w:rsid w:val="004000BC"/>
    <w:rsid w:val="004003D7"/>
    <w:rsid w:val="00400819"/>
    <w:rsid w:val="00400972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14"/>
    <w:rsid w:val="00403ECE"/>
    <w:rsid w:val="00404039"/>
    <w:rsid w:val="004040E6"/>
    <w:rsid w:val="00404252"/>
    <w:rsid w:val="004044DC"/>
    <w:rsid w:val="00404609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70D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CFE"/>
    <w:rsid w:val="004123F4"/>
    <w:rsid w:val="00412542"/>
    <w:rsid w:val="0041299E"/>
    <w:rsid w:val="00412B1C"/>
    <w:rsid w:val="00412D7B"/>
    <w:rsid w:val="00413666"/>
    <w:rsid w:val="004136A8"/>
    <w:rsid w:val="00413945"/>
    <w:rsid w:val="00413E23"/>
    <w:rsid w:val="00413F17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DA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974"/>
    <w:rsid w:val="00420A82"/>
    <w:rsid w:val="00420EDC"/>
    <w:rsid w:val="004210F2"/>
    <w:rsid w:val="00421243"/>
    <w:rsid w:val="00421340"/>
    <w:rsid w:val="00421508"/>
    <w:rsid w:val="004216C0"/>
    <w:rsid w:val="00421814"/>
    <w:rsid w:val="00421D7F"/>
    <w:rsid w:val="00421E82"/>
    <w:rsid w:val="00421EBF"/>
    <w:rsid w:val="004221FD"/>
    <w:rsid w:val="0042229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68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D53"/>
    <w:rsid w:val="00430D70"/>
    <w:rsid w:val="00430E6A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DC6"/>
    <w:rsid w:val="00433E84"/>
    <w:rsid w:val="0043416E"/>
    <w:rsid w:val="0043421E"/>
    <w:rsid w:val="00434231"/>
    <w:rsid w:val="004342D5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728C"/>
    <w:rsid w:val="0043740F"/>
    <w:rsid w:val="004374F2"/>
    <w:rsid w:val="00437BA7"/>
    <w:rsid w:val="00437DCA"/>
    <w:rsid w:val="00437E2E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C18"/>
    <w:rsid w:val="00446F4C"/>
    <w:rsid w:val="0044723A"/>
    <w:rsid w:val="004472C7"/>
    <w:rsid w:val="004474F9"/>
    <w:rsid w:val="00447BB8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B79"/>
    <w:rsid w:val="0045391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597"/>
    <w:rsid w:val="004555CB"/>
    <w:rsid w:val="00455BA5"/>
    <w:rsid w:val="00455CDA"/>
    <w:rsid w:val="00455DF9"/>
    <w:rsid w:val="00455E76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71C"/>
    <w:rsid w:val="0046688F"/>
    <w:rsid w:val="00466B47"/>
    <w:rsid w:val="00466DB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0DA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3F12"/>
    <w:rsid w:val="0047402E"/>
    <w:rsid w:val="004740BC"/>
    <w:rsid w:val="004743C7"/>
    <w:rsid w:val="004745E7"/>
    <w:rsid w:val="00474634"/>
    <w:rsid w:val="00474E10"/>
    <w:rsid w:val="0047533B"/>
    <w:rsid w:val="00475357"/>
    <w:rsid w:val="004758D4"/>
    <w:rsid w:val="00475B53"/>
    <w:rsid w:val="0047605D"/>
    <w:rsid w:val="00476322"/>
    <w:rsid w:val="00476655"/>
    <w:rsid w:val="00477650"/>
    <w:rsid w:val="0047777E"/>
    <w:rsid w:val="00480171"/>
    <w:rsid w:val="0048057C"/>
    <w:rsid w:val="00480DC5"/>
    <w:rsid w:val="00480F35"/>
    <w:rsid w:val="0048106D"/>
    <w:rsid w:val="004812F7"/>
    <w:rsid w:val="0048140E"/>
    <w:rsid w:val="0048152D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C5"/>
    <w:rsid w:val="00483CAD"/>
    <w:rsid w:val="004850EE"/>
    <w:rsid w:val="00485432"/>
    <w:rsid w:val="00485AA2"/>
    <w:rsid w:val="00485F7F"/>
    <w:rsid w:val="004862C4"/>
    <w:rsid w:val="004863C1"/>
    <w:rsid w:val="00486725"/>
    <w:rsid w:val="00486847"/>
    <w:rsid w:val="00486864"/>
    <w:rsid w:val="00486BAC"/>
    <w:rsid w:val="004872E4"/>
    <w:rsid w:val="004873C5"/>
    <w:rsid w:val="004878AA"/>
    <w:rsid w:val="00487A07"/>
    <w:rsid w:val="00487B1B"/>
    <w:rsid w:val="00487F3F"/>
    <w:rsid w:val="004903C4"/>
    <w:rsid w:val="00490624"/>
    <w:rsid w:val="00490F5C"/>
    <w:rsid w:val="004910CA"/>
    <w:rsid w:val="00491395"/>
    <w:rsid w:val="00491B2A"/>
    <w:rsid w:val="00491E35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5F5A"/>
    <w:rsid w:val="0049602D"/>
    <w:rsid w:val="0049688E"/>
    <w:rsid w:val="00496B61"/>
    <w:rsid w:val="00496B8E"/>
    <w:rsid w:val="00496D48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2844"/>
    <w:rsid w:val="004A28E3"/>
    <w:rsid w:val="004A3214"/>
    <w:rsid w:val="004A339F"/>
    <w:rsid w:val="004A351E"/>
    <w:rsid w:val="004A3819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4E2"/>
    <w:rsid w:val="004B2C1F"/>
    <w:rsid w:val="004B3269"/>
    <w:rsid w:val="004B34A7"/>
    <w:rsid w:val="004B359E"/>
    <w:rsid w:val="004B35B1"/>
    <w:rsid w:val="004B3719"/>
    <w:rsid w:val="004B374D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80"/>
    <w:rsid w:val="004B54B7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6C"/>
    <w:rsid w:val="004C067E"/>
    <w:rsid w:val="004C08CA"/>
    <w:rsid w:val="004C0ADE"/>
    <w:rsid w:val="004C0BCC"/>
    <w:rsid w:val="004C0C97"/>
    <w:rsid w:val="004C153E"/>
    <w:rsid w:val="004C218D"/>
    <w:rsid w:val="004C21DA"/>
    <w:rsid w:val="004C25C6"/>
    <w:rsid w:val="004C2742"/>
    <w:rsid w:val="004C2890"/>
    <w:rsid w:val="004C2936"/>
    <w:rsid w:val="004C2997"/>
    <w:rsid w:val="004C2BB0"/>
    <w:rsid w:val="004C2CD9"/>
    <w:rsid w:val="004C331E"/>
    <w:rsid w:val="004C3578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0F9C"/>
    <w:rsid w:val="004D116E"/>
    <w:rsid w:val="004D142F"/>
    <w:rsid w:val="004D14A5"/>
    <w:rsid w:val="004D154B"/>
    <w:rsid w:val="004D1AE1"/>
    <w:rsid w:val="004D1B22"/>
    <w:rsid w:val="004D1D1B"/>
    <w:rsid w:val="004D1D4D"/>
    <w:rsid w:val="004D1DDC"/>
    <w:rsid w:val="004D1E33"/>
    <w:rsid w:val="004D1F6C"/>
    <w:rsid w:val="004D21E7"/>
    <w:rsid w:val="004D2310"/>
    <w:rsid w:val="004D2606"/>
    <w:rsid w:val="004D28AB"/>
    <w:rsid w:val="004D2BFC"/>
    <w:rsid w:val="004D2F54"/>
    <w:rsid w:val="004D303B"/>
    <w:rsid w:val="004D36AE"/>
    <w:rsid w:val="004D3953"/>
    <w:rsid w:val="004D3FA0"/>
    <w:rsid w:val="004D478A"/>
    <w:rsid w:val="004D4927"/>
    <w:rsid w:val="004D4C0F"/>
    <w:rsid w:val="004D5277"/>
    <w:rsid w:val="004D534E"/>
    <w:rsid w:val="004D66EB"/>
    <w:rsid w:val="004D69E8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079"/>
    <w:rsid w:val="004E519D"/>
    <w:rsid w:val="004E5246"/>
    <w:rsid w:val="004E532E"/>
    <w:rsid w:val="004E55D6"/>
    <w:rsid w:val="004E5C96"/>
    <w:rsid w:val="004E63B1"/>
    <w:rsid w:val="004E6651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43D"/>
    <w:rsid w:val="004F255B"/>
    <w:rsid w:val="004F27EE"/>
    <w:rsid w:val="004F2955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5D2"/>
    <w:rsid w:val="004F5648"/>
    <w:rsid w:val="004F5C8C"/>
    <w:rsid w:val="004F6397"/>
    <w:rsid w:val="004F63BB"/>
    <w:rsid w:val="004F66BE"/>
    <w:rsid w:val="004F686B"/>
    <w:rsid w:val="004F7037"/>
    <w:rsid w:val="004F704A"/>
    <w:rsid w:val="004F709B"/>
    <w:rsid w:val="004F7223"/>
    <w:rsid w:val="004F72A9"/>
    <w:rsid w:val="004F7310"/>
    <w:rsid w:val="004F7A9B"/>
    <w:rsid w:val="004F7BB4"/>
    <w:rsid w:val="004F7E6E"/>
    <w:rsid w:val="004F7EDB"/>
    <w:rsid w:val="00500035"/>
    <w:rsid w:val="005002B3"/>
    <w:rsid w:val="005004C4"/>
    <w:rsid w:val="00500768"/>
    <w:rsid w:val="00500B7F"/>
    <w:rsid w:val="00500C77"/>
    <w:rsid w:val="00500F1C"/>
    <w:rsid w:val="0050112E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B79"/>
    <w:rsid w:val="00503DE0"/>
    <w:rsid w:val="00503F3D"/>
    <w:rsid w:val="00503F43"/>
    <w:rsid w:val="005040D9"/>
    <w:rsid w:val="005046AB"/>
    <w:rsid w:val="005048E0"/>
    <w:rsid w:val="00504D64"/>
    <w:rsid w:val="00504DC5"/>
    <w:rsid w:val="00504DF9"/>
    <w:rsid w:val="005053F1"/>
    <w:rsid w:val="0050546F"/>
    <w:rsid w:val="0050547E"/>
    <w:rsid w:val="00505869"/>
    <w:rsid w:val="00505872"/>
    <w:rsid w:val="00506248"/>
    <w:rsid w:val="0050643C"/>
    <w:rsid w:val="00506504"/>
    <w:rsid w:val="005070F2"/>
    <w:rsid w:val="0050744D"/>
    <w:rsid w:val="005076B3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1F83"/>
    <w:rsid w:val="005127E5"/>
    <w:rsid w:val="0051291B"/>
    <w:rsid w:val="00512BB5"/>
    <w:rsid w:val="00512F27"/>
    <w:rsid w:val="00512FE9"/>
    <w:rsid w:val="00512FED"/>
    <w:rsid w:val="00513618"/>
    <w:rsid w:val="00513669"/>
    <w:rsid w:val="00514152"/>
    <w:rsid w:val="0051421C"/>
    <w:rsid w:val="00514AF2"/>
    <w:rsid w:val="005154FB"/>
    <w:rsid w:val="00515595"/>
    <w:rsid w:val="00515A9C"/>
    <w:rsid w:val="0051606C"/>
    <w:rsid w:val="005167A6"/>
    <w:rsid w:val="00516DAB"/>
    <w:rsid w:val="00516EF2"/>
    <w:rsid w:val="005170FF"/>
    <w:rsid w:val="00517106"/>
    <w:rsid w:val="005171A5"/>
    <w:rsid w:val="00517286"/>
    <w:rsid w:val="00517632"/>
    <w:rsid w:val="00517A12"/>
    <w:rsid w:val="005200AE"/>
    <w:rsid w:val="00520108"/>
    <w:rsid w:val="00520352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5F08"/>
    <w:rsid w:val="00526D86"/>
    <w:rsid w:val="00526E2F"/>
    <w:rsid w:val="00527FAE"/>
    <w:rsid w:val="00530411"/>
    <w:rsid w:val="005308A2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1FD9"/>
    <w:rsid w:val="005321B6"/>
    <w:rsid w:val="005323BE"/>
    <w:rsid w:val="00532874"/>
    <w:rsid w:val="00532C28"/>
    <w:rsid w:val="00532D42"/>
    <w:rsid w:val="00532E62"/>
    <w:rsid w:val="00532F1D"/>
    <w:rsid w:val="0053386C"/>
    <w:rsid w:val="00533A8F"/>
    <w:rsid w:val="00533D9A"/>
    <w:rsid w:val="00534152"/>
    <w:rsid w:val="00534491"/>
    <w:rsid w:val="005345F0"/>
    <w:rsid w:val="005346B5"/>
    <w:rsid w:val="0053492D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19C"/>
    <w:rsid w:val="005364D1"/>
    <w:rsid w:val="00536960"/>
    <w:rsid w:val="00536A54"/>
    <w:rsid w:val="00536B8E"/>
    <w:rsid w:val="005373A9"/>
    <w:rsid w:val="005373CE"/>
    <w:rsid w:val="005374D1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49"/>
    <w:rsid w:val="00541D7B"/>
    <w:rsid w:val="00541EC7"/>
    <w:rsid w:val="00542104"/>
    <w:rsid w:val="0054218D"/>
    <w:rsid w:val="00542549"/>
    <w:rsid w:val="005425D6"/>
    <w:rsid w:val="00542903"/>
    <w:rsid w:val="005432F4"/>
    <w:rsid w:val="00543436"/>
    <w:rsid w:val="005434C7"/>
    <w:rsid w:val="00543611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3B3"/>
    <w:rsid w:val="00550519"/>
    <w:rsid w:val="00550851"/>
    <w:rsid w:val="00550B2A"/>
    <w:rsid w:val="00550B8A"/>
    <w:rsid w:val="00550BC7"/>
    <w:rsid w:val="00550C5E"/>
    <w:rsid w:val="00551353"/>
    <w:rsid w:val="00551727"/>
    <w:rsid w:val="00551C3F"/>
    <w:rsid w:val="00551C78"/>
    <w:rsid w:val="00551FB4"/>
    <w:rsid w:val="00552099"/>
    <w:rsid w:val="005526C1"/>
    <w:rsid w:val="005528DF"/>
    <w:rsid w:val="00552C6E"/>
    <w:rsid w:val="00553097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0CE"/>
    <w:rsid w:val="005600FE"/>
    <w:rsid w:val="005606B7"/>
    <w:rsid w:val="00561060"/>
    <w:rsid w:val="00561154"/>
    <w:rsid w:val="00561430"/>
    <w:rsid w:val="005614B8"/>
    <w:rsid w:val="0056195B"/>
    <w:rsid w:val="00561C66"/>
    <w:rsid w:val="00561E4B"/>
    <w:rsid w:val="00562345"/>
    <w:rsid w:val="00562729"/>
    <w:rsid w:val="00562944"/>
    <w:rsid w:val="005629E4"/>
    <w:rsid w:val="0056326D"/>
    <w:rsid w:val="005633C0"/>
    <w:rsid w:val="005634B9"/>
    <w:rsid w:val="005638F4"/>
    <w:rsid w:val="00563BA7"/>
    <w:rsid w:val="00563BDC"/>
    <w:rsid w:val="00563DA2"/>
    <w:rsid w:val="00563FD0"/>
    <w:rsid w:val="00564041"/>
    <w:rsid w:val="005642BC"/>
    <w:rsid w:val="005643F2"/>
    <w:rsid w:val="0056454E"/>
    <w:rsid w:val="00564934"/>
    <w:rsid w:val="00564985"/>
    <w:rsid w:val="00564B0B"/>
    <w:rsid w:val="00565307"/>
    <w:rsid w:val="005654C0"/>
    <w:rsid w:val="0056581F"/>
    <w:rsid w:val="005662B9"/>
    <w:rsid w:val="0056643C"/>
    <w:rsid w:val="00566DA0"/>
    <w:rsid w:val="00567442"/>
    <w:rsid w:val="00567C81"/>
    <w:rsid w:val="00570159"/>
    <w:rsid w:val="00570A81"/>
    <w:rsid w:val="00570DF9"/>
    <w:rsid w:val="00570E22"/>
    <w:rsid w:val="00571274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2A"/>
    <w:rsid w:val="00572F97"/>
    <w:rsid w:val="005734D5"/>
    <w:rsid w:val="00573AC4"/>
    <w:rsid w:val="00573D96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0B2"/>
    <w:rsid w:val="005764CC"/>
    <w:rsid w:val="00576A47"/>
    <w:rsid w:val="00576DD3"/>
    <w:rsid w:val="00576E93"/>
    <w:rsid w:val="005770F2"/>
    <w:rsid w:val="00577291"/>
    <w:rsid w:val="00577331"/>
    <w:rsid w:val="005774E2"/>
    <w:rsid w:val="00577B93"/>
    <w:rsid w:val="00577DE1"/>
    <w:rsid w:val="00577F5D"/>
    <w:rsid w:val="0058029F"/>
    <w:rsid w:val="005804B6"/>
    <w:rsid w:val="00580C31"/>
    <w:rsid w:val="0058170F"/>
    <w:rsid w:val="0058196D"/>
    <w:rsid w:val="00581A14"/>
    <w:rsid w:val="00581AAF"/>
    <w:rsid w:val="005821DB"/>
    <w:rsid w:val="0058234C"/>
    <w:rsid w:val="00582707"/>
    <w:rsid w:val="005835AA"/>
    <w:rsid w:val="00583C2E"/>
    <w:rsid w:val="00583CD1"/>
    <w:rsid w:val="00583CF9"/>
    <w:rsid w:val="00583D32"/>
    <w:rsid w:val="00584189"/>
    <w:rsid w:val="00584338"/>
    <w:rsid w:val="0058435E"/>
    <w:rsid w:val="00584474"/>
    <w:rsid w:val="00584D79"/>
    <w:rsid w:val="00585144"/>
    <w:rsid w:val="005852BB"/>
    <w:rsid w:val="00585A2B"/>
    <w:rsid w:val="00585AF2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5C8"/>
    <w:rsid w:val="00590634"/>
    <w:rsid w:val="005908FE"/>
    <w:rsid w:val="00590A11"/>
    <w:rsid w:val="00590CC3"/>
    <w:rsid w:val="0059120C"/>
    <w:rsid w:val="005916D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20"/>
    <w:rsid w:val="00593751"/>
    <w:rsid w:val="005937C0"/>
    <w:rsid w:val="005937ED"/>
    <w:rsid w:val="00593891"/>
    <w:rsid w:val="00593C68"/>
    <w:rsid w:val="005941B3"/>
    <w:rsid w:val="00594653"/>
    <w:rsid w:val="005946AD"/>
    <w:rsid w:val="00594704"/>
    <w:rsid w:val="0059526D"/>
    <w:rsid w:val="0059571B"/>
    <w:rsid w:val="00595A86"/>
    <w:rsid w:val="00595B84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ACB"/>
    <w:rsid w:val="00597D00"/>
    <w:rsid w:val="00597F53"/>
    <w:rsid w:val="005A0776"/>
    <w:rsid w:val="005A0990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402"/>
    <w:rsid w:val="005A7500"/>
    <w:rsid w:val="005A7BB3"/>
    <w:rsid w:val="005A7FB5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A49"/>
    <w:rsid w:val="005B2D66"/>
    <w:rsid w:val="005B2D84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1B3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58C"/>
    <w:rsid w:val="005B762D"/>
    <w:rsid w:val="005B76D1"/>
    <w:rsid w:val="005B7A78"/>
    <w:rsid w:val="005B7CAC"/>
    <w:rsid w:val="005B7CBC"/>
    <w:rsid w:val="005C00AF"/>
    <w:rsid w:val="005C0AA0"/>
    <w:rsid w:val="005C0E8F"/>
    <w:rsid w:val="005C1245"/>
    <w:rsid w:val="005C1505"/>
    <w:rsid w:val="005C162A"/>
    <w:rsid w:val="005C1839"/>
    <w:rsid w:val="005C1997"/>
    <w:rsid w:val="005C1A8A"/>
    <w:rsid w:val="005C1E8B"/>
    <w:rsid w:val="005C21F2"/>
    <w:rsid w:val="005C227D"/>
    <w:rsid w:val="005C2437"/>
    <w:rsid w:val="005C24CC"/>
    <w:rsid w:val="005C2AAD"/>
    <w:rsid w:val="005C2CC1"/>
    <w:rsid w:val="005C2D4F"/>
    <w:rsid w:val="005C2EA0"/>
    <w:rsid w:val="005C328F"/>
    <w:rsid w:val="005C3298"/>
    <w:rsid w:val="005C3457"/>
    <w:rsid w:val="005C35F2"/>
    <w:rsid w:val="005C39BF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A14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2931"/>
    <w:rsid w:val="005D2E2B"/>
    <w:rsid w:val="005D3035"/>
    <w:rsid w:val="005D36EC"/>
    <w:rsid w:val="005D3B22"/>
    <w:rsid w:val="005D3E6B"/>
    <w:rsid w:val="005D438D"/>
    <w:rsid w:val="005D465E"/>
    <w:rsid w:val="005D46C2"/>
    <w:rsid w:val="005D4981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B74"/>
    <w:rsid w:val="005E0682"/>
    <w:rsid w:val="005E07DC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1BF"/>
    <w:rsid w:val="005F243E"/>
    <w:rsid w:val="005F2FB8"/>
    <w:rsid w:val="005F3114"/>
    <w:rsid w:val="005F347B"/>
    <w:rsid w:val="005F39A1"/>
    <w:rsid w:val="005F3E86"/>
    <w:rsid w:val="005F4189"/>
    <w:rsid w:val="005F4495"/>
    <w:rsid w:val="005F47CA"/>
    <w:rsid w:val="005F4AEB"/>
    <w:rsid w:val="005F4C47"/>
    <w:rsid w:val="005F4D0A"/>
    <w:rsid w:val="005F4D94"/>
    <w:rsid w:val="005F53C4"/>
    <w:rsid w:val="005F578D"/>
    <w:rsid w:val="005F5892"/>
    <w:rsid w:val="005F5D64"/>
    <w:rsid w:val="005F5DDB"/>
    <w:rsid w:val="005F61CD"/>
    <w:rsid w:val="005F6430"/>
    <w:rsid w:val="005F6587"/>
    <w:rsid w:val="005F68DF"/>
    <w:rsid w:val="005F6B83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431"/>
    <w:rsid w:val="00600698"/>
    <w:rsid w:val="00600AE5"/>
    <w:rsid w:val="00600FD2"/>
    <w:rsid w:val="00601392"/>
    <w:rsid w:val="00601898"/>
    <w:rsid w:val="00601A14"/>
    <w:rsid w:val="00601A59"/>
    <w:rsid w:val="00601A61"/>
    <w:rsid w:val="00601B5A"/>
    <w:rsid w:val="00601BBB"/>
    <w:rsid w:val="006021B7"/>
    <w:rsid w:val="006021C6"/>
    <w:rsid w:val="00602536"/>
    <w:rsid w:val="00603102"/>
    <w:rsid w:val="00603A06"/>
    <w:rsid w:val="00603A65"/>
    <w:rsid w:val="006040AC"/>
    <w:rsid w:val="006040EA"/>
    <w:rsid w:val="00604343"/>
    <w:rsid w:val="00604977"/>
    <w:rsid w:val="00604FE8"/>
    <w:rsid w:val="006055A7"/>
    <w:rsid w:val="0060577B"/>
    <w:rsid w:val="006057E5"/>
    <w:rsid w:val="00605950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07DB5"/>
    <w:rsid w:val="00610152"/>
    <w:rsid w:val="0061031F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D7"/>
    <w:rsid w:val="00612B25"/>
    <w:rsid w:val="00612CD3"/>
    <w:rsid w:val="00612D72"/>
    <w:rsid w:val="00612E20"/>
    <w:rsid w:val="006133C3"/>
    <w:rsid w:val="006135A4"/>
    <w:rsid w:val="00613C70"/>
    <w:rsid w:val="00613E48"/>
    <w:rsid w:val="00613E52"/>
    <w:rsid w:val="006141B5"/>
    <w:rsid w:val="006144C0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4F06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852"/>
    <w:rsid w:val="00631B03"/>
    <w:rsid w:val="006323E4"/>
    <w:rsid w:val="00632FF1"/>
    <w:rsid w:val="00633DDC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8A"/>
    <w:rsid w:val="006360FB"/>
    <w:rsid w:val="006361F4"/>
    <w:rsid w:val="00636374"/>
    <w:rsid w:val="006363D6"/>
    <w:rsid w:val="006365A9"/>
    <w:rsid w:val="006366C3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6FF"/>
    <w:rsid w:val="006427AD"/>
    <w:rsid w:val="00642E57"/>
    <w:rsid w:val="00643155"/>
    <w:rsid w:val="006431DA"/>
    <w:rsid w:val="00643555"/>
    <w:rsid w:val="00643D35"/>
    <w:rsid w:val="00643E5C"/>
    <w:rsid w:val="00643F0D"/>
    <w:rsid w:val="006440B2"/>
    <w:rsid w:val="00644354"/>
    <w:rsid w:val="006446AE"/>
    <w:rsid w:val="00644E8D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2C7"/>
    <w:rsid w:val="0065459B"/>
    <w:rsid w:val="00654603"/>
    <w:rsid w:val="0065473B"/>
    <w:rsid w:val="00654A8B"/>
    <w:rsid w:val="00654EB3"/>
    <w:rsid w:val="00655123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EB4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71D"/>
    <w:rsid w:val="00664C33"/>
    <w:rsid w:val="00664DCB"/>
    <w:rsid w:val="006650DA"/>
    <w:rsid w:val="00665120"/>
    <w:rsid w:val="006654B7"/>
    <w:rsid w:val="006656A0"/>
    <w:rsid w:val="00665FA7"/>
    <w:rsid w:val="0066608E"/>
    <w:rsid w:val="00666276"/>
    <w:rsid w:val="006666A1"/>
    <w:rsid w:val="00666998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C6B"/>
    <w:rsid w:val="00667F02"/>
    <w:rsid w:val="0067005C"/>
    <w:rsid w:val="0067024C"/>
    <w:rsid w:val="0067030A"/>
    <w:rsid w:val="00670838"/>
    <w:rsid w:val="00670DEB"/>
    <w:rsid w:val="006715B2"/>
    <w:rsid w:val="006715BF"/>
    <w:rsid w:val="006720D4"/>
    <w:rsid w:val="00672BC4"/>
    <w:rsid w:val="00673275"/>
    <w:rsid w:val="00673438"/>
    <w:rsid w:val="00673582"/>
    <w:rsid w:val="006735DA"/>
    <w:rsid w:val="006736B9"/>
    <w:rsid w:val="006737C8"/>
    <w:rsid w:val="00673842"/>
    <w:rsid w:val="0067398E"/>
    <w:rsid w:val="00673CBA"/>
    <w:rsid w:val="00673EB6"/>
    <w:rsid w:val="00673FCF"/>
    <w:rsid w:val="0067402B"/>
    <w:rsid w:val="006742B3"/>
    <w:rsid w:val="00674334"/>
    <w:rsid w:val="00674633"/>
    <w:rsid w:val="00674E6D"/>
    <w:rsid w:val="00675088"/>
    <w:rsid w:val="006752B8"/>
    <w:rsid w:val="0067536C"/>
    <w:rsid w:val="0067542F"/>
    <w:rsid w:val="00675A26"/>
    <w:rsid w:val="00675C8F"/>
    <w:rsid w:val="00675D39"/>
    <w:rsid w:val="0067606B"/>
    <w:rsid w:val="00676197"/>
    <w:rsid w:val="006764FA"/>
    <w:rsid w:val="006765A3"/>
    <w:rsid w:val="006766F8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FC8"/>
    <w:rsid w:val="0068229C"/>
    <w:rsid w:val="006822CB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84"/>
    <w:rsid w:val="00686CBE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860"/>
    <w:rsid w:val="00691985"/>
    <w:rsid w:val="00691B32"/>
    <w:rsid w:val="00691B76"/>
    <w:rsid w:val="00692175"/>
    <w:rsid w:val="006921D8"/>
    <w:rsid w:val="0069245A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02"/>
    <w:rsid w:val="00695369"/>
    <w:rsid w:val="0069563B"/>
    <w:rsid w:val="00695900"/>
    <w:rsid w:val="00695AD3"/>
    <w:rsid w:val="00695DCF"/>
    <w:rsid w:val="00695E62"/>
    <w:rsid w:val="0069632C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977"/>
    <w:rsid w:val="006A3A32"/>
    <w:rsid w:val="006A3DF3"/>
    <w:rsid w:val="006A3E5E"/>
    <w:rsid w:val="006A3ED8"/>
    <w:rsid w:val="006A43E3"/>
    <w:rsid w:val="006A45B7"/>
    <w:rsid w:val="006A4D35"/>
    <w:rsid w:val="006A551C"/>
    <w:rsid w:val="006A5B6F"/>
    <w:rsid w:val="006A5B98"/>
    <w:rsid w:val="006A5C5C"/>
    <w:rsid w:val="006A5E45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3016"/>
    <w:rsid w:val="006B3754"/>
    <w:rsid w:val="006B3B4D"/>
    <w:rsid w:val="006B3E7C"/>
    <w:rsid w:val="006B4638"/>
    <w:rsid w:val="006B46ED"/>
    <w:rsid w:val="006B4B7E"/>
    <w:rsid w:val="006B4E32"/>
    <w:rsid w:val="006B50B4"/>
    <w:rsid w:val="006B5428"/>
    <w:rsid w:val="006B54A0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B7C21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D1B"/>
    <w:rsid w:val="006C0EDD"/>
    <w:rsid w:val="006C0F0B"/>
    <w:rsid w:val="006C100A"/>
    <w:rsid w:val="006C1186"/>
    <w:rsid w:val="006C1241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DB1"/>
    <w:rsid w:val="006C3F9D"/>
    <w:rsid w:val="006C41D3"/>
    <w:rsid w:val="006C4699"/>
    <w:rsid w:val="006C477D"/>
    <w:rsid w:val="006C47B3"/>
    <w:rsid w:val="006C4F56"/>
    <w:rsid w:val="006C556E"/>
    <w:rsid w:val="006C56F6"/>
    <w:rsid w:val="006C5943"/>
    <w:rsid w:val="006C594F"/>
    <w:rsid w:val="006C5974"/>
    <w:rsid w:val="006C5D10"/>
    <w:rsid w:val="006C5D8A"/>
    <w:rsid w:val="006C637E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5EF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6A93"/>
    <w:rsid w:val="006D6BDC"/>
    <w:rsid w:val="006D6E1F"/>
    <w:rsid w:val="006D6F1A"/>
    <w:rsid w:val="006D7705"/>
    <w:rsid w:val="006D7DD8"/>
    <w:rsid w:val="006D7E58"/>
    <w:rsid w:val="006D7E97"/>
    <w:rsid w:val="006E0758"/>
    <w:rsid w:val="006E078F"/>
    <w:rsid w:val="006E0A5A"/>
    <w:rsid w:val="006E1138"/>
    <w:rsid w:val="006E141D"/>
    <w:rsid w:val="006E1428"/>
    <w:rsid w:val="006E1B98"/>
    <w:rsid w:val="006E1C63"/>
    <w:rsid w:val="006E1F18"/>
    <w:rsid w:val="006E2246"/>
    <w:rsid w:val="006E2433"/>
    <w:rsid w:val="006E25D5"/>
    <w:rsid w:val="006E265D"/>
    <w:rsid w:val="006E2732"/>
    <w:rsid w:val="006E27C1"/>
    <w:rsid w:val="006E288C"/>
    <w:rsid w:val="006E2DD8"/>
    <w:rsid w:val="006E2F21"/>
    <w:rsid w:val="006E3065"/>
    <w:rsid w:val="006E3658"/>
    <w:rsid w:val="006E3AC6"/>
    <w:rsid w:val="006E3AE1"/>
    <w:rsid w:val="006E3B46"/>
    <w:rsid w:val="006E3C77"/>
    <w:rsid w:val="006E4017"/>
    <w:rsid w:val="006E42E5"/>
    <w:rsid w:val="006E4326"/>
    <w:rsid w:val="006E43AF"/>
    <w:rsid w:val="006E43C7"/>
    <w:rsid w:val="006E47ED"/>
    <w:rsid w:val="006E4A2C"/>
    <w:rsid w:val="006E4E4B"/>
    <w:rsid w:val="006E51DC"/>
    <w:rsid w:val="006E5C1C"/>
    <w:rsid w:val="006E5CD9"/>
    <w:rsid w:val="006E5E18"/>
    <w:rsid w:val="006E62AF"/>
    <w:rsid w:val="006E6698"/>
    <w:rsid w:val="006E66A2"/>
    <w:rsid w:val="006E6A4A"/>
    <w:rsid w:val="006E7568"/>
    <w:rsid w:val="006E7736"/>
    <w:rsid w:val="006E7928"/>
    <w:rsid w:val="006E7AA7"/>
    <w:rsid w:val="006E7BB7"/>
    <w:rsid w:val="006F03F0"/>
    <w:rsid w:val="006F0F55"/>
    <w:rsid w:val="006F1A69"/>
    <w:rsid w:val="006F1B26"/>
    <w:rsid w:val="006F1BB5"/>
    <w:rsid w:val="006F1DC8"/>
    <w:rsid w:val="006F23B4"/>
    <w:rsid w:val="006F2886"/>
    <w:rsid w:val="006F28CD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D80"/>
    <w:rsid w:val="006F5E37"/>
    <w:rsid w:val="006F63CD"/>
    <w:rsid w:val="006F64B3"/>
    <w:rsid w:val="006F6608"/>
    <w:rsid w:val="006F66B2"/>
    <w:rsid w:val="006F6773"/>
    <w:rsid w:val="006F67AA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C8E"/>
    <w:rsid w:val="007024AC"/>
    <w:rsid w:val="00702A9F"/>
    <w:rsid w:val="00702F0F"/>
    <w:rsid w:val="00703290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CA1"/>
    <w:rsid w:val="00706D04"/>
    <w:rsid w:val="00706FAA"/>
    <w:rsid w:val="00707107"/>
    <w:rsid w:val="0070727B"/>
    <w:rsid w:val="00707617"/>
    <w:rsid w:val="007076DC"/>
    <w:rsid w:val="007076E9"/>
    <w:rsid w:val="0070773F"/>
    <w:rsid w:val="007077B5"/>
    <w:rsid w:val="00707D66"/>
    <w:rsid w:val="00707D69"/>
    <w:rsid w:val="00707D71"/>
    <w:rsid w:val="007100B1"/>
    <w:rsid w:val="00710308"/>
    <w:rsid w:val="00710403"/>
    <w:rsid w:val="007104B1"/>
    <w:rsid w:val="00710835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A4C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3E5F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155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4A1"/>
    <w:rsid w:val="007324FD"/>
    <w:rsid w:val="007326CC"/>
    <w:rsid w:val="0073272A"/>
    <w:rsid w:val="007330ED"/>
    <w:rsid w:val="00733393"/>
    <w:rsid w:val="0073350B"/>
    <w:rsid w:val="00733C2E"/>
    <w:rsid w:val="00733E69"/>
    <w:rsid w:val="0073408A"/>
    <w:rsid w:val="007340D8"/>
    <w:rsid w:val="007341DB"/>
    <w:rsid w:val="0073453D"/>
    <w:rsid w:val="007349C5"/>
    <w:rsid w:val="00734AFE"/>
    <w:rsid w:val="00735005"/>
    <w:rsid w:val="007351BE"/>
    <w:rsid w:val="0073581C"/>
    <w:rsid w:val="00735C62"/>
    <w:rsid w:val="00735FA2"/>
    <w:rsid w:val="00736188"/>
    <w:rsid w:val="007362B4"/>
    <w:rsid w:val="00736801"/>
    <w:rsid w:val="00736C40"/>
    <w:rsid w:val="00736F65"/>
    <w:rsid w:val="00737196"/>
    <w:rsid w:val="007372B7"/>
    <w:rsid w:val="007374AB"/>
    <w:rsid w:val="00737AE7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AFA"/>
    <w:rsid w:val="00742BB0"/>
    <w:rsid w:val="00742C89"/>
    <w:rsid w:val="0074334F"/>
    <w:rsid w:val="0074339C"/>
    <w:rsid w:val="007436C9"/>
    <w:rsid w:val="007438B0"/>
    <w:rsid w:val="00743ABB"/>
    <w:rsid w:val="0074414F"/>
    <w:rsid w:val="00744503"/>
    <w:rsid w:val="00744973"/>
    <w:rsid w:val="00744F2E"/>
    <w:rsid w:val="007451D0"/>
    <w:rsid w:val="00745411"/>
    <w:rsid w:val="00745527"/>
    <w:rsid w:val="00745534"/>
    <w:rsid w:val="007455AC"/>
    <w:rsid w:val="0074568C"/>
    <w:rsid w:val="00745AAA"/>
    <w:rsid w:val="007462D3"/>
    <w:rsid w:val="007463EE"/>
    <w:rsid w:val="007464D0"/>
    <w:rsid w:val="00746634"/>
    <w:rsid w:val="00746AAD"/>
    <w:rsid w:val="00746D72"/>
    <w:rsid w:val="00746DA6"/>
    <w:rsid w:val="00746F04"/>
    <w:rsid w:val="007471AB"/>
    <w:rsid w:val="00747354"/>
    <w:rsid w:val="0074786B"/>
    <w:rsid w:val="0074797D"/>
    <w:rsid w:val="00747D89"/>
    <w:rsid w:val="00747F02"/>
    <w:rsid w:val="007501BE"/>
    <w:rsid w:val="007503E4"/>
    <w:rsid w:val="007508BE"/>
    <w:rsid w:val="00750A2A"/>
    <w:rsid w:val="00750E34"/>
    <w:rsid w:val="00750EC8"/>
    <w:rsid w:val="00750ED8"/>
    <w:rsid w:val="00750F14"/>
    <w:rsid w:val="00751058"/>
    <w:rsid w:val="0075123C"/>
    <w:rsid w:val="0075168F"/>
    <w:rsid w:val="0075201B"/>
    <w:rsid w:val="007523E9"/>
    <w:rsid w:val="007524C2"/>
    <w:rsid w:val="0075253C"/>
    <w:rsid w:val="007525CC"/>
    <w:rsid w:val="00752741"/>
    <w:rsid w:val="00752892"/>
    <w:rsid w:val="00752B04"/>
    <w:rsid w:val="00752EC2"/>
    <w:rsid w:val="007531D6"/>
    <w:rsid w:val="00753237"/>
    <w:rsid w:val="007532AC"/>
    <w:rsid w:val="007537D5"/>
    <w:rsid w:val="00753B4E"/>
    <w:rsid w:val="0075423D"/>
    <w:rsid w:val="00754709"/>
    <w:rsid w:val="0075483B"/>
    <w:rsid w:val="00754970"/>
    <w:rsid w:val="00754AD9"/>
    <w:rsid w:val="00754E32"/>
    <w:rsid w:val="00754FD8"/>
    <w:rsid w:val="00755249"/>
    <w:rsid w:val="0075526E"/>
    <w:rsid w:val="00755579"/>
    <w:rsid w:val="00755825"/>
    <w:rsid w:val="00756181"/>
    <w:rsid w:val="007564C5"/>
    <w:rsid w:val="00756834"/>
    <w:rsid w:val="00756D10"/>
    <w:rsid w:val="00756FCA"/>
    <w:rsid w:val="00757032"/>
    <w:rsid w:val="007574C2"/>
    <w:rsid w:val="0075760D"/>
    <w:rsid w:val="00757E1B"/>
    <w:rsid w:val="007601A2"/>
    <w:rsid w:val="007607C0"/>
    <w:rsid w:val="00760B14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6E5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E0"/>
    <w:rsid w:val="007733A4"/>
    <w:rsid w:val="00773441"/>
    <w:rsid w:val="00773B22"/>
    <w:rsid w:val="0077413F"/>
    <w:rsid w:val="0077432E"/>
    <w:rsid w:val="00774686"/>
    <w:rsid w:val="00774723"/>
    <w:rsid w:val="00774752"/>
    <w:rsid w:val="007748C5"/>
    <w:rsid w:val="00774B26"/>
    <w:rsid w:val="00774D10"/>
    <w:rsid w:val="00775281"/>
    <w:rsid w:val="0077551E"/>
    <w:rsid w:val="007757D8"/>
    <w:rsid w:val="00775A5A"/>
    <w:rsid w:val="00775C9F"/>
    <w:rsid w:val="0077647D"/>
    <w:rsid w:val="00776965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38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7"/>
    <w:rsid w:val="007840E5"/>
    <w:rsid w:val="0078456B"/>
    <w:rsid w:val="00784597"/>
    <w:rsid w:val="00784737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451"/>
    <w:rsid w:val="0078760C"/>
    <w:rsid w:val="00787819"/>
    <w:rsid w:val="00787C6A"/>
    <w:rsid w:val="00787DB0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970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EBF"/>
    <w:rsid w:val="007A1058"/>
    <w:rsid w:val="007A111D"/>
    <w:rsid w:val="007A1DA3"/>
    <w:rsid w:val="007A1DDE"/>
    <w:rsid w:val="007A2275"/>
    <w:rsid w:val="007A2521"/>
    <w:rsid w:val="007A283F"/>
    <w:rsid w:val="007A29A4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55B2"/>
    <w:rsid w:val="007A5800"/>
    <w:rsid w:val="007A581F"/>
    <w:rsid w:val="007A59C7"/>
    <w:rsid w:val="007A5FA5"/>
    <w:rsid w:val="007A626D"/>
    <w:rsid w:val="007A66F4"/>
    <w:rsid w:val="007A6A96"/>
    <w:rsid w:val="007A6AC6"/>
    <w:rsid w:val="007A6B26"/>
    <w:rsid w:val="007A6C2A"/>
    <w:rsid w:val="007A73AA"/>
    <w:rsid w:val="007A7602"/>
    <w:rsid w:val="007B018C"/>
    <w:rsid w:val="007B0348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2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DE5"/>
    <w:rsid w:val="007B5F61"/>
    <w:rsid w:val="007B6323"/>
    <w:rsid w:val="007B643A"/>
    <w:rsid w:val="007B6654"/>
    <w:rsid w:val="007B6A57"/>
    <w:rsid w:val="007B6DDF"/>
    <w:rsid w:val="007B6F97"/>
    <w:rsid w:val="007B6FFE"/>
    <w:rsid w:val="007B745F"/>
    <w:rsid w:val="007B76AB"/>
    <w:rsid w:val="007B78E0"/>
    <w:rsid w:val="007B79B9"/>
    <w:rsid w:val="007B7AD3"/>
    <w:rsid w:val="007C031C"/>
    <w:rsid w:val="007C1364"/>
    <w:rsid w:val="007C14D5"/>
    <w:rsid w:val="007C19E7"/>
    <w:rsid w:val="007C1A1C"/>
    <w:rsid w:val="007C2014"/>
    <w:rsid w:val="007C28B2"/>
    <w:rsid w:val="007C28D3"/>
    <w:rsid w:val="007C2A45"/>
    <w:rsid w:val="007C2CD6"/>
    <w:rsid w:val="007C3061"/>
    <w:rsid w:val="007C34D0"/>
    <w:rsid w:val="007C36C4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5207"/>
    <w:rsid w:val="007C522F"/>
    <w:rsid w:val="007C53F2"/>
    <w:rsid w:val="007C5ACF"/>
    <w:rsid w:val="007C5CAE"/>
    <w:rsid w:val="007C5D61"/>
    <w:rsid w:val="007C5ED5"/>
    <w:rsid w:val="007C62F3"/>
    <w:rsid w:val="007C65DC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54"/>
    <w:rsid w:val="007D2B1B"/>
    <w:rsid w:val="007D2B44"/>
    <w:rsid w:val="007D2B7F"/>
    <w:rsid w:val="007D2BF4"/>
    <w:rsid w:val="007D2F08"/>
    <w:rsid w:val="007D3285"/>
    <w:rsid w:val="007D3687"/>
    <w:rsid w:val="007D3AEA"/>
    <w:rsid w:val="007D3C2B"/>
    <w:rsid w:val="007D3D1F"/>
    <w:rsid w:val="007D3FC2"/>
    <w:rsid w:val="007D40B6"/>
    <w:rsid w:val="007D410A"/>
    <w:rsid w:val="007D4155"/>
    <w:rsid w:val="007D44C3"/>
    <w:rsid w:val="007D4B06"/>
    <w:rsid w:val="007D4F86"/>
    <w:rsid w:val="007D50A8"/>
    <w:rsid w:val="007D552F"/>
    <w:rsid w:val="007D5FEC"/>
    <w:rsid w:val="007D5FF7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633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C4"/>
    <w:rsid w:val="007E1FE9"/>
    <w:rsid w:val="007E2097"/>
    <w:rsid w:val="007E2609"/>
    <w:rsid w:val="007E2CA1"/>
    <w:rsid w:val="007E2E6C"/>
    <w:rsid w:val="007E2EB7"/>
    <w:rsid w:val="007E3083"/>
    <w:rsid w:val="007E32E8"/>
    <w:rsid w:val="007E35F5"/>
    <w:rsid w:val="007E36E3"/>
    <w:rsid w:val="007E3FF2"/>
    <w:rsid w:val="007E411D"/>
    <w:rsid w:val="007E42FC"/>
    <w:rsid w:val="007E4302"/>
    <w:rsid w:val="007E4667"/>
    <w:rsid w:val="007E48D0"/>
    <w:rsid w:val="007E4A65"/>
    <w:rsid w:val="007E5029"/>
    <w:rsid w:val="007E5777"/>
    <w:rsid w:val="007E592F"/>
    <w:rsid w:val="007E5962"/>
    <w:rsid w:val="007E5A5F"/>
    <w:rsid w:val="007E5B6B"/>
    <w:rsid w:val="007E63AD"/>
    <w:rsid w:val="007E6534"/>
    <w:rsid w:val="007E6B8E"/>
    <w:rsid w:val="007E6F26"/>
    <w:rsid w:val="007E6FA2"/>
    <w:rsid w:val="007E7559"/>
    <w:rsid w:val="007E788C"/>
    <w:rsid w:val="007E79C6"/>
    <w:rsid w:val="007E7E60"/>
    <w:rsid w:val="007E7F95"/>
    <w:rsid w:val="007F010C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150A"/>
    <w:rsid w:val="0080194A"/>
    <w:rsid w:val="0080231E"/>
    <w:rsid w:val="00802769"/>
    <w:rsid w:val="00802A7B"/>
    <w:rsid w:val="00802ACA"/>
    <w:rsid w:val="00802C80"/>
    <w:rsid w:val="00803A47"/>
    <w:rsid w:val="00803DEF"/>
    <w:rsid w:val="008040B2"/>
    <w:rsid w:val="00804175"/>
    <w:rsid w:val="008043F2"/>
    <w:rsid w:val="0080446D"/>
    <w:rsid w:val="008048BF"/>
    <w:rsid w:val="00804E07"/>
    <w:rsid w:val="00805071"/>
    <w:rsid w:val="008059F6"/>
    <w:rsid w:val="00805C4A"/>
    <w:rsid w:val="00805D1D"/>
    <w:rsid w:val="00805D93"/>
    <w:rsid w:val="00806129"/>
    <w:rsid w:val="008063B0"/>
    <w:rsid w:val="00806667"/>
    <w:rsid w:val="00806798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2B3"/>
    <w:rsid w:val="008114DE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5005"/>
    <w:rsid w:val="008159E6"/>
    <w:rsid w:val="00815BCC"/>
    <w:rsid w:val="00815BE1"/>
    <w:rsid w:val="00816692"/>
    <w:rsid w:val="008168DA"/>
    <w:rsid w:val="00816C38"/>
    <w:rsid w:val="00816CAA"/>
    <w:rsid w:val="00816E11"/>
    <w:rsid w:val="00817070"/>
    <w:rsid w:val="008173D6"/>
    <w:rsid w:val="008201B2"/>
    <w:rsid w:val="008201FB"/>
    <w:rsid w:val="00820553"/>
    <w:rsid w:val="00820CEE"/>
    <w:rsid w:val="00820EBC"/>
    <w:rsid w:val="008212C5"/>
    <w:rsid w:val="008212D5"/>
    <w:rsid w:val="0082143C"/>
    <w:rsid w:val="008217A3"/>
    <w:rsid w:val="00821AC9"/>
    <w:rsid w:val="00821D1D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8FF"/>
    <w:rsid w:val="00823AC9"/>
    <w:rsid w:val="00823F59"/>
    <w:rsid w:val="00824557"/>
    <w:rsid w:val="00824769"/>
    <w:rsid w:val="00824B74"/>
    <w:rsid w:val="00824EC5"/>
    <w:rsid w:val="00824F69"/>
    <w:rsid w:val="008255DF"/>
    <w:rsid w:val="0082579E"/>
    <w:rsid w:val="0082585C"/>
    <w:rsid w:val="00825976"/>
    <w:rsid w:val="00825C0F"/>
    <w:rsid w:val="00825C7C"/>
    <w:rsid w:val="008261E4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C14"/>
    <w:rsid w:val="00830CCA"/>
    <w:rsid w:val="008311CC"/>
    <w:rsid w:val="008313E4"/>
    <w:rsid w:val="00831ABA"/>
    <w:rsid w:val="00831B32"/>
    <w:rsid w:val="00832279"/>
    <w:rsid w:val="008324F4"/>
    <w:rsid w:val="00832B21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91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3D9"/>
    <w:rsid w:val="00846506"/>
    <w:rsid w:val="008465CE"/>
    <w:rsid w:val="008465D1"/>
    <w:rsid w:val="00846609"/>
    <w:rsid w:val="00846D29"/>
    <w:rsid w:val="00847170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700"/>
    <w:rsid w:val="00851861"/>
    <w:rsid w:val="00851945"/>
    <w:rsid w:val="00851AAD"/>
    <w:rsid w:val="00851C4B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1DD"/>
    <w:rsid w:val="008543F9"/>
    <w:rsid w:val="008544D2"/>
    <w:rsid w:val="00854535"/>
    <w:rsid w:val="008547C2"/>
    <w:rsid w:val="008548C4"/>
    <w:rsid w:val="00854AD5"/>
    <w:rsid w:val="00854C42"/>
    <w:rsid w:val="00854D2B"/>
    <w:rsid w:val="00854E03"/>
    <w:rsid w:val="0085504B"/>
    <w:rsid w:val="008559AE"/>
    <w:rsid w:val="00855A8F"/>
    <w:rsid w:val="00855CC6"/>
    <w:rsid w:val="0085643B"/>
    <w:rsid w:val="008565BD"/>
    <w:rsid w:val="0085663D"/>
    <w:rsid w:val="0085668C"/>
    <w:rsid w:val="0085675A"/>
    <w:rsid w:val="0085693A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50C"/>
    <w:rsid w:val="008607A3"/>
    <w:rsid w:val="0086083D"/>
    <w:rsid w:val="00860B0A"/>
    <w:rsid w:val="00860CF4"/>
    <w:rsid w:val="00860DF7"/>
    <w:rsid w:val="00861103"/>
    <w:rsid w:val="00861314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71C"/>
    <w:rsid w:val="0086479B"/>
    <w:rsid w:val="0086481B"/>
    <w:rsid w:val="00864A67"/>
    <w:rsid w:val="00864BAB"/>
    <w:rsid w:val="00864E4E"/>
    <w:rsid w:val="0086554F"/>
    <w:rsid w:val="008659BC"/>
    <w:rsid w:val="00865B66"/>
    <w:rsid w:val="00865D0E"/>
    <w:rsid w:val="00866383"/>
    <w:rsid w:val="00866595"/>
    <w:rsid w:val="00866BA5"/>
    <w:rsid w:val="00866EED"/>
    <w:rsid w:val="00866F52"/>
    <w:rsid w:val="00870759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E3F"/>
    <w:rsid w:val="00871F4D"/>
    <w:rsid w:val="0087241D"/>
    <w:rsid w:val="0087268E"/>
    <w:rsid w:val="00872944"/>
    <w:rsid w:val="00872BE2"/>
    <w:rsid w:val="008732D9"/>
    <w:rsid w:val="00873370"/>
    <w:rsid w:val="00873C66"/>
    <w:rsid w:val="00873FFE"/>
    <w:rsid w:val="00874729"/>
    <w:rsid w:val="008749E8"/>
    <w:rsid w:val="00874CB4"/>
    <w:rsid w:val="00874D28"/>
    <w:rsid w:val="008751BB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CAF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760"/>
    <w:rsid w:val="0088396D"/>
    <w:rsid w:val="00883AF4"/>
    <w:rsid w:val="00883D0A"/>
    <w:rsid w:val="00884017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46A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F01"/>
    <w:rsid w:val="00892596"/>
    <w:rsid w:val="008925E3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6E9"/>
    <w:rsid w:val="008948C4"/>
    <w:rsid w:val="00894EEE"/>
    <w:rsid w:val="00894FA7"/>
    <w:rsid w:val="008952C7"/>
    <w:rsid w:val="00895419"/>
    <w:rsid w:val="0089569B"/>
    <w:rsid w:val="00895713"/>
    <w:rsid w:val="008959A0"/>
    <w:rsid w:val="00895A1F"/>
    <w:rsid w:val="0089621A"/>
    <w:rsid w:val="00896465"/>
    <w:rsid w:val="008964FF"/>
    <w:rsid w:val="00896AF4"/>
    <w:rsid w:val="00896B9C"/>
    <w:rsid w:val="00896E11"/>
    <w:rsid w:val="0089705B"/>
    <w:rsid w:val="00897262"/>
    <w:rsid w:val="00897341"/>
    <w:rsid w:val="00897795"/>
    <w:rsid w:val="008978FB"/>
    <w:rsid w:val="00897D77"/>
    <w:rsid w:val="00897F43"/>
    <w:rsid w:val="008A027F"/>
    <w:rsid w:val="008A085A"/>
    <w:rsid w:val="008A0959"/>
    <w:rsid w:val="008A09F9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1E84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7E"/>
    <w:rsid w:val="008A3F84"/>
    <w:rsid w:val="008A438E"/>
    <w:rsid w:val="008A4604"/>
    <w:rsid w:val="008A4E04"/>
    <w:rsid w:val="008A4E0F"/>
    <w:rsid w:val="008A4F01"/>
    <w:rsid w:val="008A6214"/>
    <w:rsid w:val="008A6608"/>
    <w:rsid w:val="008A663B"/>
    <w:rsid w:val="008A73C5"/>
    <w:rsid w:val="008A7651"/>
    <w:rsid w:val="008A7D7A"/>
    <w:rsid w:val="008B0059"/>
    <w:rsid w:val="008B0062"/>
    <w:rsid w:val="008B0324"/>
    <w:rsid w:val="008B0430"/>
    <w:rsid w:val="008B04FB"/>
    <w:rsid w:val="008B09A3"/>
    <w:rsid w:val="008B0A14"/>
    <w:rsid w:val="008B0A3E"/>
    <w:rsid w:val="008B0BA1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27B"/>
    <w:rsid w:val="008B3559"/>
    <w:rsid w:val="008B36E1"/>
    <w:rsid w:val="008B3969"/>
    <w:rsid w:val="008B3A33"/>
    <w:rsid w:val="008B3C3B"/>
    <w:rsid w:val="008B403D"/>
    <w:rsid w:val="008B45C9"/>
    <w:rsid w:val="008B46BC"/>
    <w:rsid w:val="008B53F1"/>
    <w:rsid w:val="008B5468"/>
    <w:rsid w:val="008B5885"/>
    <w:rsid w:val="008B59A3"/>
    <w:rsid w:val="008B6062"/>
    <w:rsid w:val="008B6D30"/>
    <w:rsid w:val="008B6D6D"/>
    <w:rsid w:val="008B6DD8"/>
    <w:rsid w:val="008B7177"/>
    <w:rsid w:val="008C0652"/>
    <w:rsid w:val="008C0857"/>
    <w:rsid w:val="008C0EF0"/>
    <w:rsid w:val="008C1541"/>
    <w:rsid w:val="008C1928"/>
    <w:rsid w:val="008C1A65"/>
    <w:rsid w:val="008C1AE2"/>
    <w:rsid w:val="008C1D9F"/>
    <w:rsid w:val="008C2531"/>
    <w:rsid w:val="008C2A94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9E"/>
    <w:rsid w:val="008C50D1"/>
    <w:rsid w:val="008C58D0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DA"/>
    <w:rsid w:val="008C7F47"/>
    <w:rsid w:val="008D004C"/>
    <w:rsid w:val="008D047C"/>
    <w:rsid w:val="008D0565"/>
    <w:rsid w:val="008D06F6"/>
    <w:rsid w:val="008D070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75"/>
    <w:rsid w:val="008D29B8"/>
    <w:rsid w:val="008D29E7"/>
    <w:rsid w:val="008D2A21"/>
    <w:rsid w:val="008D2C15"/>
    <w:rsid w:val="008D3706"/>
    <w:rsid w:val="008D3B16"/>
    <w:rsid w:val="008D3D3C"/>
    <w:rsid w:val="008D41DA"/>
    <w:rsid w:val="008D42DF"/>
    <w:rsid w:val="008D4409"/>
    <w:rsid w:val="008D4524"/>
    <w:rsid w:val="008D4A3D"/>
    <w:rsid w:val="008D4E0F"/>
    <w:rsid w:val="008D51DB"/>
    <w:rsid w:val="008D5295"/>
    <w:rsid w:val="008D5B84"/>
    <w:rsid w:val="008D5C57"/>
    <w:rsid w:val="008D5EAC"/>
    <w:rsid w:val="008D5F79"/>
    <w:rsid w:val="008D611E"/>
    <w:rsid w:val="008D6387"/>
    <w:rsid w:val="008D664C"/>
    <w:rsid w:val="008D679C"/>
    <w:rsid w:val="008D7981"/>
    <w:rsid w:val="008D7989"/>
    <w:rsid w:val="008D7C45"/>
    <w:rsid w:val="008D7FD8"/>
    <w:rsid w:val="008E027F"/>
    <w:rsid w:val="008E0440"/>
    <w:rsid w:val="008E05A7"/>
    <w:rsid w:val="008E0AFE"/>
    <w:rsid w:val="008E0BF4"/>
    <w:rsid w:val="008E0C44"/>
    <w:rsid w:val="008E0D4B"/>
    <w:rsid w:val="008E0F73"/>
    <w:rsid w:val="008E105F"/>
    <w:rsid w:val="008E1511"/>
    <w:rsid w:val="008E1605"/>
    <w:rsid w:val="008E16A6"/>
    <w:rsid w:val="008E1C50"/>
    <w:rsid w:val="008E1E2D"/>
    <w:rsid w:val="008E1F7A"/>
    <w:rsid w:val="008E2151"/>
    <w:rsid w:val="008E27B2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7FF"/>
    <w:rsid w:val="008E795E"/>
    <w:rsid w:val="008E7DE7"/>
    <w:rsid w:val="008E7F7A"/>
    <w:rsid w:val="008F09DC"/>
    <w:rsid w:val="008F0B05"/>
    <w:rsid w:val="008F0B50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0E6"/>
    <w:rsid w:val="008F4184"/>
    <w:rsid w:val="008F47D1"/>
    <w:rsid w:val="008F47F1"/>
    <w:rsid w:val="008F4887"/>
    <w:rsid w:val="008F4ABC"/>
    <w:rsid w:val="008F4BD5"/>
    <w:rsid w:val="008F50B2"/>
    <w:rsid w:val="008F511C"/>
    <w:rsid w:val="008F56A5"/>
    <w:rsid w:val="008F5D5F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0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362"/>
    <w:rsid w:val="00913498"/>
    <w:rsid w:val="00914066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1B5"/>
    <w:rsid w:val="00917300"/>
    <w:rsid w:val="009174C0"/>
    <w:rsid w:val="00917866"/>
    <w:rsid w:val="00917C5F"/>
    <w:rsid w:val="00920455"/>
    <w:rsid w:val="0092077E"/>
    <w:rsid w:val="00920A09"/>
    <w:rsid w:val="00920BC0"/>
    <w:rsid w:val="00921065"/>
    <w:rsid w:val="0092178F"/>
    <w:rsid w:val="009217CE"/>
    <w:rsid w:val="00921858"/>
    <w:rsid w:val="00921B50"/>
    <w:rsid w:val="00921C74"/>
    <w:rsid w:val="00921D1A"/>
    <w:rsid w:val="00921D7D"/>
    <w:rsid w:val="00922576"/>
    <w:rsid w:val="009225F7"/>
    <w:rsid w:val="00922751"/>
    <w:rsid w:val="009229CD"/>
    <w:rsid w:val="00922A13"/>
    <w:rsid w:val="009230E7"/>
    <w:rsid w:val="00923C4D"/>
    <w:rsid w:val="00924343"/>
    <w:rsid w:val="00924365"/>
    <w:rsid w:val="00924389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66"/>
    <w:rsid w:val="00925F58"/>
    <w:rsid w:val="0092608C"/>
    <w:rsid w:val="009261A6"/>
    <w:rsid w:val="00926266"/>
    <w:rsid w:val="00926615"/>
    <w:rsid w:val="009269D3"/>
    <w:rsid w:val="00926AFC"/>
    <w:rsid w:val="00926EBD"/>
    <w:rsid w:val="00926FFB"/>
    <w:rsid w:val="0092719E"/>
    <w:rsid w:val="0092734D"/>
    <w:rsid w:val="00927635"/>
    <w:rsid w:val="009278C3"/>
    <w:rsid w:val="00927C62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E70"/>
    <w:rsid w:val="00932EBC"/>
    <w:rsid w:val="00932F6B"/>
    <w:rsid w:val="009333C7"/>
    <w:rsid w:val="009334D2"/>
    <w:rsid w:val="009337FE"/>
    <w:rsid w:val="00933BD7"/>
    <w:rsid w:val="00934048"/>
    <w:rsid w:val="00934127"/>
    <w:rsid w:val="0093442A"/>
    <w:rsid w:val="009347B1"/>
    <w:rsid w:val="00934CC9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A8D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B34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A7E"/>
    <w:rsid w:val="00951EF8"/>
    <w:rsid w:val="00952347"/>
    <w:rsid w:val="00952372"/>
    <w:rsid w:val="009526A7"/>
    <w:rsid w:val="00952773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970"/>
    <w:rsid w:val="00954A37"/>
    <w:rsid w:val="00954C49"/>
    <w:rsid w:val="00954C56"/>
    <w:rsid w:val="00954E28"/>
    <w:rsid w:val="009551FE"/>
    <w:rsid w:val="0095537E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7B1"/>
    <w:rsid w:val="009578B0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774"/>
    <w:rsid w:val="00964D68"/>
    <w:rsid w:val="00965350"/>
    <w:rsid w:val="009653BB"/>
    <w:rsid w:val="00965493"/>
    <w:rsid w:val="009654B8"/>
    <w:rsid w:val="009659D7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AF"/>
    <w:rsid w:val="009723D3"/>
    <w:rsid w:val="0097244B"/>
    <w:rsid w:val="0097260E"/>
    <w:rsid w:val="009726A6"/>
    <w:rsid w:val="009728A8"/>
    <w:rsid w:val="009728D3"/>
    <w:rsid w:val="00972B5A"/>
    <w:rsid w:val="00972CC9"/>
    <w:rsid w:val="0097305F"/>
    <w:rsid w:val="00973A74"/>
    <w:rsid w:val="00973C1A"/>
    <w:rsid w:val="00974047"/>
    <w:rsid w:val="009741E9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DF4"/>
    <w:rsid w:val="00976ED2"/>
    <w:rsid w:val="00977017"/>
    <w:rsid w:val="0097705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980"/>
    <w:rsid w:val="00981B9E"/>
    <w:rsid w:val="00981D05"/>
    <w:rsid w:val="009822C5"/>
    <w:rsid w:val="00982385"/>
    <w:rsid w:val="0098319B"/>
    <w:rsid w:val="009832E5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59AA"/>
    <w:rsid w:val="00985EC8"/>
    <w:rsid w:val="00985FAB"/>
    <w:rsid w:val="00986113"/>
    <w:rsid w:val="00986140"/>
    <w:rsid w:val="009863D1"/>
    <w:rsid w:val="009865EE"/>
    <w:rsid w:val="00986632"/>
    <w:rsid w:val="009869D7"/>
    <w:rsid w:val="00986EB2"/>
    <w:rsid w:val="00986F20"/>
    <w:rsid w:val="009870DC"/>
    <w:rsid w:val="00987112"/>
    <w:rsid w:val="00987174"/>
    <w:rsid w:val="00987DE5"/>
    <w:rsid w:val="009905B8"/>
    <w:rsid w:val="00990DC0"/>
    <w:rsid w:val="00990DD0"/>
    <w:rsid w:val="00990E96"/>
    <w:rsid w:val="00990F85"/>
    <w:rsid w:val="00990F9C"/>
    <w:rsid w:val="00991336"/>
    <w:rsid w:val="00991581"/>
    <w:rsid w:val="009918B9"/>
    <w:rsid w:val="00991E26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95"/>
    <w:rsid w:val="00993CCF"/>
    <w:rsid w:val="009941CD"/>
    <w:rsid w:val="00994325"/>
    <w:rsid w:val="00994673"/>
    <w:rsid w:val="009949BE"/>
    <w:rsid w:val="00994D83"/>
    <w:rsid w:val="00994F06"/>
    <w:rsid w:val="00994FA8"/>
    <w:rsid w:val="00995557"/>
    <w:rsid w:val="00995815"/>
    <w:rsid w:val="00995AB5"/>
    <w:rsid w:val="00995C97"/>
    <w:rsid w:val="00995CF5"/>
    <w:rsid w:val="00995ED8"/>
    <w:rsid w:val="00995F40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AED"/>
    <w:rsid w:val="009A3B8B"/>
    <w:rsid w:val="009A401E"/>
    <w:rsid w:val="009A4328"/>
    <w:rsid w:val="009A4CA7"/>
    <w:rsid w:val="009A4CD3"/>
    <w:rsid w:val="009A569D"/>
    <w:rsid w:val="009A5785"/>
    <w:rsid w:val="009A57B8"/>
    <w:rsid w:val="009A5B16"/>
    <w:rsid w:val="009A60C4"/>
    <w:rsid w:val="009A6189"/>
    <w:rsid w:val="009A62BD"/>
    <w:rsid w:val="009A661F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BB8"/>
    <w:rsid w:val="009B0CA1"/>
    <w:rsid w:val="009B0CA3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3AB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AD5"/>
    <w:rsid w:val="009B5D72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681"/>
    <w:rsid w:val="009B77F9"/>
    <w:rsid w:val="009B7A56"/>
    <w:rsid w:val="009C036C"/>
    <w:rsid w:val="009C0A7D"/>
    <w:rsid w:val="009C0CFD"/>
    <w:rsid w:val="009C0E8F"/>
    <w:rsid w:val="009C0FC6"/>
    <w:rsid w:val="009C14CC"/>
    <w:rsid w:val="009C1563"/>
    <w:rsid w:val="009C170F"/>
    <w:rsid w:val="009C1C22"/>
    <w:rsid w:val="009C1FCE"/>
    <w:rsid w:val="009C21E0"/>
    <w:rsid w:val="009C30EC"/>
    <w:rsid w:val="009C3287"/>
    <w:rsid w:val="009C35D7"/>
    <w:rsid w:val="009C36F0"/>
    <w:rsid w:val="009C382E"/>
    <w:rsid w:val="009C384C"/>
    <w:rsid w:val="009C3859"/>
    <w:rsid w:val="009C451A"/>
    <w:rsid w:val="009C49AB"/>
    <w:rsid w:val="009C4DD6"/>
    <w:rsid w:val="009C4EE8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6C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B01"/>
    <w:rsid w:val="009D4135"/>
    <w:rsid w:val="009D43F2"/>
    <w:rsid w:val="009D4E38"/>
    <w:rsid w:val="009D51BE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2D0"/>
    <w:rsid w:val="009D733E"/>
    <w:rsid w:val="009D7A5C"/>
    <w:rsid w:val="009D7C41"/>
    <w:rsid w:val="009D7E85"/>
    <w:rsid w:val="009E043E"/>
    <w:rsid w:val="009E0A5A"/>
    <w:rsid w:val="009E0BB7"/>
    <w:rsid w:val="009E0CB6"/>
    <w:rsid w:val="009E0E04"/>
    <w:rsid w:val="009E1249"/>
    <w:rsid w:val="009E17EB"/>
    <w:rsid w:val="009E1D4B"/>
    <w:rsid w:val="009E1F45"/>
    <w:rsid w:val="009E25BF"/>
    <w:rsid w:val="009E271F"/>
    <w:rsid w:val="009E278D"/>
    <w:rsid w:val="009E28DE"/>
    <w:rsid w:val="009E2BCC"/>
    <w:rsid w:val="009E2CC1"/>
    <w:rsid w:val="009E3146"/>
    <w:rsid w:val="009E316A"/>
    <w:rsid w:val="009E3225"/>
    <w:rsid w:val="009E3745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BE3"/>
    <w:rsid w:val="009F1DB5"/>
    <w:rsid w:val="009F22DD"/>
    <w:rsid w:val="009F2421"/>
    <w:rsid w:val="009F24DC"/>
    <w:rsid w:val="009F2503"/>
    <w:rsid w:val="009F2593"/>
    <w:rsid w:val="009F2C5C"/>
    <w:rsid w:val="009F2C92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969"/>
    <w:rsid w:val="009F4B99"/>
    <w:rsid w:val="009F4DA2"/>
    <w:rsid w:val="009F503C"/>
    <w:rsid w:val="009F51D5"/>
    <w:rsid w:val="009F51E8"/>
    <w:rsid w:val="009F53B5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612"/>
    <w:rsid w:val="00A0268F"/>
    <w:rsid w:val="00A027A5"/>
    <w:rsid w:val="00A02CF7"/>
    <w:rsid w:val="00A03056"/>
    <w:rsid w:val="00A031E2"/>
    <w:rsid w:val="00A03290"/>
    <w:rsid w:val="00A04005"/>
    <w:rsid w:val="00A0401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55F"/>
    <w:rsid w:val="00A07804"/>
    <w:rsid w:val="00A07AC3"/>
    <w:rsid w:val="00A07AE2"/>
    <w:rsid w:val="00A07C74"/>
    <w:rsid w:val="00A07CAB"/>
    <w:rsid w:val="00A100CA"/>
    <w:rsid w:val="00A10101"/>
    <w:rsid w:val="00A10388"/>
    <w:rsid w:val="00A107A2"/>
    <w:rsid w:val="00A108A2"/>
    <w:rsid w:val="00A109DD"/>
    <w:rsid w:val="00A10CA4"/>
    <w:rsid w:val="00A1137E"/>
    <w:rsid w:val="00A1139E"/>
    <w:rsid w:val="00A115E6"/>
    <w:rsid w:val="00A119E2"/>
    <w:rsid w:val="00A11A6D"/>
    <w:rsid w:val="00A11D22"/>
    <w:rsid w:val="00A11EE4"/>
    <w:rsid w:val="00A120B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FAF"/>
    <w:rsid w:val="00A134E5"/>
    <w:rsid w:val="00A13D5D"/>
    <w:rsid w:val="00A140E3"/>
    <w:rsid w:val="00A1443E"/>
    <w:rsid w:val="00A14D84"/>
    <w:rsid w:val="00A150AF"/>
    <w:rsid w:val="00A152FB"/>
    <w:rsid w:val="00A1544E"/>
    <w:rsid w:val="00A154A8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B5"/>
    <w:rsid w:val="00A17AC7"/>
    <w:rsid w:val="00A17ED2"/>
    <w:rsid w:val="00A200F9"/>
    <w:rsid w:val="00A203B3"/>
    <w:rsid w:val="00A20844"/>
    <w:rsid w:val="00A20A0A"/>
    <w:rsid w:val="00A21078"/>
    <w:rsid w:val="00A2177C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A80"/>
    <w:rsid w:val="00A2623D"/>
    <w:rsid w:val="00A265CC"/>
    <w:rsid w:val="00A265FB"/>
    <w:rsid w:val="00A2669D"/>
    <w:rsid w:val="00A26E5D"/>
    <w:rsid w:val="00A27240"/>
    <w:rsid w:val="00A27536"/>
    <w:rsid w:val="00A279B1"/>
    <w:rsid w:val="00A27A9E"/>
    <w:rsid w:val="00A27AC2"/>
    <w:rsid w:val="00A27F0C"/>
    <w:rsid w:val="00A300AC"/>
    <w:rsid w:val="00A30160"/>
    <w:rsid w:val="00A301AA"/>
    <w:rsid w:val="00A30308"/>
    <w:rsid w:val="00A3058B"/>
    <w:rsid w:val="00A3084A"/>
    <w:rsid w:val="00A308B0"/>
    <w:rsid w:val="00A30CAB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616"/>
    <w:rsid w:val="00A407A5"/>
    <w:rsid w:val="00A408D6"/>
    <w:rsid w:val="00A40A4A"/>
    <w:rsid w:val="00A40B91"/>
    <w:rsid w:val="00A41074"/>
    <w:rsid w:val="00A41E61"/>
    <w:rsid w:val="00A4230F"/>
    <w:rsid w:val="00A4250C"/>
    <w:rsid w:val="00A42824"/>
    <w:rsid w:val="00A42D04"/>
    <w:rsid w:val="00A42F08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3C1"/>
    <w:rsid w:val="00A4649A"/>
    <w:rsid w:val="00A4653F"/>
    <w:rsid w:val="00A4660A"/>
    <w:rsid w:val="00A46657"/>
    <w:rsid w:val="00A46A81"/>
    <w:rsid w:val="00A46B65"/>
    <w:rsid w:val="00A46E07"/>
    <w:rsid w:val="00A47079"/>
    <w:rsid w:val="00A471F1"/>
    <w:rsid w:val="00A47312"/>
    <w:rsid w:val="00A50766"/>
    <w:rsid w:val="00A50FB4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36E"/>
    <w:rsid w:val="00A553BB"/>
    <w:rsid w:val="00A557C1"/>
    <w:rsid w:val="00A56306"/>
    <w:rsid w:val="00A56875"/>
    <w:rsid w:val="00A56F7D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994"/>
    <w:rsid w:val="00A61A25"/>
    <w:rsid w:val="00A61DEF"/>
    <w:rsid w:val="00A61EBC"/>
    <w:rsid w:val="00A62017"/>
    <w:rsid w:val="00A62444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634C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167"/>
    <w:rsid w:val="00A70295"/>
    <w:rsid w:val="00A705CB"/>
    <w:rsid w:val="00A705CC"/>
    <w:rsid w:val="00A70A73"/>
    <w:rsid w:val="00A70D32"/>
    <w:rsid w:val="00A70F5F"/>
    <w:rsid w:val="00A70FC7"/>
    <w:rsid w:val="00A7191B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7AE"/>
    <w:rsid w:val="00A738EB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E65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72"/>
    <w:rsid w:val="00A81995"/>
    <w:rsid w:val="00A819DD"/>
    <w:rsid w:val="00A81BD5"/>
    <w:rsid w:val="00A81C89"/>
    <w:rsid w:val="00A823CC"/>
    <w:rsid w:val="00A82775"/>
    <w:rsid w:val="00A82A8E"/>
    <w:rsid w:val="00A82EC3"/>
    <w:rsid w:val="00A8300B"/>
    <w:rsid w:val="00A83221"/>
    <w:rsid w:val="00A8339D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47B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47F"/>
    <w:rsid w:val="00A8752E"/>
    <w:rsid w:val="00A87980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1DB2"/>
    <w:rsid w:val="00A91E16"/>
    <w:rsid w:val="00A92160"/>
    <w:rsid w:val="00A92228"/>
    <w:rsid w:val="00A92769"/>
    <w:rsid w:val="00A92941"/>
    <w:rsid w:val="00A92EA7"/>
    <w:rsid w:val="00A931ED"/>
    <w:rsid w:val="00A9329F"/>
    <w:rsid w:val="00A93354"/>
    <w:rsid w:val="00A9348F"/>
    <w:rsid w:val="00A93504"/>
    <w:rsid w:val="00A935F0"/>
    <w:rsid w:val="00A9380F"/>
    <w:rsid w:val="00A93858"/>
    <w:rsid w:val="00A93B63"/>
    <w:rsid w:val="00A93BA6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6F13"/>
    <w:rsid w:val="00A97083"/>
    <w:rsid w:val="00A97485"/>
    <w:rsid w:val="00A975C1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EE"/>
    <w:rsid w:val="00AA4FE4"/>
    <w:rsid w:val="00AA5263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70D"/>
    <w:rsid w:val="00AB08D7"/>
    <w:rsid w:val="00AB0925"/>
    <w:rsid w:val="00AB0F32"/>
    <w:rsid w:val="00AB0F6C"/>
    <w:rsid w:val="00AB0F92"/>
    <w:rsid w:val="00AB137F"/>
    <w:rsid w:val="00AB13AD"/>
    <w:rsid w:val="00AB1713"/>
    <w:rsid w:val="00AB212D"/>
    <w:rsid w:val="00AB26FC"/>
    <w:rsid w:val="00AB2A42"/>
    <w:rsid w:val="00AB336D"/>
    <w:rsid w:val="00AB3441"/>
    <w:rsid w:val="00AB3A4E"/>
    <w:rsid w:val="00AB3C9D"/>
    <w:rsid w:val="00AB3FD1"/>
    <w:rsid w:val="00AB4004"/>
    <w:rsid w:val="00AB4279"/>
    <w:rsid w:val="00AB4B86"/>
    <w:rsid w:val="00AB4C11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02A"/>
    <w:rsid w:val="00AB724F"/>
    <w:rsid w:val="00AB76C0"/>
    <w:rsid w:val="00AB7A9B"/>
    <w:rsid w:val="00AB7AC3"/>
    <w:rsid w:val="00AB7DFE"/>
    <w:rsid w:val="00AB7E06"/>
    <w:rsid w:val="00AB7EDA"/>
    <w:rsid w:val="00AB7F3B"/>
    <w:rsid w:val="00AC000B"/>
    <w:rsid w:val="00AC0296"/>
    <w:rsid w:val="00AC04A3"/>
    <w:rsid w:val="00AC083B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2DC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47F"/>
    <w:rsid w:val="00AC492D"/>
    <w:rsid w:val="00AC5038"/>
    <w:rsid w:val="00AC54F3"/>
    <w:rsid w:val="00AC5673"/>
    <w:rsid w:val="00AC5AEE"/>
    <w:rsid w:val="00AC5F44"/>
    <w:rsid w:val="00AC6218"/>
    <w:rsid w:val="00AC62B4"/>
    <w:rsid w:val="00AC64B4"/>
    <w:rsid w:val="00AC64B5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1F54"/>
    <w:rsid w:val="00AD2170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41E"/>
    <w:rsid w:val="00AE180A"/>
    <w:rsid w:val="00AE19E2"/>
    <w:rsid w:val="00AE2130"/>
    <w:rsid w:val="00AE22AE"/>
    <w:rsid w:val="00AE23E2"/>
    <w:rsid w:val="00AE260B"/>
    <w:rsid w:val="00AE27E1"/>
    <w:rsid w:val="00AE2842"/>
    <w:rsid w:val="00AE2B3E"/>
    <w:rsid w:val="00AE2BA8"/>
    <w:rsid w:val="00AE2C1B"/>
    <w:rsid w:val="00AE3254"/>
    <w:rsid w:val="00AE345A"/>
    <w:rsid w:val="00AE39AD"/>
    <w:rsid w:val="00AE3A62"/>
    <w:rsid w:val="00AE3A74"/>
    <w:rsid w:val="00AE3FD0"/>
    <w:rsid w:val="00AE4081"/>
    <w:rsid w:val="00AE42BB"/>
    <w:rsid w:val="00AE4658"/>
    <w:rsid w:val="00AE467F"/>
    <w:rsid w:val="00AE4866"/>
    <w:rsid w:val="00AE4BFC"/>
    <w:rsid w:val="00AE4F6D"/>
    <w:rsid w:val="00AE4FE7"/>
    <w:rsid w:val="00AE4FFB"/>
    <w:rsid w:val="00AE505D"/>
    <w:rsid w:val="00AE51A8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7B3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852"/>
    <w:rsid w:val="00AF186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41C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53C"/>
    <w:rsid w:val="00B016FF"/>
    <w:rsid w:val="00B0177D"/>
    <w:rsid w:val="00B02323"/>
    <w:rsid w:val="00B02437"/>
    <w:rsid w:val="00B026EF"/>
    <w:rsid w:val="00B02705"/>
    <w:rsid w:val="00B0287E"/>
    <w:rsid w:val="00B02C22"/>
    <w:rsid w:val="00B032B1"/>
    <w:rsid w:val="00B03318"/>
    <w:rsid w:val="00B034D6"/>
    <w:rsid w:val="00B035A1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E0"/>
    <w:rsid w:val="00B057FA"/>
    <w:rsid w:val="00B05FC7"/>
    <w:rsid w:val="00B061EE"/>
    <w:rsid w:val="00B06733"/>
    <w:rsid w:val="00B06F5C"/>
    <w:rsid w:val="00B071DB"/>
    <w:rsid w:val="00B07FCE"/>
    <w:rsid w:val="00B10004"/>
    <w:rsid w:val="00B100D1"/>
    <w:rsid w:val="00B102FA"/>
    <w:rsid w:val="00B10327"/>
    <w:rsid w:val="00B10542"/>
    <w:rsid w:val="00B1071D"/>
    <w:rsid w:val="00B108ED"/>
    <w:rsid w:val="00B10BE5"/>
    <w:rsid w:val="00B10F4D"/>
    <w:rsid w:val="00B10FE2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0C2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20424"/>
    <w:rsid w:val="00B205EE"/>
    <w:rsid w:val="00B20772"/>
    <w:rsid w:val="00B20D54"/>
    <w:rsid w:val="00B213E6"/>
    <w:rsid w:val="00B214CA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64F7"/>
    <w:rsid w:val="00B26709"/>
    <w:rsid w:val="00B26B3F"/>
    <w:rsid w:val="00B26C37"/>
    <w:rsid w:val="00B270F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23"/>
    <w:rsid w:val="00B31F70"/>
    <w:rsid w:val="00B329F8"/>
    <w:rsid w:val="00B32B83"/>
    <w:rsid w:val="00B32C1A"/>
    <w:rsid w:val="00B32D6B"/>
    <w:rsid w:val="00B32F3E"/>
    <w:rsid w:val="00B33BB0"/>
    <w:rsid w:val="00B33BE2"/>
    <w:rsid w:val="00B34031"/>
    <w:rsid w:val="00B34A48"/>
    <w:rsid w:val="00B34B59"/>
    <w:rsid w:val="00B34B8A"/>
    <w:rsid w:val="00B35052"/>
    <w:rsid w:val="00B35407"/>
    <w:rsid w:val="00B357DF"/>
    <w:rsid w:val="00B35ACC"/>
    <w:rsid w:val="00B36135"/>
    <w:rsid w:val="00B36387"/>
    <w:rsid w:val="00B36414"/>
    <w:rsid w:val="00B36681"/>
    <w:rsid w:val="00B3698A"/>
    <w:rsid w:val="00B36A5C"/>
    <w:rsid w:val="00B36AD2"/>
    <w:rsid w:val="00B36C29"/>
    <w:rsid w:val="00B36FCA"/>
    <w:rsid w:val="00B370FA"/>
    <w:rsid w:val="00B4004D"/>
    <w:rsid w:val="00B400D5"/>
    <w:rsid w:val="00B4062D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83"/>
    <w:rsid w:val="00B431B6"/>
    <w:rsid w:val="00B4331A"/>
    <w:rsid w:val="00B43368"/>
    <w:rsid w:val="00B43375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500A7"/>
    <w:rsid w:val="00B50225"/>
    <w:rsid w:val="00B5043B"/>
    <w:rsid w:val="00B505A5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4EB9"/>
    <w:rsid w:val="00B552A6"/>
    <w:rsid w:val="00B552AB"/>
    <w:rsid w:val="00B5556B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73DB"/>
    <w:rsid w:val="00B574CE"/>
    <w:rsid w:val="00B579FC"/>
    <w:rsid w:val="00B57B13"/>
    <w:rsid w:val="00B6022A"/>
    <w:rsid w:val="00B60472"/>
    <w:rsid w:val="00B60660"/>
    <w:rsid w:val="00B60CCA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3054"/>
    <w:rsid w:val="00B6332F"/>
    <w:rsid w:val="00B634AD"/>
    <w:rsid w:val="00B635D5"/>
    <w:rsid w:val="00B6379A"/>
    <w:rsid w:val="00B63C74"/>
    <w:rsid w:val="00B63CEE"/>
    <w:rsid w:val="00B644AA"/>
    <w:rsid w:val="00B645A7"/>
    <w:rsid w:val="00B64634"/>
    <w:rsid w:val="00B647F7"/>
    <w:rsid w:val="00B64822"/>
    <w:rsid w:val="00B64ABC"/>
    <w:rsid w:val="00B64C6B"/>
    <w:rsid w:val="00B65B2E"/>
    <w:rsid w:val="00B65C55"/>
    <w:rsid w:val="00B65CDF"/>
    <w:rsid w:val="00B660A8"/>
    <w:rsid w:val="00B66262"/>
    <w:rsid w:val="00B662A4"/>
    <w:rsid w:val="00B66862"/>
    <w:rsid w:val="00B66B61"/>
    <w:rsid w:val="00B66DDB"/>
    <w:rsid w:val="00B67668"/>
    <w:rsid w:val="00B677DA"/>
    <w:rsid w:val="00B677E4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E04"/>
    <w:rsid w:val="00B86E2B"/>
    <w:rsid w:val="00B872C3"/>
    <w:rsid w:val="00B87537"/>
    <w:rsid w:val="00B87645"/>
    <w:rsid w:val="00B877A1"/>
    <w:rsid w:val="00B87893"/>
    <w:rsid w:val="00B87E2B"/>
    <w:rsid w:val="00B903CF"/>
    <w:rsid w:val="00B90848"/>
    <w:rsid w:val="00B9186E"/>
    <w:rsid w:val="00B918FF"/>
    <w:rsid w:val="00B91A09"/>
    <w:rsid w:val="00B91A7E"/>
    <w:rsid w:val="00B91D7F"/>
    <w:rsid w:val="00B9228D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4E8D"/>
    <w:rsid w:val="00B95295"/>
    <w:rsid w:val="00B954ED"/>
    <w:rsid w:val="00B95537"/>
    <w:rsid w:val="00B95854"/>
    <w:rsid w:val="00B959AB"/>
    <w:rsid w:val="00B95D4B"/>
    <w:rsid w:val="00B95F51"/>
    <w:rsid w:val="00B960D1"/>
    <w:rsid w:val="00B9685A"/>
    <w:rsid w:val="00B96A52"/>
    <w:rsid w:val="00B96B92"/>
    <w:rsid w:val="00B96E6D"/>
    <w:rsid w:val="00B9736E"/>
    <w:rsid w:val="00B97568"/>
    <w:rsid w:val="00B976F1"/>
    <w:rsid w:val="00B97B34"/>
    <w:rsid w:val="00B97C6D"/>
    <w:rsid w:val="00BA00DC"/>
    <w:rsid w:val="00BA0210"/>
    <w:rsid w:val="00BA082A"/>
    <w:rsid w:val="00BA0DFB"/>
    <w:rsid w:val="00BA1319"/>
    <w:rsid w:val="00BA1341"/>
    <w:rsid w:val="00BA19F5"/>
    <w:rsid w:val="00BA1E52"/>
    <w:rsid w:val="00BA212B"/>
    <w:rsid w:val="00BA2298"/>
    <w:rsid w:val="00BA2364"/>
    <w:rsid w:val="00BA23B3"/>
    <w:rsid w:val="00BA26CF"/>
    <w:rsid w:val="00BA281D"/>
    <w:rsid w:val="00BA292D"/>
    <w:rsid w:val="00BA2B33"/>
    <w:rsid w:val="00BA2F3E"/>
    <w:rsid w:val="00BA3BBE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566"/>
    <w:rsid w:val="00BB0AEE"/>
    <w:rsid w:val="00BB0C82"/>
    <w:rsid w:val="00BB13B9"/>
    <w:rsid w:val="00BB19A0"/>
    <w:rsid w:val="00BB1B88"/>
    <w:rsid w:val="00BB2134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8D6"/>
    <w:rsid w:val="00BB6AA8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688"/>
    <w:rsid w:val="00BC2E1F"/>
    <w:rsid w:val="00BC3061"/>
    <w:rsid w:val="00BC3256"/>
    <w:rsid w:val="00BC38BB"/>
    <w:rsid w:val="00BC3B4B"/>
    <w:rsid w:val="00BC3D41"/>
    <w:rsid w:val="00BC3D4D"/>
    <w:rsid w:val="00BC409F"/>
    <w:rsid w:val="00BC41F4"/>
    <w:rsid w:val="00BC456D"/>
    <w:rsid w:val="00BC48AB"/>
    <w:rsid w:val="00BC4F63"/>
    <w:rsid w:val="00BC53D5"/>
    <w:rsid w:val="00BC5964"/>
    <w:rsid w:val="00BC5A35"/>
    <w:rsid w:val="00BC5F4D"/>
    <w:rsid w:val="00BC63F7"/>
    <w:rsid w:val="00BC65B3"/>
    <w:rsid w:val="00BC6E23"/>
    <w:rsid w:val="00BC6F42"/>
    <w:rsid w:val="00BC7089"/>
    <w:rsid w:val="00BC7098"/>
    <w:rsid w:val="00BC7A3F"/>
    <w:rsid w:val="00BC7A78"/>
    <w:rsid w:val="00BC7CC9"/>
    <w:rsid w:val="00BD0ACA"/>
    <w:rsid w:val="00BD15E9"/>
    <w:rsid w:val="00BD16C9"/>
    <w:rsid w:val="00BD2011"/>
    <w:rsid w:val="00BD2E7C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E032C"/>
    <w:rsid w:val="00BE08DD"/>
    <w:rsid w:val="00BE15F2"/>
    <w:rsid w:val="00BE17DC"/>
    <w:rsid w:val="00BE1896"/>
    <w:rsid w:val="00BE1D38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871"/>
    <w:rsid w:val="00BF1A39"/>
    <w:rsid w:val="00BF2148"/>
    <w:rsid w:val="00BF23EA"/>
    <w:rsid w:val="00BF2517"/>
    <w:rsid w:val="00BF2727"/>
    <w:rsid w:val="00BF27CF"/>
    <w:rsid w:val="00BF2847"/>
    <w:rsid w:val="00BF294B"/>
    <w:rsid w:val="00BF2B16"/>
    <w:rsid w:val="00BF2C02"/>
    <w:rsid w:val="00BF2E5D"/>
    <w:rsid w:val="00BF3027"/>
    <w:rsid w:val="00BF3331"/>
    <w:rsid w:val="00BF35BC"/>
    <w:rsid w:val="00BF3621"/>
    <w:rsid w:val="00BF36D7"/>
    <w:rsid w:val="00BF36EC"/>
    <w:rsid w:val="00BF3E00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05F"/>
    <w:rsid w:val="00BF745D"/>
    <w:rsid w:val="00BF7892"/>
    <w:rsid w:val="00BF7B91"/>
    <w:rsid w:val="00C000D9"/>
    <w:rsid w:val="00C0035F"/>
    <w:rsid w:val="00C003F6"/>
    <w:rsid w:val="00C0097A"/>
    <w:rsid w:val="00C01286"/>
    <w:rsid w:val="00C0156A"/>
    <w:rsid w:val="00C01593"/>
    <w:rsid w:val="00C01648"/>
    <w:rsid w:val="00C01954"/>
    <w:rsid w:val="00C01E42"/>
    <w:rsid w:val="00C024D4"/>
    <w:rsid w:val="00C027A4"/>
    <w:rsid w:val="00C02881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0E69"/>
    <w:rsid w:val="00C11167"/>
    <w:rsid w:val="00C111A9"/>
    <w:rsid w:val="00C11304"/>
    <w:rsid w:val="00C11916"/>
    <w:rsid w:val="00C11933"/>
    <w:rsid w:val="00C11A43"/>
    <w:rsid w:val="00C11E56"/>
    <w:rsid w:val="00C1219E"/>
    <w:rsid w:val="00C126F8"/>
    <w:rsid w:val="00C12810"/>
    <w:rsid w:val="00C12E2F"/>
    <w:rsid w:val="00C12EDD"/>
    <w:rsid w:val="00C12F6C"/>
    <w:rsid w:val="00C130F0"/>
    <w:rsid w:val="00C134DA"/>
    <w:rsid w:val="00C13A18"/>
    <w:rsid w:val="00C13B11"/>
    <w:rsid w:val="00C13DA2"/>
    <w:rsid w:val="00C13DC7"/>
    <w:rsid w:val="00C13ECC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DF"/>
    <w:rsid w:val="00C2030C"/>
    <w:rsid w:val="00C203C4"/>
    <w:rsid w:val="00C204C2"/>
    <w:rsid w:val="00C204C3"/>
    <w:rsid w:val="00C207F4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ED8"/>
    <w:rsid w:val="00C25E9A"/>
    <w:rsid w:val="00C261A2"/>
    <w:rsid w:val="00C26470"/>
    <w:rsid w:val="00C267CB"/>
    <w:rsid w:val="00C26A38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63D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E50"/>
    <w:rsid w:val="00C36FF3"/>
    <w:rsid w:val="00C37145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D40"/>
    <w:rsid w:val="00C42E1B"/>
    <w:rsid w:val="00C42F2B"/>
    <w:rsid w:val="00C431DC"/>
    <w:rsid w:val="00C432E7"/>
    <w:rsid w:val="00C4368D"/>
    <w:rsid w:val="00C4391F"/>
    <w:rsid w:val="00C43E5D"/>
    <w:rsid w:val="00C43EDB"/>
    <w:rsid w:val="00C44140"/>
    <w:rsid w:val="00C444D8"/>
    <w:rsid w:val="00C44542"/>
    <w:rsid w:val="00C4460F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BA5"/>
    <w:rsid w:val="00C47CE7"/>
    <w:rsid w:val="00C50B98"/>
    <w:rsid w:val="00C50E23"/>
    <w:rsid w:val="00C50F40"/>
    <w:rsid w:val="00C51395"/>
    <w:rsid w:val="00C51AC8"/>
    <w:rsid w:val="00C51B2F"/>
    <w:rsid w:val="00C51B5B"/>
    <w:rsid w:val="00C51D5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F6"/>
    <w:rsid w:val="00C550A9"/>
    <w:rsid w:val="00C550F5"/>
    <w:rsid w:val="00C551C8"/>
    <w:rsid w:val="00C5584C"/>
    <w:rsid w:val="00C5592E"/>
    <w:rsid w:val="00C55DC8"/>
    <w:rsid w:val="00C563F8"/>
    <w:rsid w:val="00C56F54"/>
    <w:rsid w:val="00C5707C"/>
    <w:rsid w:val="00C570D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760"/>
    <w:rsid w:val="00C61AEE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533"/>
    <w:rsid w:val="00C72A69"/>
    <w:rsid w:val="00C734BD"/>
    <w:rsid w:val="00C73704"/>
    <w:rsid w:val="00C737B0"/>
    <w:rsid w:val="00C74161"/>
    <w:rsid w:val="00C74668"/>
    <w:rsid w:val="00C747C5"/>
    <w:rsid w:val="00C74817"/>
    <w:rsid w:val="00C74AEA"/>
    <w:rsid w:val="00C74B5B"/>
    <w:rsid w:val="00C752DA"/>
    <w:rsid w:val="00C758B4"/>
    <w:rsid w:val="00C75B95"/>
    <w:rsid w:val="00C75D7A"/>
    <w:rsid w:val="00C75F68"/>
    <w:rsid w:val="00C76276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3AF"/>
    <w:rsid w:val="00C804DD"/>
    <w:rsid w:val="00C80570"/>
    <w:rsid w:val="00C8060A"/>
    <w:rsid w:val="00C809DC"/>
    <w:rsid w:val="00C80AC8"/>
    <w:rsid w:val="00C80B91"/>
    <w:rsid w:val="00C80D6A"/>
    <w:rsid w:val="00C815AB"/>
    <w:rsid w:val="00C81BCF"/>
    <w:rsid w:val="00C81E1F"/>
    <w:rsid w:val="00C81E76"/>
    <w:rsid w:val="00C827F6"/>
    <w:rsid w:val="00C82D74"/>
    <w:rsid w:val="00C830C3"/>
    <w:rsid w:val="00C83195"/>
    <w:rsid w:val="00C837DD"/>
    <w:rsid w:val="00C83BBA"/>
    <w:rsid w:val="00C83F3E"/>
    <w:rsid w:val="00C8498B"/>
    <w:rsid w:val="00C85029"/>
    <w:rsid w:val="00C85403"/>
    <w:rsid w:val="00C8561A"/>
    <w:rsid w:val="00C85898"/>
    <w:rsid w:val="00C85A09"/>
    <w:rsid w:val="00C860F6"/>
    <w:rsid w:val="00C86579"/>
    <w:rsid w:val="00C869AE"/>
    <w:rsid w:val="00C86D76"/>
    <w:rsid w:val="00C86DD3"/>
    <w:rsid w:val="00C8707E"/>
    <w:rsid w:val="00C870DB"/>
    <w:rsid w:val="00C8716A"/>
    <w:rsid w:val="00C87217"/>
    <w:rsid w:val="00C8740C"/>
    <w:rsid w:val="00C87574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5F2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889"/>
    <w:rsid w:val="00C949B7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748A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3BF"/>
    <w:rsid w:val="00CA18FE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B5D"/>
    <w:rsid w:val="00CA325C"/>
    <w:rsid w:val="00CA334B"/>
    <w:rsid w:val="00CA3419"/>
    <w:rsid w:val="00CA34CF"/>
    <w:rsid w:val="00CA3D09"/>
    <w:rsid w:val="00CA3F49"/>
    <w:rsid w:val="00CA46CA"/>
    <w:rsid w:val="00CA4721"/>
    <w:rsid w:val="00CA4974"/>
    <w:rsid w:val="00CA508D"/>
    <w:rsid w:val="00CA5680"/>
    <w:rsid w:val="00CA57FA"/>
    <w:rsid w:val="00CA59E8"/>
    <w:rsid w:val="00CA671A"/>
    <w:rsid w:val="00CA68A1"/>
    <w:rsid w:val="00CA69D3"/>
    <w:rsid w:val="00CA6B0E"/>
    <w:rsid w:val="00CA6B5F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2BE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61D9"/>
    <w:rsid w:val="00CB61EA"/>
    <w:rsid w:val="00CB6394"/>
    <w:rsid w:val="00CB680B"/>
    <w:rsid w:val="00CB6CA4"/>
    <w:rsid w:val="00CB6CB2"/>
    <w:rsid w:val="00CB70CC"/>
    <w:rsid w:val="00CB71C8"/>
    <w:rsid w:val="00CB7350"/>
    <w:rsid w:val="00CB7547"/>
    <w:rsid w:val="00CB75F5"/>
    <w:rsid w:val="00CB771E"/>
    <w:rsid w:val="00CB7945"/>
    <w:rsid w:val="00CB7C17"/>
    <w:rsid w:val="00CB7C71"/>
    <w:rsid w:val="00CC018C"/>
    <w:rsid w:val="00CC025E"/>
    <w:rsid w:val="00CC0358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B84"/>
    <w:rsid w:val="00CC2D44"/>
    <w:rsid w:val="00CC2ED9"/>
    <w:rsid w:val="00CC38D8"/>
    <w:rsid w:val="00CC3BED"/>
    <w:rsid w:val="00CC3F2D"/>
    <w:rsid w:val="00CC4F5D"/>
    <w:rsid w:val="00CC513D"/>
    <w:rsid w:val="00CC516F"/>
    <w:rsid w:val="00CC5280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979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880"/>
    <w:rsid w:val="00CD18AD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0F4"/>
    <w:rsid w:val="00CD4661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68E8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95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05"/>
    <w:rsid w:val="00CE36E3"/>
    <w:rsid w:val="00CE37AF"/>
    <w:rsid w:val="00CE4108"/>
    <w:rsid w:val="00CE41B0"/>
    <w:rsid w:val="00CE4414"/>
    <w:rsid w:val="00CE4666"/>
    <w:rsid w:val="00CE4CD3"/>
    <w:rsid w:val="00CE51BC"/>
    <w:rsid w:val="00CE550C"/>
    <w:rsid w:val="00CE551F"/>
    <w:rsid w:val="00CE57E8"/>
    <w:rsid w:val="00CE59F2"/>
    <w:rsid w:val="00CE5AA5"/>
    <w:rsid w:val="00CE5C77"/>
    <w:rsid w:val="00CE6312"/>
    <w:rsid w:val="00CE6ED5"/>
    <w:rsid w:val="00CE708D"/>
    <w:rsid w:val="00CE72F1"/>
    <w:rsid w:val="00CE7340"/>
    <w:rsid w:val="00CE73CA"/>
    <w:rsid w:val="00CE753A"/>
    <w:rsid w:val="00CE7877"/>
    <w:rsid w:val="00CE78F9"/>
    <w:rsid w:val="00CE7A7D"/>
    <w:rsid w:val="00CE7ED6"/>
    <w:rsid w:val="00CE7F39"/>
    <w:rsid w:val="00CE7F78"/>
    <w:rsid w:val="00CF0320"/>
    <w:rsid w:val="00CF0381"/>
    <w:rsid w:val="00CF062F"/>
    <w:rsid w:val="00CF0821"/>
    <w:rsid w:val="00CF12A7"/>
    <w:rsid w:val="00CF1494"/>
    <w:rsid w:val="00CF15D4"/>
    <w:rsid w:val="00CF1AB3"/>
    <w:rsid w:val="00CF1D02"/>
    <w:rsid w:val="00CF1D61"/>
    <w:rsid w:val="00CF22E0"/>
    <w:rsid w:val="00CF23F3"/>
    <w:rsid w:val="00CF25EC"/>
    <w:rsid w:val="00CF28E8"/>
    <w:rsid w:val="00CF2936"/>
    <w:rsid w:val="00CF2ED6"/>
    <w:rsid w:val="00CF3230"/>
    <w:rsid w:val="00CF34C0"/>
    <w:rsid w:val="00CF36EE"/>
    <w:rsid w:val="00CF3928"/>
    <w:rsid w:val="00CF417F"/>
    <w:rsid w:val="00CF4414"/>
    <w:rsid w:val="00CF451F"/>
    <w:rsid w:val="00CF4697"/>
    <w:rsid w:val="00CF4AF3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DEC"/>
    <w:rsid w:val="00CF7037"/>
    <w:rsid w:val="00CF70FE"/>
    <w:rsid w:val="00CF77B7"/>
    <w:rsid w:val="00CF77E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9"/>
    <w:rsid w:val="00D0172F"/>
    <w:rsid w:val="00D017E5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CC7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45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3E79"/>
    <w:rsid w:val="00D1400F"/>
    <w:rsid w:val="00D14071"/>
    <w:rsid w:val="00D14461"/>
    <w:rsid w:val="00D14482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5FA2"/>
    <w:rsid w:val="00D1609C"/>
    <w:rsid w:val="00D16319"/>
    <w:rsid w:val="00D164CA"/>
    <w:rsid w:val="00D16613"/>
    <w:rsid w:val="00D167C2"/>
    <w:rsid w:val="00D16ADA"/>
    <w:rsid w:val="00D16DD8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D21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2BF"/>
    <w:rsid w:val="00D224EF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4F6D"/>
    <w:rsid w:val="00D25073"/>
    <w:rsid w:val="00D254E9"/>
    <w:rsid w:val="00D25572"/>
    <w:rsid w:val="00D2581A"/>
    <w:rsid w:val="00D258D8"/>
    <w:rsid w:val="00D25EBC"/>
    <w:rsid w:val="00D25F4E"/>
    <w:rsid w:val="00D25F5D"/>
    <w:rsid w:val="00D2605C"/>
    <w:rsid w:val="00D262A5"/>
    <w:rsid w:val="00D263A4"/>
    <w:rsid w:val="00D265A6"/>
    <w:rsid w:val="00D26620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716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49"/>
    <w:rsid w:val="00D32BA9"/>
    <w:rsid w:val="00D32FFA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D52"/>
    <w:rsid w:val="00D34EF7"/>
    <w:rsid w:val="00D35958"/>
    <w:rsid w:val="00D35A0C"/>
    <w:rsid w:val="00D35A3E"/>
    <w:rsid w:val="00D35BF4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5D"/>
    <w:rsid w:val="00D37FC3"/>
    <w:rsid w:val="00D401A4"/>
    <w:rsid w:val="00D40344"/>
    <w:rsid w:val="00D40381"/>
    <w:rsid w:val="00D40910"/>
    <w:rsid w:val="00D40D7C"/>
    <w:rsid w:val="00D414C0"/>
    <w:rsid w:val="00D41E75"/>
    <w:rsid w:val="00D42096"/>
    <w:rsid w:val="00D427D4"/>
    <w:rsid w:val="00D42AAF"/>
    <w:rsid w:val="00D4318E"/>
    <w:rsid w:val="00D431F6"/>
    <w:rsid w:val="00D43654"/>
    <w:rsid w:val="00D43A3B"/>
    <w:rsid w:val="00D43BD6"/>
    <w:rsid w:val="00D43E7A"/>
    <w:rsid w:val="00D4436B"/>
    <w:rsid w:val="00D445A4"/>
    <w:rsid w:val="00D44603"/>
    <w:rsid w:val="00D4472B"/>
    <w:rsid w:val="00D44DCA"/>
    <w:rsid w:val="00D451EE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414"/>
    <w:rsid w:val="00D47869"/>
    <w:rsid w:val="00D47CA2"/>
    <w:rsid w:val="00D47D30"/>
    <w:rsid w:val="00D47E99"/>
    <w:rsid w:val="00D5056B"/>
    <w:rsid w:val="00D506B9"/>
    <w:rsid w:val="00D508CC"/>
    <w:rsid w:val="00D50987"/>
    <w:rsid w:val="00D50B84"/>
    <w:rsid w:val="00D50C86"/>
    <w:rsid w:val="00D50CAE"/>
    <w:rsid w:val="00D50CFF"/>
    <w:rsid w:val="00D51083"/>
    <w:rsid w:val="00D51252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F7C"/>
    <w:rsid w:val="00D531B3"/>
    <w:rsid w:val="00D53221"/>
    <w:rsid w:val="00D532DA"/>
    <w:rsid w:val="00D536A6"/>
    <w:rsid w:val="00D53C16"/>
    <w:rsid w:val="00D53E09"/>
    <w:rsid w:val="00D53FD0"/>
    <w:rsid w:val="00D54006"/>
    <w:rsid w:val="00D54354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6B2E"/>
    <w:rsid w:val="00D57427"/>
    <w:rsid w:val="00D57EF1"/>
    <w:rsid w:val="00D57F90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418"/>
    <w:rsid w:val="00D61C09"/>
    <w:rsid w:val="00D61E1E"/>
    <w:rsid w:val="00D62180"/>
    <w:rsid w:val="00D624D4"/>
    <w:rsid w:val="00D628FE"/>
    <w:rsid w:val="00D62AAF"/>
    <w:rsid w:val="00D62FF4"/>
    <w:rsid w:val="00D63524"/>
    <w:rsid w:val="00D63A0E"/>
    <w:rsid w:val="00D63A62"/>
    <w:rsid w:val="00D63CBB"/>
    <w:rsid w:val="00D63D82"/>
    <w:rsid w:val="00D6432F"/>
    <w:rsid w:val="00D6474D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275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364"/>
    <w:rsid w:val="00D71471"/>
    <w:rsid w:val="00D71E36"/>
    <w:rsid w:val="00D71F20"/>
    <w:rsid w:val="00D72129"/>
    <w:rsid w:val="00D723A8"/>
    <w:rsid w:val="00D72585"/>
    <w:rsid w:val="00D72801"/>
    <w:rsid w:val="00D7296B"/>
    <w:rsid w:val="00D72A72"/>
    <w:rsid w:val="00D72D9E"/>
    <w:rsid w:val="00D72FDB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BB5"/>
    <w:rsid w:val="00D76D50"/>
    <w:rsid w:val="00D7700D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BA3"/>
    <w:rsid w:val="00D80C31"/>
    <w:rsid w:val="00D80E0E"/>
    <w:rsid w:val="00D80EC4"/>
    <w:rsid w:val="00D81B8E"/>
    <w:rsid w:val="00D81CEE"/>
    <w:rsid w:val="00D822C9"/>
    <w:rsid w:val="00D82F80"/>
    <w:rsid w:val="00D8349E"/>
    <w:rsid w:val="00D835B0"/>
    <w:rsid w:val="00D8369B"/>
    <w:rsid w:val="00D836E3"/>
    <w:rsid w:val="00D83768"/>
    <w:rsid w:val="00D8394C"/>
    <w:rsid w:val="00D84287"/>
    <w:rsid w:val="00D84D7E"/>
    <w:rsid w:val="00D84F59"/>
    <w:rsid w:val="00D85060"/>
    <w:rsid w:val="00D85228"/>
    <w:rsid w:val="00D85284"/>
    <w:rsid w:val="00D856CC"/>
    <w:rsid w:val="00D85C12"/>
    <w:rsid w:val="00D85C82"/>
    <w:rsid w:val="00D85DD5"/>
    <w:rsid w:val="00D865B8"/>
    <w:rsid w:val="00D86AAC"/>
    <w:rsid w:val="00D86AF3"/>
    <w:rsid w:val="00D86B2D"/>
    <w:rsid w:val="00D871C9"/>
    <w:rsid w:val="00D871CB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AE6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4EFE"/>
    <w:rsid w:val="00D950BF"/>
    <w:rsid w:val="00D955B0"/>
    <w:rsid w:val="00D95711"/>
    <w:rsid w:val="00D959AE"/>
    <w:rsid w:val="00D95A76"/>
    <w:rsid w:val="00D95EC4"/>
    <w:rsid w:val="00D960FB"/>
    <w:rsid w:val="00D96302"/>
    <w:rsid w:val="00D96618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C82"/>
    <w:rsid w:val="00DA0CC5"/>
    <w:rsid w:val="00DA1355"/>
    <w:rsid w:val="00DA20D7"/>
    <w:rsid w:val="00DA2167"/>
    <w:rsid w:val="00DA2A8C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52A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170"/>
    <w:rsid w:val="00DB02D5"/>
    <w:rsid w:val="00DB10A0"/>
    <w:rsid w:val="00DB1640"/>
    <w:rsid w:val="00DB215F"/>
    <w:rsid w:val="00DB2227"/>
    <w:rsid w:val="00DB242C"/>
    <w:rsid w:val="00DB2BFB"/>
    <w:rsid w:val="00DB2E88"/>
    <w:rsid w:val="00DB2EA9"/>
    <w:rsid w:val="00DB36CE"/>
    <w:rsid w:val="00DB3FD7"/>
    <w:rsid w:val="00DB445C"/>
    <w:rsid w:val="00DB465B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791"/>
    <w:rsid w:val="00DB6B97"/>
    <w:rsid w:val="00DB727B"/>
    <w:rsid w:val="00DB73F0"/>
    <w:rsid w:val="00DB74F6"/>
    <w:rsid w:val="00DB783D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2351"/>
    <w:rsid w:val="00DC270B"/>
    <w:rsid w:val="00DC2893"/>
    <w:rsid w:val="00DC2C5E"/>
    <w:rsid w:val="00DC303D"/>
    <w:rsid w:val="00DC3455"/>
    <w:rsid w:val="00DC3676"/>
    <w:rsid w:val="00DC37E6"/>
    <w:rsid w:val="00DC39D5"/>
    <w:rsid w:val="00DC3A02"/>
    <w:rsid w:val="00DC4063"/>
    <w:rsid w:val="00DC4083"/>
    <w:rsid w:val="00DC4089"/>
    <w:rsid w:val="00DC4866"/>
    <w:rsid w:val="00DC4F99"/>
    <w:rsid w:val="00DC50C0"/>
    <w:rsid w:val="00DC522D"/>
    <w:rsid w:val="00DC5323"/>
    <w:rsid w:val="00DC539D"/>
    <w:rsid w:val="00DC5508"/>
    <w:rsid w:val="00DC5512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DCC"/>
    <w:rsid w:val="00DD0353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CD"/>
    <w:rsid w:val="00DD37DF"/>
    <w:rsid w:val="00DD3D22"/>
    <w:rsid w:val="00DD47DE"/>
    <w:rsid w:val="00DD4B89"/>
    <w:rsid w:val="00DD4BE9"/>
    <w:rsid w:val="00DD50E2"/>
    <w:rsid w:val="00DD51AF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AA2"/>
    <w:rsid w:val="00DE0B8B"/>
    <w:rsid w:val="00DE0BDA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29"/>
    <w:rsid w:val="00DE3723"/>
    <w:rsid w:val="00DE376B"/>
    <w:rsid w:val="00DE39E4"/>
    <w:rsid w:val="00DE3AA5"/>
    <w:rsid w:val="00DE452C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86"/>
    <w:rsid w:val="00DE6883"/>
    <w:rsid w:val="00DE69A2"/>
    <w:rsid w:val="00DE6D8B"/>
    <w:rsid w:val="00DE6F9F"/>
    <w:rsid w:val="00DE6FCF"/>
    <w:rsid w:val="00DE7280"/>
    <w:rsid w:val="00DE74BA"/>
    <w:rsid w:val="00DE7CC9"/>
    <w:rsid w:val="00DE7F27"/>
    <w:rsid w:val="00DF00EF"/>
    <w:rsid w:val="00DF014A"/>
    <w:rsid w:val="00DF0D4B"/>
    <w:rsid w:val="00DF0EAB"/>
    <w:rsid w:val="00DF0FAF"/>
    <w:rsid w:val="00DF1054"/>
    <w:rsid w:val="00DF120D"/>
    <w:rsid w:val="00DF1350"/>
    <w:rsid w:val="00DF138A"/>
    <w:rsid w:val="00DF153A"/>
    <w:rsid w:val="00DF173B"/>
    <w:rsid w:val="00DF176F"/>
    <w:rsid w:val="00DF1AF1"/>
    <w:rsid w:val="00DF203D"/>
    <w:rsid w:val="00DF21BC"/>
    <w:rsid w:val="00DF241B"/>
    <w:rsid w:val="00DF2544"/>
    <w:rsid w:val="00DF2677"/>
    <w:rsid w:val="00DF26F9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15A"/>
    <w:rsid w:val="00E032AF"/>
    <w:rsid w:val="00E0347D"/>
    <w:rsid w:val="00E03995"/>
    <w:rsid w:val="00E03C76"/>
    <w:rsid w:val="00E03DE5"/>
    <w:rsid w:val="00E03FCA"/>
    <w:rsid w:val="00E0406F"/>
    <w:rsid w:val="00E040DA"/>
    <w:rsid w:val="00E0429F"/>
    <w:rsid w:val="00E044C5"/>
    <w:rsid w:val="00E04896"/>
    <w:rsid w:val="00E05068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E7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3122"/>
    <w:rsid w:val="00E137D6"/>
    <w:rsid w:val="00E138FD"/>
    <w:rsid w:val="00E13B63"/>
    <w:rsid w:val="00E13D7C"/>
    <w:rsid w:val="00E13FAF"/>
    <w:rsid w:val="00E13FBE"/>
    <w:rsid w:val="00E148A6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6F25"/>
    <w:rsid w:val="00E171E6"/>
    <w:rsid w:val="00E17DC4"/>
    <w:rsid w:val="00E17DE8"/>
    <w:rsid w:val="00E17F6E"/>
    <w:rsid w:val="00E2001C"/>
    <w:rsid w:val="00E20210"/>
    <w:rsid w:val="00E207C9"/>
    <w:rsid w:val="00E2084A"/>
    <w:rsid w:val="00E2093A"/>
    <w:rsid w:val="00E214D9"/>
    <w:rsid w:val="00E21A08"/>
    <w:rsid w:val="00E21AB0"/>
    <w:rsid w:val="00E21B71"/>
    <w:rsid w:val="00E21C4F"/>
    <w:rsid w:val="00E2235D"/>
    <w:rsid w:val="00E228B0"/>
    <w:rsid w:val="00E22904"/>
    <w:rsid w:val="00E229D5"/>
    <w:rsid w:val="00E22ABD"/>
    <w:rsid w:val="00E23431"/>
    <w:rsid w:val="00E234C5"/>
    <w:rsid w:val="00E2378C"/>
    <w:rsid w:val="00E23970"/>
    <w:rsid w:val="00E23DE1"/>
    <w:rsid w:val="00E245EE"/>
    <w:rsid w:val="00E24657"/>
    <w:rsid w:val="00E24DBB"/>
    <w:rsid w:val="00E24E76"/>
    <w:rsid w:val="00E25039"/>
    <w:rsid w:val="00E258C6"/>
    <w:rsid w:val="00E258C9"/>
    <w:rsid w:val="00E25A27"/>
    <w:rsid w:val="00E25A73"/>
    <w:rsid w:val="00E25AAE"/>
    <w:rsid w:val="00E25BFB"/>
    <w:rsid w:val="00E25E9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DF2"/>
    <w:rsid w:val="00E31454"/>
    <w:rsid w:val="00E314D6"/>
    <w:rsid w:val="00E32164"/>
    <w:rsid w:val="00E32235"/>
    <w:rsid w:val="00E3239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13F"/>
    <w:rsid w:val="00E352AF"/>
    <w:rsid w:val="00E35648"/>
    <w:rsid w:val="00E356CF"/>
    <w:rsid w:val="00E35885"/>
    <w:rsid w:val="00E35C92"/>
    <w:rsid w:val="00E363B8"/>
    <w:rsid w:val="00E36ABE"/>
    <w:rsid w:val="00E36D0C"/>
    <w:rsid w:val="00E37457"/>
    <w:rsid w:val="00E37D5F"/>
    <w:rsid w:val="00E37E05"/>
    <w:rsid w:val="00E37E08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B3B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DD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FCD"/>
    <w:rsid w:val="00E501A6"/>
    <w:rsid w:val="00E505A1"/>
    <w:rsid w:val="00E507AA"/>
    <w:rsid w:val="00E50BB9"/>
    <w:rsid w:val="00E50C86"/>
    <w:rsid w:val="00E50E1B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33CA"/>
    <w:rsid w:val="00E5344E"/>
    <w:rsid w:val="00E53693"/>
    <w:rsid w:val="00E53917"/>
    <w:rsid w:val="00E53986"/>
    <w:rsid w:val="00E53F8C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D49"/>
    <w:rsid w:val="00E56173"/>
    <w:rsid w:val="00E564EC"/>
    <w:rsid w:val="00E568C8"/>
    <w:rsid w:val="00E56DF5"/>
    <w:rsid w:val="00E573E2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B8A"/>
    <w:rsid w:val="00E61CCD"/>
    <w:rsid w:val="00E61DD8"/>
    <w:rsid w:val="00E620B6"/>
    <w:rsid w:val="00E62163"/>
    <w:rsid w:val="00E6236C"/>
    <w:rsid w:val="00E623C6"/>
    <w:rsid w:val="00E626A1"/>
    <w:rsid w:val="00E62704"/>
    <w:rsid w:val="00E627A1"/>
    <w:rsid w:val="00E62899"/>
    <w:rsid w:val="00E6293F"/>
    <w:rsid w:val="00E630C2"/>
    <w:rsid w:val="00E6357F"/>
    <w:rsid w:val="00E63D75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806"/>
    <w:rsid w:val="00E71851"/>
    <w:rsid w:val="00E71B31"/>
    <w:rsid w:val="00E71BC9"/>
    <w:rsid w:val="00E71DA3"/>
    <w:rsid w:val="00E71ED5"/>
    <w:rsid w:val="00E72901"/>
    <w:rsid w:val="00E72DC7"/>
    <w:rsid w:val="00E736D8"/>
    <w:rsid w:val="00E73BC9"/>
    <w:rsid w:val="00E73C5F"/>
    <w:rsid w:val="00E74163"/>
    <w:rsid w:val="00E74179"/>
    <w:rsid w:val="00E74D7F"/>
    <w:rsid w:val="00E74E6C"/>
    <w:rsid w:val="00E751E5"/>
    <w:rsid w:val="00E75545"/>
    <w:rsid w:val="00E755DE"/>
    <w:rsid w:val="00E75637"/>
    <w:rsid w:val="00E7569F"/>
    <w:rsid w:val="00E75D75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61F"/>
    <w:rsid w:val="00E8176A"/>
    <w:rsid w:val="00E819CC"/>
    <w:rsid w:val="00E819D0"/>
    <w:rsid w:val="00E81DF1"/>
    <w:rsid w:val="00E82227"/>
    <w:rsid w:val="00E82ABF"/>
    <w:rsid w:val="00E82B2C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B0"/>
    <w:rsid w:val="00E84B5C"/>
    <w:rsid w:val="00E84F33"/>
    <w:rsid w:val="00E853D3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5E5"/>
    <w:rsid w:val="00E92829"/>
    <w:rsid w:val="00E929E0"/>
    <w:rsid w:val="00E92A27"/>
    <w:rsid w:val="00E930DC"/>
    <w:rsid w:val="00E936CE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717B"/>
    <w:rsid w:val="00E97467"/>
    <w:rsid w:val="00E97516"/>
    <w:rsid w:val="00E9759B"/>
    <w:rsid w:val="00E97B0D"/>
    <w:rsid w:val="00E97B86"/>
    <w:rsid w:val="00E97D27"/>
    <w:rsid w:val="00EA038D"/>
    <w:rsid w:val="00EA04D1"/>
    <w:rsid w:val="00EA081A"/>
    <w:rsid w:val="00EA0C4C"/>
    <w:rsid w:val="00EA0D41"/>
    <w:rsid w:val="00EA1099"/>
    <w:rsid w:val="00EA1112"/>
    <w:rsid w:val="00EA1271"/>
    <w:rsid w:val="00EA142C"/>
    <w:rsid w:val="00EA1A14"/>
    <w:rsid w:val="00EA1E18"/>
    <w:rsid w:val="00EA1FBE"/>
    <w:rsid w:val="00EA26D1"/>
    <w:rsid w:val="00EA27D9"/>
    <w:rsid w:val="00EA297B"/>
    <w:rsid w:val="00EA29D3"/>
    <w:rsid w:val="00EA2C26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93D"/>
    <w:rsid w:val="00EA5A06"/>
    <w:rsid w:val="00EA5DC2"/>
    <w:rsid w:val="00EA6783"/>
    <w:rsid w:val="00EA6E4C"/>
    <w:rsid w:val="00EA744A"/>
    <w:rsid w:val="00EA7703"/>
    <w:rsid w:val="00EA7705"/>
    <w:rsid w:val="00EA77B6"/>
    <w:rsid w:val="00EA7843"/>
    <w:rsid w:val="00EA7D20"/>
    <w:rsid w:val="00EA7F14"/>
    <w:rsid w:val="00EA7F5F"/>
    <w:rsid w:val="00EB008B"/>
    <w:rsid w:val="00EB01C2"/>
    <w:rsid w:val="00EB0409"/>
    <w:rsid w:val="00EB09A2"/>
    <w:rsid w:val="00EB09D0"/>
    <w:rsid w:val="00EB0B98"/>
    <w:rsid w:val="00EB0CAD"/>
    <w:rsid w:val="00EB0FC7"/>
    <w:rsid w:val="00EB11E5"/>
    <w:rsid w:val="00EB1518"/>
    <w:rsid w:val="00EB160B"/>
    <w:rsid w:val="00EB1DA6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0F7"/>
    <w:rsid w:val="00EB480A"/>
    <w:rsid w:val="00EB49E6"/>
    <w:rsid w:val="00EB4B34"/>
    <w:rsid w:val="00EB4C68"/>
    <w:rsid w:val="00EB5494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6B1"/>
    <w:rsid w:val="00EC277B"/>
    <w:rsid w:val="00EC285E"/>
    <w:rsid w:val="00EC29CA"/>
    <w:rsid w:val="00EC2A04"/>
    <w:rsid w:val="00EC2ABC"/>
    <w:rsid w:val="00EC2B6C"/>
    <w:rsid w:val="00EC2C96"/>
    <w:rsid w:val="00EC2EA7"/>
    <w:rsid w:val="00EC3075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92E"/>
    <w:rsid w:val="00EC497B"/>
    <w:rsid w:val="00EC4CDC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D63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EE"/>
    <w:rsid w:val="00ED2EF6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B10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02E"/>
    <w:rsid w:val="00EF1B04"/>
    <w:rsid w:val="00EF1E3D"/>
    <w:rsid w:val="00EF1F78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3E2"/>
    <w:rsid w:val="00EF36F9"/>
    <w:rsid w:val="00EF3792"/>
    <w:rsid w:val="00EF3875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6"/>
    <w:rsid w:val="00EF7D63"/>
    <w:rsid w:val="00EF7E34"/>
    <w:rsid w:val="00EF7F2F"/>
    <w:rsid w:val="00F00087"/>
    <w:rsid w:val="00F0011D"/>
    <w:rsid w:val="00F00236"/>
    <w:rsid w:val="00F0025D"/>
    <w:rsid w:val="00F003CA"/>
    <w:rsid w:val="00F0073C"/>
    <w:rsid w:val="00F00BC0"/>
    <w:rsid w:val="00F00DD6"/>
    <w:rsid w:val="00F00F96"/>
    <w:rsid w:val="00F01C23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83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50B"/>
    <w:rsid w:val="00F14563"/>
    <w:rsid w:val="00F14572"/>
    <w:rsid w:val="00F14B02"/>
    <w:rsid w:val="00F14F74"/>
    <w:rsid w:val="00F15235"/>
    <w:rsid w:val="00F15275"/>
    <w:rsid w:val="00F15451"/>
    <w:rsid w:val="00F155DF"/>
    <w:rsid w:val="00F15AA5"/>
    <w:rsid w:val="00F15B09"/>
    <w:rsid w:val="00F15D49"/>
    <w:rsid w:val="00F15F24"/>
    <w:rsid w:val="00F15F6F"/>
    <w:rsid w:val="00F16554"/>
    <w:rsid w:val="00F16754"/>
    <w:rsid w:val="00F16969"/>
    <w:rsid w:val="00F17256"/>
    <w:rsid w:val="00F17855"/>
    <w:rsid w:val="00F17873"/>
    <w:rsid w:val="00F17C5B"/>
    <w:rsid w:val="00F2000C"/>
    <w:rsid w:val="00F205EB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CE7"/>
    <w:rsid w:val="00F21DCB"/>
    <w:rsid w:val="00F21E89"/>
    <w:rsid w:val="00F22C56"/>
    <w:rsid w:val="00F2318F"/>
    <w:rsid w:val="00F231D3"/>
    <w:rsid w:val="00F2327A"/>
    <w:rsid w:val="00F2348B"/>
    <w:rsid w:val="00F237F7"/>
    <w:rsid w:val="00F239CD"/>
    <w:rsid w:val="00F23C2D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62B"/>
    <w:rsid w:val="00F266E4"/>
    <w:rsid w:val="00F2684E"/>
    <w:rsid w:val="00F2685E"/>
    <w:rsid w:val="00F269FF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E47"/>
    <w:rsid w:val="00F32ED8"/>
    <w:rsid w:val="00F330FA"/>
    <w:rsid w:val="00F33421"/>
    <w:rsid w:val="00F33915"/>
    <w:rsid w:val="00F33C12"/>
    <w:rsid w:val="00F33DBB"/>
    <w:rsid w:val="00F352A6"/>
    <w:rsid w:val="00F358FC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84"/>
    <w:rsid w:val="00F378CA"/>
    <w:rsid w:val="00F37904"/>
    <w:rsid w:val="00F379FD"/>
    <w:rsid w:val="00F37D2E"/>
    <w:rsid w:val="00F37D61"/>
    <w:rsid w:val="00F40211"/>
    <w:rsid w:val="00F404A1"/>
    <w:rsid w:val="00F406D0"/>
    <w:rsid w:val="00F40891"/>
    <w:rsid w:val="00F40ACE"/>
    <w:rsid w:val="00F41052"/>
    <w:rsid w:val="00F41CA4"/>
    <w:rsid w:val="00F430EB"/>
    <w:rsid w:val="00F4323B"/>
    <w:rsid w:val="00F43669"/>
    <w:rsid w:val="00F43714"/>
    <w:rsid w:val="00F43D5B"/>
    <w:rsid w:val="00F43EB3"/>
    <w:rsid w:val="00F44077"/>
    <w:rsid w:val="00F440D9"/>
    <w:rsid w:val="00F44382"/>
    <w:rsid w:val="00F449C6"/>
    <w:rsid w:val="00F45013"/>
    <w:rsid w:val="00F450D2"/>
    <w:rsid w:val="00F45441"/>
    <w:rsid w:val="00F454EF"/>
    <w:rsid w:val="00F456C3"/>
    <w:rsid w:val="00F459F1"/>
    <w:rsid w:val="00F45ABB"/>
    <w:rsid w:val="00F45B53"/>
    <w:rsid w:val="00F45D11"/>
    <w:rsid w:val="00F45E3D"/>
    <w:rsid w:val="00F46074"/>
    <w:rsid w:val="00F4647B"/>
    <w:rsid w:val="00F465B5"/>
    <w:rsid w:val="00F46896"/>
    <w:rsid w:val="00F468A9"/>
    <w:rsid w:val="00F46C5B"/>
    <w:rsid w:val="00F46D33"/>
    <w:rsid w:val="00F46FFE"/>
    <w:rsid w:val="00F4700D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1E2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016"/>
    <w:rsid w:val="00F55A0C"/>
    <w:rsid w:val="00F55B96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72E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3BE"/>
    <w:rsid w:val="00F6242C"/>
    <w:rsid w:val="00F625FD"/>
    <w:rsid w:val="00F62A4E"/>
    <w:rsid w:val="00F6304A"/>
    <w:rsid w:val="00F63365"/>
    <w:rsid w:val="00F63E2A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A7D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43B"/>
    <w:rsid w:val="00F755BC"/>
    <w:rsid w:val="00F755F2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66C"/>
    <w:rsid w:val="00F7768F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E16"/>
    <w:rsid w:val="00F86186"/>
    <w:rsid w:val="00F8628F"/>
    <w:rsid w:val="00F863B7"/>
    <w:rsid w:val="00F866DB"/>
    <w:rsid w:val="00F86B7F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90A"/>
    <w:rsid w:val="00F9391F"/>
    <w:rsid w:val="00F93BF8"/>
    <w:rsid w:val="00F93EA0"/>
    <w:rsid w:val="00F94197"/>
    <w:rsid w:val="00F94B2D"/>
    <w:rsid w:val="00F95116"/>
    <w:rsid w:val="00F954B4"/>
    <w:rsid w:val="00F95680"/>
    <w:rsid w:val="00F957DE"/>
    <w:rsid w:val="00F9598F"/>
    <w:rsid w:val="00F962D6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479"/>
    <w:rsid w:val="00FA1552"/>
    <w:rsid w:val="00FA1AC9"/>
    <w:rsid w:val="00FA1E1E"/>
    <w:rsid w:val="00FA210F"/>
    <w:rsid w:val="00FA225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2F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5004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B36"/>
    <w:rsid w:val="00FB1D3A"/>
    <w:rsid w:val="00FB1DC5"/>
    <w:rsid w:val="00FB1FC8"/>
    <w:rsid w:val="00FB23EE"/>
    <w:rsid w:val="00FB2594"/>
    <w:rsid w:val="00FB26DC"/>
    <w:rsid w:val="00FB2944"/>
    <w:rsid w:val="00FB2A04"/>
    <w:rsid w:val="00FB2C21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3F62"/>
    <w:rsid w:val="00FB416A"/>
    <w:rsid w:val="00FB42B7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4169"/>
    <w:rsid w:val="00FC430D"/>
    <w:rsid w:val="00FC449E"/>
    <w:rsid w:val="00FC454D"/>
    <w:rsid w:val="00FC4A98"/>
    <w:rsid w:val="00FC4B26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D002C"/>
    <w:rsid w:val="00FD0094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889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DBC"/>
    <w:rsid w:val="00FE0EB5"/>
    <w:rsid w:val="00FE10DB"/>
    <w:rsid w:val="00FE1240"/>
    <w:rsid w:val="00FE18E1"/>
    <w:rsid w:val="00FE19FF"/>
    <w:rsid w:val="00FE1BAD"/>
    <w:rsid w:val="00FE1C83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A89"/>
    <w:rsid w:val="00FE4C39"/>
    <w:rsid w:val="00FE4EF9"/>
    <w:rsid w:val="00FE4F74"/>
    <w:rsid w:val="00FE52EA"/>
    <w:rsid w:val="00FE57A6"/>
    <w:rsid w:val="00FE5CA9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3DA73758-5BAF-4B78-8445-F7B27281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5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locked/>
    <w:rsid w:val="00926EBD"/>
    <w:rPr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E50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154</TotalTime>
  <Pages>19</Pages>
  <Words>3870</Words>
  <Characters>17145</Characters>
  <Application>Microsoft Office Word</Application>
  <DocSecurity>0</DocSecurity>
  <Lines>142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Kamonwan, Chuatong</cp:lastModifiedBy>
  <cp:revision>12</cp:revision>
  <cp:lastPrinted>2025-04-29T07:58:00Z</cp:lastPrinted>
  <dcterms:created xsi:type="dcterms:W3CDTF">2025-04-25T06:56:00Z</dcterms:created>
  <dcterms:modified xsi:type="dcterms:W3CDTF">2025-04-29T19:47:00Z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