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080"/>
        <w:gridCol w:w="712"/>
      </w:tblGrid>
      <w:tr w:rsidR="0065569F" w:rsidRPr="003E62AB" w14:paraId="0D762E2D" w14:textId="77777777" w:rsidTr="003A691D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510FA200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12" w:type="dxa"/>
        </w:trPr>
        <w:tc>
          <w:tcPr>
            <w:tcW w:w="1096" w:type="dxa"/>
          </w:tcPr>
          <w:p w14:paraId="2EE3E5E9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</w:tcPr>
          <w:p w14:paraId="77F7F734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80" w:type="dxa"/>
          </w:tcPr>
          <w:p w14:paraId="7ED384BE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49BB55C" w14:textId="7B53121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="006D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65569F" w:rsidRPr="003E62AB" w14:paraId="6B87418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A0A753" w14:textId="05C4EC67" w:rsidR="0065569F" w:rsidRPr="00C12F76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E62AB" w14:paraId="227FA626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77E43" w:rsidRPr="003E62AB" w14:paraId="3DBDB2D8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714C6CF" w14:textId="4C65039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131BA328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64EF29A" w14:textId="7D66B324" w:rsidR="00E77E43" w:rsidRPr="004D0D58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E77E43" w:rsidRPr="003E62AB" w14:paraId="096F22F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1828C1F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6AA3A4EB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2FAC548" w14:textId="394B2BF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E77E43" w:rsidRPr="003E62AB" w14:paraId="5C666BF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003FEFCA" w:rsidR="00E77E43" w:rsidRPr="00714B6B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0D3CBC71" w14:textId="77777777" w:rsidR="00E77E43" w:rsidRPr="00916D00" w:rsidRDefault="00E77E43" w:rsidP="00E77E43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E15FBB6" w14:textId="7D00E969" w:rsidR="00E77E43" w:rsidRPr="0065569F" w:rsidRDefault="00E77E43" w:rsidP="00E77E43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1B4F37" w:rsidRPr="003E62AB" w14:paraId="11DBC53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29B27D65" w14:textId="4BC62226" w:rsidR="001B4F37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3F814862" w14:textId="77777777" w:rsidR="001B4F37" w:rsidRPr="00916D00" w:rsidRDefault="001B4F37" w:rsidP="001B4F3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C2B662" w14:textId="433C5013" w:rsidR="001B4F37" w:rsidRPr="004D0D58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5B464F" w:rsidRPr="003E62AB" w14:paraId="5F863F8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544E922A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500DFBB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D93F0B5" w14:textId="6B853C6D" w:rsidR="005B464F" w:rsidRPr="004D0D58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65BCE21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452D32A4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46BCFC3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70E2C0E" w14:textId="5C9304A2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5B464F" w:rsidRPr="003E62AB" w14:paraId="576D6E6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03A2A607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51F1FCDE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B7EB834" w14:textId="2FE89A6C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B464F" w:rsidRPr="003E62AB" w14:paraId="18C5B0E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436420C3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3FDD8995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30F3EC86" w14:textId="7F8A2D7D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5B464F" w:rsidRPr="003E62AB" w14:paraId="1FDD4A63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6FA8B43D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2787C902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F371996" w14:textId="6271BBD2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B464F" w:rsidRPr="003E62AB" w14:paraId="551D0CB2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3F0832D8" w:rsidR="005B464F" w:rsidRPr="00E028AA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29422CC5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BC4E84" w14:textId="556D63C3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5B464F" w:rsidRPr="003E62AB" w14:paraId="64D8006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08A268B6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12B661C2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9D11322" w14:textId="6D56C460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5B464F" w:rsidRPr="003E62AB" w14:paraId="64D1D0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647270C9" w:rsidR="005B464F" w:rsidRPr="00714B6B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3F6E6860" w14:textId="77777777" w:rsidR="005B464F" w:rsidRPr="00916D00" w:rsidRDefault="005B464F" w:rsidP="005B464F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9A6F356" w14:textId="279736E1" w:rsidR="005B464F" w:rsidRPr="0065569F" w:rsidRDefault="005B464F" w:rsidP="005B464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B4F37" w:rsidRPr="003E62AB" w14:paraId="27CA499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E53AFA4" w:rsidR="001B4F37" w:rsidRPr="003067DA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0D3EEA28" w14:textId="77777777" w:rsidR="001B4F37" w:rsidRPr="003067DA" w:rsidRDefault="001B4F37" w:rsidP="001B4F37">
            <w:pPr>
              <w:pStyle w:val="TOC2"/>
              <w:spacing w:before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2" w:type="dxa"/>
            <w:gridSpan w:val="2"/>
          </w:tcPr>
          <w:p w14:paraId="41A9BD27" w14:textId="6B862F2C" w:rsidR="001B4F37" w:rsidRPr="0065569F" w:rsidRDefault="001B4F37" w:rsidP="001B4F3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BB045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1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39ABAB1" w:rsidR="00D52F16" w:rsidRPr="009874D5" w:rsidRDefault="003D5177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7D4D308B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ถือหุ้นในบริษัทคิดเป็นร้อยละ </w:t>
      </w:r>
      <w:r w:rsidR="00882E84">
        <w:rPr>
          <w:rFonts w:asciiTheme="majorBidi" w:hAnsiTheme="majorBidi" w:cstheme="majorBidi"/>
          <w:sz w:val="30"/>
          <w:szCs w:val="30"/>
        </w:rPr>
        <w:t xml:space="preserve">78.82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425413D7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FA2C01">
        <w:rPr>
          <w:rFonts w:asciiTheme="majorBidi" w:hAnsiTheme="majorBidi" w:cstheme="majorBidi"/>
          <w:sz w:val="30"/>
          <w:szCs w:val="30"/>
        </w:rPr>
        <w:t>2</w:t>
      </w:r>
      <w:r w:rsidR="00D80E63">
        <w:rPr>
          <w:rFonts w:asciiTheme="majorBidi" w:hAnsiTheme="majorBidi" w:cstheme="majorBidi"/>
          <w:sz w:val="30"/>
          <w:szCs w:val="30"/>
        </w:rPr>
        <w:t>8</w:t>
      </w:r>
      <w:r w:rsidR="00FA2C01">
        <w:rPr>
          <w:rFonts w:asciiTheme="majorBidi" w:hAnsiTheme="majorBidi" w:cstheme="majorBidi"/>
          <w:sz w:val="30"/>
          <w:szCs w:val="30"/>
        </w:rPr>
        <w:t xml:space="preserve"> </w:t>
      </w:r>
      <w:r w:rsidR="00FA2C01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CB45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4532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8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2C917388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6913E7D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11726328" w:rsidR="000C55E2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</w:p>
    <w:p w14:paraId="48376E3D" w14:textId="77777777" w:rsidR="00280B02" w:rsidRDefault="00280B0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0B0B3" w14:textId="01A3196F" w:rsidR="00280B02" w:rsidRPr="009874D5" w:rsidRDefault="00280B0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511E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กลุ่มบริษัทได้ถือปฏิบัติเรื่อง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3633">
        <w:rPr>
          <w:rFonts w:asciiTheme="majorBidi" w:hAnsiTheme="majorBidi" w:cs="Angsana New" w:hint="cs"/>
          <w:i/>
          <w:iCs/>
          <w:sz w:val="30"/>
          <w:szCs w:val="30"/>
          <w:cs/>
        </w:rPr>
        <w:t>ข้อตกลงจัดหาเงินทุนเพื่อจ่ายผู้ขาย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ตามการปรับปรุงมาตรฐานการบัญชีฉบับที่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7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และมาตรฐานการรายงานทางการเงิน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7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1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074D" w:rsidRPr="002A511E">
        <w:rPr>
          <w:rFonts w:asciiTheme="majorBidi" w:hAnsiTheme="majorBidi" w:cstheme="majorBidi"/>
          <w:sz w:val="30"/>
          <w:szCs w:val="30"/>
        </w:rPr>
        <w:t>2568</w:t>
      </w:r>
      <w:r w:rsidRPr="002A511E">
        <w:rPr>
          <w:rFonts w:asciiTheme="majorBidi" w:hAnsiTheme="majorBidi" w:cstheme="majorBidi"/>
          <w:sz w:val="30"/>
          <w:szCs w:val="30"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รวมถึงความเสี่ยงด้านสภาพคล่องของกลุ่มบริษัท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Pr="002A511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A511E">
        <w:rPr>
          <w:rFonts w:asciiTheme="majorBidi" w:hAnsiTheme="majorBidi" w:cs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6A6DAEFD" w14:textId="77777777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B6CFA69" w14:textId="77777777" w:rsidR="00892B87" w:rsidRPr="00892B87" w:rsidRDefault="00892B87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DB6F4" w14:textId="3CD9847D" w:rsidR="007C6699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5D3E8B">
        <w:rPr>
          <w:rFonts w:asciiTheme="majorBidi" w:hAnsiTheme="majorBidi" w:cstheme="majorBidi"/>
          <w:sz w:val="30"/>
          <w:szCs w:val="30"/>
        </w:rPr>
        <w:t>7</w:t>
      </w: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617A081F" w14:textId="77777777" w:rsidR="00FF69B9" w:rsidRPr="009874D5" w:rsidRDefault="00FF69B9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455DEF" w:rsidRDefault="00B91F02" w:rsidP="00455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55DEF">
        <w:rPr>
          <w:rFonts w:asciiTheme="majorBidi" w:hAnsiTheme="majorBidi" w:cstheme="majorBidi"/>
          <w:spacing w:val="6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DE0EAE" w:rsidRPr="009874D5" w14:paraId="77A7E43F" w14:textId="77777777" w:rsidTr="00A62F7E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11D6B4" w14:textId="2AACD00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65A321A9" w:rsidR="00DE0EAE" w:rsidRPr="00AD167F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AD167F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9136576" w14:textId="73E75E30" w:rsidR="00DE0EAE" w:rsidRPr="00AD167F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5943B1C4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3DB70870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1BBC4E1D" w14:textId="047A5F35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D4E208E" w14:textId="0E1549C8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0EAE" w:rsidRPr="009874D5" w14:paraId="6B80C474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DE0EAE" w:rsidRPr="009874D5" w:rsidRDefault="00B41027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34A44F89" w:rsidR="00DE0EAE" w:rsidRPr="009874D5" w:rsidRDefault="00BB0EA6" w:rsidP="00F8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left" w:pos="112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3,98</w:t>
            </w:r>
            <w:r w:rsidR="0080578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6,069</w:t>
            </w:r>
          </w:p>
        </w:tc>
        <w:tc>
          <w:tcPr>
            <w:tcW w:w="204" w:type="dxa"/>
          </w:tcPr>
          <w:p w14:paraId="08835D4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4BC7AADB" w:rsidR="00DE0EAE" w:rsidRPr="009874D5" w:rsidRDefault="0080578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74,888</w:t>
            </w:r>
          </w:p>
        </w:tc>
        <w:tc>
          <w:tcPr>
            <w:tcW w:w="202" w:type="dxa"/>
          </w:tcPr>
          <w:p w14:paraId="25C8113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0748B14A" w14:textId="4399186E" w:rsidR="00DE0EAE" w:rsidRPr="009874D5" w:rsidRDefault="00805785" w:rsidP="0094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4,060,957</w:t>
            </w:r>
          </w:p>
        </w:tc>
      </w:tr>
      <w:tr w:rsidR="00DE0EAE" w:rsidRPr="009874D5" w14:paraId="0E5C9695" w14:textId="77777777" w:rsidTr="009E0A49">
        <w:trPr>
          <w:cantSplit/>
          <w:trHeight w:val="350"/>
        </w:trPr>
        <w:tc>
          <w:tcPr>
            <w:tcW w:w="4680" w:type="dxa"/>
          </w:tcPr>
          <w:p w14:paraId="45FD7EAA" w14:textId="06E53F27" w:rsidR="00DE0EAE" w:rsidRPr="009874D5" w:rsidRDefault="00ED5F2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3E57003A" w:rsidR="00DE0EAE" w:rsidRPr="009874D5" w:rsidRDefault="00805785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1,445,911</w:t>
            </w:r>
          </w:p>
        </w:tc>
        <w:tc>
          <w:tcPr>
            <w:tcW w:w="204" w:type="dxa"/>
          </w:tcPr>
          <w:p w14:paraId="46AEBA63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45F26203" w:rsidR="00DE0EAE" w:rsidRPr="00775E0C" w:rsidRDefault="0080578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3BF0569" w14:textId="56D1DF76" w:rsidR="00DE0EAE" w:rsidRPr="009874D5" w:rsidRDefault="00805785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1052"/>
              </w:tabs>
              <w:spacing w:line="240" w:lineRule="auto"/>
              <w:ind w:left="-79" w:right="2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1,445,911</w:t>
            </w:r>
          </w:p>
        </w:tc>
      </w:tr>
      <w:tr w:rsidR="00DE0EAE" w:rsidRPr="009874D5" w14:paraId="3F28F0B8" w14:textId="77777777" w:rsidTr="009E0A49">
        <w:trPr>
          <w:cantSplit/>
          <w:trHeight w:val="350"/>
        </w:trPr>
        <w:tc>
          <w:tcPr>
            <w:tcW w:w="4680" w:type="dxa"/>
          </w:tcPr>
          <w:p w14:paraId="11097D37" w14:textId="59BB4D19" w:rsidR="00DE0EAE" w:rsidRPr="009874D5" w:rsidRDefault="00526A83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2333F2D0" w:rsidR="00DE0EAE" w:rsidRPr="009874D5" w:rsidRDefault="00805785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(1,258,223)</w:t>
            </w:r>
          </w:p>
        </w:tc>
        <w:tc>
          <w:tcPr>
            <w:tcW w:w="204" w:type="dxa"/>
          </w:tcPr>
          <w:p w14:paraId="34C88ED2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7EA6DE62" w:rsidR="00DE0EAE" w:rsidRPr="009874D5" w:rsidRDefault="0080578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005D85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EE733FB" w14:textId="4E47AEF6" w:rsidR="00DE0EAE" w:rsidRPr="009874D5" w:rsidRDefault="00805785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888"/>
              </w:tabs>
              <w:spacing w:line="240" w:lineRule="auto"/>
              <w:ind w:left="-79" w:right="-3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(1,258,223)</w:t>
            </w:r>
          </w:p>
        </w:tc>
      </w:tr>
      <w:tr w:rsidR="009E0A49" w:rsidRPr="009874D5" w14:paraId="42E69FFE" w14:textId="77777777" w:rsidTr="009E0A49">
        <w:trPr>
          <w:cantSplit/>
          <w:trHeight w:val="350"/>
        </w:trPr>
        <w:tc>
          <w:tcPr>
            <w:tcW w:w="4680" w:type="dxa"/>
          </w:tcPr>
          <w:p w14:paraId="75B8AD9D" w14:textId="77777777" w:rsidR="009E0A49" w:rsidRPr="009874D5" w:rsidRDefault="009E0A49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029A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8B5DA01" w14:textId="77777777" w:rsidTr="009E0A49">
        <w:trPr>
          <w:cantSplit/>
          <w:trHeight w:val="350"/>
        </w:trPr>
        <w:tc>
          <w:tcPr>
            <w:tcW w:w="4680" w:type="dxa"/>
          </w:tcPr>
          <w:p w14:paraId="20A78F33" w14:textId="5ED4B0E7" w:rsidR="00DE0EAE" w:rsidRPr="009874D5" w:rsidRDefault="00454868" w:rsidP="004548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59BC255B" w:rsidR="00DE0EAE" w:rsidRPr="009874D5" w:rsidRDefault="00E5403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4,173,757</w:t>
            </w:r>
          </w:p>
        </w:tc>
        <w:tc>
          <w:tcPr>
            <w:tcW w:w="204" w:type="dxa"/>
          </w:tcPr>
          <w:p w14:paraId="002A50F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6B98B171" w:rsidR="00DE0EAE" w:rsidRPr="009874D5" w:rsidRDefault="00E5403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74,888</w:t>
            </w:r>
          </w:p>
        </w:tc>
        <w:tc>
          <w:tcPr>
            <w:tcW w:w="202" w:type="dxa"/>
          </w:tcPr>
          <w:p w14:paraId="657E342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5A38A52" w14:textId="0F026C49" w:rsidR="00DE0EAE" w:rsidRPr="009874D5" w:rsidRDefault="00E54035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4,248,645</w:t>
            </w:r>
          </w:p>
        </w:tc>
      </w:tr>
      <w:tr w:rsidR="00DE0EAE" w:rsidRPr="009874D5" w14:paraId="26E9FBED" w14:textId="77777777" w:rsidTr="00FC2D70">
        <w:trPr>
          <w:cantSplit/>
          <w:trHeight w:val="350"/>
        </w:trPr>
        <w:tc>
          <w:tcPr>
            <w:tcW w:w="4680" w:type="dxa"/>
          </w:tcPr>
          <w:p w14:paraId="237956C5" w14:textId="31B8EC5B" w:rsidR="00DE0EAE" w:rsidRPr="009874D5" w:rsidRDefault="00DE0EAE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6CF5B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D378356" w14:textId="77777777" w:rsidTr="00A62F7E">
        <w:trPr>
          <w:cantSplit/>
          <w:trHeight w:val="350"/>
        </w:trPr>
        <w:tc>
          <w:tcPr>
            <w:tcW w:w="4680" w:type="dxa"/>
          </w:tcPr>
          <w:p w14:paraId="79727CC0" w14:textId="65526D46" w:rsidR="00DE0EAE" w:rsidRPr="009874D5" w:rsidRDefault="0003348B" w:rsidP="006944E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758DBC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803" w:rsidRPr="009874D5" w14:paraId="147E9F34" w14:textId="77777777" w:rsidTr="00A62F7E">
        <w:trPr>
          <w:cantSplit/>
          <w:trHeight w:val="350"/>
        </w:trPr>
        <w:tc>
          <w:tcPr>
            <w:tcW w:w="4680" w:type="dxa"/>
          </w:tcPr>
          <w:p w14:paraId="05B67906" w14:textId="4099CD0E" w:rsidR="00BB3803" w:rsidRPr="009874D5" w:rsidRDefault="00BB3803" w:rsidP="00BB38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6C2AD3A7" w:rsidR="00BB3803" w:rsidRPr="009E0A49" w:rsidRDefault="00BB3803" w:rsidP="00F8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2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1,024,196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7054FE75" w14:textId="4206AF72" w:rsidR="00BB3803" w:rsidRPr="009E0A49" w:rsidRDefault="00BB3803" w:rsidP="00BB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158572F8" w:rsidR="00BB3803" w:rsidRPr="009E0A49" w:rsidRDefault="00BB3803" w:rsidP="00F8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11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(2,283)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2" w:type="dxa"/>
          </w:tcPr>
          <w:p w14:paraId="6EE227D4" w14:textId="3B9863AB" w:rsidR="00BB3803" w:rsidRPr="009E0A49" w:rsidRDefault="00BB3803" w:rsidP="00BB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51EF130" w14:textId="2245DAA5" w:rsidR="00BB3803" w:rsidRPr="00D2533E" w:rsidRDefault="00BB3803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1,021,913</w:t>
            </w:r>
          </w:p>
        </w:tc>
      </w:tr>
      <w:tr w:rsidR="006944EA" w:rsidRPr="009874D5" w14:paraId="7E2DD1DD" w14:textId="77777777" w:rsidTr="00D2533E">
        <w:trPr>
          <w:cantSplit/>
          <w:trHeight w:val="350"/>
        </w:trPr>
        <w:tc>
          <w:tcPr>
            <w:tcW w:w="4680" w:type="dxa"/>
          </w:tcPr>
          <w:p w14:paraId="41D7C6A3" w14:textId="77777777" w:rsidR="006944EA" w:rsidRDefault="00DE666B" w:rsidP="009E42D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="009E42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9E42D5" w:rsidRPr="009E42D5" w:rsidRDefault="009E42D5" w:rsidP="009B102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744AD1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744AD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EAE0F" w14:textId="77777777" w:rsidR="00203F23" w:rsidRPr="00D2533E" w:rsidRDefault="00203F23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17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2533E">
              <w:rPr>
                <w:rStyle w:val="normaltextrun"/>
                <w:lang w:val="en-GB"/>
              </w:rPr>
              <w:t> </w:t>
            </w:r>
          </w:p>
          <w:p w14:paraId="40C5C545" w14:textId="6D95B928" w:rsidR="006944EA" w:rsidRPr="00D2533E" w:rsidRDefault="00203F23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31"/>
              <w:jc w:val="right"/>
              <w:rPr>
                <w:rStyle w:val="normaltextrun"/>
                <w:rFonts w:ascii="Angsana New" w:hAnsi="Angsana New" w:cs="Angsana New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(461,580)</w:t>
            </w:r>
          </w:p>
        </w:tc>
      </w:tr>
      <w:tr w:rsidR="009E0A49" w:rsidRPr="009874D5" w14:paraId="68D37771" w14:textId="77777777" w:rsidTr="009E0A49">
        <w:trPr>
          <w:cantSplit/>
          <w:trHeight w:val="350"/>
        </w:trPr>
        <w:tc>
          <w:tcPr>
            <w:tcW w:w="4680" w:type="dxa"/>
          </w:tcPr>
          <w:p w14:paraId="729CB416" w14:textId="77777777" w:rsidR="009E0A49" w:rsidRPr="009874D5" w:rsidRDefault="009E0A49" w:rsidP="00DE666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0F9C3A5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03F23" w:rsidRPr="009874D5" w14:paraId="717B2100" w14:textId="77777777" w:rsidTr="009B102E">
        <w:trPr>
          <w:cantSplit/>
          <w:trHeight w:val="350"/>
        </w:trPr>
        <w:tc>
          <w:tcPr>
            <w:tcW w:w="4680" w:type="dxa"/>
          </w:tcPr>
          <w:p w14:paraId="40DF5D77" w14:textId="67449721" w:rsidR="00203F23" w:rsidRPr="009874D5" w:rsidRDefault="00203F23" w:rsidP="0020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203F23" w:rsidRPr="009B102E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7245B11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8C67B75" w14:textId="6F654467" w:rsidR="00203F23" w:rsidRPr="009874D5" w:rsidRDefault="00203F23" w:rsidP="00985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560,333</w:t>
            </w:r>
          </w:p>
        </w:tc>
      </w:tr>
      <w:tr w:rsidR="00203F23" w:rsidRPr="009874D5" w14:paraId="48845484" w14:textId="77777777" w:rsidTr="009B102E">
        <w:trPr>
          <w:cantSplit/>
          <w:trHeight w:val="350"/>
        </w:trPr>
        <w:tc>
          <w:tcPr>
            <w:tcW w:w="4680" w:type="dxa"/>
          </w:tcPr>
          <w:p w14:paraId="0AE33A79" w14:textId="4191B68E" w:rsidR="00203F23" w:rsidRPr="009874D5" w:rsidRDefault="00203F23" w:rsidP="00203F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11E0A78" w14:textId="1AFE172F" w:rsidR="00203F23" w:rsidRPr="00D2533E" w:rsidRDefault="00203F23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153,009</w:t>
            </w:r>
          </w:p>
        </w:tc>
      </w:tr>
      <w:tr w:rsidR="00203F23" w:rsidRPr="009874D5" w14:paraId="59F07729" w14:textId="77777777" w:rsidTr="00AB5B29">
        <w:trPr>
          <w:cantSplit/>
          <w:trHeight w:val="350"/>
        </w:trPr>
        <w:tc>
          <w:tcPr>
            <w:tcW w:w="4680" w:type="dxa"/>
          </w:tcPr>
          <w:p w14:paraId="7BE862A4" w14:textId="58FBF29D" w:rsidR="00203F23" w:rsidRPr="009874D5" w:rsidRDefault="00203F23" w:rsidP="00203F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17CC077" w14:textId="3DFD830D" w:rsidR="00203F23" w:rsidRPr="004A1B41" w:rsidRDefault="00203F23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(19,265)</w:t>
            </w:r>
          </w:p>
        </w:tc>
      </w:tr>
      <w:tr w:rsidR="00203F23" w:rsidRPr="009874D5" w14:paraId="222BF08B" w14:textId="77777777" w:rsidTr="009B102E">
        <w:trPr>
          <w:cantSplit/>
          <w:trHeight w:val="350"/>
        </w:trPr>
        <w:tc>
          <w:tcPr>
            <w:tcW w:w="4680" w:type="dxa"/>
          </w:tcPr>
          <w:p w14:paraId="7F0A4C35" w14:textId="77777777" w:rsidR="00203F23" w:rsidRPr="009874D5" w:rsidRDefault="00203F23" w:rsidP="0020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CB62164" w14:textId="1999D7EE" w:rsidR="00203F23" w:rsidRPr="00F67FE8" w:rsidRDefault="00203F23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22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(1,345)</w:t>
            </w:r>
          </w:p>
        </w:tc>
      </w:tr>
      <w:tr w:rsidR="009E0A49" w:rsidRPr="009874D5" w14:paraId="3419B4E9" w14:textId="77777777" w:rsidTr="00AB5B29">
        <w:trPr>
          <w:cantSplit/>
          <w:trHeight w:val="350"/>
        </w:trPr>
        <w:tc>
          <w:tcPr>
            <w:tcW w:w="4680" w:type="dxa"/>
          </w:tcPr>
          <w:p w14:paraId="5BD4C59D" w14:textId="77777777" w:rsidR="009E0A49" w:rsidRPr="009874D5" w:rsidRDefault="009E0A49" w:rsidP="006462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03F23" w:rsidRPr="009874D5" w14:paraId="1DB37676" w14:textId="77777777" w:rsidTr="009E0A49">
        <w:trPr>
          <w:cantSplit/>
          <w:trHeight w:val="350"/>
        </w:trPr>
        <w:tc>
          <w:tcPr>
            <w:tcW w:w="4680" w:type="dxa"/>
          </w:tcPr>
          <w:p w14:paraId="39E3FA08" w14:textId="0EA3D658" w:rsidR="00203F23" w:rsidRPr="009874D5" w:rsidRDefault="00203F23" w:rsidP="00203F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0B292B8" w14:textId="3BC40AB0" w:rsidR="00203F23" w:rsidRPr="00FC2D70" w:rsidRDefault="00203F23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692,732</w:t>
            </w:r>
          </w:p>
        </w:tc>
      </w:tr>
      <w:tr w:rsidR="00203F23" w:rsidRPr="009874D5" w14:paraId="2899E3FE" w14:textId="77777777" w:rsidTr="009E0A49">
        <w:trPr>
          <w:cantSplit/>
          <w:trHeight w:val="350"/>
        </w:trPr>
        <w:tc>
          <w:tcPr>
            <w:tcW w:w="4680" w:type="dxa"/>
          </w:tcPr>
          <w:p w14:paraId="08D449A3" w14:textId="5258F8EB" w:rsidR="00203F23" w:rsidRPr="009874D5" w:rsidRDefault="00203F23" w:rsidP="00203F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203F23" w:rsidRPr="009B102E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4" w:type="dxa"/>
          </w:tcPr>
          <w:p w14:paraId="1BBF546A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203F23" w:rsidRPr="009874D5" w:rsidRDefault="00203F23" w:rsidP="0020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38840517" w:rsidR="00203F23" w:rsidRPr="00F67FE8" w:rsidRDefault="00203F23" w:rsidP="00F6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-22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(15,890)</w:t>
            </w:r>
          </w:p>
        </w:tc>
      </w:tr>
      <w:tr w:rsidR="009E0A49" w:rsidRPr="009874D5" w14:paraId="2389DC3C" w14:textId="77777777" w:rsidTr="009E0A49">
        <w:trPr>
          <w:cantSplit/>
          <w:trHeight w:val="350"/>
        </w:trPr>
        <w:tc>
          <w:tcPr>
            <w:tcW w:w="4680" w:type="dxa"/>
          </w:tcPr>
          <w:p w14:paraId="4C18CD15" w14:textId="77777777" w:rsidR="009E0A49" w:rsidRPr="009874D5" w:rsidRDefault="009E0A49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47B7FF1C" w14:textId="77777777" w:rsidTr="009E0A49">
        <w:trPr>
          <w:cantSplit/>
          <w:trHeight w:val="350"/>
        </w:trPr>
        <w:tc>
          <w:tcPr>
            <w:tcW w:w="4680" w:type="dxa"/>
          </w:tcPr>
          <w:p w14:paraId="32CC5F17" w14:textId="5894486D" w:rsidR="006944EA" w:rsidRPr="009874D5" w:rsidRDefault="009B623A" w:rsidP="009B62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6ADAD8C7" w:rsidR="006944EA" w:rsidRPr="00D2533E" w:rsidRDefault="00203F23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D2533E"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676,842</w:t>
            </w:r>
          </w:p>
        </w:tc>
      </w:tr>
      <w:tr w:rsidR="006944EA" w:rsidRPr="009874D5" w14:paraId="6EF536DC" w14:textId="77777777" w:rsidTr="00FC2D70">
        <w:trPr>
          <w:cantSplit/>
          <w:trHeight w:val="350"/>
        </w:trPr>
        <w:tc>
          <w:tcPr>
            <w:tcW w:w="4680" w:type="dxa"/>
          </w:tcPr>
          <w:p w14:paraId="78C2AB69" w14:textId="77777777" w:rsidR="006944EA" w:rsidRPr="009874D5" w:rsidRDefault="006944EA" w:rsidP="005B4E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6944EA" w:rsidRPr="009874D5" w:rsidRDefault="006944EA" w:rsidP="005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359468D2" w14:textId="77777777" w:rsidTr="00FC2D70">
        <w:trPr>
          <w:cantSplit/>
          <w:trHeight w:val="350"/>
        </w:trPr>
        <w:tc>
          <w:tcPr>
            <w:tcW w:w="4680" w:type="dxa"/>
          </w:tcPr>
          <w:p w14:paraId="50468F28" w14:textId="36883945" w:rsidR="006944EA" w:rsidRPr="009874D5" w:rsidRDefault="00401208" w:rsidP="004012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ECFD1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135AA" w:rsidRPr="009874D5" w14:paraId="426B35D2" w14:textId="77777777" w:rsidTr="00D2533E">
        <w:trPr>
          <w:cantSplit/>
          <w:trHeight w:val="350"/>
        </w:trPr>
        <w:tc>
          <w:tcPr>
            <w:tcW w:w="4680" w:type="dxa"/>
          </w:tcPr>
          <w:p w14:paraId="19421ABB" w14:textId="4413F612" w:rsidR="000135AA" w:rsidRPr="009874D5" w:rsidRDefault="000135AA" w:rsidP="000135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874F61" w14:textId="77777777" w:rsidR="000135AA" w:rsidRDefault="000135AA" w:rsidP="000135AA">
            <w:pPr>
              <w:pStyle w:val="paragraph"/>
              <w:spacing w:before="0" w:beforeAutospacing="0" w:after="0" w:afterAutospacing="0"/>
              <w:ind w:left="-90"/>
              <w:jc w:val="right"/>
              <w:textAlignment w:val="baseline"/>
              <w:divId w:val="167676552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  <w:p w14:paraId="18082485" w14:textId="71657BA4" w:rsidR="000135AA" w:rsidRPr="008060F0" w:rsidRDefault="000135AA" w:rsidP="0001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4,173,757</w:t>
            </w:r>
          </w:p>
        </w:tc>
        <w:tc>
          <w:tcPr>
            <w:tcW w:w="204" w:type="dxa"/>
          </w:tcPr>
          <w:p w14:paraId="0B6DB8B8" w14:textId="4DA7E69F" w:rsidR="000135AA" w:rsidRPr="008060F0" w:rsidRDefault="000135AA" w:rsidP="0001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4734B5" w14:textId="77777777" w:rsidR="000135AA" w:rsidRDefault="000135AA" w:rsidP="000135AA">
            <w:pPr>
              <w:pStyle w:val="paragraph"/>
              <w:spacing w:before="0" w:beforeAutospacing="0" w:after="0" w:afterAutospacing="0"/>
              <w:ind w:left="-90"/>
              <w:jc w:val="right"/>
              <w:textAlignment w:val="baseline"/>
              <w:divId w:val="160028810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  <w:p w14:paraId="0B541961" w14:textId="6FBDE083" w:rsidR="000135AA" w:rsidRPr="008060F0" w:rsidRDefault="000135AA" w:rsidP="00F82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74,888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2" w:type="dxa"/>
          </w:tcPr>
          <w:p w14:paraId="345E49FF" w14:textId="625AFCD8" w:rsidR="000135AA" w:rsidRPr="008060F0" w:rsidRDefault="000135AA" w:rsidP="0001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A2E307" w14:textId="77777777" w:rsidR="000135AA" w:rsidRPr="00D2533E" w:rsidRDefault="000135AA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divId w:val="911936725"/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2533E">
              <w:rPr>
                <w:rStyle w:val="normaltextrun"/>
                <w:b/>
                <w:bCs/>
                <w:lang w:val="en-GB"/>
              </w:rPr>
              <w:t> </w:t>
            </w:r>
          </w:p>
          <w:p w14:paraId="2049987A" w14:textId="68BB3823" w:rsidR="000135AA" w:rsidRPr="00D2533E" w:rsidRDefault="000135AA" w:rsidP="00D25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divId w:val="911936725"/>
              <w:rPr>
                <w:rStyle w:val="normaltextrun"/>
                <w:rFonts w:ascii="Angsana New" w:hAnsi="Angsana New" w:cs="Angsana New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4,248,645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10"/>
      </w:tblGrid>
      <w:tr w:rsidR="00197A4A" w:rsidRPr="009874D5" w14:paraId="74C95B09" w14:textId="77777777" w:rsidTr="00044486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92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2A316CF6" w:rsidR="00197A4A" w:rsidRPr="00AD167F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37EE2EB5" w14:textId="7738789E" w:rsidR="00197A4A" w:rsidRPr="00AD167F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04FAADF8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0C2F7EE6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6E8C1C9F" w14:textId="278EBE90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85CA38A" w14:textId="4C784F6A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044486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92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D3E8B" w:rsidRPr="009874D5" w14:paraId="4B0CB26E" w14:textId="77777777" w:rsidTr="00044486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45E9D258" w:rsidR="005D3E8B" w:rsidRPr="00166A1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4,024,081</w:t>
            </w:r>
          </w:p>
        </w:tc>
        <w:tc>
          <w:tcPr>
            <w:tcW w:w="204" w:type="dxa"/>
          </w:tcPr>
          <w:p w14:paraId="7810F01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046034D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73,271</w:t>
            </w:r>
          </w:p>
        </w:tc>
        <w:tc>
          <w:tcPr>
            <w:tcW w:w="202" w:type="dxa"/>
          </w:tcPr>
          <w:p w14:paraId="263F209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ED2762E" w14:textId="4D3684D6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4,097,352</w:t>
            </w:r>
          </w:p>
        </w:tc>
      </w:tr>
      <w:tr w:rsidR="005D3E8B" w:rsidRPr="009874D5" w14:paraId="5FA9C584" w14:textId="77777777" w:rsidTr="00044486">
        <w:trPr>
          <w:cantSplit/>
          <w:trHeight w:val="350"/>
        </w:trPr>
        <w:tc>
          <w:tcPr>
            <w:tcW w:w="4680" w:type="dxa"/>
          </w:tcPr>
          <w:p w14:paraId="4125F922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01CE9AD6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hanging="85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890,102</w:t>
            </w:r>
          </w:p>
        </w:tc>
        <w:tc>
          <w:tcPr>
            <w:tcW w:w="204" w:type="dxa"/>
          </w:tcPr>
          <w:p w14:paraId="0EFCED9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7AB8D768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647AC038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42D0F1E" w14:textId="6F65F015" w:rsidR="005D3E8B" w:rsidRPr="009874D5" w:rsidRDefault="005D3E8B" w:rsidP="00C4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890,102</w:t>
            </w:r>
          </w:p>
        </w:tc>
      </w:tr>
      <w:tr w:rsidR="005D3E8B" w:rsidRPr="009874D5" w14:paraId="662B0629" w14:textId="77777777" w:rsidTr="00044486">
        <w:trPr>
          <w:cantSplit/>
          <w:trHeight w:val="350"/>
        </w:trPr>
        <w:tc>
          <w:tcPr>
            <w:tcW w:w="4680" w:type="dxa"/>
          </w:tcPr>
          <w:p w14:paraId="0F0B4E12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1C2F5BD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30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(958,886)</w:t>
            </w:r>
          </w:p>
        </w:tc>
        <w:tc>
          <w:tcPr>
            <w:tcW w:w="204" w:type="dxa"/>
          </w:tcPr>
          <w:p w14:paraId="12B2DD7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04AD661D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1D7AADB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6830F6" w14:textId="4099AC5C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5E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(958,886)</w:t>
            </w:r>
          </w:p>
        </w:tc>
      </w:tr>
      <w:tr w:rsidR="005D3E8B" w:rsidRPr="009874D5" w14:paraId="2E4C947D" w14:textId="77777777" w:rsidTr="00044486">
        <w:trPr>
          <w:cantSplit/>
          <w:trHeight w:val="350"/>
        </w:trPr>
        <w:tc>
          <w:tcPr>
            <w:tcW w:w="4680" w:type="dxa"/>
          </w:tcPr>
          <w:p w14:paraId="72889C68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5D3E8B" w:rsidRPr="001A40E2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76BD162" w14:textId="77777777" w:rsidR="005D3E8B" w:rsidRPr="001A40E2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5615BC89" w14:textId="77777777" w:rsidTr="00044486">
        <w:trPr>
          <w:cantSplit/>
          <w:trHeight w:val="350"/>
        </w:trPr>
        <w:tc>
          <w:tcPr>
            <w:tcW w:w="4680" w:type="dxa"/>
          </w:tcPr>
          <w:p w14:paraId="1B9846F6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2FFA9723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D34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3,955,297</w:t>
            </w:r>
          </w:p>
        </w:tc>
        <w:tc>
          <w:tcPr>
            <w:tcW w:w="204" w:type="dxa"/>
          </w:tcPr>
          <w:p w14:paraId="29DF3E38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75A5EA15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73,271</w:t>
            </w:r>
          </w:p>
        </w:tc>
        <w:tc>
          <w:tcPr>
            <w:tcW w:w="202" w:type="dxa"/>
          </w:tcPr>
          <w:p w14:paraId="06F6EB5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49AEE861" w14:textId="496F1E0A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4,028,568</w:t>
            </w:r>
          </w:p>
        </w:tc>
      </w:tr>
      <w:tr w:rsidR="005D3E8B" w:rsidRPr="009874D5" w14:paraId="28C9A500" w14:textId="77777777" w:rsidTr="00044486">
        <w:trPr>
          <w:cantSplit/>
          <w:trHeight w:val="350"/>
        </w:trPr>
        <w:tc>
          <w:tcPr>
            <w:tcW w:w="4680" w:type="dxa"/>
          </w:tcPr>
          <w:p w14:paraId="1AEEB1CF" w14:textId="77777777" w:rsidR="005D3E8B" w:rsidRPr="009874D5" w:rsidRDefault="005D3E8B" w:rsidP="005D3E8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637E14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5459EB21" w14:textId="77777777" w:rsidTr="00044486">
        <w:trPr>
          <w:cantSplit/>
          <w:trHeight w:val="350"/>
        </w:trPr>
        <w:tc>
          <w:tcPr>
            <w:tcW w:w="4680" w:type="dxa"/>
          </w:tcPr>
          <w:p w14:paraId="5ACBCCC9" w14:textId="77777777" w:rsidR="005D3E8B" w:rsidRPr="009874D5" w:rsidRDefault="005D3E8B" w:rsidP="005D3E8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4816DB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0AC3489D" w14:textId="77777777" w:rsidTr="00044486">
        <w:trPr>
          <w:cantSplit/>
          <w:trHeight w:val="350"/>
        </w:trPr>
        <w:tc>
          <w:tcPr>
            <w:tcW w:w="4680" w:type="dxa"/>
          </w:tcPr>
          <w:p w14:paraId="189E23F0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22BF245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0C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1,017,318</w:t>
            </w:r>
          </w:p>
        </w:tc>
        <w:tc>
          <w:tcPr>
            <w:tcW w:w="204" w:type="dxa"/>
          </w:tcPr>
          <w:p w14:paraId="6680A36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0946CB79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16,983</w:t>
            </w:r>
          </w:p>
        </w:tc>
        <w:tc>
          <w:tcPr>
            <w:tcW w:w="202" w:type="dxa"/>
          </w:tcPr>
          <w:p w14:paraId="1F632BD5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953FF4" w14:textId="0C79DFF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1,034,301</w:t>
            </w:r>
          </w:p>
        </w:tc>
      </w:tr>
      <w:tr w:rsidR="005D3E8B" w:rsidRPr="009874D5" w14:paraId="658277AC" w14:textId="77777777" w:rsidTr="00044486">
        <w:trPr>
          <w:cantSplit/>
          <w:trHeight w:val="350"/>
        </w:trPr>
        <w:tc>
          <w:tcPr>
            <w:tcW w:w="4680" w:type="dxa"/>
          </w:tcPr>
          <w:p w14:paraId="70ED2671" w14:textId="77777777" w:rsidR="005D3E8B" w:rsidRDefault="005D3E8B" w:rsidP="005D3E8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5D3E8B" w:rsidRPr="00DA3886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048A3" w14:textId="77777777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B2CD81" w14:textId="1EE91390" w:rsidR="005D3E8B" w:rsidRPr="009874D5" w:rsidRDefault="005D3E8B" w:rsidP="00BC2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795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(323,195)</w:t>
            </w:r>
          </w:p>
        </w:tc>
      </w:tr>
      <w:tr w:rsidR="005D3E8B" w:rsidRPr="009874D5" w14:paraId="1E66762D" w14:textId="77777777" w:rsidTr="00044486">
        <w:trPr>
          <w:cantSplit/>
          <w:trHeight w:val="350"/>
        </w:trPr>
        <w:tc>
          <w:tcPr>
            <w:tcW w:w="4680" w:type="dxa"/>
          </w:tcPr>
          <w:p w14:paraId="6456B392" w14:textId="77777777" w:rsidR="005D3E8B" w:rsidRPr="009874D5" w:rsidRDefault="005D3E8B" w:rsidP="005D3E8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6553887" w14:textId="77777777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3B287F76" w14:textId="77777777" w:rsidTr="00044486">
        <w:trPr>
          <w:cantSplit/>
          <w:trHeight w:val="350"/>
        </w:trPr>
        <w:tc>
          <w:tcPr>
            <w:tcW w:w="4680" w:type="dxa"/>
          </w:tcPr>
          <w:p w14:paraId="5935E8F6" w14:textId="4BFE698C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F6685D2" w14:textId="7C393C8D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711,106</w:t>
            </w:r>
          </w:p>
        </w:tc>
      </w:tr>
      <w:tr w:rsidR="00B70DFD" w:rsidRPr="009874D5" w14:paraId="2C1762AC" w14:textId="77777777" w:rsidTr="00044486">
        <w:trPr>
          <w:cantSplit/>
          <w:trHeight w:val="350"/>
        </w:trPr>
        <w:tc>
          <w:tcPr>
            <w:tcW w:w="4680" w:type="dxa"/>
          </w:tcPr>
          <w:p w14:paraId="4232E7B6" w14:textId="4D245E89" w:rsidR="00B70DFD" w:rsidRPr="00756DAC" w:rsidRDefault="00756DAC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A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F013F3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3A1B28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30AB1F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C2172B7" w14:textId="77777777" w:rsidR="00B70DFD" w:rsidRPr="009874D5" w:rsidRDefault="00B70DF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2A3AC800" w14:textId="4451F43B" w:rsidR="00B70DFD" w:rsidRPr="00FA126D" w:rsidRDefault="00191F9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163,337</w:t>
            </w:r>
          </w:p>
        </w:tc>
      </w:tr>
      <w:tr w:rsidR="00E7306E" w:rsidRPr="009874D5" w14:paraId="06466483" w14:textId="77777777" w:rsidTr="00044486">
        <w:trPr>
          <w:cantSplit/>
          <w:trHeight w:val="350"/>
        </w:trPr>
        <w:tc>
          <w:tcPr>
            <w:tcW w:w="4680" w:type="dxa"/>
          </w:tcPr>
          <w:p w14:paraId="74FF6E6A" w14:textId="41CCF6A2" w:rsidR="00E7306E" w:rsidRPr="009874D5" w:rsidRDefault="00E7306E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BC77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B9E0B2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1EDE0BC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DD35E7E" w14:textId="77777777" w:rsidR="00E7306E" w:rsidRPr="009874D5" w:rsidRDefault="00E7306E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0DCEB95" w14:textId="5E799723" w:rsidR="00E7306E" w:rsidRPr="00CB6A9D" w:rsidRDefault="00191F9D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(44,037)</w:t>
            </w:r>
          </w:p>
        </w:tc>
      </w:tr>
      <w:tr w:rsidR="005D3E8B" w:rsidRPr="009874D5" w14:paraId="3933C178" w14:textId="77777777" w:rsidTr="00044486">
        <w:trPr>
          <w:cantSplit/>
          <w:trHeight w:val="350"/>
        </w:trPr>
        <w:tc>
          <w:tcPr>
            <w:tcW w:w="4680" w:type="dxa"/>
          </w:tcPr>
          <w:p w14:paraId="3A560968" w14:textId="7122C41E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0A535014" w14:textId="3AD4DA8B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6A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(1,488)</w:t>
            </w:r>
          </w:p>
        </w:tc>
      </w:tr>
      <w:tr w:rsidR="005D3E8B" w:rsidRPr="009874D5" w14:paraId="18ABFA39" w14:textId="77777777" w:rsidTr="00044486">
        <w:trPr>
          <w:cantSplit/>
          <w:trHeight w:val="350"/>
        </w:trPr>
        <w:tc>
          <w:tcPr>
            <w:tcW w:w="4680" w:type="dxa"/>
          </w:tcPr>
          <w:p w14:paraId="281B3B8D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467B5EDC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67E375F1" w14:textId="77777777" w:rsidTr="00044486">
        <w:trPr>
          <w:cantSplit/>
          <w:trHeight w:val="350"/>
        </w:trPr>
        <w:tc>
          <w:tcPr>
            <w:tcW w:w="4680" w:type="dxa"/>
          </w:tcPr>
          <w:p w14:paraId="6A952CAB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794F0B7" w14:textId="01FF9ECA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918</w:t>
            </w:r>
          </w:p>
        </w:tc>
      </w:tr>
      <w:tr w:rsidR="005D3E8B" w:rsidRPr="009874D5" w14:paraId="64D0AF63" w14:textId="77777777" w:rsidTr="00044486">
        <w:trPr>
          <w:cantSplit/>
          <w:trHeight w:val="350"/>
        </w:trPr>
        <w:tc>
          <w:tcPr>
            <w:tcW w:w="4680" w:type="dxa"/>
          </w:tcPr>
          <w:p w14:paraId="1C309A1C" w14:textId="0B1886A3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20A160E5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(8,091)</w:t>
            </w:r>
          </w:p>
        </w:tc>
      </w:tr>
      <w:tr w:rsidR="005D3E8B" w:rsidRPr="009874D5" w14:paraId="78193AB4" w14:textId="77777777" w:rsidTr="00044486">
        <w:trPr>
          <w:cantSplit/>
          <w:trHeight w:val="350"/>
        </w:trPr>
        <w:tc>
          <w:tcPr>
            <w:tcW w:w="4680" w:type="dxa"/>
          </w:tcPr>
          <w:p w14:paraId="644EB463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16346B50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FC2D70" w14:paraId="6644FF0B" w14:textId="77777777" w:rsidTr="00044486">
        <w:trPr>
          <w:cantSplit/>
          <w:trHeight w:val="350"/>
        </w:trPr>
        <w:tc>
          <w:tcPr>
            <w:tcW w:w="4680" w:type="dxa"/>
          </w:tcPr>
          <w:p w14:paraId="34E54AE6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30DCD58A" w:rsidR="005D3E8B" w:rsidRPr="00FC2D70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72E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827</w:t>
            </w:r>
          </w:p>
        </w:tc>
      </w:tr>
      <w:tr w:rsidR="005D3E8B" w:rsidRPr="009874D5" w14:paraId="56CBE650" w14:textId="77777777" w:rsidTr="00044486">
        <w:trPr>
          <w:cantSplit/>
          <w:trHeight w:val="350"/>
        </w:trPr>
        <w:tc>
          <w:tcPr>
            <w:tcW w:w="4680" w:type="dxa"/>
          </w:tcPr>
          <w:p w14:paraId="7FF92E12" w14:textId="77777777" w:rsidR="005D3E8B" w:rsidRPr="009874D5" w:rsidRDefault="005D3E8B" w:rsidP="005D3E8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222993A1" w14:textId="77777777" w:rsidTr="00044486">
        <w:trPr>
          <w:cantSplit/>
          <w:trHeight w:val="350"/>
        </w:trPr>
        <w:tc>
          <w:tcPr>
            <w:tcW w:w="4680" w:type="dxa"/>
          </w:tcPr>
          <w:p w14:paraId="674F656D" w14:textId="77777777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0C1BACC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1526C9E2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C3D75C" w14:textId="740594B5" w:rsidR="005D3E8B" w:rsidRPr="009874D5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D3E8B" w:rsidRPr="009874D5" w14:paraId="0FBC1CA9" w14:textId="77777777" w:rsidTr="00044486">
        <w:trPr>
          <w:cantSplit/>
          <w:trHeight w:val="350"/>
        </w:trPr>
        <w:tc>
          <w:tcPr>
            <w:tcW w:w="4680" w:type="dxa"/>
          </w:tcPr>
          <w:p w14:paraId="30114B99" w14:textId="5AC8D91F" w:rsidR="005D3E8B" w:rsidRPr="009874D5" w:rsidRDefault="005D3E8B" w:rsidP="005D3E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D87AE5" w14:textId="77777777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28E0AB2" w14:textId="26ADAD27" w:rsidR="005D3E8B" w:rsidRPr="006B08E9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D34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3,955,297</w:t>
            </w:r>
          </w:p>
        </w:tc>
        <w:tc>
          <w:tcPr>
            <w:tcW w:w="204" w:type="dxa"/>
          </w:tcPr>
          <w:p w14:paraId="3E3D0789" w14:textId="77777777" w:rsidR="005D3E8B" w:rsidRPr="006B08E9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D53D07" w14:textId="77777777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656E770" w14:textId="5EEF9934" w:rsidR="005D3E8B" w:rsidRPr="006B08E9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73,271</w:t>
            </w:r>
          </w:p>
        </w:tc>
        <w:tc>
          <w:tcPr>
            <w:tcW w:w="202" w:type="dxa"/>
          </w:tcPr>
          <w:p w14:paraId="0EF99745" w14:textId="77777777" w:rsidR="005D3E8B" w:rsidRPr="006B08E9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7D22E2" w14:textId="77777777" w:rsidR="005D3E8B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2CF4E8" w14:textId="179306EB" w:rsidR="005D3E8B" w:rsidRPr="006B08E9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4,028,568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5550" w14:textId="05799C68" w:rsidR="006C1839" w:rsidRPr="009874D5" w:rsidRDefault="006F6D91" w:rsidP="006F6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B59BA22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</w:t>
      </w:r>
      <w:r w:rsidR="00B40213">
        <w:rPr>
          <w:rFonts w:asciiTheme="majorBidi" w:hAnsiTheme="majorBidi" w:cstheme="majorBidi"/>
          <w:sz w:val="30"/>
          <w:szCs w:val="30"/>
          <w:cs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9874D5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6F6D91" w:rsidRPr="009874D5" w14:paraId="54146930" w14:textId="77777777" w:rsidTr="00593FFD">
        <w:trPr>
          <w:cantSplit/>
          <w:trHeight w:val="363"/>
          <w:tblHeader/>
        </w:trPr>
        <w:tc>
          <w:tcPr>
            <w:tcW w:w="6300" w:type="dxa"/>
            <w:vAlign w:val="bottom"/>
          </w:tcPr>
          <w:p w14:paraId="1301C690" w14:textId="7AD125FD" w:rsidR="006F6D91" w:rsidRPr="00C43BCF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516A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030054F4" w14:textId="73E7CAE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04" w:type="dxa"/>
            <w:vAlign w:val="bottom"/>
          </w:tcPr>
          <w:p w14:paraId="3EC7D7D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6A6EEC42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6F6D91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6F6D91" w:rsidRPr="009B10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672D5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4672D5" w:rsidRPr="009874D5" w:rsidRDefault="004672D5" w:rsidP="004672D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50D6877D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1,134,532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431A1B96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31515857" w:rsidR="004672D5" w:rsidRPr="000A2BCE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62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1,384,03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672D5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4672D5" w:rsidRPr="009874D5" w:rsidRDefault="004672D5" w:rsidP="004672D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51189CA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2,522,520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30C13B05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18B6D1B5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32C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1,818,77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</w:tr>
      <w:tr w:rsidR="004672D5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4672D5" w:rsidRPr="009874D5" w:rsidRDefault="004672D5" w:rsidP="004672D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383E8F21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524,286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1D78167E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3897C6E6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708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755,477</w:t>
            </w:r>
          </w:p>
        </w:tc>
      </w:tr>
      <w:tr w:rsidR="004672D5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4672D5" w:rsidRPr="00C46E50" w:rsidRDefault="004672D5" w:rsidP="004672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5305C45F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4,181,338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47159474" w14:textId="77777777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31B63D99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70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3,958,29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</w:tr>
      <w:tr w:rsidR="004672D5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4672D5" w:rsidRPr="009874D5" w:rsidRDefault="004672D5" w:rsidP="00467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กิจการอื่นที่อยู่ภายใต้การควบคุมเดียวกัน </w:t>
            </w:r>
          </w:p>
          <w:p w14:paraId="41C0F8C3" w14:textId="51EF42EE" w:rsidR="004672D5" w:rsidRPr="009874D5" w:rsidRDefault="004672D5" w:rsidP="00467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4B531F" w14:textId="77777777" w:rsidR="004672D5" w:rsidRDefault="004672D5" w:rsidP="004672D5">
            <w:pPr>
              <w:pStyle w:val="paragraph"/>
              <w:spacing w:before="0" w:beforeAutospacing="0" w:after="0" w:afterAutospacing="0"/>
              <w:ind w:left="-90"/>
              <w:jc w:val="right"/>
              <w:textAlignment w:val="baseline"/>
              <w:divId w:val="164589537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  <w:p w14:paraId="2314359F" w14:textId="27C0813D" w:rsidR="004672D5" w:rsidRPr="00EF6080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67,307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5959D400" w14:textId="77777777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765DA78" w14:textId="77777777" w:rsidR="004672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626E987" w14:textId="597AF6CC" w:rsidR="004672D5" w:rsidRPr="009874D5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080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70</w:t>
            </w:r>
            <w:r w:rsidRPr="00EF60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F6080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27</w:t>
            </w: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3</w:t>
            </w:r>
          </w:p>
        </w:tc>
      </w:tr>
      <w:tr w:rsidR="004672D5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4672D5" w:rsidRPr="009874D5" w:rsidRDefault="004672D5" w:rsidP="004672D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1F2AC4BF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4,248,645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04" w:type="dxa"/>
          </w:tcPr>
          <w:p w14:paraId="5281CA8B" w14:textId="77777777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5D5ADBB4" w:rsidR="004672D5" w:rsidRPr="009C669D" w:rsidRDefault="004672D5" w:rsidP="0046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60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4,028,56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7C7D0E" w:rsidRDefault="004523B6" w:rsidP="004523B6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7C7D0E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22"/>
          <w:szCs w:val="22"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7C7D0E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1E6903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6D91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6F6D91" w:rsidRPr="009874D5" w:rsidRDefault="006F6D91" w:rsidP="006F6D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4C274BC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</w:tcPr>
          <w:p w14:paraId="26EF65A2" w14:textId="77777777" w:rsidR="006F6D91" w:rsidRPr="009874D5" w:rsidRDefault="006F6D91" w:rsidP="006F6D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256FE46F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F6D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705DE880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6F6D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6D91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7035BBC6" w:rsidR="006F6D91" w:rsidRPr="00512E55" w:rsidRDefault="00512E55" w:rsidP="00512E55">
            <w:pPr>
              <w:pStyle w:val="acctfourfigures"/>
              <w:tabs>
                <w:tab w:val="decimal" w:pos="1000"/>
              </w:tabs>
              <w:ind w:right="5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55">
              <w:rPr>
                <w:rFonts w:asciiTheme="majorBidi" w:hAnsiTheme="majorBidi" w:cstheme="majorBidi"/>
                <w:sz w:val="30"/>
                <w:szCs w:val="30"/>
              </w:rPr>
              <w:t>44,974</w:t>
            </w:r>
          </w:p>
        </w:tc>
        <w:tc>
          <w:tcPr>
            <w:tcW w:w="180" w:type="dxa"/>
          </w:tcPr>
          <w:p w14:paraId="1A90B00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7FC7DD0A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216,267</w:t>
            </w:r>
          </w:p>
        </w:tc>
      </w:tr>
      <w:tr w:rsidR="006F6D91" w:rsidRPr="009874D5" w14:paraId="2B132560" w14:textId="77777777" w:rsidTr="00E323D3">
        <w:trPr>
          <w:cantSplit/>
        </w:trPr>
        <w:tc>
          <w:tcPr>
            <w:tcW w:w="5202" w:type="dxa"/>
          </w:tcPr>
          <w:p w14:paraId="7A2C6BC2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6F6D91" w:rsidRPr="0045347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91" w:rsidRPr="009874D5" w14:paraId="168A4DBE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4EA92309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D91" w:rsidRPr="009874D5" w14:paraId="4E05F097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52D52C04" w14:textId="77777777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2B2D5426" w:rsidR="006F6D91" w:rsidRPr="00501924" w:rsidRDefault="00501924" w:rsidP="00501924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924">
              <w:rPr>
                <w:rFonts w:asciiTheme="majorBidi" w:hAnsiTheme="majorBidi" w:cstheme="majorBidi"/>
                <w:sz w:val="30"/>
                <w:szCs w:val="30"/>
              </w:rPr>
              <w:t>329,81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04C7ADD" w14:textId="77777777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32BCED82" w:rsidR="006F6D91" w:rsidRPr="009874D5" w:rsidRDefault="006F6D91" w:rsidP="006F6D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  248,23</w:t>
            </w:r>
            <w:r w:rsidRPr="00A548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54EBA898" w14:textId="77777777" w:rsidR="006B5D47" w:rsidRPr="007C7D0E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147F6B3A" w14:textId="2D553FB7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</w:t>
      </w:r>
      <w:r w:rsidR="00A07C7C">
        <w:rPr>
          <w:rFonts w:asciiTheme="majorBidi" w:hAnsiTheme="majorBidi" w:cstheme="majorBidi"/>
          <w:sz w:val="30"/>
          <w:szCs w:val="30"/>
          <w:lang w:bidi="th-TH"/>
        </w:rPr>
        <w:br/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7C7D0E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7C7D0E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Cs w:val="22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7C7D0E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Cs w:val="22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A7F373D" w14:textId="7F2C5D5F" w:rsidR="00127FC8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52CB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344036A" w:rsidR="006B5D47" w:rsidRPr="009874D5" w:rsidRDefault="00B52CBC" w:rsidP="00B52CB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B5D47" w:rsidRPr="009874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05089F96" w14:textId="77777777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5D19F20F" w14:textId="63331EC9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75B99D9F" w14:textId="77777777" w:rsidR="007918A8" w:rsidRDefault="007918A8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5D1B54" w14:textId="1797140B" w:rsidR="00B9789C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3067DA" w:rsidRDefault="00691041" w:rsidP="00420C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0CAA9A1" w14:textId="51DD82C3" w:rsidR="00420CD8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B52CB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ข้อมูลที่สังเกตได้ในตลาด</w:t>
      </w:r>
    </w:p>
    <w:p w14:paraId="62BC2A43" w14:textId="77777777" w:rsidR="006B5D47" w:rsidRPr="003067DA" w:rsidRDefault="006B5D47" w:rsidP="003067DA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3067DA" w:rsidRDefault="007C7D0E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5723E4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6F6D91" w:rsidRPr="00FB7780" w14:paraId="7F3DADF8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3FFA69B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5882338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2150F82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265457F3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AEF8F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FB7780" w14:paraId="6827A8ED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7C48043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24D01DB5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1D2162E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01A7409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1124624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0CB6EA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F518700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57BCF2BA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F3ED2" w:rsidRPr="00FB7780" w14:paraId="60E1FA9E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5488778B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FF3ED2" w:rsidRPr="001C3D4E" w:rsidRDefault="00FF3ED2" w:rsidP="00FF3E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91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6F6D91" w:rsidRPr="00A848CF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5F3808A1" w:rsidR="006F6D91" w:rsidRPr="004F15AB" w:rsidRDefault="00501924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797DFF34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37DC6D5F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236 </w:t>
            </w:r>
          </w:p>
        </w:tc>
        <w:tc>
          <w:tcPr>
            <w:tcW w:w="178" w:type="dxa"/>
          </w:tcPr>
          <w:p w14:paraId="2FF95706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22C7069E" w:rsidR="006F6D91" w:rsidRPr="001C3D4E" w:rsidRDefault="00912017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01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</w:tcPr>
          <w:p w14:paraId="21562E75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425B26FC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  236 </w:t>
            </w:r>
          </w:p>
        </w:tc>
      </w:tr>
      <w:tr w:rsidR="006F6D91" w:rsidRPr="00FB7780" w14:paraId="51F7CB70" w14:textId="77777777" w:rsidTr="009B102E">
        <w:trPr>
          <w:cantSplit/>
        </w:trPr>
        <w:tc>
          <w:tcPr>
            <w:tcW w:w="3869" w:type="dxa"/>
          </w:tcPr>
          <w:p w14:paraId="15CEC4EF" w14:textId="5D720305" w:rsidR="006F6D91" w:rsidRPr="00922A4C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1441466E" w14:textId="77777777" w:rsidR="006F6D91" w:rsidRDefault="006F6D91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65C1BE" w14:textId="166435A8" w:rsidR="00912017" w:rsidRPr="00A70122" w:rsidRDefault="00912017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0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1,912,975</w:t>
            </w:r>
          </w:p>
        </w:tc>
        <w:tc>
          <w:tcPr>
            <w:tcW w:w="180" w:type="dxa"/>
          </w:tcPr>
          <w:p w14:paraId="32C6635A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CB8A5" w14:textId="77777777" w:rsidR="006F6D91" w:rsidRPr="00240FA5" w:rsidRDefault="006F6D91" w:rsidP="006F6D91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  <w:p w14:paraId="7FDE388D" w14:textId="66245154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1,344,034 </w:t>
            </w:r>
          </w:p>
        </w:tc>
        <w:tc>
          <w:tcPr>
            <w:tcW w:w="178" w:type="dxa"/>
          </w:tcPr>
          <w:p w14:paraId="0B2C76A8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9256D35" w14:textId="77777777" w:rsidR="006F6D91" w:rsidRDefault="006F6D91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0C134" w14:textId="08F8D890" w:rsidR="00912017" w:rsidRPr="001C3D4E" w:rsidRDefault="00912017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017">
              <w:rPr>
                <w:rFonts w:asciiTheme="majorBidi" w:hAnsiTheme="majorBidi" w:cstheme="majorBidi"/>
                <w:sz w:val="30"/>
                <w:szCs w:val="30"/>
              </w:rPr>
              <w:t>1,873,605</w:t>
            </w:r>
          </w:p>
        </w:tc>
        <w:tc>
          <w:tcPr>
            <w:tcW w:w="180" w:type="dxa"/>
          </w:tcPr>
          <w:p w14:paraId="3A90CE3E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DF36FCF" w14:textId="77777777" w:rsidR="006F6D91" w:rsidRDefault="006F6D91" w:rsidP="006F6D91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  <w:p w14:paraId="6044FF02" w14:textId="3F151F02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1,307,277 </w:t>
            </w:r>
          </w:p>
        </w:tc>
      </w:tr>
      <w:tr w:rsidR="006F6D91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72CDF69E" w:rsidR="006F6D91" w:rsidRPr="00922A4C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เงินฝากประจำครบกำหนดภายใน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4133FE" w14:textId="45A21BB7" w:rsidR="006F6D91" w:rsidRPr="00EA4704" w:rsidRDefault="00EA4704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1,013,139</w:t>
            </w:r>
          </w:p>
        </w:tc>
        <w:tc>
          <w:tcPr>
            <w:tcW w:w="180" w:type="dxa"/>
          </w:tcPr>
          <w:p w14:paraId="46744880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1A50F6FC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FA5">
              <w:rPr>
                <w:rFonts w:asciiTheme="majorBidi" w:hAnsiTheme="majorBidi" w:cstheme="majorBidi"/>
                <w:sz w:val="30"/>
                <w:szCs w:val="30"/>
              </w:rPr>
              <w:t xml:space="preserve"> 4,064,082</w:t>
            </w:r>
          </w:p>
        </w:tc>
        <w:tc>
          <w:tcPr>
            <w:tcW w:w="178" w:type="dxa"/>
          </w:tcPr>
          <w:p w14:paraId="1B5294E8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5A2C9F26" w:rsidR="006F6D91" w:rsidRPr="001C3D4E" w:rsidRDefault="00EA4704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1,013,010</w:t>
            </w:r>
          </w:p>
        </w:tc>
        <w:tc>
          <w:tcPr>
            <w:tcW w:w="180" w:type="dxa"/>
          </w:tcPr>
          <w:p w14:paraId="6082383F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28535C28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sz w:val="30"/>
                <w:szCs w:val="30"/>
              </w:rPr>
              <w:t xml:space="preserve"> 4,063,905 </w:t>
            </w:r>
          </w:p>
        </w:tc>
      </w:tr>
      <w:tr w:rsidR="006F6D91" w:rsidRPr="00FB7780" w14:paraId="3984B751" w14:textId="77777777" w:rsidTr="00C01693">
        <w:trPr>
          <w:cantSplit/>
        </w:trPr>
        <w:tc>
          <w:tcPr>
            <w:tcW w:w="3869" w:type="dxa"/>
          </w:tcPr>
          <w:p w14:paraId="5F5622D5" w14:textId="246D90CC" w:rsidR="006F6D91" w:rsidRPr="00922A4C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6E23D880" w:rsidR="006F6D91" w:rsidRPr="001C3D4E" w:rsidRDefault="00EA4704" w:rsidP="006F6D9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2,926,357</w:t>
            </w:r>
          </w:p>
        </w:tc>
        <w:tc>
          <w:tcPr>
            <w:tcW w:w="180" w:type="dxa"/>
          </w:tcPr>
          <w:p w14:paraId="6EDE7E30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BDC37" w14:textId="2F1FD181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5,408,352</w:t>
            </w:r>
          </w:p>
        </w:tc>
        <w:tc>
          <w:tcPr>
            <w:tcW w:w="178" w:type="dxa"/>
          </w:tcPr>
          <w:p w14:paraId="3E5C0FA9" w14:textId="77777777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5A210FA1" w:rsidR="006F6D91" w:rsidRPr="001C3D4E" w:rsidRDefault="00EA4704" w:rsidP="006F6D9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2,886,858</w:t>
            </w:r>
          </w:p>
        </w:tc>
        <w:tc>
          <w:tcPr>
            <w:tcW w:w="180" w:type="dxa"/>
          </w:tcPr>
          <w:p w14:paraId="3E08F17B" w14:textId="77777777" w:rsidR="006F6D91" w:rsidRPr="001C3D4E" w:rsidRDefault="006F6D91" w:rsidP="006F6D9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DED0" w14:textId="21032880" w:rsidR="006F6D91" w:rsidRPr="001C3D4E" w:rsidRDefault="006F6D91" w:rsidP="006F6D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5,371,418</w:t>
            </w:r>
          </w:p>
        </w:tc>
      </w:tr>
    </w:tbl>
    <w:p w14:paraId="0E3DD2A0" w14:textId="77777777" w:rsidR="00FD7E79" w:rsidRPr="00FD7E79" w:rsidRDefault="00FD7E79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59513F" w14:textId="4ECFA01A" w:rsidR="00FD7E79" w:rsidRPr="00A848CF" w:rsidRDefault="00FD7E79" w:rsidP="00FD7E7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781B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1B8EB7F4" w14:textId="77777777" w:rsidR="00FD7E79" w:rsidRDefault="00FD7E79" w:rsidP="00FD7E7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33CBDB" w14:textId="049766FB" w:rsidR="00FD7E79" w:rsidRDefault="00FD7E79" w:rsidP="00FD7E7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/>
          <w:sz w:val="30"/>
          <w:szCs w:val="30"/>
        </w:rPr>
        <w:t>3</w:t>
      </w:r>
      <w:r w:rsidRPr="00F4182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4182D">
        <w:rPr>
          <w:rFonts w:asciiTheme="majorBidi" w:hAnsiTheme="majorBidi" w:cstheme="majorBidi"/>
          <w:sz w:val="30"/>
          <w:szCs w:val="30"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/>
          <w:sz w:val="30"/>
          <w:szCs w:val="30"/>
        </w:rPr>
        <w:t>256</w:t>
      </w:r>
      <w:r w:rsidR="008D2554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เงินลงทุนระยะสั้นของกลุ่มบริษัทและบริษัทประกอบด้วยเงินฝากประจำ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สถาบันการเงิน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ซึ่งครบกำหนดภายในเดือน</w:t>
      </w:r>
      <w:r w:rsidR="00F4437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เมษายน </w:t>
      </w:r>
      <w:r w:rsidR="00F44375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="00F4437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D58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กรกฎาคม</w:t>
      </w:r>
      <w:r w:rsidR="001123AB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1123AB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2567: </w:t>
      </w:r>
      <w:r w:rsidR="001123AB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เมษายน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2568 </w:t>
      </w:r>
      <w:r w:rsidR="001123AB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มิถุนายน </w:t>
      </w:r>
      <w:r w:rsidR="001123AB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2568)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เป็นจำนวน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52F">
        <w:rPr>
          <w:rFonts w:asciiTheme="majorBidi" w:hAnsiTheme="majorBidi" w:cstheme="majorBidi"/>
          <w:sz w:val="30"/>
          <w:szCs w:val="30"/>
          <w:lang w:val="en-US"/>
        </w:rPr>
        <w:t>9,598.2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55591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32F92" w:rsidRPr="00B3500D">
        <w:rPr>
          <w:rFonts w:asciiTheme="majorBidi" w:hAnsiTheme="majorBidi" w:cstheme="majorBidi"/>
          <w:i/>
          <w:iCs/>
          <w:sz w:val="30"/>
          <w:szCs w:val="30"/>
          <w:lang w:bidi="th-TH"/>
        </w:rPr>
        <w:t>(31</w:t>
      </w:r>
      <w:r w:rsidR="00B32F92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ธันวาคม </w:t>
      </w:r>
      <w:r w:rsidR="00B32F92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2567: </w:t>
      </w:r>
      <w:r w:rsidR="00B3500D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6,281.4 </w:t>
      </w:r>
      <w:r w:rsidR="00B3500D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  <w:r w:rsidR="00B350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มีอัตราดอกเบี้ยคงที่</w:t>
      </w:r>
      <w:r w:rsidR="00B95815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</w:t>
      </w:r>
      <w:r w:rsidR="00B84E1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6E403E">
        <w:rPr>
          <w:rFonts w:asciiTheme="majorBidi" w:hAnsiTheme="majorBidi" w:cstheme="majorBidi"/>
          <w:sz w:val="30"/>
          <w:szCs w:val="30"/>
          <w:lang w:val="en-US" w:bidi="th-TH"/>
        </w:rPr>
        <w:t xml:space="preserve">2.10 </w:t>
      </w:r>
      <w:r w:rsidR="006E403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6E40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ร้อยละ </w:t>
      </w:r>
      <w:r w:rsidR="006E403E">
        <w:rPr>
          <w:rFonts w:asciiTheme="majorBidi" w:hAnsiTheme="majorBidi" w:cstheme="majorBidi"/>
          <w:sz w:val="30"/>
          <w:szCs w:val="30"/>
          <w:lang w:val="en-US" w:bidi="th-TH"/>
        </w:rPr>
        <w:t xml:space="preserve">3.42 </w:t>
      </w:r>
      <w:r w:rsidRPr="00B3500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3500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350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3500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Pr="00B3500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0360" w:rsidRPr="00B3500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55591A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2.10 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ร้อยละ </w:t>
      </w:r>
      <w:r w:rsidR="0055591A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3.42</w:t>
      </w:r>
      <w:r w:rsidRPr="00B3500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25049C7" w14:textId="72245052" w:rsidR="00FD7E79" w:rsidRDefault="00FD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22"/>
          <w:szCs w:val="28"/>
          <w:cs/>
        </w:rPr>
      </w:pPr>
      <w:r>
        <w:rPr>
          <w:rFonts w:cstheme="minorBidi"/>
          <w:sz w:val="22"/>
          <w:szCs w:val="28"/>
          <w:cs/>
        </w:rPr>
        <w:br w:type="page"/>
      </w:r>
    </w:p>
    <w:p w14:paraId="293F7AC4" w14:textId="52CDEF43" w:rsidR="00F52A31" w:rsidRPr="009874D5" w:rsidRDefault="00F52A31" w:rsidP="00A529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9874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3067DA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524A03FC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2E28A7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0C6E3CFE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91" w:type="dxa"/>
            <w:vAlign w:val="bottom"/>
          </w:tcPr>
          <w:p w14:paraId="3D02C4EB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7AEC7C54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6" w:type="dxa"/>
            <w:vAlign w:val="bottom"/>
          </w:tcPr>
          <w:p w14:paraId="242E65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606CAD85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3" w:type="dxa"/>
          </w:tcPr>
          <w:p w14:paraId="6D2104E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468E9F36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91" w:type="dxa"/>
            <w:vAlign w:val="bottom"/>
          </w:tcPr>
          <w:p w14:paraId="3C585AE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61872B09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6F6D91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6F6D91" w:rsidRPr="0039114C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3CA8F913" w:rsidR="006F6D91" w:rsidRPr="009874D5" w:rsidRDefault="009539AC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539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3,335,852</w:t>
            </w:r>
          </w:p>
        </w:tc>
        <w:tc>
          <w:tcPr>
            <w:tcW w:w="186" w:type="dxa"/>
          </w:tcPr>
          <w:p w14:paraId="2E1DE53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5ED7275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3,682,824</w:t>
            </w:r>
          </w:p>
        </w:tc>
        <w:tc>
          <w:tcPr>
            <w:tcW w:w="183" w:type="dxa"/>
          </w:tcPr>
          <w:p w14:paraId="56427BF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2BC447A5" w:rsidR="006F6D91" w:rsidRPr="0041004C" w:rsidRDefault="009539AC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004C">
              <w:rPr>
                <w:rFonts w:ascii="Angsana New" w:hAnsi="Angsana New"/>
                <w:sz w:val="30"/>
                <w:szCs w:val="30"/>
              </w:rPr>
              <w:t>3,203,204</w:t>
            </w:r>
          </w:p>
        </w:tc>
        <w:tc>
          <w:tcPr>
            <w:tcW w:w="191" w:type="dxa"/>
          </w:tcPr>
          <w:p w14:paraId="61EDC21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0CD451B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3,123,531</w:t>
            </w:r>
          </w:p>
        </w:tc>
      </w:tr>
      <w:tr w:rsidR="006F6D91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753128EC" w:rsidR="006F6D91" w:rsidRPr="009874D5" w:rsidRDefault="009539AC" w:rsidP="00BD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83" w:right="-17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539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(4,997)</w:t>
            </w:r>
          </w:p>
        </w:tc>
        <w:tc>
          <w:tcPr>
            <w:tcW w:w="186" w:type="dxa"/>
          </w:tcPr>
          <w:p w14:paraId="47F88B5A" w14:textId="77777777" w:rsidR="006F6D91" w:rsidRPr="009874D5" w:rsidRDefault="006F6D91" w:rsidP="0095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7F0E033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(11,033)</w:t>
            </w:r>
          </w:p>
        </w:tc>
        <w:tc>
          <w:tcPr>
            <w:tcW w:w="183" w:type="dxa"/>
          </w:tcPr>
          <w:p w14:paraId="100FF36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32914ADD" w:rsidR="006F6D91" w:rsidRPr="0041004C" w:rsidRDefault="009539AC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004C">
              <w:rPr>
                <w:rFonts w:ascii="Angsana New" w:hAnsi="Angsana New"/>
                <w:sz w:val="30"/>
                <w:szCs w:val="30"/>
              </w:rPr>
              <w:t>(1,303)</w:t>
            </w:r>
          </w:p>
        </w:tc>
        <w:tc>
          <w:tcPr>
            <w:tcW w:w="191" w:type="dxa"/>
          </w:tcPr>
          <w:p w14:paraId="5584F82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4850C03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(1,303)</w:t>
            </w:r>
          </w:p>
        </w:tc>
      </w:tr>
      <w:tr w:rsidR="006F6D91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48583323" w:rsidR="006F6D91" w:rsidRPr="009874D5" w:rsidRDefault="009539AC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539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3,330,855</w:t>
            </w:r>
          </w:p>
        </w:tc>
        <w:tc>
          <w:tcPr>
            <w:tcW w:w="186" w:type="dxa"/>
          </w:tcPr>
          <w:p w14:paraId="711A741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579EF694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3,671,791</w:t>
            </w:r>
          </w:p>
        </w:tc>
        <w:tc>
          <w:tcPr>
            <w:tcW w:w="183" w:type="dxa"/>
          </w:tcPr>
          <w:p w14:paraId="52FC4F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78A8C8CE" w:rsidR="006F6D91" w:rsidRPr="0041004C" w:rsidRDefault="002B666F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004C">
              <w:rPr>
                <w:rFonts w:ascii="Angsana New" w:hAnsi="Angsana New"/>
                <w:sz w:val="30"/>
                <w:szCs w:val="30"/>
              </w:rPr>
              <w:t>3,201,901</w:t>
            </w:r>
          </w:p>
        </w:tc>
        <w:tc>
          <w:tcPr>
            <w:tcW w:w="191" w:type="dxa"/>
          </w:tcPr>
          <w:p w14:paraId="334A260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5CEBB24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</w:rPr>
              <w:t>3,122,228</w:t>
            </w:r>
          </w:p>
        </w:tc>
      </w:tr>
      <w:tr w:rsidR="006F6D91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675093C2" w:rsidR="006F6D91" w:rsidRPr="009874D5" w:rsidRDefault="002B666F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666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349,654</w:t>
            </w:r>
          </w:p>
        </w:tc>
        <w:tc>
          <w:tcPr>
            <w:tcW w:w="186" w:type="dxa"/>
          </w:tcPr>
          <w:p w14:paraId="4ED94EEB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08666742" w:rsidR="006F6D91" w:rsidRPr="00B05E28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  <w:lang w:val="en-GB"/>
              </w:rPr>
              <w:t>278,734</w:t>
            </w:r>
          </w:p>
        </w:tc>
        <w:tc>
          <w:tcPr>
            <w:tcW w:w="183" w:type="dxa"/>
          </w:tcPr>
          <w:p w14:paraId="2753B3A5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511F85BA" w14:textId="324BC786" w:rsidR="006F6D91" w:rsidRPr="0041004C" w:rsidRDefault="002B666F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004C">
              <w:rPr>
                <w:rFonts w:ascii="Angsana New" w:hAnsi="Angsana New"/>
                <w:sz w:val="30"/>
                <w:szCs w:val="30"/>
              </w:rPr>
              <w:t>352,852</w:t>
            </w:r>
          </w:p>
        </w:tc>
        <w:tc>
          <w:tcPr>
            <w:tcW w:w="191" w:type="dxa"/>
          </w:tcPr>
          <w:p w14:paraId="415A17A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59246BD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sz w:val="30"/>
                <w:szCs w:val="30"/>
                <w:lang w:val="en-GB"/>
              </w:rPr>
              <w:t>279,417</w:t>
            </w:r>
          </w:p>
        </w:tc>
      </w:tr>
      <w:tr w:rsidR="006F6D91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6A0432BF" w:rsidR="006F6D91" w:rsidRPr="009874D5" w:rsidRDefault="002B666F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B66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3,680,509</w:t>
            </w:r>
          </w:p>
        </w:tc>
        <w:tc>
          <w:tcPr>
            <w:tcW w:w="186" w:type="dxa"/>
          </w:tcPr>
          <w:p w14:paraId="6E35507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5B93FA22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b/>
                <w:bCs/>
                <w:sz w:val="30"/>
                <w:szCs w:val="30"/>
              </w:rPr>
              <w:t>3,950,525</w:t>
            </w:r>
          </w:p>
        </w:tc>
        <w:tc>
          <w:tcPr>
            <w:tcW w:w="183" w:type="dxa"/>
          </w:tcPr>
          <w:p w14:paraId="34DC509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43A4B610" w:rsidR="006F6D91" w:rsidRPr="0041004C" w:rsidRDefault="002B666F" w:rsidP="0041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04C">
              <w:rPr>
                <w:rFonts w:ascii="Angsana New" w:hAnsi="Angsana New"/>
                <w:b/>
                <w:bCs/>
                <w:sz w:val="30"/>
                <w:szCs w:val="30"/>
              </w:rPr>
              <w:t>3,554,753</w:t>
            </w:r>
          </w:p>
        </w:tc>
        <w:tc>
          <w:tcPr>
            <w:tcW w:w="191" w:type="dxa"/>
          </w:tcPr>
          <w:p w14:paraId="7955AA2C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654A33EE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240BC">
              <w:rPr>
                <w:rFonts w:ascii="Angsana New" w:hAnsi="Angsana New"/>
                <w:b/>
                <w:bCs/>
                <w:sz w:val="30"/>
                <w:szCs w:val="30"/>
              </w:rPr>
              <w:t>3,401,645</w:t>
            </w:r>
          </w:p>
        </w:tc>
      </w:tr>
    </w:tbl>
    <w:p w14:paraId="25B3F694" w14:textId="77777777" w:rsidR="00B1436F" w:rsidRDefault="00B1436F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20E0AC7" w14:textId="458BF7F3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B1436F" w:rsidRDefault="00475315" w:rsidP="00B1436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F6D91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57FDFBC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F094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303791F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76E0B07F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D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6D91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7CE00D8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3EC2B94D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78BE91B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2B9E44CE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560D1D3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49D305E6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0C5C1E68" w:rsidR="006F6D91" w:rsidRPr="009874D5" w:rsidRDefault="006F6D91" w:rsidP="006F6D9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6" w:type="dxa"/>
            <w:vAlign w:val="bottom"/>
          </w:tcPr>
          <w:p w14:paraId="0041B0E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3FA1492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6F6D91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6F6D91" w:rsidRPr="00703620" w:rsidRDefault="006F6D91" w:rsidP="006F6D9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245F5D1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F6D91" w:rsidRPr="009874D5" w14:paraId="25F855C0" w14:textId="77777777" w:rsidTr="00F81C06">
        <w:trPr>
          <w:cantSplit/>
        </w:trPr>
        <w:tc>
          <w:tcPr>
            <w:tcW w:w="3870" w:type="dxa"/>
            <w:hideMark/>
          </w:tcPr>
          <w:p w14:paraId="1890542B" w14:textId="2F6887A0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73F9AE90" w14:textId="3715B1F1" w:rsidR="006F6D91" w:rsidRPr="009874D5" w:rsidRDefault="00452EE6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2E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3,200,033</w:t>
            </w:r>
          </w:p>
        </w:tc>
        <w:tc>
          <w:tcPr>
            <w:tcW w:w="180" w:type="dxa"/>
          </w:tcPr>
          <w:p w14:paraId="4CAACC50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7D82E4AA" w:rsidR="006F6D91" w:rsidRPr="009874D5" w:rsidRDefault="007906BF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3,348,235</w:t>
            </w:r>
          </w:p>
        </w:tc>
        <w:tc>
          <w:tcPr>
            <w:tcW w:w="180" w:type="dxa"/>
          </w:tcPr>
          <w:p w14:paraId="2289CFC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F43EF0" w14:textId="39962C57" w:rsidR="006F6D91" w:rsidRPr="009874D5" w:rsidRDefault="00B93426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3,061,023</w:t>
            </w:r>
          </w:p>
        </w:tc>
        <w:tc>
          <w:tcPr>
            <w:tcW w:w="186" w:type="dxa"/>
          </w:tcPr>
          <w:p w14:paraId="041F4187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7939549C" w:rsidR="006F6D91" w:rsidRPr="003A14EB" w:rsidRDefault="007906BF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2,888,078</w:t>
            </w:r>
          </w:p>
        </w:tc>
      </w:tr>
      <w:tr w:rsidR="006F6D91" w:rsidRPr="009874D5" w14:paraId="02C8BC04" w14:textId="77777777" w:rsidTr="00F81C06">
        <w:trPr>
          <w:cantSplit/>
        </w:trPr>
        <w:tc>
          <w:tcPr>
            <w:tcW w:w="3870" w:type="dxa"/>
            <w:hideMark/>
          </w:tcPr>
          <w:p w14:paraId="17E92A8D" w14:textId="5425DBF4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1217BF" w14:textId="3D961E85" w:rsidR="006F6D91" w:rsidRPr="009874D5" w:rsidRDefault="00452EE6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2E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126,089</w:t>
            </w:r>
          </w:p>
        </w:tc>
        <w:tc>
          <w:tcPr>
            <w:tcW w:w="180" w:type="dxa"/>
          </w:tcPr>
          <w:p w14:paraId="3C25E0E4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6972514B" w:rsidR="006F6D91" w:rsidRPr="009874D5" w:rsidRDefault="007906BF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327,930</w:t>
            </w:r>
          </w:p>
        </w:tc>
        <w:tc>
          <w:tcPr>
            <w:tcW w:w="180" w:type="dxa"/>
          </w:tcPr>
          <w:p w14:paraId="42F8E7EF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E6A300" w14:textId="59260907" w:rsidR="006F6D91" w:rsidRPr="009874D5" w:rsidRDefault="00B93426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140,798</w:t>
            </w:r>
          </w:p>
        </w:tc>
        <w:tc>
          <w:tcPr>
            <w:tcW w:w="186" w:type="dxa"/>
          </w:tcPr>
          <w:p w14:paraId="6808156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20CF3127" w:rsidR="006F6D91" w:rsidRPr="009874D5" w:rsidRDefault="007906BF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234,125</w:t>
            </w:r>
          </w:p>
        </w:tc>
      </w:tr>
      <w:tr w:rsidR="007906BF" w:rsidRPr="009874D5" w14:paraId="3B03D746" w14:textId="77777777" w:rsidTr="00F81C06">
        <w:trPr>
          <w:cantSplit/>
        </w:trPr>
        <w:tc>
          <w:tcPr>
            <w:tcW w:w="3870" w:type="dxa"/>
            <w:hideMark/>
          </w:tcPr>
          <w:p w14:paraId="69E1A42A" w14:textId="4B7403F8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063E0BD" w14:textId="7E5D512E" w:rsidR="007906BF" w:rsidRPr="009874D5" w:rsidRDefault="00452EE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2E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8,372</w:t>
            </w:r>
          </w:p>
        </w:tc>
        <w:tc>
          <w:tcPr>
            <w:tcW w:w="180" w:type="dxa"/>
          </w:tcPr>
          <w:p w14:paraId="62B178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270AF66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180" w:type="dxa"/>
          </w:tcPr>
          <w:p w14:paraId="5B7918C9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B8B38E" w14:textId="3B519CBA" w:rsidR="007906BF" w:rsidRPr="009874D5" w:rsidRDefault="00B9342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</w:t>
            </w:r>
          </w:p>
        </w:tc>
        <w:tc>
          <w:tcPr>
            <w:tcW w:w="186" w:type="dxa"/>
          </w:tcPr>
          <w:p w14:paraId="7BCD34EF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61B7B9D2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3 </w:t>
            </w:r>
          </w:p>
        </w:tc>
      </w:tr>
      <w:tr w:rsidR="007906BF" w:rsidRPr="009874D5" w14:paraId="1E971074" w14:textId="77777777" w:rsidTr="00F81C06">
        <w:trPr>
          <w:cantSplit/>
        </w:trPr>
        <w:tc>
          <w:tcPr>
            <w:tcW w:w="3870" w:type="dxa"/>
            <w:hideMark/>
          </w:tcPr>
          <w:p w14:paraId="1D665F77" w14:textId="3CC92340" w:rsidR="007906BF" w:rsidRPr="009874D5" w:rsidRDefault="007906BF" w:rsidP="007906BF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B691332" w14:textId="61D0F058" w:rsidR="007906BF" w:rsidRPr="009874D5" w:rsidRDefault="00452EE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2E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</w:t>
            </w:r>
          </w:p>
        </w:tc>
        <w:tc>
          <w:tcPr>
            <w:tcW w:w="180" w:type="dxa"/>
          </w:tcPr>
          <w:p w14:paraId="0912637F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6A9BA262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787</w:t>
            </w:r>
          </w:p>
        </w:tc>
        <w:tc>
          <w:tcPr>
            <w:tcW w:w="180" w:type="dxa"/>
          </w:tcPr>
          <w:p w14:paraId="3C63F22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4DA526" w14:textId="4CA67CD0" w:rsidR="007906BF" w:rsidRPr="009874D5" w:rsidRDefault="00B9342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6" w:type="dxa"/>
          </w:tcPr>
          <w:p w14:paraId="7AC57A9E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60608601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22 </w:t>
            </w:r>
          </w:p>
        </w:tc>
      </w:tr>
      <w:tr w:rsidR="007906BF" w:rsidRPr="009874D5" w14:paraId="6B8681D7" w14:textId="77777777" w:rsidTr="00F81C06">
        <w:trPr>
          <w:cantSplit/>
        </w:trPr>
        <w:tc>
          <w:tcPr>
            <w:tcW w:w="3870" w:type="dxa"/>
            <w:hideMark/>
          </w:tcPr>
          <w:p w14:paraId="1C1E768C" w14:textId="13CA9533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890A" w14:textId="24965131" w:rsidR="007906BF" w:rsidRPr="009874D5" w:rsidRDefault="00452EE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2E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1,303</w:t>
            </w:r>
          </w:p>
        </w:tc>
        <w:tc>
          <w:tcPr>
            <w:tcW w:w="180" w:type="dxa"/>
          </w:tcPr>
          <w:p w14:paraId="10B4169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4D730913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75DC9">
              <w:rPr>
                <w:rFonts w:ascii="Angsana New" w:hAnsi="Angsana New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180" w:type="dxa"/>
          </w:tcPr>
          <w:p w14:paraId="4C25605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E76AC" w14:textId="1539CC7F" w:rsidR="007906BF" w:rsidRPr="009874D5" w:rsidRDefault="00B9342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1,303</w:t>
            </w:r>
          </w:p>
        </w:tc>
        <w:tc>
          <w:tcPr>
            <w:tcW w:w="186" w:type="dxa"/>
          </w:tcPr>
          <w:p w14:paraId="674B88B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3D908616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 xml:space="preserve"> 1,303 </w:t>
            </w:r>
          </w:p>
        </w:tc>
      </w:tr>
      <w:tr w:rsidR="007906BF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5AFDD129" w:rsidR="007906BF" w:rsidRPr="009874D5" w:rsidRDefault="00B9342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3,335,852</w:t>
            </w:r>
          </w:p>
        </w:tc>
        <w:tc>
          <w:tcPr>
            <w:tcW w:w="180" w:type="dxa"/>
          </w:tcPr>
          <w:p w14:paraId="2DF80FB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53E5D9E2" w:rsidR="007906BF" w:rsidRPr="00975625" w:rsidRDefault="000B3711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3,682,824</w:t>
            </w:r>
          </w:p>
        </w:tc>
        <w:tc>
          <w:tcPr>
            <w:tcW w:w="180" w:type="dxa"/>
          </w:tcPr>
          <w:p w14:paraId="586C5BBA" w14:textId="77777777" w:rsidR="007906BF" w:rsidRPr="0097562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48010DDD" w:rsidR="007906BF" w:rsidRPr="00975625" w:rsidRDefault="00B93426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34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3,203,204</w:t>
            </w:r>
          </w:p>
        </w:tc>
        <w:tc>
          <w:tcPr>
            <w:tcW w:w="186" w:type="dxa"/>
          </w:tcPr>
          <w:p w14:paraId="588B9431" w14:textId="77777777" w:rsidR="007906BF" w:rsidRPr="0097562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0F68F018" w:rsidR="007906BF" w:rsidRPr="00975625" w:rsidRDefault="00B866C5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3,123,</w:t>
            </w:r>
            <w:r w:rsidR="00F620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</w:tr>
      <w:tr w:rsidR="007906BF" w:rsidRPr="009874D5" w14:paraId="7590DBA2" w14:textId="77777777" w:rsidTr="00783701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77FD418B" w:rsidR="007906BF" w:rsidRPr="009874D5" w:rsidRDefault="000A57D9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6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57D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(4,997)</w:t>
            </w:r>
          </w:p>
        </w:tc>
        <w:tc>
          <w:tcPr>
            <w:tcW w:w="180" w:type="dxa"/>
            <w:vAlign w:val="bottom"/>
          </w:tcPr>
          <w:p w14:paraId="1B0DF29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0EECB" w14:textId="13911C2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3"/>
              </w:tabs>
              <w:spacing w:line="240" w:lineRule="auto"/>
              <w:ind w:left="-83" w:right="-7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(11,</w:t>
            </w:r>
            <w:r w:rsidRPr="007906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033</w:t>
            </w: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77583F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67907302" w:rsidR="007906BF" w:rsidRPr="009874D5" w:rsidRDefault="000A57D9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57D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86" w:type="dxa"/>
            <w:vAlign w:val="bottom"/>
          </w:tcPr>
          <w:p w14:paraId="3F95B43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</w:tcPr>
          <w:p w14:paraId="6D306B4A" w14:textId="0423723C" w:rsidR="007906BF" w:rsidRPr="009874D5" w:rsidRDefault="007906BF" w:rsidP="00F6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2"/>
              </w:tabs>
              <w:spacing w:line="240" w:lineRule="auto"/>
              <w:ind w:left="-83" w:right="-7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1D7B">
              <w:rPr>
                <w:rFonts w:ascii="Angsana New" w:hAnsi="Angsana New"/>
                <w:sz w:val="30"/>
                <w:szCs w:val="30"/>
                <w:lang w:val="en-GB"/>
              </w:rPr>
              <w:t>(1,303)</w:t>
            </w:r>
          </w:p>
        </w:tc>
      </w:tr>
      <w:tr w:rsidR="007906BF" w:rsidRPr="009874D5" w14:paraId="4A5569A0" w14:textId="77777777" w:rsidTr="007906BF">
        <w:trPr>
          <w:cantSplit/>
        </w:trPr>
        <w:tc>
          <w:tcPr>
            <w:tcW w:w="3870" w:type="dxa"/>
          </w:tcPr>
          <w:p w14:paraId="137E48D9" w14:textId="43AECACD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EBD64BA" w14:textId="7B8FA2A6" w:rsidR="007906BF" w:rsidRPr="009874D5" w:rsidRDefault="000A57D9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A5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3,330,855</w:t>
            </w:r>
          </w:p>
        </w:tc>
        <w:tc>
          <w:tcPr>
            <w:tcW w:w="180" w:type="dxa"/>
          </w:tcPr>
          <w:p w14:paraId="72CE20B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8CAE586" w14:textId="23AEE507" w:rsidR="007906BF" w:rsidRPr="00B11D7B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3,671,791</w:t>
            </w:r>
          </w:p>
        </w:tc>
        <w:tc>
          <w:tcPr>
            <w:tcW w:w="180" w:type="dxa"/>
          </w:tcPr>
          <w:p w14:paraId="4AD4310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6AA4BA" w14:textId="73C9B299" w:rsidR="007906BF" w:rsidRPr="009874D5" w:rsidRDefault="000A57D9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A5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3,201,901</w:t>
            </w:r>
          </w:p>
        </w:tc>
        <w:tc>
          <w:tcPr>
            <w:tcW w:w="186" w:type="dxa"/>
          </w:tcPr>
          <w:p w14:paraId="1B3E47B8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5210A5" w14:textId="7464CFEC" w:rsidR="007906BF" w:rsidRPr="00B11D7B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F11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3,122,228</w:t>
            </w:r>
          </w:p>
        </w:tc>
      </w:tr>
      <w:tr w:rsidR="007906BF" w:rsidRPr="009874D5" w14:paraId="6BEA71B4" w14:textId="77777777" w:rsidTr="007906BF">
        <w:trPr>
          <w:cantSplit/>
        </w:trPr>
        <w:tc>
          <w:tcPr>
            <w:tcW w:w="3870" w:type="dxa"/>
          </w:tcPr>
          <w:p w14:paraId="419F1A6A" w14:textId="77777777" w:rsidR="007906BF" w:rsidRPr="009874D5" w:rsidRDefault="007906BF" w:rsidP="00790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C52E5A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8FDE02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C44A5C1" w14:textId="77777777" w:rsidR="007906BF" w:rsidRPr="00B11D7B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097AB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594F45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5E6F396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BF9DEEF" w14:textId="77777777" w:rsidR="007906BF" w:rsidRPr="00B11D7B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3A50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906BF" w:rsidRPr="009874D5" w14:paraId="417DA4E4" w14:textId="77777777" w:rsidTr="00115D51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8757DFE" w14:textId="7D4E76B1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6E6F37D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B3391A" w14:textId="724DCB2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2DA26DD8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0C2BCC0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06BF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2F972082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247764B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0E05B4C8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113CA7A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17AFD6C0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6E6154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3679CE9D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7906BF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906BF" w:rsidRPr="009874D5" w14:paraId="46E71862" w14:textId="77777777" w:rsidTr="00D0437B">
        <w:trPr>
          <w:cantSplit/>
          <w:trHeight w:val="20"/>
        </w:trPr>
        <w:tc>
          <w:tcPr>
            <w:tcW w:w="2970" w:type="dxa"/>
          </w:tcPr>
          <w:p w14:paraId="55950EC7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F47FCD" w14:textId="0185B891" w:rsidR="007906BF" w:rsidRPr="009874D5" w:rsidRDefault="00CB5AA3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A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1,349,540</w:t>
            </w:r>
          </w:p>
        </w:tc>
        <w:tc>
          <w:tcPr>
            <w:tcW w:w="183" w:type="dxa"/>
            <w:vAlign w:val="bottom"/>
          </w:tcPr>
          <w:p w14:paraId="07D7BAB6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A22866B" w14:textId="5B304531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1,244,702 </w:t>
            </w:r>
          </w:p>
        </w:tc>
        <w:tc>
          <w:tcPr>
            <w:tcW w:w="178" w:type="dxa"/>
            <w:vAlign w:val="bottom"/>
          </w:tcPr>
          <w:p w14:paraId="198BC0D1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70D4D7" w14:textId="394C066A" w:rsidR="007906BF" w:rsidRPr="009874D5" w:rsidRDefault="00283514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5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1,201,691</w:t>
            </w:r>
          </w:p>
        </w:tc>
        <w:tc>
          <w:tcPr>
            <w:tcW w:w="183" w:type="dxa"/>
            <w:vAlign w:val="bottom"/>
          </w:tcPr>
          <w:p w14:paraId="00A1F774" w14:textId="77777777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609ECB38" w14:textId="758CBA46" w:rsidR="007906BF" w:rsidRPr="009874D5" w:rsidRDefault="007906BF" w:rsidP="0079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1,104,475 </w:t>
            </w:r>
          </w:p>
        </w:tc>
      </w:tr>
      <w:tr w:rsidR="007A2399" w:rsidRPr="009874D5" w14:paraId="191567CF" w14:textId="77777777" w:rsidTr="00D0437B">
        <w:trPr>
          <w:cantSplit/>
          <w:trHeight w:val="20"/>
        </w:trPr>
        <w:tc>
          <w:tcPr>
            <w:tcW w:w="2970" w:type="dxa"/>
          </w:tcPr>
          <w:p w14:paraId="493DD49D" w14:textId="6C4952BD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720" w:type="dxa"/>
            <w:vAlign w:val="bottom"/>
          </w:tcPr>
          <w:p w14:paraId="641257E9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EC36D6C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A4991AB" w14:textId="179EB916" w:rsidR="007A2399" w:rsidRPr="009874D5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A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273</w:t>
            </w:r>
          </w:p>
        </w:tc>
        <w:tc>
          <w:tcPr>
            <w:tcW w:w="183" w:type="dxa"/>
            <w:vAlign w:val="bottom"/>
          </w:tcPr>
          <w:p w14:paraId="136600E6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4B3D3EBC" w14:textId="3F889483" w:rsidR="007A2399" w:rsidRPr="00CB5AA3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78" w:type="dxa"/>
            <w:vAlign w:val="bottom"/>
          </w:tcPr>
          <w:p w14:paraId="079CA192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EF0767" w14:textId="4001C736" w:rsidR="007A2399" w:rsidRPr="00283514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5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273</w:t>
            </w:r>
          </w:p>
        </w:tc>
        <w:tc>
          <w:tcPr>
            <w:tcW w:w="183" w:type="dxa"/>
            <w:vAlign w:val="bottom"/>
          </w:tcPr>
          <w:p w14:paraId="52FBB81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D1EA47" w14:textId="75B640ED" w:rsidR="007A2399" w:rsidRPr="0064286B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A2399" w:rsidRPr="009874D5" w14:paraId="5AD96F53" w14:textId="77777777" w:rsidTr="00D0437B">
        <w:trPr>
          <w:cantSplit/>
          <w:trHeight w:val="20"/>
        </w:trPr>
        <w:tc>
          <w:tcPr>
            <w:tcW w:w="2970" w:type="dxa"/>
          </w:tcPr>
          <w:p w14:paraId="00845A7C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0B133D9" w14:textId="5CFF9973" w:rsidR="007A2399" w:rsidRPr="009874D5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21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1,073,602</w:t>
            </w:r>
          </w:p>
        </w:tc>
        <w:tc>
          <w:tcPr>
            <w:tcW w:w="183" w:type="dxa"/>
          </w:tcPr>
          <w:p w14:paraId="291EC993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27D9A8" w14:textId="65DB603C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1,222,033 </w:t>
            </w:r>
          </w:p>
        </w:tc>
        <w:tc>
          <w:tcPr>
            <w:tcW w:w="178" w:type="dxa"/>
          </w:tcPr>
          <w:p w14:paraId="1CD5CB6D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0E9D812" w14:textId="18DE5A06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5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1,073,602</w:t>
            </w:r>
          </w:p>
        </w:tc>
        <w:tc>
          <w:tcPr>
            <w:tcW w:w="183" w:type="dxa"/>
          </w:tcPr>
          <w:p w14:paraId="361306F7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FEFA6A" w14:textId="32D30106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1,222,033 </w:t>
            </w:r>
          </w:p>
        </w:tc>
      </w:tr>
      <w:tr w:rsidR="007A2399" w:rsidRPr="009874D5" w14:paraId="4ED705C5" w14:textId="77777777" w:rsidTr="00D0437B">
        <w:trPr>
          <w:cantSplit/>
          <w:trHeight w:val="20"/>
        </w:trPr>
        <w:tc>
          <w:tcPr>
            <w:tcW w:w="2970" w:type="dxa"/>
          </w:tcPr>
          <w:p w14:paraId="6290B38B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BBB0997" w14:textId="1F078613" w:rsidR="007A2399" w:rsidRPr="009874D5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21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647,831</w:t>
            </w:r>
          </w:p>
        </w:tc>
        <w:tc>
          <w:tcPr>
            <w:tcW w:w="183" w:type="dxa"/>
          </w:tcPr>
          <w:p w14:paraId="016BE623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23687EFE" w14:textId="2C07CC2B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 687,835 </w:t>
            </w:r>
          </w:p>
        </w:tc>
        <w:tc>
          <w:tcPr>
            <w:tcW w:w="178" w:type="dxa"/>
          </w:tcPr>
          <w:p w14:paraId="7ADCAB8A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EADCD98" w14:textId="483244F2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5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647,831</w:t>
            </w:r>
          </w:p>
        </w:tc>
        <w:tc>
          <w:tcPr>
            <w:tcW w:w="183" w:type="dxa"/>
          </w:tcPr>
          <w:p w14:paraId="6CB53D92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000805E6" w14:textId="63DB04BD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687,835 </w:t>
            </w:r>
          </w:p>
        </w:tc>
      </w:tr>
      <w:tr w:rsidR="007A2399" w:rsidRPr="009874D5" w14:paraId="7DD88246" w14:textId="77777777" w:rsidTr="00D0437B">
        <w:trPr>
          <w:cantSplit/>
          <w:trHeight w:val="20"/>
        </w:trPr>
        <w:tc>
          <w:tcPr>
            <w:tcW w:w="2970" w:type="dxa"/>
          </w:tcPr>
          <w:p w14:paraId="2A053FC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5FBEF4E" w14:textId="4DC3E431" w:rsidR="007A2399" w:rsidRPr="009874D5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21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583,272</w:t>
            </w:r>
          </w:p>
        </w:tc>
        <w:tc>
          <w:tcPr>
            <w:tcW w:w="183" w:type="dxa"/>
            <w:vAlign w:val="bottom"/>
          </w:tcPr>
          <w:p w14:paraId="2D182727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A2D644" w14:textId="42305674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493,649</w:t>
            </w: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C02B30B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9B5348" w14:textId="6AEE9119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A23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163,675</w:t>
            </w:r>
          </w:p>
        </w:tc>
        <w:tc>
          <w:tcPr>
            <w:tcW w:w="183" w:type="dxa"/>
            <w:vAlign w:val="bottom"/>
          </w:tcPr>
          <w:p w14:paraId="07D6EA65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5AEAD41F" w14:textId="6451C463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144,482</w:t>
            </w:r>
          </w:p>
        </w:tc>
      </w:tr>
      <w:tr w:rsidR="007A2399" w:rsidRPr="009874D5" w14:paraId="72373F58" w14:textId="77777777" w:rsidTr="00D0437B">
        <w:trPr>
          <w:cantSplit/>
          <w:trHeight w:val="245"/>
        </w:trPr>
        <w:tc>
          <w:tcPr>
            <w:tcW w:w="2970" w:type="dxa"/>
          </w:tcPr>
          <w:p w14:paraId="760AAF89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076D5A2" w14:textId="4EE4CFE5" w:rsidR="007A2399" w:rsidRPr="009874D5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21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61,677</w:t>
            </w:r>
          </w:p>
        </w:tc>
        <w:tc>
          <w:tcPr>
            <w:tcW w:w="183" w:type="dxa"/>
            <w:vAlign w:val="bottom"/>
          </w:tcPr>
          <w:p w14:paraId="69EE4632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507DBA8" w14:textId="537168E5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164E">
              <w:rPr>
                <w:rFonts w:ascii="Angsana New" w:hAnsi="Angsana New"/>
                <w:sz w:val="30"/>
                <w:szCs w:val="30"/>
                <w:lang w:val="en-GB"/>
              </w:rPr>
              <w:t xml:space="preserve"> 58,157 </w:t>
            </w:r>
          </w:p>
        </w:tc>
        <w:tc>
          <w:tcPr>
            <w:tcW w:w="178" w:type="dxa"/>
            <w:vAlign w:val="bottom"/>
          </w:tcPr>
          <w:p w14:paraId="4982AC20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121746" w14:textId="3B9659F0" w:rsidR="007A2399" w:rsidRPr="009874D5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A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61,677</w:t>
            </w:r>
          </w:p>
        </w:tc>
        <w:tc>
          <w:tcPr>
            <w:tcW w:w="183" w:type="dxa"/>
            <w:vAlign w:val="bottom"/>
          </w:tcPr>
          <w:p w14:paraId="1213B57E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266D2E" w14:textId="2FE8023A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 xml:space="preserve"> 58,157 </w:t>
            </w:r>
          </w:p>
        </w:tc>
      </w:tr>
      <w:tr w:rsidR="007A2399" w:rsidRPr="009874D5" w14:paraId="2DD894BB" w14:textId="77777777" w:rsidTr="00D0437B">
        <w:trPr>
          <w:cantSplit/>
          <w:trHeight w:val="20"/>
        </w:trPr>
        <w:tc>
          <w:tcPr>
            <w:tcW w:w="2970" w:type="dxa"/>
          </w:tcPr>
          <w:p w14:paraId="4C8617AB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7D9BE225" w:rsidR="007A2399" w:rsidRPr="009874D5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21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3,716,195</w:t>
            </w:r>
          </w:p>
        </w:tc>
        <w:tc>
          <w:tcPr>
            <w:tcW w:w="183" w:type="dxa"/>
            <w:vAlign w:val="bottom"/>
          </w:tcPr>
          <w:p w14:paraId="37FF73F7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E108A7E" w14:textId="40D20158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Pr="00677312">
              <w:rPr>
                <w:rFonts w:ascii="Angsana New" w:hAnsi="Angsana New"/>
                <w:sz w:val="30"/>
                <w:szCs w:val="30"/>
                <w:lang w:val="en-GB"/>
              </w:rPr>
              <w:t>706</w:t>
            </w:r>
            <w:r w:rsidRPr="00D51B5A">
              <w:rPr>
                <w:rFonts w:ascii="Angsana New" w:hAnsi="Angsana New"/>
                <w:sz w:val="30"/>
                <w:szCs w:val="30"/>
                <w:lang w:val="en-GB"/>
              </w:rPr>
              <w:t>,37</w:t>
            </w:r>
            <w:r w:rsidRPr="00677312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78" w:type="dxa"/>
            <w:vAlign w:val="bottom"/>
          </w:tcPr>
          <w:p w14:paraId="3B9DF3B8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79B52598" w:rsidR="007A2399" w:rsidRPr="009874D5" w:rsidRDefault="00CB5AA3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A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3,148,749</w:t>
            </w:r>
          </w:p>
        </w:tc>
        <w:tc>
          <w:tcPr>
            <w:tcW w:w="183" w:type="dxa"/>
            <w:vAlign w:val="bottom"/>
          </w:tcPr>
          <w:p w14:paraId="2DAB7BE4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6BCA37C" w14:textId="72AA3300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216</w:t>
            </w:r>
            <w:r w:rsidRPr="0064286B">
              <w:rPr>
                <w:rFonts w:ascii="Angsana New" w:hAnsi="Angsana New"/>
                <w:sz w:val="30"/>
                <w:szCs w:val="30"/>
                <w:lang w:val="en-GB"/>
              </w:rPr>
              <w:t>,98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7A2399" w:rsidRPr="009874D5" w14:paraId="61625860" w14:textId="77777777" w:rsidTr="00D0437B">
        <w:trPr>
          <w:cantSplit/>
          <w:trHeight w:val="20"/>
        </w:trPr>
        <w:tc>
          <w:tcPr>
            <w:tcW w:w="2970" w:type="dxa"/>
          </w:tcPr>
          <w:p w14:paraId="68CE84C0" w14:textId="54E22C06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63AD203" w14:textId="77777777" w:rsidR="00A42101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F16A86" w14:textId="186F707B" w:rsidR="007A2399" w:rsidRPr="009874D5" w:rsidRDefault="00A4210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421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(174,447)</w:t>
            </w:r>
          </w:p>
        </w:tc>
        <w:tc>
          <w:tcPr>
            <w:tcW w:w="183" w:type="dxa"/>
          </w:tcPr>
          <w:p w14:paraId="08906296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38A52E0" w14:textId="77777777" w:rsidR="007A2399" w:rsidRPr="00D51B5A" w:rsidRDefault="007A2399" w:rsidP="007A2399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622C80B" w14:textId="7C9A4745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sz w:val="30"/>
                <w:szCs w:val="30"/>
                <w:lang w:val="en-GB"/>
              </w:rPr>
              <w:t>(171,556)</w:t>
            </w:r>
          </w:p>
        </w:tc>
        <w:tc>
          <w:tcPr>
            <w:tcW w:w="178" w:type="dxa"/>
            <w:vAlign w:val="bottom"/>
          </w:tcPr>
          <w:p w14:paraId="1F6126A3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14107B" w14:textId="611896C6" w:rsidR="007A2399" w:rsidRPr="009874D5" w:rsidRDefault="009016A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16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(156,540)</w:t>
            </w:r>
          </w:p>
        </w:tc>
        <w:tc>
          <w:tcPr>
            <w:tcW w:w="183" w:type="dxa"/>
            <w:vAlign w:val="bottom"/>
          </w:tcPr>
          <w:p w14:paraId="35C933A6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6736F3B" w14:textId="77777777" w:rsidR="007A2399" w:rsidRDefault="007A2399" w:rsidP="007A2399">
            <w:pPr>
              <w:tabs>
                <w:tab w:val="clear" w:pos="907"/>
                <w:tab w:val="decimal" w:pos="930"/>
              </w:tabs>
              <w:ind w:right="45"/>
              <w:rPr>
                <w:rFonts w:ascii="Angsana New" w:hAnsi="Angsana New"/>
                <w:sz w:val="30"/>
                <w:szCs w:val="30"/>
              </w:rPr>
            </w:pPr>
          </w:p>
          <w:p w14:paraId="02CF2F9D" w14:textId="157ED106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sz w:val="30"/>
                <w:szCs w:val="30"/>
              </w:rPr>
              <w:t>(155,110)</w:t>
            </w:r>
          </w:p>
        </w:tc>
      </w:tr>
      <w:tr w:rsidR="007A2399" w:rsidRPr="009874D5" w14:paraId="65D8D564" w14:textId="77777777" w:rsidTr="00D0437B">
        <w:trPr>
          <w:cantSplit/>
          <w:trHeight w:val="20"/>
        </w:trPr>
        <w:tc>
          <w:tcPr>
            <w:tcW w:w="2970" w:type="dxa"/>
          </w:tcPr>
          <w:p w14:paraId="14E53984" w14:textId="0F523040" w:rsidR="007A2399" w:rsidRPr="009874D5" w:rsidRDefault="00A75B7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7A23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สินค้าคงเหลือ </w:t>
            </w:r>
            <w:r w:rsidR="007A2399"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646E5B4D" w:rsidR="007A2399" w:rsidRPr="009874D5" w:rsidRDefault="009016A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016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3,541,748</w:t>
            </w:r>
          </w:p>
        </w:tc>
        <w:tc>
          <w:tcPr>
            <w:tcW w:w="183" w:type="dxa"/>
          </w:tcPr>
          <w:p w14:paraId="1EC3FF0B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01C0696" w14:textId="45AD117C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51B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3,5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</w:t>
            </w:r>
            <w:r w:rsidRPr="00D51B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,82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78" w:type="dxa"/>
          </w:tcPr>
          <w:p w14:paraId="2E358E2C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54890FAD" w:rsidR="007A2399" w:rsidRPr="009874D5" w:rsidRDefault="009016A1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016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2,992,209</w:t>
            </w:r>
          </w:p>
        </w:tc>
        <w:tc>
          <w:tcPr>
            <w:tcW w:w="183" w:type="dxa"/>
          </w:tcPr>
          <w:p w14:paraId="14F0FD57" w14:textId="77777777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C33AF4B" w14:textId="3D259B90" w:rsidR="007A2399" w:rsidRPr="009874D5" w:rsidRDefault="007A2399" w:rsidP="007A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286B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061,872</w:t>
            </w:r>
          </w:p>
        </w:tc>
      </w:tr>
    </w:tbl>
    <w:p w14:paraId="73ED888D" w14:textId="41580715" w:rsidR="00220138" w:rsidRDefault="00220138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1496E7" w14:textId="77777777" w:rsidR="00220138" w:rsidRDefault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6391F2B" w14:textId="77777777" w:rsidR="00220138" w:rsidRPr="001A693A" w:rsidRDefault="00220138" w:rsidP="00220138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186D8D57" w14:textId="77777777" w:rsidR="00220138" w:rsidRPr="003067DA" w:rsidRDefault="00220138" w:rsidP="00220138">
      <w:pPr>
        <w:pStyle w:val="Caption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220138" w:rsidRPr="009874D5" w14:paraId="675C8F73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DD3F87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07F0512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96680D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C6A787F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7B9D94A6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20138" w:rsidRPr="009874D5" w14:paraId="617AC694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64F82563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1EBF356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870CCF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A73248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4DF76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1018535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27B2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0138" w:rsidRPr="009874D5" w14:paraId="2A48695C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E2105F0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13EDB0CA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A3FEB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4E706BD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49E595AE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07AC231C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1CB960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220138" w:rsidRPr="009874D5" w14:paraId="3164611A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6FEB2F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642528B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098C78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02B835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059D59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20138" w:rsidRPr="009874D5" w14:paraId="6EA9C774" w14:textId="77777777" w:rsidTr="00282B6A">
        <w:trPr>
          <w:cantSplit/>
          <w:trHeight w:val="20"/>
        </w:trPr>
        <w:tc>
          <w:tcPr>
            <w:tcW w:w="3957" w:type="dxa"/>
          </w:tcPr>
          <w:p w14:paraId="72EE02F3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80" w:type="dxa"/>
            <w:vAlign w:val="bottom"/>
          </w:tcPr>
          <w:p w14:paraId="2FF422AF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3E3578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03A1F2F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6F1EF06" w14:textId="73AF5235" w:rsidR="00220138" w:rsidRPr="009874D5" w:rsidRDefault="00364AAC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4A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793,108</w:t>
            </w:r>
          </w:p>
        </w:tc>
        <w:tc>
          <w:tcPr>
            <w:tcW w:w="180" w:type="dxa"/>
            <w:vAlign w:val="bottom"/>
          </w:tcPr>
          <w:p w14:paraId="3A6BB377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0D0A07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218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872,631</w:t>
            </w:r>
          </w:p>
        </w:tc>
      </w:tr>
      <w:tr w:rsidR="00220138" w:rsidRPr="009874D5" w14:paraId="0918E8FD" w14:textId="77777777" w:rsidTr="00282B6A">
        <w:trPr>
          <w:cantSplit/>
          <w:trHeight w:val="20"/>
        </w:trPr>
        <w:tc>
          <w:tcPr>
            <w:tcW w:w="3957" w:type="dxa"/>
          </w:tcPr>
          <w:p w14:paraId="0255AA80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780" w:type="dxa"/>
          </w:tcPr>
          <w:p w14:paraId="2B7A9FA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A4AC6FF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41C0F78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2E40C06" w14:textId="549E6156" w:rsidR="00220138" w:rsidRPr="009874D5" w:rsidRDefault="00364AAC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4AA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351,215</w:t>
            </w:r>
          </w:p>
        </w:tc>
        <w:tc>
          <w:tcPr>
            <w:tcW w:w="180" w:type="dxa"/>
            <w:vAlign w:val="bottom"/>
          </w:tcPr>
          <w:p w14:paraId="21ADF4D5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9966121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220138" w:rsidRPr="009874D5" w14:paraId="13B13E7B" w14:textId="77777777" w:rsidTr="00282B6A">
        <w:trPr>
          <w:cantSplit/>
          <w:trHeight w:val="245"/>
        </w:trPr>
        <w:tc>
          <w:tcPr>
            <w:tcW w:w="4737" w:type="dxa"/>
            <w:gridSpan w:val="2"/>
          </w:tcPr>
          <w:p w14:paraId="1BAED5A7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178" w:type="dxa"/>
          </w:tcPr>
          <w:p w14:paraId="1D4733CC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4F9AE190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C43F5" w14:textId="31C29C82" w:rsidR="00220138" w:rsidRPr="00C9405E" w:rsidRDefault="00364AAC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1,144,323</w:t>
            </w:r>
          </w:p>
        </w:tc>
        <w:tc>
          <w:tcPr>
            <w:tcW w:w="180" w:type="dxa"/>
            <w:vAlign w:val="bottom"/>
          </w:tcPr>
          <w:p w14:paraId="4E57BE08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2234F" w14:textId="77777777" w:rsidR="00220138" w:rsidRPr="00C9405E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21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872,631</w:t>
            </w:r>
          </w:p>
        </w:tc>
      </w:tr>
    </w:tbl>
    <w:p w14:paraId="11B6B1AE" w14:textId="77777777" w:rsidR="00220138" w:rsidRPr="009874D5" w:rsidRDefault="00220138" w:rsidP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8D26" w14:textId="082F71B1" w:rsidR="00220138" w:rsidRDefault="00220138" w:rsidP="00BD7655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A+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ซึ่งมีอัตราดอกเบี้ยระหว่างร้อย</w:t>
      </w:r>
      <w:r w:rsidRPr="00036A33">
        <w:rPr>
          <w:rFonts w:asciiTheme="majorBidi" w:hAnsiTheme="majorBidi" w:cstheme="majorBidi"/>
          <w:sz w:val="30"/>
          <w:szCs w:val="30"/>
          <w:cs/>
          <w:lang w:bidi="th-TH"/>
        </w:rPr>
        <w:t>ละ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79EA">
        <w:rPr>
          <w:rFonts w:asciiTheme="majorBidi" w:hAnsiTheme="majorBidi" w:cstheme="majorBidi"/>
          <w:sz w:val="30"/>
          <w:szCs w:val="30"/>
        </w:rPr>
        <w:t xml:space="preserve">1.62 </w:t>
      </w:r>
      <w:r w:rsidRPr="00036A33">
        <w:rPr>
          <w:rFonts w:asciiTheme="majorBidi" w:hAnsiTheme="majorBidi" w:cstheme="majorBidi"/>
          <w:sz w:val="30"/>
          <w:szCs w:val="30"/>
          <w:cs/>
          <w:lang w:bidi="th-TH"/>
        </w:rPr>
        <w:t>ถึงร้อยละ</w:t>
      </w:r>
      <w:r w:rsidR="00AC79EA">
        <w:rPr>
          <w:rFonts w:asciiTheme="majorBidi" w:hAnsiTheme="majorBidi" w:cstheme="majorBidi"/>
          <w:sz w:val="30"/>
          <w:szCs w:val="30"/>
        </w:rPr>
        <w:t xml:space="preserve"> 3.98 </w:t>
      </w:r>
      <w:r w:rsidRPr="00036A33">
        <w:rPr>
          <w:rFonts w:asciiTheme="majorBidi" w:hAnsiTheme="majorBidi" w:cstheme="majorBidi" w:hint="cs"/>
          <w:sz w:val="30"/>
          <w:szCs w:val="30"/>
          <w:cs/>
          <w:lang w:bidi="th-TH"/>
        </w:rPr>
        <w:t>ต่อ</w:t>
      </w:r>
      <w:r w:rsidRPr="00036A33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36A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36A33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36A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อัตราดอกเบี้ยระหว่างร้อยละ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</w:rPr>
        <w:t>1.79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ถึงร้อยละ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Pr="00854D1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ต่อปี</w:t>
      </w:r>
      <w:r w:rsidRPr="00854D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ซึ่งหุ้นกู้ดังกล่าวมีวันครบกำหนดอายุระหว่าง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DCA" w:rsidRPr="00854D1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54D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ถึง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DCA" w:rsidRPr="00854D1B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854D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เดือน</w:t>
      </w:r>
      <w:r w:rsidRPr="00854D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ธันวาคม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วันครบกำหนดอายุระหว่าง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 </w:t>
      </w:r>
      <w:r w:rsidRPr="00455360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เดือนถึง</w:t>
      </w:r>
      <w:r w:rsidRPr="00455360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12 </w:t>
      </w:r>
      <w:r w:rsidRPr="00455360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</w:t>
      </w:r>
      <w:r w:rsidRPr="0045536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นับจากวันที่ในรายงานทางการเงิน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53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และบริษัทมีจุดประสงค์ที่จะถือหุ้นกู้ดังกล่าวไว้จนครบกำหนด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และกระแสเงินสดที่จะได้จากหุ้นกู้ดังกล่าวประกอบด้วย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เงินต้นและดอกเบี้ยเท่านั้น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ดังนั้นเงินลงทุนดังกล่าวจึงถูกจัดประเภทเป็นราคาทุนตัดจำหน่าย</w:t>
      </w:r>
    </w:p>
    <w:p w14:paraId="1B3EE497" w14:textId="77777777" w:rsidR="00220138" w:rsidRPr="00220138" w:rsidRDefault="00220138" w:rsidP="003A5095">
      <w:pPr>
        <w:tabs>
          <w:tab w:val="clear" w:pos="454"/>
          <w:tab w:val="clear" w:pos="680"/>
          <w:tab w:val="left" w:pos="522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9280192" w14:textId="03CD5617" w:rsidR="00436EBD" w:rsidRPr="009874D5" w:rsidRDefault="00436EBD" w:rsidP="00BD765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7D5E64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4FFFF328" w:rsidR="007D5E64" w:rsidRPr="009874D5" w:rsidRDefault="007D5E64" w:rsidP="007D5E64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23E0A4C" w14:textId="77777777" w:rsidR="007D5E64" w:rsidRPr="009874D5" w:rsidRDefault="007D5E64" w:rsidP="007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7D5E64" w:rsidRPr="00287022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732" w:rsidRPr="009874D5" w14:paraId="0CEF678E" w14:textId="77777777" w:rsidTr="009B102E">
        <w:trPr>
          <w:cantSplit/>
        </w:trPr>
        <w:tc>
          <w:tcPr>
            <w:tcW w:w="4770" w:type="dxa"/>
          </w:tcPr>
          <w:p w14:paraId="533BE0B1" w14:textId="17B1A42C" w:rsidR="00084732" w:rsidRPr="009874D5" w:rsidRDefault="00084732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084732" w:rsidRPr="009874D5" w:rsidRDefault="00084732" w:rsidP="0008473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40100436" w:rsidR="00084732" w:rsidRDefault="00FA7828" w:rsidP="00F07C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6,009,062</w:t>
            </w:r>
          </w:p>
        </w:tc>
        <w:tc>
          <w:tcPr>
            <w:tcW w:w="180" w:type="dxa"/>
          </w:tcPr>
          <w:p w14:paraId="3D75118D" w14:textId="77777777" w:rsidR="00084732" w:rsidRDefault="00084732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0CD252EC" w:rsidR="00084732" w:rsidRPr="00230ABC" w:rsidRDefault="006462BC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6,009,022</w:t>
            </w:r>
          </w:p>
        </w:tc>
      </w:tr>
      <w:tr w:rsidR="0009765E" w:rsidRPr="009874D5" w14:paraId="03C68280" w14:textId="77777777" w:rsidTr="009B102E">
        <w:trPr>
          <w:cantSplit/>
        </w:trPr>
        <w:tc>
          <w:tcPr>
            <w:tcW w:w="4770" w:type="dxa"/>
          </w:tcPr>
          <w:p w14:paraId="57647BF1" w14:textId="2C3855EC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4B3085D6" w:rsidR="0009765E" w:rsidRPr="003D3E8E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5E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244,030</w:t>
            </w:r>
          </w:p>
        </w:tc>
        <w:tc>
          <w:tcPr>
            <w:tcW w:w="180" w:type="dxa"/>
          </w:tcPr>
          <w:p w14:paraId="74105B65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47FABB8B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E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244,030</w:t>
            </w:r>
          </w:p>
        </w:tc>
      </w:tr>
      <w:tr w:rsidR="0009765E" w:rsidRPr="009874D5" w14:paraId="1209844F" w14:textId="77777777" w:rsidTr="009B102E">
        <w:trPr>
          <w:cantSplit/>
        </w:trPr>
        <w:tc>
          <w:tcPr>
            <w:tcW w:w="4770" w:type="dxa"/>
          </w:tcPr>
          <w:p w14:paraId="71892CE8" w14:textId="2D6361DD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6253C842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7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180" w:type="dxa"/>
          </w:tcPr>
          <w:p w14:paraId="2278123F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78F99FBB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976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</w:tr>
      <w:tr w:rsidR="0009765E" w:rsidRPr="009874D5" w14:paraId="0F0E1631" w14:textId="77777777" w:rsidTr="009B102E">
        <w:trPr>
          <w:cantSplit/>
        </w:trPr>
        <w:tc>
          <w:tcPr>
            <w:tcW w:w="4770" w:type="dxa"/>
          </w:tcPr>
          <w:p w14:paraId="12258692" w14:textId="4DC7462D" w:rsidR="0009765E" w:rsidRPr="009874D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09765E" w:rsidRPr="009874D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371DD7DC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9765E">
              <w:rPr>
                <w:rFonts w:asciiTheme="majorBidi" w:hAnsiTheme="majorBidi" w:cstheme="majorBidi"/>
                <w:sz w:val="30"/>
                <w:szCs w:val="30"/>
              </w:rPr>
              <w:t>(140,927)</w:t>
            </w:r>
          </w:p>
        </w:tc>
        <w:tc>
          <w:tcPr>
            <w:tcW w:w="180" w:type="dxa"/>
          </w:tcPr>
          <w:p w14:paraId="120A608B" w14:textId="77777777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6D163EC6" w:rsidR="0009765E" w:rsidRPr="009874D5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9765E">
              <w:rPr>
                <w:rFonts w:asciiTheme="majorBidi" w:hAnsiTheme="majorBidi" w:cstheme="majorBidi"/>
                <w:sz w:val="30"/>
                <w:szCs w:val="30"/>
              </w:rPr>
              <w:t>(140,92</w:t>
            </w:r>
            <w:r w:rsidR="00796E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76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765E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09765E" w:rsidRPr="00975625" w:rsidRDefault="0009765E" w:rsidP="0009765E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09765E" w:rsidRPr="00975625" w:rsidRDefault="0009765E" w:rsidP="0009765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5829FF1D" w:rsidR="0009765E" w:rsidRPr="00DE35A1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7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6,112,090</w:t>
            </w:r>
          </w:p>
        </w:tc>
        <w:tc>
          <w:tcPr>
            <w:tcW w:w="180" w:type="dxa"/>
          </w:tcPr>
          <w:p w14:paraId="0C3827E4" w14:textId="77777777" w:rsidR="0009765E" w:rsidRPr="00DE35A1" w:rsidRDefault="0009765E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5D72637D" w:rsidR="0009765E" w:rsidRPr="00DE35A1" w:rsidRDefault="00796EE7" w:rsidP="0009765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E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6,112,056</w:t>
            </w:r>
          </w:p>
        </w:tc>
      </w:tr>
    </w:tbl>
    <w:p w14:paraId="56AD5DFE" w14:textId="03BE32B1" w:rsidR="001E6748" w:rsidRDefault="001E6748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2AB5A90" w14:textId="77777777" w:rsidR="001E6748" w:rsidRDefault="001E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8F252E">
      <w:pPr>
        <w:pStyle w:val="Caption"/>
        <w:spacing w:line="24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40D0D7F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</w:p>
        </w:tc>
        <w:tc>
          <w:tcPr>
            <w:tcW w:w="1170" w:type="dxa"/>
            <w:vAlign w:val="bottom"/>
          </w:tcPr>
          <w:p w14:paraId="00951A0E" w14:textId="79C8B36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31543B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1E1D3E83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171D92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474AECF1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48D47BC6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1D0C671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7D5E64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D5E64" w:rsidRPr="009874D5" w14:paraId="03CCE350" w14:textId="77777777" w:rsidTr="009B102E">
        <w:trPr>
          <w:cantSplit/>
        </w:trPr>
        <w:tc>
          <w:tcPr>
            <w:tcW w:w="3960" w:type="dxa"/>
            <w:hideMark/>
          </w:tcPr>
          <w:p w14:paraId="5966170A" w14:textId="7B38B4D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</w:tcPr>
          <w:p w14:paraId="3C8EC6C1" w14:textId="581CFFD6" w:rsidR="007D5E64" w:rsidRPr="009874D5" w:rsidRDefault="00F8118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11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252,169</w:t>
            </w:r>
          </w:p>
        </w:tc>
        <w:tc>
          <w:tcPr>
            <w:tcW w:w="180" w:type="dxa"/>
          </w:tcPr>
          <w:p w14:paraId="4C6BB813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097847BC" w:rsidR="007D5E64" w:rsidRPr="007C4649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265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173,344</w:t>
            </w:r>
          </w:p>
        </w:tc>
        <w:tc>
          <w:tcPr>
            <w:tcW w:w="180" w:type="dxa"/>
          </w:tcPr>
          <w:p w14:paraId="126CBB7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1A66B70B" w:rsidR="007D5E64" w:rsidRPr="009874D5" w:rsidRDefault="00F8118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11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253,685</w:t>
            </w:r>
          </w:p>
        </w:tc>
        <w:tc>
          <w:tcPr>
            <w:tcW w:w="180" w:type="dxa"/>
          </w:tcPr>
          <w:p w14:paraId="1EB7AA33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0794E880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</w:p>
        </w:tc>
      </w:tr>
      <w:tr w:rsidR="007D5E64" w:rsidRPr="009874D5" w14:paraId="0EE1BEE3" w14:textId="77777777" w:rsidTr="009B102E">
        <w:trPr>
          <w:cantSplit/>
        </w:trPr>
        <w:tc>
          <w:tcPr>
            <w:tcW w:w="3960" w:type="dxa"/>
            <w:hideMark/>
          </w:tcPr>
          <w:p w14:paraId="76CD1CFD" w14:textId="2B725B7F" w:rsidR="007D5E64" w:rsidRPr="009874D5" w:rsidRDefault="007D5E64" w:rsidP="007D5E6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E1FB5" w14:textId="6B4F339E" w:rsidR="007D5E64" w:rsidRPr="009874D5" w:rsidRDefault="00F8118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11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(271,434)</w:t>
            </w:r>
          </w:p>
        </w:tc>
        <w:tc>
          <w:tcPr>
            <w:tcW w:w="180" w:type="dxa"/>
          </w:tcPr>
          <w:p w14:paraId="25732345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6664A9DF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265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(217,381)</w:t>
            </w:r>
          </w:p>
        </w:tc>
        <w:tc>
          <w:tcPr>
            <w:tcW w:w="180" w:type="dxa"/>
          </w:tcPr>
          <w:p w14:paraId="657B892C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4F5D9A71" w:rsidR="007D5E64" w:rsidRPr="009874D5" w:rsidRDefault="0006145F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6145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(272,165)</w:t>
            </w:r>
          </w:p>
        </w:tc>
        <w:tc>
          <w:tcPr>
            <w:tcW w:w="180" w:type="dxa"/>
          </w:tcPr>
          <w:p w14:paraId="6F6D941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76A8245A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26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(217,256)</w:t>
            </w:r>
          </w:p>
        </w:tc>
      </w:tr>
      <w:tr w:rsidR="007D5E64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6D2F2218" w:rsidR="007D5E64" w:rsidRPr="000126E7" w:rsidRDefault="00F8118E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11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(19,265)</w:t>
            </w:r>
          </w:p>
        </w:tc>
        <w:tc>
          <w:tcPr>
            <w:tcW w:w="180" w:type="dxa"/>
          </w:tcPr>
          <w:p w14:paraId="6FB13234" w14:textId="77777777" w:rsidR="007D5E64" w:rsidRPr="000126E7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3ED5C127" w:rsidR="007D5E64" w:rsidRPr="000126E7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(44,037)</w:t>
            </w:r>
          </w:p>
        </w:tc>
        <w:tc>
          <w:tcPr>
            <w:tcW w:w="180" w:type="dxa"/>
          </w:tcPr>
          <w:p w14:paraId="57FE8028" w14:textId="77777777" w:rsidR="007D5E64" w:rsidRPr="000126E7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31B2AF9D" w:rsidR="007D5E64" w:rsidRPr="000126E7" w:rsidRDefault="0006145F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614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(18,480)</w:t>
            </w:r>
          </w:p>
        </w:tc>
        <w:tc>
          <w:tcPr>
            <w:tcW w:w="180" w:type="dxa"/>
          </w:tcPr>
          <w:p w14:paraId="3A66EE63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2B879731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(43,42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012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27645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6636A2B6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379F619A" w14:textId="64987E3F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8702CE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5914A6A8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1E271EC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2886CB17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0E294E9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20846DD2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EE0B7E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D5E64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7D5E64" w:rsidRPr="009874D5" w:rsidRDefault="007D5E64" w:rsidP="007D5E64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123462A9" w:rsidR="007D5E64" w:rsidRPr="00890843" w:rsidRDefault="0006145F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6145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82,499</w:t>
            </w:r>
          </w:p>
        </w:tc>
        <w:tc>
          <w:tcPr>
            <w:tcW w:w="180" w:type="dxa"/>
          </w:tcPr>
          <w:p w14:paraId="53DD088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0DC3ACE3" w:rsidR="007D5E64" w:rsidRPr="00634D43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61,230</w:t>
            </w:r>
          </w:p>
        </w:tc>
        <w:tc>
          <w:tcPr>
            <w:tcW w:w="178" w:type="dxa"/>
          </w:tcPr>
          <w:p w14:paraId="3F223D6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13F6F9FC" w:rsidR="007D5E64" w:rsidRPr="009874D5" w:rsidRDefault="00D600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73,114</w:t>
            </w:r>
          </w:p>
        </w:tc>
        <w:tc>
          <w:tcPr>
            <w:tcW w:w="180" w:type="dxa"/>
          </w:tcPr>
          <w:p w14:paraId="08A73FE5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71E68A06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55,470</w:t>
            </w:r>
          </w:p>
        </w:tc>
      </w:tr>
      <w:tr w:rsidR="007D5E64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7D5E64" w:rsidRPr="009874D5" w:rsidRDefault="007D5E64" w:rsidP="007D5E64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0DC10662" w:rsidR="007D5E64" w:rsidRPr="009874D5" w:rsidRDefault="0006145F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6145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(66,609)</w:t>
            </w:r>
          </w:p>
        </w:tc>
        <w:tc>
          <w:tcPr>
            <w:tcW w:w="180" w:type="dxa"/>
          </w:tcPr>
          <w:p w14:paraId="39FDDCEA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26CC318B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(53,139)</w:t>
            </w:r>
          </w:p>
        </w:tc>
        <w:tc>
          <w:tcPr>
            <w:tcW w:w="178" w:type="dxa"/>
          </w:tcPr>
          <w:p w14:paraId="2EB34427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002776C6" w:rsidR="007D5E64" w:rsidRPr="009874D5" w:rsidRDefault="00D600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(55,399)</w:t>
            </w:r>
          </w:p>
        </w:tc>
        <w:tc>
          <w:tcPr>
            <w:tcW w:w="180" w:type="dxa"/>
          </w:tcPr>
          <w:p w14:paraId="77240D4D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344A071C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(37,943)</w:t>
            </w:r>
          </w:p>
        </w:tc>
      </w:tr>
      <w:tr w:rsidR="007D5E64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7C24C26A" w:rsidR="007D5E64" w:rsidRPr="00475315" w:rsidRDefault="007D5E64" w:rsidP="007D5E64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4E83D49B" w:rsidR="007D5E64" w:rsidRPr="00890843" w:rsidRDefault="00D600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15,890</w:t>
            </w:r>
          </w:p>
        </w:tc>
        <w:tc>
          <w:tcPr>
            <w:tcW w:w="180" w:type="dxa"/>
          </w:tcPr>
          <w:p w14:paraId="640FBD81" w14:textId="77777777" w:rsidR="007D5E64" w:rsidRPr="00890843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02957A5D" w:rsidR="007D5E64" w:rsidRPr="00890843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8,091</w:t>
            </w:r>
          </w:p>
        </w:tc>
        <w:tc>
          <w:tcPr>
            <w:tcW w:w="178" w:type="dxa"/>
          </w:tcPr>
          <w:p w14:paraId="72737950" w14:textId="77777777" w:rsidR="007D5E64" w:rsidRPr="00890843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5BFF565F" w:rsidR="007D5E64" w:rsidRPr="00890843" w:rsidRDefault="00D600E8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00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17,715</w:t>
            </w:r>
          </w:p>
        </w:tc>
        <w:tc>
          <w:tcPr>
            <w:tcW w:w="180" w:type="dxa"/>
          </w:tcPr>
          <w:p w14:paraId="0BAF785A" w14:textId="77777777" w:rsidR="007D5E64" w:rsidRPr="0047531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16FF8BA0" w:rsidR="007D5E64" w:rsidRPr="0047531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08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17,527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41E8B2F6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อัตราภาษีเงินได้ถัวเฉลี่ยของกลุ่มบริษัทและบริษัทเท่ากับร้อย</w:t>
      </w:r>
      <w:r w:rsidRPr="0020187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ละ </w:t>
      </w:r>
      <w:r w:rsidR="00816100">
        <w:rPr>
          <w:rFonts w:asciiTheme="majorBidi" w:hAnsiTheme="majorBidi" w:cstheme="majorBidi"/>
          <w:sz w:val="30"/>
          <w:szCs w:val="30"/>
          <w:lang w:val="en-GB"/>
        </w:rPr>
        <w:t>2.29</w:t>
      </w:r>
      <w:r w:rsidRPr="0020187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 w:rsidRPr="00201876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20187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16100">
        <w:rPr>
          <w:rFonts w:asciiTheme="majorBidi" w:hAnsiTheme="majorBidi" w:cstheme="majorBidi"/>
          <w:sz w:val="30"/>
          <w:szCs w:val="30"/>
          <w:lang w:val="en-GB"/>
        </w:rPr>
        <w:t>2.51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7D5E64" w:rsidRPr="007D5E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มีนาคม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7D5E64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891666">
        <w:rPr>
          <w:rFonts w:asciiTheme="majorBidi" w:hAnsiTheme="majorBidi"/>
          <w:i/>
          <w:iCs/>
          <w:sz w:val="30"/>
          <w:szCs w:val="30"/>
          <w:lang w:val="en-GB"/>
        </w:rPr>
        <w:t>0.98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และร้อยละ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891666">
        <w:rPr>
          <w:rFonts w:asciiTheme="majorBidi" w:hAnsiTheme="majorBidi"/>
          <w:i/>
          <w:iCs/>
          <w:sz w:val="30"/>
          <w:szCs w:val="30"/>
          <w:lang w:val="en-GB"/>
        </w:rPr>
        <w:t>1.92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ตามลำดับ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0E506973" w14:textId="77777777" w:rsidR="004A6551" w:rsidRDefault="004A6551" w:rsidP="00F168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cyan"/>
          <w:lang w:val="en-GB"/>
        </w:rPr>
      </w:pPr>
    </w:p>
    <w:p w14:paraId="735FD9C4" w14:textId="0F883424" w:rsidR="001E6748" w:rsidRDefault="00B85BD9" w:rsidP="00397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/>
        </w:rPr>
        <w:t>1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มกราคม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/>
        </w:rPr>
        <w:t>2568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เป็นต้นไป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บริษัทใหญ่รับผิดชอบในการประเมินผลกระทบของกฎหมายดังกล่าว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/>
        </w:rPr>
        <w:br/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ซึ่งจากการประเมินผลกระทบ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กลุ่มบริษัทไม่มีผลกระทบอย่างเป็นสาระสำคัญสำหรับงวดสามเดือนสิ้นสุด</w:t>
      </w:r>
      <w:r w:rsidR="00944809">
        <w:rPr>
          <w:rFonts w:asciiTheme="majorBidi" w:hAnsiTheme="majorBidi" w:cs="Angsana New"/>
          <w:sz w:val="30"/>
          <w:szCs w:val="30"/>
          <w:lang w:val="en-GB"/>
        </w:rPr>
        <w:br/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วันที่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/>
        </w:rPr>
        <w:t>31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มีนาคม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/>
        </w:rPr>
        <w:t>2568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ทั้งนี้</w:t>
      </w:r>
      <w:r w:rsidRPr="00B85BD9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กลุ่มบริษัทได้ถือปฏิบัติตามข้อยกเว้นในการรับรู้รายการภาษีเงินได้รอการตัดบัญชีส</w:t>
      </w:r>
      <w:r w:rsidR="00D25FEA">
        <w:rPr>
          <w:rFonts w:asciiTheme="majorBidi" w:hAnsiTheme="majorBidi" w:cs="Angsana New" w:hint="cs"/>
          <w:sz w:val="30"/>
          <w:szCs w:val="30"/>
          <w:cs/>
          <w:lang w:val="en-GB"/>
        </w:rPr>
        <w:t>ำ</w:t>
      </w:r>
      <w:r w:rsidRPr="00B85BD9">
        <w:rPr>
          <w:rFonts w:asciiTheme="majorBidi" w:hAnsiTheme="majorBidi" w:cs="Angsana New" w:hint="cs"/>
          <w:sz w:val="30"/>
          <w:szCs w:val="30"/>
          <w:cs/>
          <w:lang w:val="en-GB"/>
        </w:rPr>
        <w:t>หรับการจัดเก็บภาษีเงินได้ขั้นต่ำส่วนเพิ่มเป็นการชั่วคราว</w:t>
      </w:r>
      <w:r w:rsidR="001E6748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CE50E86" w14:textId="586AE0D3" w:rsidR="00802F74" w:rsidRPr="009874D5" w:rsidRDefault="00802F74" w:rsidP="00F168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230"/>
        <w:gridCol w:w="1203"/>
        <w:gridCol w:w="269"/>
        <w:gridCol w:w="1081"/>
        <w:gridCol w:w="270"/>
        <w:gridCol w:w="1080"/>
        <w:gridCol w:w="270"/>
        <w:gridCol w:w="1080"/>
      </w:tblGrid>
      <w:tr w:rsidR="00802F74" w:rsidRPr="009874D5" w14:paraId="42879FEE" w14:textId="77777777" w:rsidTr="00E0242F">
        <w:trPr>
          <w:tblHeader/>
        </w:trPr>
        <w:tc>
          <w:tcPr>
            <w:tcW w:w="423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88D" w:rsidRPr="009874D5" w14:paraId="2626222C" w14:textId="77777777" w:rsidTr="00E0242F">
        <w:trPr>
          <w:tblHeader/>
        </w:trPr>
        <w:tc>
          <w:tcPr>
            <w:tcW w:w="4230" w:type="dxa"/>
          </w:tcPr>
          <w:p w14:paraId="680F4EF1" w14:textId="509D75FD" w:rsidR="00C0488D" w:rsidRPr="00EF7D1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3" w:type="dxa"/>
            <w:vAlign w:val="center"/>
          </w:tcPr>
          <w:p w14:paraId="2E545974" w14:textId="74C3B18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74F89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F0CBCC8" w14:textId="78661BD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B34F5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F7EB90" w14:textId="797F1E3A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D14D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4858DF9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488D" w:rsidRPr="009874D5" w14:paraId="7BBF5324" w14:textId="77777777" w:rsidTr="00475315">
        <w:trPr>
          <w:trHeight w:val="155"/>
          <w:tblHeader/>
        </w:trPr>
        <w:tc>
          <w:tcPr>
            <w:tcW w:w="4230" w:type="dxa"/>
          </w:tcPr>
          <w:p w14:paraId="6C3B145E" w14:textId="77777777" w:rsidR="00C0488D" w:rsidRPr="002659A0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center"/>
          </w:tcPr>
          <w:p w14:paraId="31893B7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8BBB5B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437647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88BC1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88D" w:rsidRPr="009874D5" w14:paraId="5C846D42" w14:textId="77777777" w:rsidTr="00E0242F">
        <w:tc>
          <w:tcPr>
            <w:tcW w:w="4230" w:type="dxa"/>
          </w:tcPr>
          <w:p w14:paraId="780E7ACF" w14:textId="612BD51E" w:rsidR="00C0488D" w:rsidRPr="00872097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03" w:type="dxa"/>
            <w:vAlign w:val="bottom"/>
          </w:tcPr>
          <w:p w14:paraId="5E8A5EE5" w14:textId="768CB4F6" w:rsidR="00C0488D" w:rsidRPr="009874D5" w:rsidRDefault="00817DEE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7D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676,870</w:t>
            </w:r>
          </w:p>
        </w:tc>
        <w:tc>
          <w:tcPr>
            <w:tcW w:w="269" w:type="dxa"/>
          </w:tcPr>
          <w:p w14:paraId="7D674F3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5774AE" w14:textId="4637864C" w:rsidR="00C0488D" w:rsidRPr="007956D1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6D7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821,052</w:t>
            </w:r>
          </w:p>
        </w:tc>
        <w:tc>
          <w:tcPr>
            <w:tcW w:w="270" w:type="dxa"/>
          </w:tcPr>
          <w:p w14:paraId="592426E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64BB4" w14:textId="414224A2" w:rsidR="00C0488D" w:rsidRPr="009874D5" w:rsidRDefault="00FD24E6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24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687,813</w:t>
            </w:r>
          </w:p>
        </w:tc>
        <w:tc>
          <w:tcPr>
            <w:tcW w:w="270" w:type="dxa"/>
          </w:tcPr>
          <w:p w14:paraId="35C3310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449BC28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975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897,27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C0488D" w:rsidRPr="009874D5" w14:paraId="73DE425F" w14:textId="77777777" w:rsidTr="00E0242F">
        <w:trPr>
          <w:trHeight w:val="269"/>
        </w:trPr>
        <w:tc>
          <w:tcPr>
            <w:tcW w:w="4230" w:type="dxa"/>
          </w:tcPr>
          <w:p w14:paraId="5F607216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1205B28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7F9E942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A73F7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C2F270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0488D" w:rsidRPr="009874D5" w14:paraId="5632AF11" w14:textId="77777777" w:rsidTr="00E0242F">
        <w:tc>
          <w:tcPr>
            <w:tcW w:w="4230" w:type="dxa"/>
          </w:tcPr>
          <w:p w14:paraId="30A5239C" w14:textId="27692C83" w:rsidR="00C0488D" w:rsidRPr="00227181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4A53DD21" w14:textId="29199DB0" w:rsidR="00C0488D" w:rsidRPr="009874D5" w:rsidRDefault="00FD24E6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24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9" w:type="dxa"/>
          </w:tcPr>
          <w:p w14:paraId="0E572371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F76178" w14:textId="5B27E7B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035B48" w14:textId="1831774B" w:rsidR="00C0488D" w:rsidRPr="009874D5" w:rsidRDefault="00FD24E6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24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2681A09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C0488D" w:rsidRPr="009874D5" w14:paraId="5E0919C9" w14:textId="77777777" w:rsidTr="00475315">
        <w:tc>
          <w:tcPr>
            <w:tcW w:w="4230" w:type="dxa"/>
          </w:tcPr>
          <w:p w14:paraId="717306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64D8C85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6B8A210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229DB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81E4A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0488D" w:rsidRPr="009874D5" w14:paraId="200E8D62" w14:textId="77777777" w:rsidTr="00475315">
        <w:tc>
          <w:tcPr>
            <w:tcW w:w="4230" w:type="dxa"/>
          </w:tcPr>
          <w:p w14:paraId="1E2F22C4" w14:textId="1E35272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11557E84" w14:textId="568E9BCB" w:rsidR="00C0488D" w:rsidRPr="009874D5" w:rsidRDefault="00FD24E6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24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0.23</w:t>
            </w:r>
          </w:p>
        </w:tc>
        <w:tc>
          <w:tcPr>
            <w:tcW w:w="269" w:type="dxa"/>
          </w:tcPr>
          <w:p w14:paraId="17E3421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46BC979" w14:textId="24F0B2E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0.27</w:t>
            </w:r>
          </w:p>
        </w:tc>
        <w:tc>
          <w:tcPr>
            <w:tcW w:w="270" w:type="dxa"/>
          </w:tcPr>
          <w:p w14:paraId="361CDB4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144494" w14:textId="198870FB" w:rsidR="00C0488D" w:rsidRPr="009874D5" w:rsidRDefault="00FD24E6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D24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0.23</w:t>
            </w:r>
          </w:p>
        </w:tc>
        <w:tc>
          <w:tcPr>
            <w:tcW w:w="270" w:type="dxa"/>
          </w:tcPr>
          <w:p w14:paraId="00978D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55FB610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0.30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EE58091" w14:textId="375C7448" w:rsidR="00F16836" w:rsidRDefault="00F1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F81E44A" w14:textId="2E8EAC5D" w:rsidR="0080633C" w:rsidRPr="00014E29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4E2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51FC7A5" w14:textId="77777777" w:rsidR="0080633C" w:rsidRPr="009874D5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CC32" w14:textId="01A72E2E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72F7">
        <w:rPr>
          <w:rFonts w:asciiTheme="majorBidi" w:eastAsia="Calibri" w:hAnsiTheme="majorBidi" w:cs="Angsana New"/>
          <w:sz w:val="30"/>
          <w:szCs w:val="30"/>
        </w:rPr>
        <w:br/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</w:t>
      </w:r>
      <w:r w:rsidR="00C0488D">
        <w:rPr>
          <w:rFonts w:asciiTheme="majorBidi" w:eastAsia="Calibri" w:hAnsiTheme="majorBidi" w:cstheme="majorBidi"/>
          <w:sz w:val="30"/>
          <w:szCs w:val="30"/>
        </w:rPr>
        <w:t>7</w:t>
      </w:r>
    </w:p>
    <w:p w14:paraId="34B0CBA3" w14:textId="77777777" w:rsidR="000054FA" w:rsidRPr="00975625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C0488D" w:rsidRPr="009874D5" w14:paraId="7B1A23E6" w14:textId="77777777" w:rsidTr="003067DA">
        <w:trPr>
          <w:cantSplit/>
          <w:tblHeader/>
        </w:trPr>
        <w:tc>
          <w:tcPr>
            <w:tcW w:w="4230" w:type="dxa"/>
          </w:tcPr>
          <w:p w14:paraId="58FB71CD" w14:textId="7B2CA87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149B7BD" w14:textId="330C1E32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441AA79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5CA69B01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78" w:type="dxa"/>
          </w:tcPr>
          <w:p w14:paraId="6331FA4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12114313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A1C659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2C5F517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  <w:tr w:rsidR="00C0488D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08B49B97" w14:textId="77777777" w:rsidTr="003067DA">
        <w:trPr>
          <w:cantSplit/>
        </w:trPr>
        <w:tc>
          <w:tcPr>
            <w:tcW w:w="4230" w:type="dxa"/>
          </w:tcPr>
          <w:p w14:paraId="220A413C" w14:textId="1790581F" w:rsidR="00C0488D" w:rsidRPr="00AA541D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990" w:type="dxa"/>
          </w:tcPr>
          <w:p w14:paraId="7E756A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D568C" w:rsidRPr="009874D5" w14:paraId="7255BB69" w14:textId="77777777" w:rsidTr="009D568C">
        <w:trPr>
          <w:cantSplit/>
        </w:trPr>
        <w:tc>
          <w:tcPr>
            <w:tcW w:w="4230" w:type="dxa"/>
          </w:tcPr>
          <w:p w14:paraId="13C1AFB3" w14:textId="54D1C6F0" w:rsidR="009D568C" w:rsidRPr="009874D5" w:rsidRDefault="009D568C" w:rsidP="009D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87E1037" w14:textId="64F58A1E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3E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12,399</w:t>
            </w:r>
          </w:p>
        </w:tc>
        <w:tc>
          <w:tcPr>
            <w:tcW w:w="180" w:type="dxa"/>
          </w:tcPr>
          <w:p w14:paraId="6740CB92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4141A0DA" w:rsidR="009D568C" w:rsidRPr="00225362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6,205 </w:t>
            </w:r>
          </w:p>
        </w:tc>
        <w:tc>
          <w:tcPr>
            <w:tcW w:w="178" w:type="dxa"/>
          </w:tcPr>
          <w:p w14:paraId="7CECA9F9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1B643" w14:textId="2D6C21BF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12,399</w:t>
            </w:r>
          </w:p>
        </w:tc>
        <w:tc>
          <w:tcPr>
            <w:tcW w:w="180" w:type="dxa"/>
          </w:tcPr>
          <w:p w14:paraId="59F9E51B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7228F" w14:textId="54D0D929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6,205 </w:t>
            </w:r>
          </w:p>
        </w:tc>
      </w:tr>
      <w:tr w:rsidR="009D568C" w:rsidRPr="009874D5" w14:paraId="06CF6EE7" w14:textId="77777777" w:rsidTr="009D568C">
        <w:trPr>
          <w:cantSplit/>
        </w:trPr>
        <w:tc>
          <w:tcPr>
            <w:tcW w:w="4230" w:type="dxa"/>
          </w:tcPr>
          <w:p w14:paraId="5E03A7D3" w14:textId="24E7C2EC" w:rsidR="009D568C" w:rsidRPr="009874D5" w:rsidRDefault="009D568C" w:rsidP="009D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4A2D15" w14:textId="7364B9A6" w:rsidR="009D568C" w:rsidRPr="009874D5" w:rsidRDefault="00BA5D9A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1B059E5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0DC4A689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  <w:tc>
          <w:tcPr>
            <w:tcW w:w="178" w:type="dxa"/>
          </w:tcPr>
          <w:p w14:paraId="135C7705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EA9CC" w14:textId="3C6B373F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1,251,529</w:t>
            </w:r>
          </w:p>
        </w:tc>
        <w:tc>
          <w:tcPr>
            <w:tcW w:w="180" w:type="dxa"/>
          </w:tcPr>
          <w:p w14:paraId="2DD4CCAE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BCF352" w14:textId="6B27DB13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261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970,534</w:t>
            </w:r>
          </w:p>
        </w:tc>
      </w:tr>
      <w:tr w:rsidR="009D568C" w:rsidRPr="009874D5" w14:paraId="67E0380A" w14:textId="77777777" w:rsidTr="009D568C">
        <w:trPr>
          <w:cantSplit/>
        </w:trPr>
        <w:tc>
          <w:tcPr>
            <w:tcW w:w="4230" w:type="dxa"/>
          </w:tcPr>
          <w:p w14:paraId="5EDE4CC9" w14:textId="56B8F3AE" w:rsidR="009D568C" w:rsidRPr="009874D5" w:rsidRDefault="009D568C" w:rsidP="009D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34B60E" w14:textId="449AC828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428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42,132 </w:t>
            </w:r>
          </w:p>
        </w:tc>
        <w:tc>
          <w:tcPr>
            <w:tcW w:w="180" w:type="dxa"/>
          </w:tcPr>
          <w:p w14:paraId="2E38F44E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01172C" w14:textId="4C35995B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49,687 </w:t>
            </w:r>
          </w:p>
        </w:tc>
        <w:tc>
          <w:tcPr>
            <w:tcW w:w="178" w:type="dxa"/>
          </w:tcPr>
          <w:p w14:paraId="76E2CDB8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B0AC5" w14:textId="602F5773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42,132</w:t>
            </w:r>
          </w:p>
        </w:tc>
        <w:tc>
          <w:tcPr>
            <w:tcW w:w="180" w:type="dxa"/>
          </w:tcPr>
          <w:p w14:paraId="3AD91C61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2295F9" w14:textId="730C584B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49,687 </w:t>
            </w:r>
          </w:p>
        </w:tc>
      </w:tr>
      <w:tr w:rsidR="009D568C" w:rsidRPr="009874D5" w14:paraId="7D5A3582" w14:textId="77777777" w:rsidTr="009D568C">
        <w:trPr>
          <w:cantSplit/>
        </w:trPr>
        <w:tc>
          <w:tcPr>
            <w:tcW w:w="4230" w:type="dxa"/>
          </w:tcPr>
          <w:p w14:paraId="1FD2B585" w14:textId="422EBBCC" w:rsidR="009D568C" w:rsidRPr="009874D5" w:rsidRDefault="009D568C" w:rsidP="009D5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8A79A4" w14:textId="00FD859F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E428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12,776 </w:t>
            </w:r>
          </w:p>
        </w:tc>
        <w:tc>
          <w:tcPr>
            <w:tcW w:w="180" w:type="dxa"/>
          </w:tcPr>
          <w:p w14:paraId="68698FF9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C525FD" w14:textId="3F490BC1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14,381</w:t>
            </w:r>
          </w:p>
        </w:tc>
        <w:tc>
          <w:tcPr>
            <w:tcW w:w="178" w:type="dxa"/>
          </w:tcPr>
          <w:p w14:paraId="0A4F2F48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D5A4DD" w14:textId="511746B8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D56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12,776</w:t>
            </w:r>
          </w:p>
        </w:tc>
        <w:tc>
          <w:tcPr>
            <w:tcW w:w="180" w:type="dxa"/>
          </w:tcPr>
          <w:p w14:paraId="1122859C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6C648C" w14:textId="3BA420C5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22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14,381</w:t>
            </w:r>
          </w:p>
        </w:tc>
      </w:tr>
      <w:tr w:rsidR="009D568C" w:rsidRPr="009874D5" w14:paraId="6068FBFB" w14:textId="77777777" w:rsidTr="009D568C">
        <w:trPr>
          <w:cantSplit/>
          <w:trHeight w:hRule="exact" w:val="288"/>
        </w:trPr>
        <w:tc>
          <w:tcPr>
            <w:tcW w:w="4230" w:type="dxa"/>
          </w:tcPr>
          <w:p w14:paraId="040150BD" w14:textId="1C0FDC2D" w:rsidR="009D568C" w:rsidRPr="007B1C2A" w:rsidRDefault="009D568C" w:rsidP="009D568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831C0E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D568C" w:rsidRPr="009874D5" w14:paraId="31DF78D0" w14:textId="77777777" w:rsidTr="003067DA">
        <w:trPr>
          <w:cantSplit/>
        </w:trPr>
        <w:tc>
          <w:tcPr>
            <w:tcW w:w="4230" w:type="dxa"/>
          </w:tcPr>
          <w:p w14:paraId="5CFAAB66" w14:textId="2FA8C14C" w:rsidR="009D568C" w:rsidRPr="00292362" w:rsidRDefault="009D568C" w:rsidP="009D568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9D568C" w:rsidRPr="009874D5" w:rsidRDefault="009D568C" w:rsidP="009D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B71EE" w:rsidRPr="009874D5" w14:paraId="434D7DED" w14:textId="77777777" w:rsidTr="002B71EE">
        <w:trPr>
          <w:cantSplit/>
        </w:trPr>
        <w:tc>
          <w:tcPr>
            <w:tcW w:w="4230" w:type="dxa"/>
          </w:tcPr>
          <w:p w14:paraId="39061F8B" w14:textId="0219D0D2" w:rsidR="002B71EE" w:rsidRPr="009874D5" w:rsidRDefault="002B71EE" w:rsidP="002B71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AF4F9A7" w14:textId="3D9F722A" w:rsidR="002B71EE" w:rsidRPr="0014182B" w:rsidRDefault="00B363CF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A538F" w14:textId="3ABA932D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75035A58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979E8CA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451DF" w14:textId="693500D1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71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11,295</w:t>
            </w:r>
          </w:p>
        </w:tc>
        <w:tc>
          <w:tcPr>
            <w:tcW w:w="180" w:type="dxa"/>
          </w:tcPr>
          <w:p w14:paraId="16258C3D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81CACA" w14:textId="46D020C8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C13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19,956</w:t>
            </w:r>
          </w:p>
        </w:tc>
      </w:tr>
      <w:tr w:rsidR="002B71EE" w:rsidRPr="009874D5" w14:paraId="7D628A7A" w14:textId="77777777" w:rsidTr="002B71EE">
        <w:trPr>
          <w:cantSplit/>
        </w:trPr>
        <w:tc>
          <w:tcPr>
            <w:tcW w:w="4230" w:type="dxa"/>
          </w:tcPr>
          <w:p w14:paraId="0EE4BF13" w14:textId="43B466A4" w:rsidR="002B71EE" w:rsidRPr="009874D5" w:rsidRDefault="002B71EE" w:rsidP="002B71EE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882E46F" w14:textId="4C1E3336" w:rsidR="002B71EE" w:rsidRPr="009874D5" w:rsidRDefault="00B363CF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11,485</w:t>
            </w:r>
          </w:p>
        </w:tc>
        <w:tc>
          <w:tcPr>
            <w:tcW w:w="180" w:type="dxa"/>
          </w:tcPr>
          <w:p w14:paraId="508280CA" w14:textId="4525DE95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1CADEB04" w:rsidR="002B71EE" w:rsidRPr="00CA755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82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11,086</w:t>
            </w:r>
          </w:p>
        </w:tc>
        <w:tc>
          <w:tcPr>
            <w:tcW w:w="178" w:type="dxa"/>
          </w:tcPr>
          <w:p w14:paraId="732CF2E3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EF005" w14:textId="4642D835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71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11,485</w:t>
            </w:r>
          </w:p>
        </w:tc>
        <w:tc>
          <w:tcPr>
            <w:tcW w:w="180" w:type="dxa"/>
          </w:tcPr>
          <w:p w14:paraId="20FAA58B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D820A" w14:textId="398670C6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182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11,086</w:t>
            </w:r>
          </w:p>
        </w:tc>
      </w:tr>
      <w:tr w:rsidR="002B71EE" w:rsidRPr="009874D5" w14:paraId="21C7D734" w14:textId="77777777" w:rsidTr="002B71EE">
        <w:trPr>
          <w:cantSplit/>
          <w:trHeight w:hRule="exact" w:val="288"/>
        </w:trPr>
        <w:tc>
          <w:tcPr>
            <w:tcW w:w="4230" w:type="dxa"/>
          </w:tcPr>
          <w:p w14:paraId="48676A26" w14:textId="77777777" w:rsidR="002B71EE" w:rsidRPr="009874D5" w:rsidRDefault="002B71EE" w:rsidP="002B71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67AD3B35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B71EE" w:rsidRPr="009874D5" w14:paraId="478456E7" w14:textId="77777777" w:rsidTr="00D078C7">
        <w:trPr>
          <w:cantSplit/>
          <w:trHeight w:val="42"/>
        </w:trPr>
        <w:tc>
          <w:tcPr>
            <w:tcW w:w="4230" w:type="dxa"/>
          </w:tcPr>
          <w:p w14:paraId="0A97AF79" w14:textId="22ACF5D3" w:rsidR="002B71EE" w:rsidRPr="00292362" w:rsidRDefault="002B71EE" w:rsidP="002B71E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2B71EE" w:rsidRPr="009874D5" w:rsidRDefault="002B71EE" w:rsidP="002B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78C7" w:rsidRPr="009874D5" w14:paraId="3191CD30" w14:textId="77777777" w:rsidTr="00D078C7">
        <w:trPr>
          <w:cantSplit/>
        </w:trPr>
        <w:tc>
          <w:tcPr>
            <w:tcW w:w="4230" w:type="dxa"/>
          </w:tcPr>
          <w:p w14:paraId="3B06A7D2" w14:textId="76F35FC8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0FD35" w14:textId="6FC8FC7C" w:rsidR="00D078C7" w:rsidRPr="00BA5EB8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63,628</w:t>
            </w:r>
          </w:p>
        </w:tc>
        <w:tc>
          <w:tcPr>
            <w:tcW w:w="180" w:type="dxa"/>
          </w:tcPr>
          <w:p w14:paraId="68DE8C8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212AD" w14:textId="0D7F2D42" w:rsidR="00D078C7" w:rsidRPr="00552568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55,951 </w:t>
            </w:r>
          </w:p>
        </w:tc>
        <w:tc>
          <w:tcPr>
            <w:tcW w:w="178" w:type="dxa"/>
          </w:tcPr>
          <w:p w14:paraId="7C53457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C1503" w14:textId="5DEDB122" w:rsidR="00D078C7" w:rsidRPr="002916A7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61,864</w:t>
            </w:r>
          </w:p>
        </w:tc>
        <w:tc>
          <w:tcPr>
            <w:tcW w:w="180" w:type="dxa"/>
          </w:tcPr>
          <w:p w14:paraId="7BDECB75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3050A0" w14:textId="13AC5428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53,885 </w:t>
            </w:r>
          </w:p>
        </w:tc>
      </w:tr>
      <w:tr w:rsidR="00D078C7" w:rsidRPr="009874D5" w14:paraId="308F7BC2" w14:textId="77777777" w:rsidTr="00D078C7">
        <w:trPr>
          <w:cantSplit/>
        </w:trPr>
        <w:tc>
          <w:tcPr>
            <w:tcW w:w="4230" w:type="dxa"/>
          </w:tcPr>
          <w:p w14:paraId="417973B8" w14:textId="4B8AF2D9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9260B" w14:textId="4F4B3439" w:rsidR="00D078C7" w:rsidRPr="00BA5EB8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1569C8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880C2E" w14:textId="62F803EF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78" w:type="dxa"/>
          </w:tcPr>
          <w:p w14:paraId="1447F11E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9CC6A" w14:textId="68DFBDC9" w:rsidR="00D078C7" w:rsidRPr="002916A7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80" w:type="dxa"/>
          </w:tcPr>
          <w:p w14:paraId="5823C10B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B1A839" w14:textId="55254BE3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108 </w:t>
            </w:r>
          </w:p>
        </w:tc>
      </w:tr>
      <w:tr w:rsidR="00D078C7" w:rsidRPr="009874D5" w14:paraId="482F38EC" w14:textId="77777777" w:rsidTr="00D078C7">
        <w:trPr>
          <w:cantSplit/>
        </w:trPr>
        <w:tc>
          <w:tcPr>
            <w:tcW w:w="4230" w:type="dxa"/>
          </w:tcPr>
          <w:p w14:paraId="0B8B8E6E" w14:textId="70493E72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DA58" w14:textId="321AD570" w:rsidR="00D078C7" w:rsidRPr="00BA5EB8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690,666</w:t>
            </w:r>
          </w:p>
        </w:tc>
        <w:tc>
          <w:tcPr>
            <w:tcW w:w="180" w:type="dxa"/>
          </w:tcPr>
          <w:p w14:paraId="573C274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BA94F" w14:textId="5FBBC230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786,659 </w:t>
            </w:r>
          </w:p>
        </w:tc>
        <w:tc>
          <w:tcPr>
            <w:tcW w:w="178" w:type="dxa"/>
          </w:tcPr>
          <w:p w14:paraId="6F5AFF5B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34717" w14:textId="6501EFC2" w:rsidR="00D078C7" w:rsidRPr="002916A7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685,656</w:t>
            </w:r>
          </w:p>
        </w:tc>
        <w:tc>
          <w:tcPr>
            <w:tcW w:w="180" w:type="dxa"/>
          </w:tcPr>
          <w:p w14:paraId="45CAE8BD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4F7B05" w14:textId="12DD16A3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784,651 </w:t>
            </w:r>
          </w:p>
        </w:tc>
      </w:tr>
      <w:tr w:rsidR="00D078C7" w:rsidRPr="009874D5" w14:paraId="2C0F58AF" w14:textId="77777777" w:rsidTr="00D078C7">
        <w:trPr>
          <w:cantSplit/>
        </w:trPr>
        <w:tc>
          <w:tcPr>
            <w:tcW w:w="4230" w:type="dxa"/>
          </w:tcPr>
          <w:p w14:paraId="56A781DC" w14:textId="2346B6FE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2DC3BD" w14:textId="6AC4D4EA" w:rsidR="00D078C7" w:rsidRPr="00BA5EB8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</w:rPr>
              <w:t>33,122</w:t>
            </w:r>
          </w:p>
        </w:tc>
        <w:tc>
          <w:tcPr>
            <w:tcW w:w="180" w:type="dxa"/>
          </w:tcPr>
          <w:p w14:paraId="3DBB1C4D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398C84" w14:textId="41158786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EB8">
              <w:rPr>
                <w:rFonts w:asciiTheme="majorBidi" w:hAnsiTheme="majorBidi" w:cstheme="majorBidi"/>
                <w:sz w:val="30"/>
                <w:szCs w:val="30"/>
              </w:rPr>
              <w:t xml:space="preserve"> 25,445</w:t>
            </w:r>
          </w:p>
        </w:tc>
        <w:tc>
          <w:tcPr>
            <w:tcW w:w="178" w:type="dxa"/>
          </w:tcPr>
          <w:p w14:paraId="10D075EE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48D400" w14:textId="40CEC707" w:rsidR="00D078C7" w:rsidRPr="002916A7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63CF">
              <w:rPr>
                <w:rFonts w:asciiTheme="majorBidi" w:hAnsiTheme="majorBidi" w:cstheme="majorBidi"/>
                <w:sz w:val="30"/>
                <w:szCs w:val="30"/>
              </w:rPr>
              <w:t>33,122</w:t>
            </w:r>
          </w:p>
        </w:tc>
        <w:tc>
          <w:tcPr>
            <w:tcW w:w="180" w:type="dxa"/>
          </w:tcPr>
          <w:p w14:paraId="0CF9C1BF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8A6346" w14:textId="46BA3685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6A7">
              <w:rPr>
                <w:rFonts w:asciiTheme="majorBidi" w:hAnsiTheme="majorBidi" w:cstheme="majorBidi"/>
                <w:sz w:val="30"/>
                <w:szCs w:val="30"/>
              </w:rPr>
              <w:t xml:space="preserve"> 25,445 </w:t>
            </w:r>
          </w:p>
        </w:tc>
      </w:tr>
      <w:tr w:rsidR="00D078C7" w:rsidRPr="009874D5" w14:paraId="2E1F8A73" w14:textId="77777777" w:rsidTr="00D078C7">
        <w:trPr>
          <w:cantSplit/>
          <w:trHeight w:hRule="exact" w:val="288"/>
        </w:trPr>
        <w:tc>
          <w:tcPr>
            <w:tcW w:w="4230" w:type="dxa"/>
          </w:tcPr>
          <w:p w14:paraId="63CA0CC3" w14:textId="77777777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78C7" w:rsidRPr="009874D5" w14:paraId="31E96327" w14:textId="77777777" w:rsidTr="003067DA">
        <w:trPr>
          <w:cantSplit/>
        </w:trPr>
        <w:tc>
          <w:tcPr>
            <w:tcW w:w="4230" w:type="dxa"/>
          </w:tcPr>
          <w:p w14:paraId="0B0F37FF" w14:textId="2444D6E4" w:rsidR="00D078C7" w:rsidRPr="00292362" w:rsidRDefault="00D078C7" w:rsidP="00D078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E3D96C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78C7" w:rsidRPr="009874D5" w14:paraId="158CC956" w14:textId="77777777" w:rsidTr="003067DA">
        <w:trPr>
          <w:cantSplit/>
        </w:trPr>
        <w:tc>
          <w:tcPr>
            <w:tcW w:w="4230" w:type="dxa"/>
          </w:tcPr>
          <w:p w14:paraId="618D8E1B" w14:textId="78BFFCE8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E9191D4" w14:textId="567D216E" w:rsidR="00D078C7" w:rsidRPr="009874D5" w:rsidRDefault="000350D3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2D1B4049" w:rsidR="00D078C7" w:rsidRPr="00552568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9AD11DD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931BF3" w14:textId="1978537A" w:rsidR="00D078C7" w:rsidRPr="009874D5" w:rsidRDefault="000350D3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9A3EE2E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10CBC2BA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216</w:t>
            </w:r>
          </w:p>
        </w:tc>
      </w:tr>
      <w:tr w:rsidR="00D078C7" w:rsidRPr="009874D5" w14:paraId="08961747" w14:textId="77777777" w:rsidTr="003067DA">
        <w:trPr>
          <w:cantSplit/>
        </w:trPr>
        <w:tc>
          <w:tcPr>
            <w:tcW w:w="4230" w:type="dxa"/>
          </w:tcPr>
          <w:p w14:paraId="55149739" w14:textId="7AB06F23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710C5A40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191</w:t>
            </w:r>
          </w:p>
        </w:tc>
        <w:tc>
          <w:tcPr>
            <w:tcW w:w="180" w:type="dxa"/>
          </w:tcPr>
          <w:p w14:paraId="47C0D6E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097DEB7E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67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</w:t>
            </w:r>
          </w:p>
        </w:tc>
        <w:tc>
          <w:tcPr>
            <w:tcW w:w="178" w:type="dxa"/>
          </w:tcPr>
          <w:p w14:paraId="661BFDC6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E38FF6" w14:textId="2382352F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78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191</w:t>
            </w:r>
          </w:p>
        </w:tc>
        <w:tc>
          <w:tcPr>
            <w:tcW w:w="180" w:type="dxa"/>
          </w:tcPr>
          <w:p w14:paraId="6716B3F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73FA25EB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67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</w:t>
            </w:r>
          </w:p>
        </w:tc>
      </w:tr>
      <w:tr w:rsidR="00D078C7" w:rsidRPr="009874D5" w14:paraId="3632BA28" w14:textId="77777777" w:rsidTr="003067DA">
        <w:trPr>
          <w:cantSplit/>
          <w:trHeight w:hRule="exact" w:val="288"/>
        </w:trPr>
        <w:tc>
          <w:tcPr>
            <w:tcW w:w="4230" w:type="dxa"/>
          </w:tcPr>
          <w:p w14:paraId="7210A779" w14:textId="77777777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78C7" w:rsidRPr="009874D5" w14:paraId="36816C04" w14:textId="77777777" w:rsidTr="003067DA">
        <w:trPr>
          <w:cantSplit/>
        </w:trPr>
        <w:tc>
          <w:tcPr>
            <w:tcW w:w="4230" w:type="dxa"/>
          </w:tcPr>
          <w:p w14:paraId="61211836" w14:textId="06229BE9" w:rsidR="00D078C7" w:rsidRPr="00292362" w:rsidRDefault="00D078C7" w:rsidP="00D078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DAAA748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078C7" w:rsidRPr="009874D5" w14:paraId="77327FF4" w14:textId="77777777" w:rsidTr="003067DA">
        <w:trPr>
          <w:cantSplit/>
        </w:trPr>
        <w:tc>
          <w:tcPr>
            <w:tcW w:w="4230" w:type="dxa"/>
          </w:tcPr>
          <w:p w14:paraId="14852F3E" w14:textId="60B7BF71" w:rsidR="00D078C7" w:rsidRPr="009874D5" w:rsidRDefault="00D078C7" w:rsidP="00D078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BA5D9A">
              <w:rPr>
                <w:rFonts w:asciiTheme="majorBidi" w:hAnsiTheme="majorBidi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990" w:type="dxa"/>
          </w:tcPr>
          <w:p w14:paraId="54722CB9" w14:textId="559C4541" w:rsidR="00D078C7" w:rsidRPr="009874D5" w:rsidRDefault="000350D3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B2A8ED2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2B402BCE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78" w:type="dxa"/>
          </w:tcPr>
          <w:p w14:paraId="60FB7B9F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1B2E2DB5" w:rsidR="00D078C7" w:rsidRPr="009874D5" w:rsidRDefault="000350D3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3E6564" w14:textId="77777777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644EAD2C" w:rsidR="00D078C7" w:rsidRPr="009874D5" w:rsidRDefault="00D078C7" w:rsidP="00D07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</w:tr>
      <w:tr w:rsidR="000350D3" w:rsidRPr="009874D5" w14:paraId="1ABE06A5" w14:textId="77777777" w:rsidTr="003067DA">
        <w:trPr>
          <w:cantSplit/>
        </w:trPr>
        <w:tc>
          <w:tcPr>
            <w:tcW w:w="4230" w:type="dxa"/>
          </w:tcPr>
          <w:p w14:paraId="4C294E54" w14:textId="3524D35D" w:rsidR="000350D3" w:rsidRPr="009874D5" w:rsidRDefault="000350D3" w:rsidP="000350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26442141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50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10,532</w:t>
            </w:r>
          </w:p>
        </w:tc>
        <w:tc>
          <w:tcPr>
            <w:tcW w:w="180" w:type="dxa"/>
          </w:tcPr>
          <w:p w14:paraId="380A9693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57DD3E33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3,799</w:t>
            </w:r>
          </w:p>
        </w:tc>
        <w:tc>
          <w:tcPr>
            <w:tcW w:w="178" w:type="dxa"/>
          </w:tcPr>
          <w:p w14:paraId="5E94A670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1B1BF90D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50D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10,532</w:t>
            </w:r>
          </w:p>
        </w:tc>
        <w:tc>
          <w:tcPr>
            <w:tcW w:w="180" w:type="dxa"/>
          </w:tcPr>
          <w:p w14:paraId="363AFC75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395667BF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2C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3,799</w:t>
            </w:r>
          </w:p>
        </w:tc>
      </w:tr>
      <w:tr w:rsidR="000350D3" w:rsidRPr="009874D5" w14:paraId="0BCB6A29" w14:textId="77777777" w:rsidTr="003067DA">
        <w:trPr>
          <w:cantSplit/>
        </w:trPr>
        <w:tc>
          <w:tcPr>
            <w:tcW w:w="4230" w:type="dxa"/>
          </w:tcPr>
          <w:p w14:paraId="1C36AE02" w14:textId="77777777" w:rsidR="000350D3" w:rsidRPr="002E2B2F" w:rsidRDefault="000350D3" w:rsidP="000350D3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BE5691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90C02B2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D0309F" w14:textId="77777777" w:rsidR="000350D3" w:rsidRPr="00982C90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9E601F3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E5BE58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3C3DB36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BD64A8" w14:textId="77777777" w:rsidR="000350D3" w:rsidRPr="00982C90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A5D9A" w:rsidRPr="009874D5" w14:paraId="57124819" w14:textId="77777777" w:rsidTr="003067DA">
        <w:trPr>
          <w:cantSplit/>
        </w:trPr>
        <w:tc>
          <w:tcPr>
            <w:tcW w:w="4230" w:type="dxa"/>
          </w:tcPr>
          <w:p w14:paraId="245A3665" w14:textId="77777777" w:rsidR="00BA5D9A" w:rsidRPr="002E2B2F" w:rsidRDefault="00BA5D9A" w:rsidP="000350D3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E59044" w14:textId="77777777" w:rsidR="00BA5D9A" w:rsidRPr="009874D5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DC56CD" w14:textId="77777777" w:rsidR="00BA5D9A" w:rsidRPr="009874D5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FA9EA3" w14:textId="77777777" w:rsidR="00BA5D9A" w:rsidRPr="00982C90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4A4947A" w14:textId="77777777" w:rsidR="00BA5D9A" w:rsidRPr="009874D5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8E0EE2E" w14:textId="77777777" w:rsidR="00BA5D9A" w:rsidRPr="009874D5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81E16BA" w14:textId="77777777" w:rsidR="00BA5D9A" w:rsidRPr="009874D5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55ACA5E" w14:textId="77777777" w:rsidR="00BA5D9A" w:rsidRPr="00982C90" w:rsidRDefault="00BA5D9A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350D3" w:rsidRPr="009874D5" w14:paraId="5885230B" w14:textId="77777777" w:rsidTr="003067DA">
        <w:trPr>
          <w:cantSplit/>
        </w:trPr>
        <w:tc>
          <w:tcPr>
            <w:tcW w:w="4230" w:type="dxa"/>
          </w:tcPr>
          <w:p w14:paraId="34ABACB7" w14:textId="4DD45657" w:rsidR="000350D3" w:rsidRPr="002E2B2F" w:rsidRDefault="000350D3" w:rsidP="000350D3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0350D3" w:rsidRPr="00982C90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C21A0C9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0350D3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0350D3" w:rsidRPr="00982C90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0350D3" w:rsidRPr="009874D5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0350D3" w:rsidRDefault="000350D3" w:rsidP="0003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93B90" w:rsidRPr="009874D5" w14:paraId="0C4CA671" w14:textId="77777777" w:rsidTr="00C93B90">
        <w:trPr>
          <w:cantSplit/>
        </w:trPr>
        <w:tc>
          <w:tcPr>
            <w:tcW w:w="4230" w:type="dxa"/>
          </w:tcPr>
          <w:p w14:paraId="509EFE52" w14:textId="0E0B212F" w:rsidR="00C93B90" w:rsidRPr="002E2B2F" w:rsidRDefault="00C93B90" w:rsidP="00C93B90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  <w:shd w:val="clear" w:color="auto" w:fill="auto"/>
          </w:tcPr>
          <w:p w14:paraId="7E8F5FF5" w14:textId="0F4ACD98" w:rsidR="00C93B90" w:rsidRPr="00982C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</w:rPr>
              <w:t>14,787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" w:type="dxa"/>
            <w:shd w:val="clear" w:color="auto" w:fill="auto"/>
          </w:tcPr>
          <w:p w14:paraId="5D6147D7" w14:textId="77777777" w:rsidR="00C93B90" w:rsidRPr="009874D5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80DFD76" w14:textId="55C4457A" w:rsidR="00C93B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12,373</w:t>
            </w:r>
          </w:p>
        </w:tc>
        <w:tc>
          <w:tcPr>
            <w:tcW w:w="178" w:type="dxa"/>
            <w:shd w:val="clear" w:color="auto" w:fill="auto"/>
          </w:tcPr>
          <w:p w14:paraId="4BC18975" w14:textId="77777777" w:rsidR="00C93B90" w:rsidRPr="009874D5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5AC3356E" w14:textId="22744031" w:rsidR="00C93B90" w:rsidRPr="00982C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</w:rPr>
              <w:t>14,787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" w:type="dxa"/>
          </w:tcPr>
          <w:p w14:paraId="0DE59455" w14:textId="77777777" w:rsidR="00C93B90" w:rsidRPr="009874D5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083BEE81" w:rsidR="00C93B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12,373</w:t>
            </w:r>
          </w:p>
        </w:tc>
      </w:tr>
      <w:tr w:rsidR="00C93B90" w:rsidRPr="009874D5" w14:paraId="023170EA" w14:textId="77777777" w:rsidTr="00C93B90">
        <w:trPr>
          <w:cantSplit/>
        </w:trPr>
        <w:tc>
          <w:tcPr>
            <w:tcW w:w="4230" w:type="dxa"/>
          </w:tcPr>
          <w:p w14:paraId="24353391" w14:textId="382DBADF" w:rsidR="00C93B90" w:rsidRPr="002E2B2F" w:rsidRDefault="00C93B90" w:rsidP="00C93B90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07FBD2" w14:textId="43BDEEC0" w:rsidR="00C93B90" w:rsidRPr="00982C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759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" w:type="dxa"/>
            <w:shd w:val="clear" w:color="auto" w:fill="auto"/>
          </w:tcPr>
          <w:p w14:paraId="55547F54" w14:textId="77777777" w:rsidR="00C93B90" w:rsidRPr="009874D5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A5A3C4" w14:textId="65AA304F" w:rsidR="00C93B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1,005</w:t>
            </w:r>
          </w:p>
        </w:tc>
        <w:tc>
          <w:tcPr>
            <w:tcW w:w="178" w:type="dxa"/>
            <w:shd w:val="clear" w:color="auto" w:fill="auto"/>
          </w:tcPr>
          <w:p w14:paraId="5E885F68" w14:textId="77777777" w:rsidR="00C93B90" w:rsidRPr="009874D5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0C10461" w14:textId="60CF6F64" w:rsidR="00C93B90" w:rsidRPr="00982C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759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" w:type="dxa"/>
          </w:tcPr>
          <w:p w14:paraId="77D1D0C8" w14:textId="77777777" w:rsidR="00C93B90" w:rsidRPr="009874D5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7E397E56" w:rsidR="00C93B90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6B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1,005</w:t>
            </w:r>
          </w:p>
        </w:tc>
      </w:tr>
      <w:tr w:rsidR="00C93B90" w:rsidRPr="009874D5" w14:paraId="782A8F23" w14:textId="77777777" w:rsidTr="00C93B90">
        <w:trPr>
          <w:cantSplit/>
        </w:trPr>
        <w:tc>
          <w:tcPr>
            <w:tcW w:w="4230" w:type="dxa"/>
          </w:tcPr>
          <w:p w14:paraId="23012DC5" w14:textId="459E8665" w:rsidR="00C93B90" w:rsidRPr="002E2B2F" w:rsidRDefault="00C93B90" w:rsidP="00C93B9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59496" w14:textId="687D0DDF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15,546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" w:type="dxa"/>
            <w:shd w:val="clear" w:color="auto" w:fill="auto"/>
          </w:tcPr>
          <w:p w14:paraId="2B623D46" w14:textId="77777777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566CA" w14:textId="4D0C427B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13</w:t>
            </w:r>
            <w:r w:rsidRPr="005A1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378</w:t>
            </w:r>
          </w:p>
        </w:tc>
        <w:tc>
          <w:tcPr>
            <w:tcW w:w="178" w:type="dxa"/>
            <w:shd w:val="clear" w:color="auto" w:fill="auto"/>
          </w:tcPr>
          <w:p w14:paraId="7FD554B5" w14:textId="77777777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9160" w14:textId="10F13622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Style w:val="normaltextrun"/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15,546</w:t>
            </w:r>
            <w:r>
              <w:rPr>
                <w:rStyle w:val="eop"/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" w:type="dxa"/>
          </w:tcPr>
          <w:p w14:paraId="7418DFD2" w14:textId="77777777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7EB0A146" w:rsidR="00C93B90" w:rsidRPr="008657F8" w:rsidRDefault="00C93B90" w:rsidP="00C9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13</w:t>
            </w:r>
            <w:r w:rsidRPr="005A12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A12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378</w:t>
            </w:r>
          </w:p>
        </w:tc>
      </w:tr>
    </w:tbl>
    <w:p w14:paraId="45ADB2CF" w14:textId="7988B611" w:rsidR="003A60EB" w:rsidRDefault="003A6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30"/>
          <w:szCs w:val="30"/>
        </w:rPr>
      </w:pPr>
    </w:p>
    <w:p w14:paraId="7F03FC20" w14:textId="7503E04D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ณ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E3">
        <w:rPr>
          <w:rFonts w:asciiTheme="majorBidi" w:hAnsiTheme="majorBidi" w:cs="Angsana New"/>
          <w:sz w:val="30"/>
          <w:szCs w:val="30"/>
        </w:rPr>
        <w:t>31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</w:t>
      </w:r>
      <w:r w:rsidR="00C0488D">
        <w:rPr>
          <w:rFonts w:asciiTheme="majorBidi" w:hAnsiTheme="majorBidi" w:cs="Angsana New"/>
          <w:sz w:val="30"/>
          <w:szCs w:val="30"/>
        </w:rPr>
        <w:t>8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256</w:t>
      </w:r>
      <w:r w:rsidR="00C0488D">
        <w:rPr>
          <w:rFonts w:asciiTheme="majorBidi" w:hAnsiTheme="majorBidi" w:cs="Angsana New"/>
          <w:sz w:val="30"/>
          <w:szCs w:val="30"/>
        </w:rPr>
        <w:t>7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8657F8" w:rsidRDefault="000054FA" w:rsidP="000054F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C0488D" w:rsidRPr="009874D5" w14:paraId="1ADEEF9D" w14:textId="77777777" w:rsidTr="003067DA">
        <w:trPr>
          <w:cantSplit/>
          <w:tblHeader/>
        </w:trPr>
        <w:tc>
          <w:tcPr>
            <w:tcW w:w="4140" w:type="dxa"/>
          </w:tcPr>
          <w:p w14:paraId="637D8659" w14:textId="35E62966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97FFF6" w14:textId="6191D79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F43755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0969CC83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82FB26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658A80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0488D" w:rsidRPr="009874D5" w14:paraId="3C415E04" w14:textId="77777777" w:rsidTr="003067DA">
        <w:trPr>
          <w:cantSplit/>
          <w:tblHeader/>
        </w:trPr>
        <w:tc>
          <w:tcPr>
            <w:tcW w:w="4140" w:type="dxa"/>
          </w:tcPr>
          <w:p w14:paraId="759B2C2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F9D75E" w14:textId="0EC271E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77C80D1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584925A8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78" w:type="dxa"/>
          </w:tcPr>
          <w:p w14:paraId="45788B9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12499D79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1355745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5F76479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C0488D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50093789" w14:textId="77777777" w:rsidTr="00C067C7">
        <w:trPr>
          <w:cantSplit/>
        </w:trPr>
        <w:tc>
          <w:tcPr>
            <w:tcW w:w="4140" w:type="dxa"/>
          </w:tcPr>
          <w:p w14:paraId="3BAD7B60" w14:textId="2BE6EECA" w:rsidR="00C0488D" w:rsidRPr="009874D5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0962DE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0B3366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067C7" w:rsidRPr="009874D5" w14:paraId="1B551B7C" w14:textId="77777777" w:rsidTr="009B7F8E">
        <w:trPr>
          <w:cantSplit/>
        </w:trPr>
        <w:tc>
          <w:tcPr>
            <w:tcW w:w="4140" w:type="dxa"/>
          </w:tcPr>
          <w:p w14:paraId="0CA4557E" w14:textId="617A8D20" w:rsidR="00C067C7" w:rsidRPr="009874D5" w:rsidRDefault="00C067C7" w:rsidP="00C067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08AA2" w14:textId="1A2F7101" w:rsidR="00C067C7" w:rsidRPr="00C067C7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4,910</w:t>
            </w:r>
          </w:p>
        </w:tc>
        <w:tc>
          <w:tcPr>
            <w:tcW w:w="270" w:type="dxa"/>
          </w:tcPr>
          <w:p w14:paraId="538323BF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264D59A1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32F4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78" w:type="dxa"/>
          </w:tcPr>
          <w:p w14:paraId="1F96C201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D6D50" w14:textId="0E795FE8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15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4,910</w:t>
            </w:r>
          </w:p>
        </w:tc>
        <w:tc>
          <w:tcPr>
            <w:tcW w:w="180" w:type="dxa"/>
          </w:tcPr>
          <w:p w14:paraId="337784CF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050F9ED3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B36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2,266</w:t>
            </w:r>
          </w:p>
        </w:tc>
      </w:tr>
      <w:tr w:rsidR="00C067C7" w:rsidRPr="009874D5" w14:paraId="328BC645" w14:textId="77777777" w:rsidTr="009B7F8E">
        <w:trPr>
          <w:cantSplit/>
          <w:trHeight w:val="353"/>
        </w:trPr>
        <w:tc>
          <w:tcPr>
            <w:tcW w:w="4140" w:type="dxa"/>
          </w:tcPr>
          <w:p w14:paraId="2B0C1F77" w14:textId="428E4E21" w:rsidR="00C067C7" w:rsidRPr="009874D5" w:rsidRDefault="00C067C7" w:rsidP="00C067C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FF3A6" w14:textId="4060A23D" w:rsidR="00C067C7" w:rsidRPr="00C067C7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D2CB7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007448D0" w:rsidR="00C067C7" w:rsidRPr="00B64F0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FD825" w14:textId="5E980C22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015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956,182</w:t>
            </w:r>
          </w:p>
        </w:tc>
        <w:tc>
          <w:tcPr>
            <w:tcW w:w="180" w:type="dxa"/>
          </w:tcPr>
          <w:p w14:paraId="2A53C4B5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434CAB3E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D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794,922</w:t>
            </w:r>
          </w:p>
        </w:tc>
      </w:tr>
      <w:tr w:rsidR="00C067C7" w:rsidRPr="009874D5" w14:paraId="3A2BFC82" w14:textId="77777777" w:rsidTr="009B7F8E">
        <w:trPr>
          <w:cantSplit/>
          <w:trHeight w:val="353"/>
        </w:trPr>
        <w:tc>
          <w:tcPr>
            <w:tcW w:w="4140" w:type="dxa"/>
          </w:tcPr>
          <w:p w14:paraId="37420B80" w14:textId="5EEB180F" w:rsidR="00C067C7" w:rsidRPr="009874D5" w:rsidRDefault="00C067C7" w:rsidP="00C067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FFD72" w14:textId="746E69BE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6,301</w:t>
            </w:r>
          </w:p>
        </w:tc>
        <w:tc>
          <w:tcPr>
            <w:tcW w:w="270" w:type="dxa"/>
          </w:tcPr>
          <w:p w14:paraId="0F6AF75A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081A0671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5B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78" w:type="dxa"/>
          </w:tcPr>
          <w:p w14:paraId="340ABD47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C14CD" w14:textId="16326EEC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015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6,301</w:t>
            </w:r>
          </w:p>
        </w:tc>
        <w:tc>
          <w:tcPr>
            <w:tcW w:w="180" w:type="dxa"/>
          </w:tcPr>
          <w:p w14:paraId="3986C54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6F5231E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F0D8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C067C7" w:rsidRPr="009874D5" w14:paraId="7A12F886" w14:textId="77777777" w:rsidTr="00C067C7">
        <w:trPr>
          <w:cantSplit/>
          <w:trHeight w:val="353"/>
        </w:trPr>
        <w:tc>
          <w:tcPr>
            <w:tcW w:w="4140" w:type="dxa"/>
          </w:tcPr>
          <w:p w14:paraId="4482CD23" w14:textId="5EC80701" w:rsidR="00C067C7" w:rsidRPr="009874D5" w:rsidRDefault="00C067C7" w:rsidP="00C067C7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049440" w14:textId="642FC163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2,345</w:t>
            </w:r>
          </w:p>
        </w:tc>
        <w:tc>
          <w:tcPr>
            <w:tcW w:w="270" w:type="dxa"/>
          </w:tcPr>
          <w:p w14:paraId="6FB84199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6975DD5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2C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  <w:tc>
          <w:tcPr>
            <w:tcW w:w="178" w:type="dxa"/>
          </w:tcPr>
          <w:p w14:paraId="0BC04AC0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006EC8" w14:textId="5A3E2483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015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2,345</w:t>
            </w:r>
          </w:p>
        </w:tc>
        <w:tc>
          <w:tcPr>
            <w:tcW w:w="180" w:type="dxa"/>
          </w:tcPr>
          <w:p w14:paraId="0AA6CFF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3F51569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215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</w:tr>
      <w:tr w:rsidR="00C067C7" w:rsidRPr="002F697C" w14:paraId="65D175F2" w14:textId="77777777" w:rsidTr="00C067C7">
        <w:trPr>
          <w:cantSplit/>
          <w:trHeight w:val="353"/>
        </w:trPr>
        <w:tc>
          <w:tcPr>
            <w:tcW w:w="4140" w:type="dxa"/>
          </w:tcPr>
          <w:p w14:paraId="45D30349" w14:textId="77777777" w:rsidR="00C067C7" w:rsidRPr="002F697C" w:rsidRDefault="00C067C7" w:rsidP="00C067C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31D6A5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2044A96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C067C7" w:rsidRPr="002F697C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C067C7" w:rsidRPr="009874D5" w14:paraId="0F850A2E" w14:textId="77777777" w:rsidTr="00C067C7">
        <w:trPr>
          <w:cantSplit/>
        </w:trPr>
        <w:tc>
          <w:tcPr>
            <w:tcW w:w="4140" w:type="dxa"/>
          </w:tcPr>
          <w:p w14:paraId="2FA6C232" w14:textId="2B554216" w:rsidR="00C067C7" w:rsidRPr="009874D5" w:rsidRDefault="00C067C7" w:rsidP="00C067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74C69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F455B1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C067C7" w:rsidRPr="009874D5" w14:paraId="413CC36C" w14:textId="77777777" w:rsidTr="008E41C4">
        <w:trPr>
          <w:cantSplit/>
        </w:trPr>
        <w:tc>
          <w:tcPr>
            <w:tcW w:w="4140" w:type="dxa"/>
          </w:tcPr>
          <w:p w14:paraId="7DE43DC8" w14:textId="1EF97A02" w:rsidR="00C067C7" w:rsidRPr="009874D5" w:rsidRDefault="00C067C7" w:rsidP="00C067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230EE7" w14:textId="1953EC7C" w:rsidR="00C067C7" w:rsidRPr="009874D5" w:rsidRDefault="00645EBF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3FF8777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05E97FE6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  <w:tc>
          <w:tcPr>
            <w:tcW w:w="178" w:type="dxa"/>
          </w:tcPr>
          <w:p w14:paraId="33C65561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63F6E" w14:textId="2A5E418B" w:rsidR="00C067C7" w:rsidRPr="009874D5" w:rsidRDefault="00645EBF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27C4CF6" w14:textId="77777777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3B046EB8" w:rsidR="00C067C7" w:rsidRPr="009874D5" w:rsidRDefault="00C067C7" w:rsidP="00C0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</w:tr>
      <w:tr w:rsidR="00645EBF" w:rsidRPr="009874D5" w14:paraId="0DF10262" w14:textId="77777777" w:rsidTr="00645EBF">
        <w:trPr>
          <w:cantSplit/>
        </w:trPr>
        <w:tc>
          <w:tcPr>
            <w:tcW w:w="4140" w:type="dxa"/>
          </w:tcPr>
          <w:p w14:paraId="5321DD3A" w14:textId="64AEFBD4" w:rsidR="00645EBF" w:rsidRPr="009874D5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30CF7D" w14:textId="40445A95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C94CAF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69DC518D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823EB2F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26C28" w14:textId="57300A1F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9,318</w:t>
            </w:r>
          </w:p>
        </w:tc>
        <w:tc>
          <w:tcPr>
            <w:tcW w:w="180" w:type="dxa"/>
          </w:tcPr>
          <w:p w14:paraId="18FBEB5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34186BC0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6646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13,002</w:t>
            </w:r>
          </w:p>
        </w:tc>
      </w:tr>
      <w:tr w:rsidR="00645EBF" w:rsidRPr="009874D5" w14:paraId="44FE905F" w14:textId="77777777" w:rsidTr="00954FFA">
        <w:trPr>
          <w:cantSplit/>
        </w:trPr>
        <w:tc>
          <w:tcPr>
            <w:tcW w:w="4140" w:type="dxa"/>
          </w:tcPr>
          <w:p w14:paraId="71F52A56" w14:textId="21BE8EE3" w:rsidR="00645EBF" w:rsidRPr="009874D5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6230B" w14:textId="274721F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45E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16,062</w:t>
            </w:r>
          </w:p>
        </w:tc>
        <w:tc>
          <w:tcPr>
            <w:tcW w:w="270" w:type="dxa"/>
          </w:tcPr>
          <w:p w14:paraId="1A5B5C4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44317480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  <w:tc>
          <w:tcPr>
            <w:tcW w:w="178" w:type="dxa"/>
          </w:tcPr>
          <w:p w14:paraId="581F6A3A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3B232A" w14:textId="6CC703F3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16,062</w:t>
            </w:r>
          </w:p>
        </w:tc>
        <w:tc>
          <w:tcPr>
            <w:tcW w:w="180" w:type="dxa"/>
          </w:tcPr>
          <w:p w14:paraId="1FC0D1E9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27EA7599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</w:tr>
      <w:tr w:rsidR="00645EBF" w:rsidRPr="009874D5" w14:paraId="0EA53F01" w14:textId="77777777" w:rsidTr="00645EBF">
        <w:trPr>
          <w:cantSplit/>
        </w:trPr>
        <w:tc>
          <w:tcPr>
            <w:tcW w:w="4140" w:type="dxa"/>
          </w:tcPr>
          <w:p w14:paraId="19061573" w14:textId="5AD8CD0A" w:rsidR="00645EBF" w:rsidRPr="002E2B2F" w:rsidRDefault="00645EBF" w:rsidP="00645EB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1AEE7" w14:textId="5B720E26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45E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2,541</w:t>
            </w:r>
          </w:p>
        </w:tc>
        <w:tc>
          <w:tcPr>
            <w:tcW w:w="270" w:type="dxa"/>
          </w:tcPr>
          <w:p w14:paraId="394FA165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EF727D" w14:textId="5EC923BF" w:rsidR="00645EBF" w:rsidRPr="005A24F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307F43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17EEE" w14:textId="29EF709F" w:rsidR="00645EBF" w:rsidRPr="00C067C7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67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2,541</w:t>
            </w:r>
          </w:p>
        </w:tc>
        <w:tc>
          <w:tcPr>
            <w:tcW w:w="180" w:type="dxa"/>
          </w:tcPr>
          <w:p w14:paraId="7CDF683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AD410C" w14:textId="67917583" w:rsidR="00645EBF" w:rsidRPr="005A24F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645EBF" w:rsidRPr="002F697C" w14:paraId="7DB07AF7" w14:textId="77777777" w:rsidTr="00645EBF">
        <w:trPr>
          <w:cantSplit/>
        </w:trPr>
        <w:tc>
          <w:tcPr>
            <w:tcW w:w="4140" w:type="dxa"/>
          </w:tcPr>
          <w:p w14:paraId="74F57482" w14:textId="77777777" w:rsidR="00645EBF" w:rsidRPr="002F697C" w:rsidRDefault="00645EBF" w:rsidP="00645EB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83A3EE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03488F2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207ECF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645EBF" w:rsidRPr="002F697C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45EBF" w:rsidRPr="009874D5" w14:paraId="5E8A21AD" w14:textId="77777777" w:rsidTr="003067DA">
        <w:trPr>
          <w:cantSplit/>
        </w:trPr>
        <w:tc>
          <w:tcPr>
            <w:tcW w:w="4140" w:type="dxa"/>
          </w:tcPr>
          <w:p w14:paraId="766A6178" w14:textId="47C4693A" w:rsidR="00645EBF" w:rsidRPr="009874D5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6A2A2FA7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F730BA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645EBF" w:rsidRPr="009874D5" w14:paraId="02857DA1" w14:textId="77777777" w:rsidTr="003067DA">
        <w:trPr>
          <w:cantSplit/>
        </w:trPr>
        <w:tc>
          <w:tcPr>
            <w:tcW w:w="4140" w:type="dxa"/>
          </w:tcPr>
          <w:p w14:paraId="743AC64E" w14:textId="2AF6E2D4" w:rsidR="00645EBF" w:rsidRPr="009874D5" w:rsidRDefault="00645EBF" w:rsidP="00645E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DD6A416" w14:textId="6B56BE68" w:rsidR="00645EBF" w:rsidRPr="009874D5" w:rsidRDefault="00CF57E8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619C4E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40EDCAD4" w:rsidR="00645EBF" w:rsidRPr="00E60A53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D4DBD31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28EB70E5" w:rsidR="00645EBF" w:rsidRPr="009874D5" w:rsidRDefault="00CF57E8" w:rsidP="00816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F57E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383,980</w:t>
            </w:r>
          </w:p>
        </w:tc>
        <w:tc>
          <w:tcPr>
            <w:tcW w:w="180" w:type="dxa"/>
          </w:tcPr>
          <w:p w14:paraId="09765837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58020275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47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611,218</w:t>
            </w:r>
          </w:p>
        </w:tc>
      </w:tr>
      <w:tr w:rsidR="001329BD" w:rsidRPr="002F697C" w14:paraId="69AA15B3" w14:textId="77777777" w:rsidTr="003067DA">
        <w:trPr>
          <w:cantSplit/>
        </w:trPr>
        <w:tc>
          <w:tcPr>
            <w:tcW w:w="4140" w:type="dxa"/>
          </w:tcPr>
          <w:p w14:paraId="61F5BF97" w14:textId="77777777" w:rsidR="001329BD" w:rsidRPr="002F697C" w:rsidRDefault="001329BD" w:rsidP="00645EB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3DDFF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142846D2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31AF31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51AE0E3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3324880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B13F66C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07E14F41" w14:textId="77777777" w:rsidR="001329BD" w:rsidRPr="002F697C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45EBF" w:rsidRPr="009874D5" w14:paraId="6377E81F" w14:textId="77777777" w:rsidTr="003067DA">
        <w:trPr>
          <w:cantSplit/>
        </w:trPr>
        <w:tc>
          <w:tcPr>
            <w:tcW w:w="4140" w:type="dxa"/>
          </w:tcPr>
          <w:p w14:paraId="76C6DCEE" w14:textId="3ACA14F8" w:rsidR="00645EBF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</w:t>
            </w:r>
          </w:p>
        </w:tc>
        <w:tc>
          <w:tcPr>
            <w:tcW w:w="990" w:type="dxa"/>
          </w:tcPr>
          <w:p w14:paraId="46169803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BD2872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98AC42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A150A76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3F2A56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647D41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9FA48A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5EBF" w:rsidRPr="009874D5" w14:paraId="0549286D" w14:textId="77777777" w:rsidTr="003067DA">
        <w:trPr>
          <w:cantSplit/>
        </w:trPr>
        <w:tc>
          <w:tcPr>
            <w:tcW w:w="4140" w:type="dxa"/>
          </w:tcPr>
          <w:p w14:paraId="484EF3A5" w14:textId="75934B4D" w:rsidR="00645EBF" w:rsidRDefault="00645EBF" w:rsidP="00645EBF">
            <w:pPr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3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</w:tcPr>
          <w:p w14:paraId="17E5C9A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574B9F1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0E42F1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2B0313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D21BC7B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88697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600268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5EBF" w:rsidRPr="009874D5" w14:paraId="3BCB1907" w14:textId="77777777" w:rsidTr="003067DA">
        <w:trPr>
          <w:cantSplit/>
        </w:trPr>
        <w:tc>
          <w:tcPr>
            <w:tcW w:w="4140" w:type="dxa"/>
          </w:tcPr>
          <w:p w14:paraId="154DDBA4" w14:textId="2EBCC7AE" w:rsidR="00645EBF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6EFEFE7" w14:textId="42A16BEC" w:rsidR="00645EBF" w:rsidRPr="009874D5" w:rsidRDefault="00CF57E8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DD35C25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82A825" w14:textId="477F7F4A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F796FD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C3F06F" w14:textId="79D384FA" w:rsidR="00645EBF" w:rsidRPr="009874D5" w:rsidRDefault="00CF57E8" w:rsidP="00816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7EB92AF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36744E6" w14:textId="4EDFD479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55BF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101,489</w:t>
            </w:r>
          </w:p>
        </w:tc>
      </w:tr>
      <w:tr w:rsidR="00645EBF" w:rsidRPr="009874D5" w14:paraId="6D95189C" w14:textId="77777777" w:rsidTr="003067DA">
        <w:trPr>
          <w:cantSplit/>
        </w:trPr>
        <w:tc>
          <w:tcPr>
            <w:tcW w:w="4140" w:type="dxa"/>
          </w:tcPr>
          <w:p w14:paraId="615CB678" w14:textId="4D94AF41" w:rsidR="00645EBF" w:rsidRPr="00A90237" w:rsidRDefault="00645EBF" w:rsidP="00645E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ค่าใช้จ่ายจ่ายล่วงหน้า</w:t>
            </w:r>
          </w:p>
        </w:tc>
        <w:tc>
          <w:tcPr>
            <w:tcW w:w="990" w:type="dxa"/>
          </w:tcPr>
          <w:p w14:paraId="3CD109D6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A73345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5EBF" w:rsidRPr="009874D5" w14:paraId="336A1523" w14:textId="77777777" w:rsidTr="003067DA">
        <w:trPr>
          <w:cantSplit/>
          <w:trHeight w:val="60"/>
        </w:trPr>
        <w:tc>
          <w:tcPr>
            <w:tcW w:w="4140" w:type="dxa"/>
          </w:tcPr>
          <w:p w14:paraId="181B0A33" w14:textId="135892E4" w:rsidR="00645EBF" w:rsidRDefault="00645EBF" w:rsidP="00645E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0630FA8" w14:textId="06FD1523" w:rsidR="00645EBF" w:rsidRPr="009874D5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14,291</w:t>
            </w:r>
          </w:p>
        </w:tc>
        <w:tc>
          <w:tcPr>
            <w:tcW w:w="270" w:type="dxa"/>
          </w:tcPr>
          <w:p w14:paraId="535C84A9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52C994F0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</w:t>
            </w:r>
          </w:p>
        </w:tc>
        <w:tc>
          <w:tcPr>
            <w:tcW w:w="178" w:type="dxa"/>
          </w:tcPr>
          <w:p w14:paraId="5F667038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797FD3EA" w:rsidR="00645EBF" w:rsidRPr="009874D5" w:rsidRDefault="001329BD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14,291</w:t>
            </w:r>
          </w:p>
        </w:tc>
        <w:tc>
          <w:tcPr>
            <w:tcW w:w="180" w:type="dxa"/>
          </w:tcPr>
          <w:p w14:paraId="31B5ABE5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4C1F4661" w:rsidR="00645EBF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3,950</w:t>
            </w:r>
          </w:p>
        </w:tc>
      </w:tr>
      <w:tr w:rsidR="00645EBF" w:rsidRPr="009874D5" w14:paraId="66B71525" w14:textId="77777777" w:rsidTr="004A5838">
        <w:trPr>
          <w:cantSplit/>
          <w:trHeight w:val="344"/>
        </w:trPr>
        <w:tc>
          <w:tcPr>
            <w:tcW w:w="4140" w:type="dxa"/>
          </w:tcPr>
          <w:p w14:paraId="2917F8AF" w14:textId="77777777" w:rsidR="00645EBF" w:rsidRPr="004A5838" w:rsidRDefault="00645EBF" w:rsidP="00645EBF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7AC22CD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BFC20D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748453AC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38ADD5B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2" w:type="dxa"/>
          </w:tcPr>
          <w:p w14:paraId="515AA6E0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C0CFC5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08EF7DBB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</w:tr>
      <w:tr w:rsidR="00645EBF" w:rsidRPr="009874D5" w14:paraId="10CD6362" w14:textId="77777777" w:rsidTr="001329BD">
        <w:trPr>
          <w:cantSplit/>
        </w:trPr>
        <w:tc>
          <w:tcPr>
            <w:tcW w:w="4140" w:type="dxa"/>
          </w:tcPr>
          <w:p w14:paraId="4A008398" w14:textId="137F53DD" w:rsidR="00645EBF" w:rsidRPr="00561B21" w:rsidRDefault="00645EBF" w:rsidP="00645E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0C5284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6A5E468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645EBF" w:rsidRPr="001135D7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329BD" w:rsidRPr="009874D5" w14:paraId="68DC309E" w14:textId="77777777" w:rsidTr="00E65A7E">
        <w:trPr>
          <w:cantSplit/>
        </w:trPr>
        <w:tc>
          <w:tcPr>
            <w:tcW w:w="4140" w:type="dxa"/>
          </w:tcPr>
          <w:p w14:paraId="674499EB" w14:textId="32ED05ED" w:rsidR="001329BD" w:rsidRPr="00561B21" w:rsidRDefault="001329BD" w:rsidP="001329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center"/>
          </w:tcPr>
          <w:p w14:paraId="4DD1CB73" w14:textId="6BA874C6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270" w:type="dxa"/>
          </w:tcPr>
          <w:p w14:paraId="0476D705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7BA1CBE9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178" w:type="dxa"/>
          </w:tcPr>
          <w:p w14:paraId="12C95F6F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ED92C" w14:textId="52B09742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180" w:type="dxa"/>
          </w:tcPr>
          <w:p w14:paraId="1BBE6180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0805C7F0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</w:tr>
      <w:tr w:rsidR="001329BD" w:rsidRPr="009874D5" w14:paraId="20211588" w14:textId="77777777" w:rsidTr="00E65A7E">
        <w:trPr>
          <w:cantSplit/>
        </w:trPr>
        <w:tc>
          <w:tcPr>
            <w:tcW w:w="4140" w:type="dxa"/>
          </w:tcPr>
          <w:p w14:paraId="0DB5F68B" w14:textId="34A0DD6E" w:rsidR="001329BD" w:rsidRPr="00D36975" w:rsidRDefault="001329BD" w:rsidP="001329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vAlign w:val="center"/>
          </w:tcPr>
          <w:p w14:paraId="18BFF5DC" w14:textId="3894C68B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232,958</w:t>
            </w:r>
          </w:p>
        </w:tc>
        <w:tc>
          <w:tcPr>
            <w:tcW w:w="270" w:type="dxa"/>
          </w:tcPr>
          <w:p w14:paraId="1747B7B7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09189B8A" w:rsidR="001329BD" w:rsidRPr="001135D7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34F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  <w:tc>
          <w:tcPr>
            <w:tcW w:w="178" w:type="dxa"/>
          </w:tcPr>
          <w:p w14:paraId="3104AC73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89836" w14:textId="734FCA1A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232,958</w:t>
            </w:r>
          </w:p>
        </w:tc>
        <w:tc>
          <w:tcPr>
            <w:tcW w:w="180" w:type="dxa"/>
          </w:tcPr>
          <w:p w14:paraId="30D420B1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60D4064C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12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</w:tr>
      <w:tr w:rsidR="001329BD" w:rsidRPr="009874D5" w14:paraId="446236DD" w14:textId="77777777" w:rsidTr="00E65A7E">
        <w:trPr>
          <w:cantSplit/>
        </w:trPr>
        <w:tc>
          <w:tcPr>
            <w:tcW w:w="4140" w:type="dxa"/>
          </w:tcPr>
          <w:p w14:paraId="67D5DE91" w14:textId="24430DFD" w:rsidR="001329BD" w:rsidRPr="00D36975" w:rsidRDefault="001329BD" w:rsidP="001329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vAlign w:val="center"/>
          </w:tcPr>
          <w:p w14:paraId="12C85DF5" w14:textId="3E918AA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270" w:type="dxa"/>
          </w:tcPr>
          <w:p w14:paraId="2BC94E75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1013B435" w:rsidR="001329BD" w:rsidRPr="001135D7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2499B017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051E00" w14:textId="18CC8B8A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29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5A5CAFF4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41026FB8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1329BD" w:rsidRPr="00774373" w14:paraId="0081DF1B" w14:textId="77777777" w:rsidTr="001329BD">
        <w:trPr>
          <w:cantSplit/>
          <w:trHeight w:val="245"/>
        </w:trPr>
        <w:tc>
          <w:tcPr>
            <w:tcW w:w="4140" w:type="dxa"/>
          </w:tcPr>
          <w:p w14:paraId="0B98AABB" w14:textId="77777777" w:rsidR="001329BD" w:rsidRPr="009B102E" w:rsidRDefault="001329BD" w:rsidP="00132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DA8DD7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D805D01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1329BD" w:rsidRPr="009B102E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329BD" w:rsidRPr="009874D5" w14:paraId="43306CCD" w14:textId="77777777" w:rsidTr="004F05B7">
        <w:trPr>
          <w:cantSplit/>
        </w:trPr>
        <w:tc>
          <w:tcPr>
            <w:tcW w:w="4140" w:type="dxa"/>
          </w:tcPr>
          <w:p w14:paraId="5C085169" w14:textId="6FF2F4BE" w:rsidR="001329BD" w:rsidRPr="00C75402" w:rsidRDefault="001329BD" w:rsidP="001329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281C02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BC76407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1329BD" w:rsidRPr="009874D5" w:rsidRDefault="001329BD" w:rsidP="001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F05B7" w:rsidRPr="009874D5" w14:paraId="2417EE36" w14:textId="77777777" w:rsidTr="000F0BFA">
        <w:trPr>
          <w:cantSplit/>
        </w:trPr>
        <w:tc>
          <w:tcPr>
            <w:tcW w:w="4140" w:type="dxa"/>
          </w:tcPr>
          <w:p w14:paraId="08F7877B" w14:textId="42B71AF4" w:rsidR="004F05B7" w:rsidRPr="009874D5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2140" w14:textId="4CC98D9A" w:rsidR="004F05B7" w:rsidRPr="004F05B7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10,516</w:t>
            </w:r>
          </w:p>
        </w:tc>
        <w:tc>
          <w:tcPr>
            <w:tcW w:w="270" w:type="dxa"/>
          </w:tcPr>
          <w:p w14:paraId="14A94422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59676A5E" w:rsidR="004F05B7" w:rsidRPr="00D632C6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5C8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33,767</w:t>
            </w:r>
          </w:p>
        </w:tc>
        <w:tc>
          <w:tcPr>
            <w:tcW w:w="178" w:type="dxa"/>
          </w:tcPr>
          <w:p w14:paraId="0144552A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E880" w14:textId="302501B3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9,473</w:t>
            </w:r>
          </w:p>
        </w:tc>
        <w:tc>
          <w:tcPr>
            <w:tcW w:w="180" w:type="dxa"/>
          </w:tcPr>
          <w:p w14:paraId="207B51D7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3B92E551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22D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F05B7" w:rsidRPr="009874D5" w14:paraId="5F8C3A3F" w14:textId="77777777" w:rsidTr="000F0BFA">
        <w:trPr>
          <w:cantSplit/>
        </w:trPr>
        <w:tc>
          <w:tcPr>
            <w:tcW w:w="4140" w:type="dxa"/>
          </w:tcPr>
          <w:p w14:paraId="6309577A" w14:textId="1584713B" w:rsidR="004F05B7" w:rsidRPr="00D36975" w:rsidRDefault="004F05B7" w:rsidP="004F05B7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2133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DDF19" w14:textId="152C50CD" w:rsidR="004F05B7" w:rsidRPr="004F05B7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14C4FC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D5B79B" w14:textId="6F6871FC" w:rsidR="004F05B7" w:rsidRPr="00D632C6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78" w:type="dxa"/>
          </w:tcPr>
          <w:p w14:paraId="16F1C121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AC05D" w14:textId="4FE48FB3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435</w:t>
            </w:r>
          </w:p>
        </w:tc>
        <w:tc>
          <w:tcPr>
            <w:tcW w:w="180" w:type="dxa"/>
          </w:tcPr>
          <w:p w14:paraId="0D02A487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6E825F" w14:textId="0D7421AE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C6AA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1,461</w:t>
            </w:r>
          </w:p>
        </w:tc>
      </w:tr>
      <w:tr w:rsidR="004F05B7" w:rsidRPr="009874D5" w14:paraId="23867360" w14:textId="77777777" w:rsidTr="000F0BFA">
        <w:trPr>
          <w:cantSplit/>
        </w:trPr>
        <w:tc>
          <w:tcPr>
            <w:tcW w:w="4140" w:type="dxa"/>
          </w:tcPr>
          <w:p w14:paraId="77C5602E" w14:textId="0591CA80" w:rsidR="004F05B7" w:rsidRPr="009874D5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7C642" w14:textId="72E1E8E1" w:rsidR="004F05B7" w:rsidRPr="004F05B7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376,688</w:t>
            </w:r>
          </w:p>
        </w:tc>
        <w:tc>
          <w:tcPr>
            <w:tcW w:w="270" w:type="dxa"/>
          </w:tcPr>
          <w:p w14:paraId="474DD46D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14E9C896" w:rsidR="004F05B7" w:rsidRPr="00D632C6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5760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294,687</w:t>
            </w:r>
          </w:p>
        </w:tc>
        <w:tc>
          <w:tcPr>
            <w:tcW w:w="178" w:type="dxa"/>
          </w:tcPr>
          <w:p w14:paraId="68ACF1B5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1AC95" w14:textId="0762DF9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376,680</w:t>
            </w:r>
          </w:p>
        </w:tc>
        <w:tc>
          <w:tcPr>
            <w:tcW w:w="180" w:type="dxa"/>
          </w:tcPr>
          <w:p w14:paraId="1A06A553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3B3CCE1A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01C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284,85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4F05B7" w:rsidRPr="009874D5" w14:paraId="492FB830" w14:textId="77777777" w:rsidTr="004F05B7">
        <w:trPr>
          <w:cantSplit/>
        </w:trPr>
        <w:tc>
          <w:tcPr>
            <w:tcW w:w="4140" w:type="dxa"/>
          </w:tcPr>
          <w:p w14:paraId="44923F4F" w14:textId="45124B65" w:rsidR="004F05B7" w:rsidRPr="009874D5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9397F6" w14:textId="79C782AA" w:rsidR="004F05B7" w:rsidRPr="004F05B7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39,989</w:t>
            </w:r>
          </w:p>
        </w:tc>
        <w:tc>
          <w:tcPr>
            <w:tcW w:w="270" w:type="dxa"/>
          </w:tcPr>
          <w:p w14:paraId="6E397F2C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67C0D5AB" w:rsidR="004F05B7" w:rsidRPr="00D632C6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E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10,742</w:t>
            </w:r>
          </w:p>
        </w:tc>
        <w:tc>
          <w:tcPr>
            <w:tcW w:w="178" w:type="dxa"/>
          </w:tcPr>
          <w:p w14:paraId="16A76943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7DEB22" w14:textId="5F6F2349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05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39,989</w:t>
            </w:r>
          </w:p>
        </w:tc>
        <w:tc>
          <w:tcPr>
            <w:tcW w:w="180" w:type="dxa"/>
          </w:tcPr>
          <w:p w14:paraId="0CB24F3F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26BB96A3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17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</w:tr>
      <w:tr w:rsidR="004F05B7" w:rsidRPr="00774373" w14:paraId="43D1AAD8" w14:textId="77777777" w:rsidTr="004F05B7">
        <w:trPr>
          <w:cantSplit/>
          <w:trHeight w:val="398"/>
        </w:trPr>
        <w:tc>
          <w:tcPr>
            <w:tcW w:w="4140" w:type="dxa"/>
          </w:tcPr>
          <w:p w14:paraId="74F89569" w14:textId="77777777" w:rsidR="004F05B7" w:rsidRPr="009B102E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88D673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F97FCFA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4F05B7" w:rsidRPr="009B102E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4F05B7" w:rsidRPr="009874D5" w14:paraId="760945D8" w14:textId="77777777" w:rsidTr="00CF7BFF">
        <w:trPr>
          <w:cantSplit/>
        </w:trPr>
        <w:tc>
          <w:tcPr>
            <w:tcW w:w="4140" w:type="dxa"/>
          </w:tcPr>
          <w:p w14:paraId="6ECF8A80" w14:textId="50B236D9" w:rsidR="004F05B7" w:rsidRPr="00C75402" w:rsidRDefault="004F05B7" w:rsidP="004F05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990" w:type="dxa"/>
          </w:tcPr>
          <w:p w14:paraId="2B014637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EF6D3E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7777777" w:rsidR="004F05B7" w:rsidRPr="009874D5" w:rsidRDefault="004F05B7" w:rsidP="004F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F7BFF" w:rsidRPr="009874D5" w14:paraId="059E78CA" w14:textId="77777777" w:rsidTr="00D31092">
        <w:trPr>
          <w:cantSplit/>
        </w:trPr>
        <w:tc>
          <w:tcPr>
            <w:tcW w:w="4140" w:type="dxa"/>
          </w:tcPr>
          <w:p w14:paraId="5367E1A2" w14:textId="2B68856D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EC73" w14:textId="0225A9D6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27,794</w:t>
            </w:r>
          </w:p>
        </w:tc>
        <w:tc>
          <w:tcPr>
            <w:tcW w:w="270" w:type="dxa"/>
          </w:tcPr>
          <w:p w14:paraId="0946E780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7C1E3978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74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64,107</w:t>
            </w:r>
          </w:p>
        </w:tc>
        <w:tc>
          <w:tcPr>
            <w:tcW w:w="178" w:type="dxa"/>
          </w:tcPr>
          <w:p w14:paraId="2A639001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3EE5" w14:textId="31CB509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27,074</w:t>
            </w:r>
          </w:p>
        </w:tc>
        <w:tc>
          <w:tcPr>
            <w:tcW w:w="180" w:type="dxa"/>
          </w:tcPr>
          <w:p w14:paraId="13B1B8D3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46413B4D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39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60,613</w:t>
            </w:r>
          </w:p>
        </w:tc>
      </w:tr>
      <w:tr w:rsidR="00CF7BFF" w:rsidRPr="009874D5" w14:paraId="1837FF1B" w14:textId="77777777" w:rsidTr="00D31092">
        <w:trPr>
          <w:cantSplit/>
        </w:trPr>
        <w:tc>
          <w:tcPr>
            <w:tcW w:w="4140" w:type="dxa"/>
          </w:tcPr>
          <w:p w14:paraId="777DEEC3" w14:textId="63D37C8A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DA993" w14:textId="1DD8A057" w:rsidR="00CF7BFF" w:rsidRPr="00CF7BFF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9F344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2E8F9C6B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8DA25" w14:textId="029C0115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</w:t>
            </w:r>
          </w:p>
        </w:tc>
        <w:tc>
          <w:tcPr>
            <w:tcW w:w="180" w:type="dxa"/>
          </w:tcPr>
          <w:p w14:paraId="2095B0C2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4F8CD3C9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5B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</w:t>
            </w:r>
          </w:p>
        </w:tc>
      </w:tr>
      <w:tr w:rsidR="00CF7BFF" w:rsidRPr="009874D5" w14:paraId="0F473394" w14:textId="77777777" w:rsidTr="00D31092">
        <w:trPr>
          <w:cantSplit/>
        </w:trPr>
        <w:tc>
          <w:tcPr>
            <w:tcW w:w="4140" w:type="dxa"/>
          </w:tcPr>
          <w:p w14:paraId="47ED7FFB" w14:textId="435DA116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A209" w14:textId="402613CC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64,854</w:t>
            </w:r>
          </w:p>
        </w:tc>
        <w:tc>
          <w:tcPr>
            <w:tcW w:w="270" w:type="dxa"/>
          </w:tcPr>
          <w:p w14:paraId="0C7C3C04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56707708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4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47,486</w:t>
            </w:r>
          </w:p>
        </w:tc>
        <w:tc>
          <w:tcPr>
            <w:tcW w:w="178" w:type="dxa"/>
          </w:tcPr>
          <w:p w14:paraId="34FE5349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DE5F9" w14:textId="1185F44F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52,616</w:t>
            </w:r>
          </w:p>
        </w:tc>
        <w:tc>
          <w:tcPr>
            <w:tcW w:w="180" w:type="dxa"/>
          </w:tcPr>
          <w:p w14:paraId="44FC3BC0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68A5A58D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204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40,471</w:t>
            </w:r>
          </w:p>
        </w:tc>
      </w:tr>
      <w:tr w:rsidR="00CF7BFF" w:rsidRPr="009874D5" w14:paraId="055F43DD" w14:textId="77777777" w:rsidTr="00CF7BFF">
        <w:trPr>
          <w:cantSplit/>
        </w:trPr>
        <w:tc>
          <w:tcPr>
            <w:tcW w:w="4140" w:type="dxa"/>
          </w:tcPr>
          <w:p w14:paraId="0E400532" w14:textId="79F9927E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141901" w14:textId="4A48EBD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2,543</w:t>
            </w:r>
          </w:p>
        </w:tc>
        <w:tc>
          <w:tcPr>
            <w:tcW w:w="270" w:type="dxa"/>
          </w:tcPr>
          <w:p w14:paraId="231028A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339356A8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960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5B4A5D43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8C72E" w14:textId="27D0315B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2,543</w:t>
            </w:r>
          </w:p>
        </w:tc>
        <w:tc>
          <w:tcPr>
            <w:tcW w:w="180" w:type="dxa"/>
          </w:tcPr>
          <w:p w14:paraId="532E0281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35CD02C4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67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CF7BFF" w:rsidRPr="009874D5" w14:paraId="4C4B4B30" w14:textId="77777777" w:rsidTr="00CF7BFF">
        <w:trPr>
          <w:cantSplit/>
        </w:trPr>
        <w:tc>
          <w:tcPr>
            <w:tcW w:w="4140" w:type="dxa"/>
          </w:tcPr>
          <w:p w14:paraId="151A4D4F" w14:textId="77777777" w:rsidR="00CF7BFF" w:rsidRPr="00174558" w:rsidRDefault="00CF7BFF" w:rsidP="00CF7BF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1485C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75DC27F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FB3E61" w14:textId="77777777" w:rsidR="00CF7BFF" w:rsidRPr="00496057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B94EA93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AF7F35A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53F978B" w14:textId="77777777" w:rsidR="00CF7BFF" w:rsidRPr="00607DBB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A56CCA" w14:textId="77777777" w:rsidR="00CF7BFF" w:rsidRPr="0098679C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CF7BFF" w:rsidRPr="009874D5" w14:paraId="7EBBD397" w14:textId="77777777" w:rsidTr="003067DA">
        <w:trPr>
          <w:cantSplit/>
        </w:trPr>
        <w:tc>
          <w:tcPr>
            <w:tcW w:w="4140" w:type="dxa"/>
          </w:tcPr>
          <w:p w14:paraId="295F7F96" w14:textId="5D2F31AD" w:rsidR="00CF7BFF" w:rsidRPr="00C75402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990" w:type="dxa"/>
          </w:tcPr>
          <w:p w14:paraId="4FAE7588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2DFCCA7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F7BFF" w:rsidRPr="009874D5" w14:paraId="0E9083B2" w14:textId="77777777" w:rsidTr="003067DA">
        <w:trPr>
          <w:cantSplit/>
        </w:trPr>
        <w:tc>
          <w:tcPr>
            <w:tcW w:w="4140" w:type="dxa"/>
          </w:tcPr>
          <w:p w14:paraId="3F89B418" w14:textId="7BB65190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20CEC075" w14:textId="109ABD5F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13,514</w:t>
            </w:r>
          </w:p>
        </w:tc>
        <w:tc>
          <w:tcPr>
            <w:tcW w:w="270" w:type="dxa"/>
          </w:tcPr>
          <w:p w14:paraId="36BA03C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1D229E42" w:rsidR="00CF7BFF" w:rsidRPr="00C75402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  <w:tc>
          <w:tcPr>
            <w:tcW w:w="178" w:type="dxa"/>
          </w:tcPr>
          <w:p w14:paraId="50C3B894" w14:textId="77777777" w:rsidR="00CF7BFF" w:rsidRPr="00C75402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1635281E" w:rsidR="00CF7BFF" w:rsidRPr="00C75402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F7BF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13,514</w:t>
            </w:r>
          </w:p>
        </w:tc>
        <w:tc>
          <w:tcPr>
            <w:tcW w:w="180" w:type="dxa"/>
          </w:tcPr>
          <w:p w14:paraId="58C481FD" w14:textId="77777777" w:rsidR="00CF7BFF" w:rsidRPr="00C75402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2E97CD4B" w:rsidR="00CF7BFF" w:rsidRPr="00C75402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</w:tr>
      <w:tr w:rsidR="005133B9" w:rsidRPr="00774373" w14:paraId="348D45D6" w14:textId="77777777" w:rsidTr="003067DA">
        <w:trPr>
          <w:cantSplit/>
        </w:trPr>
        <w:tc>
          <w:tcPr>
            <w:tcW w:w="4140" w:type="dxa"/>
          </w:tcPr>
          <w:p w14:paraId="142C8C52" w14:textId="77777777" w:rsidR="005133B9" w:rsidRPr="009B102E" w:rsidRDefault="005133B9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0FE70E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91FBF94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2057326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61F3F3D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47C9D71C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54E1FBF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1249C4E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F7BFF" w:rsidRPr="009874D5" w14:paraId="014AE666" w14:textId="77777777" w:rsidTr="003067DA">
        <w:trPr>
          <w:cantSplit/>
        </w:trPr>
        <w:tc>
          <w:tcPr>
            <w:tcW w:w="4140" w:type="dxa"/>
          </w:tcPr>
          <w:p w14:paraId="758A9D38" w14:textId="1C7078BD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61BE5CFC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F02224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F7BFF" w:rsidRPr="009874D5" w14:paraId="1D0BA24E" w14:textId="77777777" w:rsidTr="003067DA">
        <w:trPr>
          <w:cantSplit/>
        </w:trPr>
        <w:tc>
          <w:tcPr>
            <w:tcW w:w="4140" w:type="dxa"/>
          </w:tcPr>
          <w:p w14:paraId="543CF12A" w14:textId="21D49F56" w:rsidR="00CF7BFF" w:rsidRPr="009874D5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40FCB339" w14:textId="00CE3B73" w:rsidR="00CF7BFF" w:rsidRPr="009874D5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133B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270" w:type="dxa"/>
          </w:tcPr>
          <w:p w14:paraId="397458D1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2A41C3E1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78" w:type="dxa"/>
          </w:tcPr>
          <w:p w14:paraId="2E53F122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593241D2" w:rsidR="00CF7BFF" w:rsidRPr="009874D5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133B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80" w:type="dxa"/>
          </w:tcPr>
          <w:p w14:paraId="3E131DBF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1646E20E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</w:tr>
    </w:tbl>
    <w:p w14:paraId="27E9FBE3" w14:textId="419191BC" w:rsidR="006E4591" w:rsidRDefault="006E4591" w:rsidP="008F252E">
      <w:pPr>
        <w:ind w:firstLine="450"/>
        <w:rPr>
          <w:rFonts w:asciiTheme="majorBidi" w:hAnsiTheme="majorBidi" w:cstheme="majorBidi"/>
          <w:sz w:val="24"/>
          <w:szCs w:val="24"/>
        </w:rPr>
      </w:pPr>
    </w:p>
    <w:p w14:paraId="08909F35" w14:textId="77777777" w:rsidR="006E4591" w:rsidRDefault="006E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24ECE7A1" w14:textId="1B32CBFF" w:rsidR="000A1580" w:rsidRPr="000A1580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7122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181CCB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181CCB" w:rsidRDefault="000A1580" w:rsidP="006970AC">
      <w:pPr>
        <w:pStyle w:val="Caption"/>
        <w:rPr>
          <w:rFonts w:asciiTheme="majorBidi" w:hAnsiTheme="majorBidi" w:cstheme="majorBidi"/>
          <w:sz w:val="24"/>
          <w:szCs w:val="24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07"/>
        <w:gridCol w:w="1080"/>
        <w:gridCol w:w="181"/>
        <w:gridCol w:w="1115"/>
        <w:gridCol w:w="180"/>
        <w:gridCol w:w="1125"/>
      </w:tblGrid>
      <w:tr w:rsidR="00785BEE" w:rsidRPr="009874D5" w14:paraId="1183223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9FDB31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64CCC01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1DF11AE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5A2CC4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81CCB" w:rsidRPr="009874D5" w14:paraId="788C1B20" w14:textId="77777777" w:rsidTr="003067DA">
        <w:trPr>
          <w:cantSplit/>
          <w:tblHeader/>
        </w:trPr>
        <w:tc>
          <w:tcPr>
            <w:tcW w:w="4140" w:type="dxa"/>
            <w:vAlign w:val="bottom"/>
          </w:tcPr>
          <w:p w14:paraId="6EC3BBAB" w14:textId="3C3AE39B" w:rsidR="00181CCB" w:rsidRPr="00B753A9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6603715A" w14:textId="7446737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07" w:type="dxa"/>
            <w:vAlign w:val="bottom"/>
          </w:tcPr>
          <w:p w14:paraId="2D2068A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5AC7A6" w14:textId="2CEDFAF1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1" w:type="dxa"/>
          </w:tcPr>
          <w:p w14:paraId="68A9F90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5BC28310" w14:textId="233E44BC" w:rsidR="00181CCB" w:rsidRPr="00975625" w:rsidRDefault="00181CCB" w:rsidP="00181CC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502AE5A3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8B87C7A" w14:textId="6D7F1EB5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</w:tr>
      <w:tr w:rsidR="00181CCB" w:rsidRPr="009874D5" w14:paraId="670D96E5" w14:textId="77777777">
        <w:trPr>
          <w:cantSplit/>
          <w:tblHeader/>
        </w:trPr>
        <w:tc>
          <w:tcPr>
            <w:tcW w:w="4140" w:type="dxa"/>
            <w:vAlign w:val="bottom"/>
          </w:tcPr>
          <w:p w14:paraId="31F98D6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68" w:type="dxa"/>
            <w:gridSpan w:val="7"/>
            <w:vAlign w:val="bottom"/>
            <w:hideMark/>
          </w:tcPr>
          <w:p w14:paraId="4DB2FFD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81CCB" w:rsidRPr="009874D5" w14:paraId="55DCF412" w14:textId="77777777" w:rsidTr="003067DA">
        <w:trPr>
          <w:cantSplit/>
        </w:trPr>
        <w:tc>
          <w:tcPr>
            <w:tcW w:w="4140" w:type="dxa"/>
            <w:hideMark/>
          </w:tcPr>
          <w:p w14:paraId="0F62CD73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06AB9" w14:textId="68B6865B" w:rsidR="00181CCB" w:rsidRPr="00975625" w:rsidRDefault="005953DF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5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692,732</w:t>
            </w:r>
          </w:p>
        </w:tc>
        <w:tc>
          <w:tcPr>
            <w:tcW w:w="207" w:type="dxa"/>
          </w:tcPr>
          <w:p w14:paraId="5FBB3304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10B4D" w14:textId="1AB80796" w:rsidR="00181CCB" w:rsidRPr="00ED79A6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828,918</w:t>
            </w:r>
          </w:p>
        </w:tc>
        <w:tc>
          <w:tcPr>
            <w:tcW w:w="181" w:type="dxa"/>
          </w:tcPr>
          <w:p w14:paraId="5C3B638F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6755F0" w14:textId="58789268" w:rsidR="00181CCB" w:rsidRPr="00975625" w:rsidRDefault="005953DF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953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705,528</w:t>
            </w:r>
          </w:p>
        </w:tc>
        <w:tc>
          <w:tcPr>
            <w:tcW w:w="180" w:type="dxa"/>
          </w:tcPr>
          <w:p w14:paraId="3058D518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AF3CBC4" w14:textId="2D2B230F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914,804</w:t>
            </w:r>
          </w:p>
        </w:tc>
      </w:tr>
      <w:tr w:rsidR="00181CCB" w:rsidRPr="009874D5" w14:paraId="12C35397" w14:textId="77777777" w:rsidTr="003067DA">
        <w:trPr>
          <w:cantSplit/>
        </w:trPr>
        <w:tc>
          <w:tcPr>
            <w:tcW w:w="4140" w:type="dxa"/>
          </w:tcPr>
          <w:p w14:paraId="188C3686" w14:textId="27FB209C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</w:t>
            </w:r>
            <w:r w:rsidR="006828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กระทบ</w:t>
            </w: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4804E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B8B111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1AA61F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663D14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6128E0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069F22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7C187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1CCB" w:rsidRPr="009874D5" w14:paraId="4A73A29A" w14:textId="77777777" w:rsidTr="003067DA">
        <w:trPr>
          <w:cantSplit/>
        </w:trPr>
        <w:tc>
          <w:tcPr>
            <w:tcW w:w="4140" w:type="dxa"/>
            <w:vAlign w:val="bottom"/>
          </w:tcPr>
          <w:p w14:paraId="6A6A90E9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1546184F" w14:textId="0CFC3B76" w:rsidR="00181CCB" w:rsidRPr="00975625" w:rsidRDefault="005953DF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953D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144,398</w:t>
            </w:r>
          </w:p>
        </w:tc>
        <w:tc>
          <w:tcPr>
            <w:tcW w:w="207" w:type="dxa"/>
          </w:tcPr>
          <w:p w14:paraId="3D1F4420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8546A7" w14:textId="2107C40F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131,079</w:t>
            </w:r>
          </w:p>
        </w:tc>
        <w:tc>
          <w:tcPr>
            <w:tcW w:w="181" w:type="dxa"/>
          </w:tcPr>
          <w:p w14:paraId="5AF47C5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053D3D3" w14:textId="6ECEA0FB" w:rsidR="00181CCB" w:rsidRPr="00975625" w:rsidRDefault="005953DF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953D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144,391</w:t>
            </w:r>
          </w:p>
        </w:tc>
        <w:tc>
          <w:tcPr>
            <w:tcW w:w="180" w:type="dxa"/>
          </w:tcPr>
          <w:p w14:paraId="5AF22FE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8247A47" w14:textId="6AECB77C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131,070</w:t>
            </w:r>
          </w:p>
        </w:tc>
      </w:tr>
      <w:tr w:rsidR="00181CCB" w:rsidRPr="009874D5" w14:paraId="1CCC1FF7" w14:textId="77777777" w:rsidTr="003067DA">
        <w:trPr>
          <w:cantSplit/>
        </w:trPr>
        <w:tc>
          <w:tcPr>
            <w:tcW w:w="4140" w:type="dxa"/>
            <w:vAlign w:val="bottom"/>
          </w:tcPr>
          <w:p w14:paraId="5131B93F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</w:tcPr>
          <w:p w14:paraId="7B9C94C7" w14:textId="14FE1D66" w:rsidR="00181CCB" w:rsidRPr="00975625" w:rsidRDefault="00DF168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588</w:t>
            </w:r>
          </w:p>
        </w:tc>
        <w:tc>
          <w:tcPr>
            <w:tcW w:w="207" w:type="dxa"/>
          </w:tcPr>
          <w:p w14:paraId="41048FE7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16343" w14:textId="41F940A0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582</w:t>
            </w:r>
          </w:p>
        </w:tc>
        <w:tc>
          <w:tcPr>
            <w:tcW w:w="181" w:type="dxa"/>
          </w:tcPr>
          <w:p w14:paraId="2119F315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B8F3C20" w14:textId="2ED56FE0" w:rsidR="00181CCB" w:rsidRPr="00975625" w:rsidRDefault="00DF168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580</w:t>
            </w:r>
          </w:p>
        </w:tc>
        <w:tc>
          <w:tcPr>
            <w:tcW w:w="180" w:type="dxa"/>
          </w:tcPr>
          <w:p w14:paraId="41028D1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9EC642F" w14:textId="16481100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573</w:t>
            </w:r>
          </w:p>
        </w:tc>
      </w:tr>
      <w:tr w:rsidR="00181CCB" w:rsidRPr="009874D5" w14:paraId="164614A0" w14:textId="77777777" w:rsidTr="003067DA">
        <w:trPr>
          <w:cantSplit/>
        </w:trPr>
        <w:tc>
          <w:tcPr>
            <w:tcW w:w="4140" w:type="dxa"/>
            <w:vAlign w:val="bottom"/>
          </w:tcPr>
          <w:p w14:paraId="5DF305BE" w14:textId="3828F551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การด้อยค่า</w:t>
            </w:r>
            <w:r w:rsidR="00C826C0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F304102" w14:textId="3ABD6F5F" w:rsidR="00181CCB" w:rsidRPr="00975625" w:rsidRDefault="00DF168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1,222</w:t>
            </w:r>
          </w:p>
        </w:tc>
        <w:tc>
          <w:tcPr>
            <w:tcW w:w="207" w:type="dxa"/>
          </w:tcPr>
          <w:p w14:paraId="093AD4A7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FCC5DD" w14:textId="1231176A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13,228</w:t>
            </w:r>
          </w:p>
        </w:tc>
        <w:tc>
          <w:tcPr>
            <w:tcW w:w="181" w:type="dxa"/>
          </w:tcPr>
          <w:p w14:paraId="6C3F75CA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996C3A9" w14:textId="538C14B3" w:rsidR="00181CCB" w:rsidRPr="003067DA" w:rsidRDefault="00F62B4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  <w:r w:rsidRPr="00F62B4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7DD1F3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90314E9" w14:textId="65C0F7B4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181CCB" w:rsidRPr="009874D5" w14:paraId="190BE822" w14:textId="77777777" w:rsidTr="00181CCB">
        <w:trPr>
          <w:cantSplit/>
          <w:trHeight w:val="695"/>
        </w:trPr>
        <w:tc>
          <w:tcPr>
            <w:tcW w:w="4140" w:type="dxa"/>
            <w:vAlign w:val="bottom"/>
          </w:tcPr>
          <w:p w14:paraId="1991F9C5" w14:textId="181B5672" w:rsidR="00181CCB" w:rsidRPr="00E94808" w:rsidRDefault="006E4591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br w:type="page"/>
            </w:r>
            <w:r w:rsidR="00181CCB" w:rsidRPr="00A91236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 w:rsidR="00181CCB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กลับรายการ) ค่าเผื่อการลดมูลค่าของสินค้า</w:t>
            </w:r>
            <w:r w:rsidR="00181CC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br/>
            </w:r>
            <w:r w:rsidR="00181CC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="00181CCB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1080" w:type="dxa"/>
          </w:tcPr>
          <w:p w14:paraId="10E8AAF1" w14:textId="77777777" w:rsidR="00181CCB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027C486" w14:textId="249553AB" w:rsidR="00DF168B" w:rsidRPr="00975625" w:rsidRDefault="00DF168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2,911</w:t>
            </w:r>
          </w:p>
        </w:tc>
        <w:tc>
          <w:tcPr>
            <w:tcW w:w="207" w:type="dxa"/>
          </w:tcPr>
          <w:p w14:paraId="60AB06DE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5BF675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C3369B6" w14:textId="630A9BC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(23,603)</w:t>
            </w:r>
          </w:p>
        </w:tc>
        <w:tc>
          <w:tcPr>
            <w:tcW w:w="181" w:type="dxa"/>
          </w:tcPr>
          <w:p w14:paraId="7B6B36A4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121FB51F" w14:textId="77777777" w:rsidR="00181CCB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5B1C3560" w14:textId="4C76589D" w:rsidR="00DF168B" w:rsidRPr="00975625" w:rsidRDefault="00DF168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F168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1,430</w:t>
            </w:r>
          </w:p>
        </w:tc>
        <w:tc>
          <w:tcPr>
            <w:tcW w:w="180" w:type="dxa"/>
          </w:tcPr>
          <w:p w14:paraId="6438913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6EB91E7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69270587" w14:textId="064918C6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(19,354)</w:t>
            </w:r>
          </w:p>
        </w:tc>
      </w:tr>
      <w:tr w:rsidR="00181CCB" w:rsidRPr="009874D5" w14:paraId="2C8DC3B8" w14:textId="77777777" w:rsidTr="003067DA">
        <w:trPr>
          <w:cantSplit/>
        </w:trPr>
        <w:tc>
          <w:tcPr>
            <w:tcW w:w="4140" w:type="dxa"/>
            <w:vAlign w:val="bottom"/>
          </w:tcPr>
          <w:p w14:paraId="78D51CE4" w14:textId="77777777" w:rsidR="00181CCB" w:rsidRPr="00975625" w:rsidRDefault="00181CCB" w:rsidP="00181CC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2C24E0B" w14:textId="2AFD085D" w:rsidR="00181CCB" w:rsidRPr="00975625" w:rsidRDefault="000421E0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421E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15,091</w:t>
            </w:r>
          </w:p>
        </w:tc>
        <w:tc>
          <w:tcPr>
            <w:tcW w:w="207" w:type="dxa"/>
          </w:tcPr>
          <w:p w14:paraId="1338AF2D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A50726" w14:textId="290700C1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12,718</w:t>
            </w:r>
          </w:p>
        </w:tc>
        <w:tc>
          <w:tcPr>
            <w:tcW w:w="181" w:type="dxa"/>
          </w:tcPr>
          <w:p w14:paraId="56100050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E8F027" w14:textId="704B6544" w:rsidR="00181CCB" w:rsidRPr="00975625" w:rsidRDefault="000421E0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421E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15,091</w:t>
            </w:r>
          </w:p>
        </w:tc>
        <w:tc>
          <w:tcPr>
            <w:tcW w:w="180" w:type="dxa"/>
          </w:tcPr>
          <w:p w14:paraId="0951ED7A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710049D" w14:textId="3D480CD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12,718</w:t>
            </w:r>
          </w:p>
        </w:tc>
      </w:tr>
      <w:tr w:rsidR="000F680C" w:rsidRPr="009874D5" w14:paraId="3DCDB197" w14:textId="77777777" w:rsidTr="003067DA">
        <w:trPr>
          <w:cantSplit/>
        </w:trPr>
        <w:tc>
          <w:tcPr>
            <w:tcW w:w="4140" w:type="dxa"/>
            <w:vAlign w:val="bottom"/>
          </w:tcPr>
          <w:p w14:paraId="559A24A9" w14:textId="5B4EDD66" w:rsidR="000F680C" w:rsidRPr="00A91236" w:rsidRDefault="000F680C" w:rsidP="000F680C">
            <w:pPr>
              <w:ind w:left="-108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="00B944BE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 w:rsidR="00B944BE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) ขาดทุน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จากการจำหน่ายและตัดจำหน่ายที่ดิน </w:t>
            </w:r>
          </w:p>
          <w:p w14:paraId="157D57CA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080" w:type="dxa"/>
          </w:tcPr>
          <w:p w14:paraId="44AE1F29" w14:textId="77777777" w:rsidR="000F680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49DA58C" w14:textId="7D3897C2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(1,162)</w:t>
            </w:r>
          </w:p>
        </w:tc>
        <w:tc>
          <w:tcPr>
            <w:tcW w:w="207" w:type="dxa"/>
          </w:tcPr>
          <w:p w14:paraId="2EE49213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B4BDB7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172EEC0" w14:textId="0CDEC18B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619</w:t>
            </w:r>
          </w:p>
        </w:tc>
        <w:tc>
          <w:tcPr>
            <w:tcW w:w="181" w:type="dxa"/>
          </w:tcPr>
          <w:p w14:paraId="713E1463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F22EDC9" w14:textId="77777777" w:rsidR="000F680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5A11598" w14:textId="0A090B6B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(1,162)</w:t>
            </w:r>
          </w:p>
        </w:tc>
        <w:tc>
          <w:tcPr>
            <w:tcW w:w="180" w:type="dxa"/>
          </w:tcPr>
          <w:p w14:paraId="3FC65D55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2174B1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795EDBA" w14:textId="6E8662F2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619</w:t>
            </w:r>
          </w:p>
        </w:tc>
      </w:tr>
      <w:tr w:rsidR="000F680C" w:rsidRPr="009874D5" w14:paraId="70BF91B7" w14:textId="77777777" w:rsidTr="003067DA">
        <w:trPr>
          <w:cantSplit/>
        </w:trPr>
        <w:tc>
          <w:tcPr>
            <w:tcW w:w="4140" w:type="dxa"/>
            <w:vAlign w:val="bottom"/>
          </w:tcPr>
          <w:p w14:paraId="1722D077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080" w:type="dxa"/>
          </w:tcPr>
          <w:p w14:paraId="2DA41A35" w14:textId="6A9DFE6F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326,886</w:t>
            </w:r>
          </w:p>
        </w:tc>
        <w:tc>
          <w:tcPr>
            <w:tcW w:w="207" w:type="dxa"/>
          </w:tcPr>
          <w:p w14:paraId="0B8E26D8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74D9CC" w14:textId="58B39D7A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246,400</w:t>
            </w:r>
          </w:p>
        </w:tc>
        <w:tc>
          <w:tcPr>
            <w:tcW w:w="181" w:type="dxa"/>
          </w:tcPr>
          <w:p w14:paraId="08D46332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6EE20D9" w14:textId="57994CB6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320,969</w:t>
            </w:r>
          </w:p>
        </w:tc>
        <w:tc>
          <w:tcPr>
            <w:tcW w:w="180" w:type="dxa"/>
          </w:tcPr>
          <w:p w14:paraId="086EFAB4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4948503" w14:textId="348EC40B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257,998</w:t>
            </w:r>
          </w:p>
        </w:tc>
      </w:tr>
      <w:tr w:rsidR="000F680C" w:rsidRPr="009874D5" w14:paraId="70D760AC" w14:textId="77777777" w:rsidTr="003067DA">
        <w:trPr>
          <w:cantSplit/>
        </w:trPr>
        <w:tc>
          <w:tcPr>
            <w:tcW w:w="4140" w:type="dxa"/>
            <w:vAlign w:val="bottom"/>
          </w:tcPr>
          <w:p w14:paraId="0045FA38" w14:textId="0E89F2F3" w:rsidR="000F680C" w:rsidRPr="00975625" w:rsidRDefault="00BF71B1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="000F680C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จากอัตราแลกเปลี่ยน</w:t>
            </w:r>
            <w:r w:rsidR="000F680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0F680C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179CD6A4" w14:textId="4E4EA5F3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(300,56</w:t>
            </w:r>
            <w:r w:rsidR="00604CE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</w:t>
            </w: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07" w:type="dxa"/>
          </w:tcPr>
          <w:p w14:paraId="76E31011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EC571C" w14:textId="7DAD430F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(331,683)</w:t>
            </w:r>
          </w:p>
        </w:tc>
        <w:tc>
          <w:tcPr>
            <w:tcW w:w="181" w:type="dxa"/>
          </w:tcPr>
          <w:p w14:paraId="28D6D804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529DB42" w14:textId="2C65CD9F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(292,46</w:t>
            </w:r>
            <w:r w:rsidR="0064596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</w:t>
            </w:r>
            <w:r w:rsidRPr="000F68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1CD4998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B8D2528" w14:textId="6403A3A6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(273,050)</w:t>
            </w:r>
          </w:p>
        </w:tc>
      </w:tr>
      <w:tr w:rsidR="000F680C" w:rsidRPr="009874D5" w14:paraId="3BC8BD96" w14:textId="77777777" w:rsidTr="003067DA">
        <w:trPr>
          <w:cantSplit/>
        </w:trPr>
        <w:tc>
          <w:tcPr>
            <w:tcW w:w="4140" w:type="dxa"/>
            <w:vAlign w:val="bottom"/>
          </w:tcPr>
          <w:p w14:paraId="71E8FFF8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0C49C" w14:textId="48A96B55" w:rsidR="000F680C" w:rsidRPr="00975625" w:rsidRDefault="009A71B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1,345</w:t>
            </w:r>
          </w:p>
        </w:tc>
        <w:tc>
          <w:tcPr>
            <w:tcW w:w="207" w:type="dxa"/>
          </w:tcPr>
          <w:p w14:paraId="22733D5C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A05BE1A" w14:textId="7AF28C4F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1,488</w:t>
            </w:r>
          </w:p>
        </w:tc>
        <w:tc>
          <w:tcPr>
            <w:tcW w:w="181" w:type="dxa"/>
          </w:tcPr>
          <w:p w14:paraId="095AB075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7303724" w14:textId="264AFAA2" w:rsidR="000F680C" w:rsidRPr="00975625" w:rsidRDefault="009A71B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1,335</w:t>
            </w:r>
          </w:p>
        </w:tc>
        <w:tc>
          <w:tcPr>
            <w:tcW w:w="180" w:type="dxa"/>
          </w:tcPr>
          <w:p w14:paraId="0FC05A97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16005BB" w14:textId="7AAA0658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1,704</w:t>
            </w:r>
          </w:p>
        </w:tc>
      </w:tr>
      <w:tr w:rsidR="000F680C" w:rsidRPr="009874D5" w14:paraId="4C277963" w14:textId="77777777" w:rsidTr="003067DA">
        <w:trPr>
          <w:cantSplit/>
        </w:trPr>
        <w:tc>
          <w:tcPr>
            <w:tcW w:w="4140" w:type="dxa"/>
            <w:vAlign w:val="bottom"/>
          </w:tcPr>
          <w:p w14:paraId="1F1DF77D" w14:textId="77777777" w:rsidR="000F680C" w:rsidRPr="00975625" w:rsidRDefault="000F680C" w:rsidP="000F6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5BAC41A3" w14:textId="2D2E4795" w:rsidR="000F680C" w:rsidRPr="00975625" w:rsidRDefault="009A71B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(88,783)</w:t>
            </w:r>
          </w:p>
        </w:tc>
        <w:tc>
          <w:tcPr>
            <w:tcW w:w="207" w:type="dxa"/>
          </w:tcPr>
          <w:p w14:paraId="7A5EF223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C2672" w14:textId="45FDA843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(104,710)</w:t>
            </w:r>
          </w:p>
        </w:tc>
        <w:tc>
          <w:tcPr>
            <w:tcW w:w="181" w:type="dxa"/>
          </w:tcPr>
          <w:p w14:paraId="60DBB575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7CD45BC" w14:textId="0C5ED29D" w:rsidR="000F680C" w:rsidRPr="00975625" w:rsidRDefault="009A71B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(98,360)</w:t>
            </w:r>
          </w:p>
        </w:tc>
        <w:tc>
          <w:tcPr>
            <w:tcW w:w="180" w:type="dxa"/>
          </w:tcPr>
          <w:p w14:paraId="48F91D48" w14:textId="77777777" w:rsidR="000F680C" w:rsidRPr="00975625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7E520C9" w14:textId="67C26583" w:rsidR="000F680C" w:rsidRPr="007D2E48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(120,497)</w:t>
            </w:r>
          </w:p>
        </w:tc>
      </w:tr>
      <w:tr w:rsidR="000F680C" w:rsidRPr="009874D5" w14:paraId="5B301AA4" w14:textId="77777777" w:rsidTr="003067DA">
        <w:trPr>
          <w:cantSplit/>
        </w:trPr>
        <w:tc>
          <w:tcPr>
            <w:tcW w:w="4140" w:type="dxa"/>
            <w:vAlign w:val="bottom"/>
          </w:tcPr>
          <w:p w14:paraId="68A81AB1" w14:textId="77777777" w:rsidR="000F680C" w:rsidRPr="00975625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4ED44" w14:textId="6FB08880" w:rsidR="000F680C" w:rsidRPr="00423DA2" w:rsidRDefault="009A71B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794,6</w:t>
            </w:r>
            <w:r w:rsidR="00617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59</w:t>
            </w:r>
          </w:p>
        </w:tc>
        <w:tc>
          <w:tcPr>
            <w:tcW w:w="207" w:type="dxa"/>
          </w:tcPr>
          <w:p w14:paraId="01DF11F0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FDB8F" w14:textId="7464C4C0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775,036</w:t>
            </w:r>
          </w:p>
        </w:tc>
        <w:tc>
          <w:tcPr>
            <w:tcW w:w="181" w:type="dxa"/>
          </w:tcPr>
          <w:p w14:paraId="0C56DFB6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BD0FCAA" w14:textId="3A821522" w:rsidR="000F680C" w:rsidRPr="00423DA2" w:rsidRDefault="009A71B7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A71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797,3</w:t>
            </w:r>
            <w:r w:rsidR="00F62B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37</w:t>
            </w:r>
          </w:p>
        </w:tc>
        <w:tc>
          <w:tcPr>
            <w:tcW w:w="180" w:type="dxa"/>
          </w:tcPr>
          <w:p w14:paraId="1B7A04C4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15822F" w14:textId="22C26294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906,585</w:t>
            </w:r>
          </w:p>
        </w:tc>
      </w:tr>
      <w:tr w:rsidR="000F680C" w:rsidRPr="009874D5" w14:paraId="5264585B" w14:textId="77777777" w:rsidTr="003067DA">
        <w:trPr>
          <w:cantSplit/>
        </w:trPr>
        <w:tc>
          <w:tcPr>
            <w:tcW w:w="4140" w:type="dxa"/>
          </w:tcPr>
          <w:p w14:paraId="5F7AF00D" w14:textId="77777777" w:rsidR="000F680C" w:rsidRPr="00975625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</w:tcPr>
          <w:p w14:paraId="0A5800D6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D24CA9C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7DBDB4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DE3861E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C9D2409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7C3FEA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ACDB43" w14:textId="77777777" w:rsidR="000F680C" w:rsidRPr="00423DA2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F680C" w:rsidRPr="00961B1C" w14:paraId="76BCB017" w14:textId="77777777" w:rsidTr="003067DA">
        <w:trPr>
          <w:cantSplit/>
        </w:trPr>
        <w:tc>
          <w:tcPr>
            <w:tcW w:w="4140" w:type="dxa"/>
            <w:vAlign w:val="bottom"/>
          </w:tcPr>
          <w:p w14:paraId="6E9E6BAE" w14:textId="1098F763" w:rsidR="000F680C" w:rsidRPr="00961B1C" w:rsidRDefault="000F680C" w:rsidP="000F680C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ลูกหนี้การค้าและลูกหนี้อื่นลดลง (เพิ่มขึ้น)</w:t>
            </w:r>
          </w:p>
        </w:tc>
        <w:tc>
          <w:tcPr>
            <w:tcW w:w="1080" w:type="dxa"/>
          </w:tcPr>
          <w:p w14:paraId="4E95DD22" w14:textId="028DF597" w:rsidR="000F680C" w:rsidRPr="00961B1C" w:rsidRDefault="0050606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325,675</w:t>
            </w:r>
          </w:p>
        </w:tc>
        <w:tc>
          <w:tcPr>
            <w:tcW w:w="207" w:type="dxa"/>
          </w:tcPr>
          <w:p w14:paraId="665142FB" w14:textId="77777777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6838B06" w14:textId="089D19A9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147,377</w:t>
            </w:r>
          </w:p>
        </w:tc>
        <w:tc>
          <w:tcPr>
            <w:tcW w:w="181" w:type="dxa"/>
          </w:tcPr>
          <w:p w14:paraId="0F7937FB" w14:textId="77777777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86540A5" w14:textId="79A5E721" w:rsidR="000F680C" w:rsidRPr="00961B1C" w:rsidRDefault="00506062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(97,748)</w:t>
            </w:r>
          </w:p>
        </w:tc>
        <w:tc>
          <w:tcPr>
            <w:tcW w:w="180" w:type="dxa"/>
          </w:tcPr>
          <w:p w14:paraId="1F6DD714" w14:textId="77777777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3E0EBA3" w14:textId="423609A8" w:rsidR="000F680C" w:rsidRPr="00961B1C" w:rsidRDefault="000F680C" w:rsidP="000F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(6,632)</w:t>
            </w:r>
          </w:p>
        </w:tc>
      </w:tr>
      <w:tr w:rsidR="00091954" w:rsidRPr="00961B1C" w14:paraId="3AFAC138" w14:textId="77777777" w:rsidTr="00B32CC0">
        <w:trPr>
          <w:cantSplit/>
        </w:trPr>
        <w:tc>
          <w:tcPr>
            <w:tcW w:w="4140" w:type="dxa"/>
            <w:vAlign w:val="bottom"/>
          </w:tcPr>
          <w:p w14:paraId="3FBC676E" w14:textId="77777777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 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B137" w14:textId="576E2993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(11,158)</w:t>
            </w:r>
          </w:p>
        </w:tc>
        <w:tc>
          <w:tcPr>
            <w:tcW w:w="207" w:type="dxa"/>
          </w:tcPr>
          <w:p w14:paraId="4913650B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8183D94" w14:textId="0DEE2145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33,984</w:t>
            </w:r>
          </w:p>
        </w:tc>
        <w:tc>
          <w:tcPr>
            <w:tcW w:w="181" w:type="dxa"/>
          </w:tcPr>
          <w:p w14:paraId="24FEFD6E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D344F" w14:textId="5FC9EFC2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68,23</w:t>
            </w:r>
            <w:r w:rsidR="00481E8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5DDCA240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4494C23" w14:textId="2E1D371E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108,509</w:t>
            </w:r>
          </w:p>
        </w:tc>
      </w:tr>
      <w:tr w:rsidR="00091954" w:rsidRPr="00961B1C" w14:paraId="06B4516B" w14:textId="77777777" w:rsidTr="00304BE5">
        <w:trPr>
          <w:cantSplit/>
        </w:trPr>
        <w:tc>
          <w:tcPr>
            <w:tcW w:w="4140" w:type="dxa"/>
            <w:vAlign w:val="bottom"/>
          </w:tcPr>
          <w:p w14:paraId="40D34767" w14:textId="77777777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 (เพิ่มขึ้น) 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70DE4" w14:textId="383DBF0D" w:rsidR="00091954" w:rsidRPr="00304BE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4B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(46,405)</w:t>
            </w:r>
          </w:p>
        </w:tc>
        <w:tc>
          <w:tcPr>
            <w:tcW w:w="207" w:type="dxa"/>
            <w:shd w:val="clear" w:color="auto" w:fill="auto"/>
          </w:tcPr>
          <w:p w14:paraId="008CA4A5" w14:textId="77777777" w:rsidR="00091954" w:rsidRPr="00304BE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E9505FD" w14:textId="037F0260" w:rsidR="00091954" w:rsidRPr="00304BE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4B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8,331</w:t>
            </w:r>
          </w:p>
        </w:tc>
        <w:tc>
          <w:tcPr>
            <w:tcW w:w="181" w:type="dxa"/>
            <w:shd w:val="clear" w:color="auto" w:fill="auto"/>
          </w:tcPr>
          <w:p w14:paraId="26138FA8" w14:textId="77777777" w:rsidR="00091954" w:rsidRPr="00304BE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AEFB7" w14:textId="619E0D28" w:rsidR="00091954" w:rsidRPr="00304BE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04B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(47,057)</w:t>
            </w:r>
          </w:p>
        </w:tc>
        <w:tc>
          <w:tcPr>
            <w:tcW w:w="180" w:type="dxa"/>
          </w:tcPr>
          <w:p w14:paraId="224B3336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9F853D1" w14:textId="31D83F82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5,619</w:t>
            </w:r>
          </w:p>
        </w:tc>
      </w:tr>
      <w:tr w:rsidR="00091954" w:rsidRPr="00961B1C" w14:paraId="338D27B7" w14:textId="77777777" w:rsidTr="00B32CC0">
        <w:trPr>
          <w:cantSplit/>
        </w:trPr>
        <w:tc>
          <w:tcPr>
            <w:tcW w:w="4140" w:type="dxa"/>
            <w:vAlign w:val="bottom"/>
          </w:tcPr>
          <w:p w14:paraId="4EA43D34" w14:textId="33346D50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CCABC" w14:textId="33D7169D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</w:t>
            </w:r>
          </w:p>
        </w:tc>
        <w:tc>
          <w:tcPr>
            <w:tcW w:w="207" w:type="dxa"/>
          </w:tcPr>
          <w:p w14:paraId="048A55C8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099812" w14:textId="3A8ADA18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855</w:t>
            </w:r>
          </w:p>
        </w:tc>
        <w:tc>
          <w:tcPr>
            <w:tcW w:w="181" w:type="dxa"/>
          </w:tcPr>
          <w:p w14:paraId="6D1BD024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CDA9B" w14:textId="076BA7DA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</w:t>
            </w:r>
          </w:p>
        </w:tc>
        <w:tc>
          <w:tcPr>
            <w:tcW w:w="180" w:type="dxa"/>
          </w:tcPr>
          <w:p w14:paraId="0B2B4AF2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6E6E934" w14:textId="50092E40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855</w:t>
            </w:r>
          </w:p>
        </w:tc>
      </w:tr>
      <w:tr w:rsidR="00091954" w:rsidRPr="00961B1C" w14:paraId="405EBD26" w14:textId="77777777" w:rsidTr="00B32CC0">
        <w:trPr>
          <w:cantSplit/>
        </w:trPr>
        <w:tc>
          <w:tcPr>
            <w:tcW w:w="4140" w:type="dxa"/>
            <w:vAlign w:val="bottom"/>
          </w:tcPr>
          <w:p w14:paraId="49395752" w14:textId="175BB678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7B556" w14:textId="5D8B440C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70,875</w:t>
            </w:r>
          </w:p>
        </w:tc>
        <w:tc>
          <w:tcPr>
            <w:tcW w:w="207" w:type="dxa"/>
          </w:tcPr>
          <w:p w14:paraId="69548832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F9CBD7" w14:textId="7BDD8D8D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58,961</w:t>
            </w:r>
          </w:p>
        </w:tc>
        <w:tc>
          <w:tcPr>
            <w:tcW w:w="181" w:type="dxa"/>
          </w:tcPr>
          <w:p w14:paraId="0C0DE39B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16563" w14:textId="48131463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76,850</w:t>
            </w:r>
          </w:p>
        </w:tc>
        <w:tc>
          <w:tcPr>
            <w:tcW w:w="180" w:type="dxa"/>
          </w:tcPr>
          <w:p w14:paraId="60FB43A8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25F62D1" w14:textId="0B4026CB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183,136</w:t>
            </w:r>
          </w:p>
        </w:tc>
      </w:tr>
      <w:tr w:rsidR="00091954" w:rsidRPr="00961B1C" w14:paraId="3C806AB5" w14:textId="77777777" w:rsidTr="00B32CC0">
        <w:trPr>
          <w:cantSplit/>
        </w:trPr>
        <w:tc>
          <w:tcPr>
            <w:tcW w:w="4140" w:type="dxa"/>
            <w:vAlign w:val="bottom"/>
          </w:tcPr>
          <w:p w14:paraId="0D8B30C0" w14:textId="77777777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9F657" w14:textId="42BE7758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(22,251)</w:t>
            </w:r>
          </w:p>
        </w:tc>
        <w:tc>
          <w:tcPr>
            <w:tcW w:w="207" w:type="dxa"/>
          </w:tcPr>
          <w:p w14:paraId="57CC311C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F84E047" w14:textId="7D8C5B52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(2,711)</w:t>
            </w:r>
          </w:p>
        </w:tc>
        <w:tc>
          <w:tcPr>
            <w:tcW w:w="181" w:type="dxa"/>
          </w:tcPr>
          <w:p w14:paraId="379CED38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546A0" w14:textId="4E445922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(19,18</w:t>
            </w:r>
            <w:r w:rsidR="00481E8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EB33453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EB49F0" w14:textId="371CEF8C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(6,890)</w:t>
            </w:r>
          </w:p>
        </w:tc>
      </w:tr>
      <w:tr w:rsidR="00091954" w:rsidRPr="00961B1C" w14:paraId="4987D1F8" w14:textId="77777777" w:rsidTr="00B32CC0">
        <w:trPr>
          <w:cantSplit/>
        </w:trPr>
        <w:tc>
          <w:tcPr>
            <w:tcW w:w="4140" w:type="dxa"/>
            <w:vAlign w:val="bottom"/>
          </w:tcPr>
          <w:p w14:paraId="258A7899" w14:textId="54F134F0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หนี้สินไม่หมุนเวียนอื่นเพิ่มขึ้น</w:t>
            </w:r>
            <w:r w:rsidR="00B944BE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B944BE"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14D10" w14:textId="26424FB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4,5</w:t>
            </w:r>
            <w:r w:rsidR="00481E8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</w:t>
            </w:r>
          </w:p>
        </w:tc>
        <w:tc>
          <w:tcPr>
            <w:tcW w:w="207" w:type="dxa"/>
          </w:tcPr>
          <w:p w14:paraId="00364398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CCBDD75" w14:textId="0C9857CC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(23,930)</w:t>
            </w:r>
          </w:p>
        </w:tc>
        <w:tc>
          <w:tcPr>
            <w:tcW w:w="181" w:type="dxa"/>
          </w:tcPr>
          <w:p w14:paraId="73FBB708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99ADB" w14:textId="2CB25BE0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4,5</w:t>
            </w:r>
            <w:r w:rsidR="00481E8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</w:t>
            </w:r>
          </w:p>
        </w:tc>
        <w:tc>
          <w:tcPr>
            <w:tcW w:w="180" w:type="dxa"/>
          </w:tcPr>
          <w:p w14:paraId="77A67B3A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8D25EB3" w14:textId="6C1E915E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(23,930)</w:t>
            </w:r>
          </w:p>
        </w:tc>
      </w:tr>
      <w:tr w:rsidR="00091954" w:rsidRPr="00961B1C" w14:paraId="2B754586" w14:textId="77777777" w:rsidTr="00B32CC0">
        <w:trPr>
          <w:cantSplit/>
        </w:trPr>
        <w:tc>
          <w:tcPr>
            <w:tcW w:w="4140" w:type="dxa"/>
            <w:vAlign w:val="bottom"/>
          </w:tcPr>
          <w:p w14:paraId="7A8EE1DE" w14:textId="77777777" w:rsidR="00091954" w:rsidRPr="00961B1C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C0C7D" w14:textId="21ECED63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60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(431)</w:t>
            </w:r>
          </w:p>
        </w:tc>
        <w:tc>
          <w:tcPr>
            <w:tcW w:w="207" w:type="dxa"/>
          </w:tcPr>
          <w:p w14:paraId="6FF80793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478F63" w14:textId="4B6CDC1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181" w:type="dxa"/>
          </w:tcPr>
          <w:p w14:paraId="69547B8A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44E46" w14:textId="7E7F98F4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9195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(431)</w:t>
            </w:r>
          </w:p>
        </w:tc>
        <w:tc>
          <w:tcPr>
            <w:tcW w:w="180" w:type="dxa"/>
          </w:tcPr>
          <w:p w14:paraId="4B0BB7E8" w14:textId="77777777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B9B2F60" w14:textId="6BBBB63C" w:rsidR="00091954" w:rsidRPr="00961B1C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</w:tr>
      <w:tr w:rsidR="00091954" w:rsidRPr="009874D5" w14:paraId="6459B244" w14:textId="77777777" w:rsidTr="003067DA">
        <w:trPr>
          <w:cantSplit/>
        </w:trPr>
        <w:tc>
          <w:tcPr>
            <w:tcW w:w="4140" w:type="dxa"/>
            <w:vAlign w:val="bottom"/>
          </w:tcPr>
          <w:p w14:paraId="4CF902BD" w14:textId="77777777" w:rsidR="00091954" w:rsidRPr="00975625" w:rsidRDefault="00091954" w:rsidP="00091954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FD6E" w14:textId="6055ACDB" w:rsidR="00091954" w:rsidRPr="00975625" w:rsidRDefault="0067159E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1,115,585</w:t>
            </w:r>
          </w:p>
        </w:tc>
        <w:tc>
          <w:tcPr>
            <w:tcW w:w="207" w:type="dxa"/>
          </w:tcPr>
          <w:p w14:paraId="5D092699" w14:textId="77777777" w:rsidR="00091954" w:rsidRPr="0097562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A99EB" w14:textId="2A4433ED" w:rsidR="00091954" w:rsidRPr="0097562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997,042</w:t>
            </w:r>
          </w:p>
        </w:tc>
        <w:tc>
          <w:tcPr>
            <w:tcW w:w="181" w:type="dxa"/>
          </w:tcPr>
          <w:p w14:paraId="6E8F9A25" w14:textId="77777777" w:rsidR="00091954" w:rsidRPr="0097562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6196C1D" w14:textId="28B60DEB" w:rsidR="00091954" w:rsidRPr="0067159E" w:rsidRDefault="0067159E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782,621</w:t>
            </w:r>
          </w:p>
        </w:tc>
        <w:tc>
          <w:tcPr>
            <w:tcW w:w="180" w:type="dxa"/>
          </w:tcPr>
          <w:p w14:paraId="685552F3" w14:textId="77777777" w:rsidR="00091954" w:rsidRPr="0097562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5C19E2" w14:textId="1B4B1C00" w:rsidR="00091954" w:rsidRPr="00975625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1,166,391</w:t>
            </w:r>
          </w:p>
        </w:tc>
      </w:tr>
      <w:tr w:rsidR="00091954" w:rsidRPr="009874D5" w14:paraId="07272B13" w14:textId="77777777" w:rsidTr="0028187C">
        <w:trPr>
          <w:cantSplit/>
        </w:trPr>
        <w:tc>
          <w:tcPr>
            <w:tcW w:w="4140" w:type="dxa"/>
            <w:vAlign w:val="bottom"/>
          </w:tcPr>
          <w:p w14:paraId="35B4365F" w14:textId="77777777" w:rsidR="00091954" w:rsidRPr="00785BEE" w:rsidRDefault="00091954" w:rsidP="00091954">
            <w:pPr>
              <w:spacing w:line="240" w:lineRule="auto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785BE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080" w:type="dxa"/>
          </w:tcPr>
          <w:p w14:paraId="5D969A20" w14:textId="1773089F" w:rsidR="00091954" w:rsidRPr="003067DA" w:rsidRDefault="0067159E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(3,363)</w:t>
            </w:r>
          </w:p>
        </w:tc>
        <w:tc>
          <w:tcPr>
            <w:tcW w:w="207" w:type="dxa"/>
          </w:tcPr>
          <w:p w14:paraId="75A39FA1" w14:textId="77777777" w:rsidR="00091954" w:rsidRPr="003067DA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12FD3CF" w14:textId="1588CF36" w:rsidR="00091954" w:rsidRPr="003067DA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(3,372)</w:t>
            </w:r>
          </w:p>
        </w:tc>
        <w:tc>
          <w:tcPr>
            <w:tcW w:w="181" w:type="dxa"/>
            <w:vAlign w:val="bottom"/>
          </w:tcPr>
          <w:p w14:paraId="42DD6A77" w14:textId="77777777" w:rsidR="00091954" w:rsidRPr="003067DA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434A2EE6" w14:textId="31D4FC4C" w:rsidR="00091954" w:rsidRPr="003067DA" w:rsidRDefault="0067159E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(2,972)</w:t>
            </w:r>
          </w:p>
        </w:tc>
        <w:tc>
          <w:tcPr>
            <w:tcW w:w="180" w:type="dxa"/>
            <w:vAlign w:val="bottom"/>
          </w:tcPr>
          <w:p w14:paraId="0FF5F4F7" w14:textId="77777777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9C35F2D" w14:textId="2B7DFDC0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(3,371)</w:t>
            </w:r>
          </w:p>
        </w:tc>
      </w:tr>
      <w:tr w:rsidR="00091954" w:rsidRPr="009874D5" w14:paraId="2D8E266C" w14:textId="77777777" w:rsidTr="00FA3EDC">
        <w:trPr>
          <w:cantSplit/>
        </w:trPr>
        <w:tc>
          <w:tcPr>
            <w:tcW w:w="4140" w:type="dxa"/>
            <w:vAlign w:val="bottom"/>
          </w:tcPr>
          <w:p w14:paraId="3BE57C7D" w14:textId="77777777" w:rsidR="00091954" w:rsidRPr="00785BEE" w:rsidRDefault="00091954" w:rsidP="00091954">
            <w:pPr>
              <w:spacing w:line="240" w:lineRule="auto"/>
              <w:ind w:left="283" w:hanging="27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E598B4" w14:textId="18FF1D8D" w:rsidR="00091954" w:rsidRPr="00785BEE" w:rsidRDefault="0067159E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1,112,222</w:t>
            </w:r>
          </w:p>
        </w:tc>
        <w:tc>
          <w:tcPr>
            <w:tcW w:w="207" w:type="dxa"/>
          </w:tcPr>
          <w:p w14:paraId="1C2034AB" w14:textId="77777777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14097" w14:textId="3C82025D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993,670</w:t>
            </w:r>
          </w:p>
        </w:tc>
        <w:tc>
          <w:tcPr>
            <w:tcW w:w="181" w:type="dxa"/>
            <w:vAlign w:val="bottom"/>
          </w:tcPr>
          <w:p w14:paraId="5167AABC" w14:textId="77777777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CBE3" w14:textId="68A2C30E" w:rsidR="00091954" w:rsidRPr="00785BEE" w:rsidRDefault="0067159E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67159E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779,649</w:t>
            </w:r>
          </w:p>
        </w:tc>
        <w:tc>
          <w:tcPr>
            <w:tcW w:w="180" w:type="dxa"/>
            <w:vAlign w:val="bottom"/>
          </w:tcPr>
          <w:p w14:paraId="595371EB" w14:textId="77777777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635E3" w14:textId="1B7C68BF" w:rsidR="00091954" w:rsidRPr="00785BEE" w:rsidRDefault="00091954" w:rsidP="0009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1,163,020</w:t>
            </w:r>
          </w:p>
        </w:tc>
      </w:tr>
    </w:tbl>
    <w:p w14:paraId="583DD76F" w14:textId="77777777" w:rsidR="00785BEE" w:rsidRPr="00785BEE" w:rsidRDefault="00785BEE" w:rsidP="00785BEE"/>
    <w:p w14:paraId="662472EA" w14:textId="2B9AAFB2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3C515D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343D6EC1" w:rsidR="00280F85" w:rsidRPr="002F374F" w:rsidRDefault="001263DA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D97960">
        <w:rPr>
          <w:rFonts w:asciiTheme="majorBidi" w:hAnsiTheme="majorBidi" w:cs="Angsana New"/>
          <w:bCs/>
          <w:sz w:val="30"/>
          <w:szCs w:val="30"/>
        </w:rPr>
        <w:t>8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3C515D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BA7883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0DB0D02C" w:rsidR="00BA7883" w:rsidRPr="00E9158F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512" w:type="dxa"/>
            <w:vAlign w:val="bottom"/>
          </w:tcPr>
          <w:p w14:paraId="3A2A6938" w14:textId="4E3B26F0" w:rsidR="00BA7883" w:rsidRPr="00251CF7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3067DA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58F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32BC498B" w:rsidR="00E9158F" w:rsidRPr="009874D5" w:rsidRDefault="007D6A8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6A8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244,111</w:t>
            </w:r>
          </w:p>
        </w:tc>
      </w:tr>
      <w:tr w:rsidR="00E9158F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54F7821B" w:rsidR="00E9158F" w:rsidRPr="009874D5" w:rsidRDefault="005B44B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B44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354,395</w:t>
            </w:r>
          </w:p>
        </w:tc>
      </w:tr>
    </w:tbl>
    <w:p w14:paraId="5E66BB11" w14:textId="77777777" w:rsidR="00F92000" w:rsidRPr="003C515D" w:rsidDel="007B4721" w:rsidRDefault="00F92000" w:rsidP="003C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Theme="majorBidi" w:hAnsiTheme="majorBidi" w:cstheme="majorBidi"/>
          <w:sz w:val="32"/>
          <w:szCs w:val="32"/>
        </w:rPr>
      </w:pPr>
    </w:p>
    <w:p w14:paraId="30E6A51D" w14:textId="1CD6B3C6" w:rsidR="00160F54" w:rsidRPr="002F374F" w:rsidRDefault="001263DA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D97960">
        <w:rPr>
          <w:rFonts w:asciiTheme="majorBidi" w:hAnsiTheme="majorBidi" w:cs="Angsana New"/>
          <w:bCs/>
          <w:sz w:val="30"/>
          <w:szCs w:val="30"/>
        </w:rPr>
        <w:t>8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3C515D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3E406AF7" w14:textId="66EADEE5" w:rsidR="005C4A3E" w:rsidRDefault="00BA7883" w:rsidP="00BF3977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jc w:val="thaiDistribute"/>
        <w:rPr>
          <w:rFonts w:asciiTheme="majorBidi" w:hAnsiTheme="majorBidi" w:cs="Angsana New"/>
          <w:sz w:val="30"/>
          <w:szCs w:val="30"/>
        </w:rPr>
      </w:pP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64447C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มีนาคม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</w:rPr>
        <w:t>256</w:t>
      </w:r>
      <w:r>
        <w:rPr>
          <w:rFonts w:asciiTheme="majorBidi" w:hAnsiTheme="majorBidi" w:cs="Angsana New"/>
          <w:spacing w:val="-4"/>
          <w:sz w:val="30"/>
          <w:szCs w:val="30"/>
        </w:rPr>
        <w:t>8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="00093C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5B44B6">
        <w:rPr>
          <w:rFonts w:asciiTheme="majorBidi" w:hAnsiTheme="majorBidi" w:cs="Angsana New"/>
          <w:spacing w:val="-4"/>
          <w:sz w:val="30"/>
          <w:szCs w:val="30"/>
        </w:rPr>
        <w:t>16.3</w:t>
      </w:r>
      <w:r w:rsidR="00F44EA4" w:rsidRPr="00F27FC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ล้า</w:t>
      </w:r>
      <w:r w:rsidR="00892B56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น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="00431BAB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3977">
        <w:rPr>
          <w:rFonts w:asciiTheme="majorBidi" w:hAnsiTheme="majorBidi" w:cs="Angsana New"/>
          <w:sz w:val="30"/>
          <w:szCs w:val="30"/>
          <w:cs/>
        </w:rPr>
        <w:br/>
      </w:r>
      <w:r w:rsidR="00431BAB"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4EF98B78" w14:textId="77777777" w:rsidR="00BA7883" w:rsidRPr="003C515D" w:rsidRDefault="00BA7883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2"/>
          <w:szCs w:val="32"/>
        </w:rPr>
      </w:pPr>
    </w:p>
    <w:p w14:paraId="26CDBD12" w14:textId="777F9383" w:rsidR="00972D67" w:rsidRPr="000370E8" w:rsidRDefault="001263DA" w:rsidP="00BA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</w:t>
      </w:r>
      <w:r w:rsidR="00D97960">
        <w:rPr>
          <w:rFonts w:asciiTheme="majorBidi" w:hAnsiTheme="majorBidi" w:cs="Angsana New"/>
          <w:bCs/>
          <w:sz w:val="30"/>
          <w:szCs w:val="30"/>
        </w:rPr>
        <w:t>8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3C515D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0DBA9E4F" w14:textId="11486ACE" w:rsidR="000A0E38" w:rsidRDefault="00AD18F4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D18F4">
        <w:rPr>
          <w:rFonts w:asciiTheme="majorBidi" w:hAnsiTheme="majorBidi" w:cs="Angsana New" w:hint="cs"/>
          <w:sz w:val="30"/>
          <w:szCs w:val="30"/>
          <w:cs/>
        </w:rPr>
        <w:t>ณ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18F4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447C">
        <w:rPr>
          <w:rFonts w:asciiTheme="majorBidi" w:hAnsiTheme="majorBidi" w:cs="Angsana New"/>
          <w:sz w:val="30"/>
          <w:szCs w:val="30"/>
        </w:rPr>
        <w:t>31</w:t>
      </w:r>
      <w:r w:rsidRPr="00AD18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18F4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776B67" w:rsidRPr="000370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76B67" w:rsidRPr="000370E8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  <w:r w:rsidR="00BE677D" w:rsidRPr="000370E8">
        <w:rPr>
          <w:rFonts w:asciiTheme="majorBidi" w:hAnsiTheme="majorBidi" w:cs="Angsana New"/>
          <w:sz w:val="30"/>
          <w:szCs w:val="30"/>
        </w:rPr>
        <w:t xml:space="preserve"> 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="00BE677D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และวงเงินอื่นที่ยังไม่ได้ใช้กับสถาบันการเงินจำนวน</w:t>
      </w:r>
      <w:r w:rsidR="00BE677D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44B6">
        <w:rPr>
          <w:rFonts w:asciiTheme="majorBidi" w:hAnsiTheme="majorBidi" w:cs="Angsana New"/>
          <w:sz w:val="30"/>
          <w:szCs w:val="30"/>
        </w:rPr>
        <w:t>7,228</w:t>
      </w:r>
      <w:r w:rsidR="00BF3977">
        <w:rPr>
          <w:rFonts w:asciiTheme="majorBidi" w:hAnsiTheme="majorBidi" w:cs="Angsana New"/>
          <w:sz w:val="30"/>
          <w:szCs w:val="30"/>
        </w:rPr>
        <w:t>.0</w:t>
      </w:r>
      <w:r w:rsidR="005B44B6">
        <w:rPr>
          <w:rFonts w:asciiTheme="majorBidi" w:hAnsiTheme="majorBidi" w:cs="Angsana New"/>
          <w:sz w:val="30"/>
          <w:szCs w:val="30"/>
        </w:rPr>
        <w:t xml:space="preserve"> </w:t>
      </w:r>
      <w:r w:rsidR="00BE677D" w:rsidRPr="0091776E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E677D" w:rsidRPr="000370E8">
        <w:rPr>
          <w:rFonts w:asciiTheme="majorBidi" w:hAnsiTheme="majorBidi" w:cs="Angsana New" w:hint="cs"/>
          <w:sz w:val="30"/>
          <w:szCs w:val="30"/>
          <w:cs/>
        </w:rPr>
        <w:t>บาท</w:t>
      </w:r>
    </w:p>
    <w:p w14:paraId="2FE86F55" w14:textId="77777777" w:rsidR="00E77E43" w:rsidRDefault="00E77E43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5EFC260" w14:textId="0F7857A9" w:rsidR="00E77E43" w:rsidRDefault="00E77E43" w:rsidP="00E77E43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1D94DDD" w14:textId="77777777" w:rsidR="00E77E43" w:rsidRDefault="00E77E43" w:rsidP="00E77E43">
      <w:pPr>
        <w:pStyle w:val="BodyText2"/>
        <w:ind w:left="540" w:right="2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AFE5B3" w14:textId="0A32E808" w:rsidR="0080192C" w:rsidRPr="00C43AD4" w:rsidRDefault="0080192C" w:rsidP="0080192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3D5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E0A13">
        <w:rPr>
          <w:rFonts w:asciiTheme="majorBidi" w:hAnsiTheme="majorBidi" w:cs="Angsana New"/>
          <w:sz w:val="30"/>
          <w:szCs w:val="30"/>
        </w:rPr>
        <w:t>8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="00E1583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095E21">
        <w:rPr>
          <w:rFonts w:asciiTheme="majorBidi" w:hAnsiTheme="majorBidi" w:cs="Angsana New"/>
          <w:sz w:val="30"/>
          <w:szCs w:val="30"/>
        </w:rPr>
        <w:t>8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BC4A5B">
        <w:rPr>
          <w:rFonts w:asciiTheme="majorBidi" w:hAnsiTheme="majorBidi" w:cs="Angsana New"/>
          <w:sz w:val="30"/>
          <w:szCs w:val="30"/>
        </w:rPr>
        <w:t>8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ได้อนุมัติให้จ่ายเงินปันผลจากกำไร</w:t>
      </w:r>
      <w:r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BC4A5B">
        <w:rPr>
          <w:rFonts w:asciiTheme="majorBidi" w:hAnsiTheme="majorBidi" w:cs="Angsana New"/>
          <w:sz w:val="30"/>
          <w:szCs w:val="30"/>
        </w:rPr>
        <w:t>7</w:t>
      </w:r>
      <w:r w:rsidR="003A0F0A">
        <w:rPr>
          <w:rFonts w:asciiTheme="majorBidi" w:hAnsiTheme="majorBidi" w:cs="Angsana New"/>
          <w:sz w:val="30"/>
          <w:szCs w:val="30"/>
        </w:rPr>
        <w:t xml:space="preserve"> </w:t>
      </w:r>
      <w:r w:rsidR="003A0F0A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322603">
        <w:rPr>
          <w:rFonts w:asciiTheme="majorBidi" w:hAnsiTheme="majorBidi" w:cs="Angsana New" w:hint="cs"/>
          <w:sz w:val="30"/>
          <w:szCs w:val="30"/>
          <w:cs/>
        </w:rPr>
        <w:t>กับผู้ถือหุ้นสามัญ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80156">
        <w:rPr>
          <w:rFonts w:asciiTheme="majorBidi" w:hAnsiTheme="majorBidi" w:cs="Angsana New"/>
          <w:sz w:val="30"/>
          <w:szCs w:val="30"/>
        </w:rPr>
        <w:t>3,450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คณะกรรมการบริษัทระหว่างปีได้อนุมัติการจ่ายเงินปันผลระหว่างกาล</w:t>
      </w:r>
      <w:r w:rsidRPr="0019674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รวมเป็นเงินจำนวน</w:t>
      </w:r>
      <w:r w:rsidRPr="0019674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5E069A" w:rsidRPr="0019674E">
        <w:rPr>
          <w:rFonts w:asciiTheme="majorBidi" w:hAnsiTheme="majorBidi" w:cs="Angsana New"/>
          <w:spacing w:val="-4"/>
          <w:sz w:val="30"/>
          <w:szCs w:val="30"/>
        </w:rPr>
        <w:t>1,200</w:t>
      </w:r>
      <w:r w:rsidRPr="0019674E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F91490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19674E"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ในปี </w:t>
      </w:r>
      <w:r w:rsidR="0019674E" w:rsidRPr="0019674E">
        <w:rPr>
          <w:rFonts w:asciiTheme="majorBidi" w:hAnsiTheme="majorBidi" w:cs="Angsana New"/>
          <w:spacing w:val="-4"/>
          <w:sz w:val="30"/>
          <w:szCs w:val="30"/>
        </w:rPr>
        <w:t>2567</w:t>
      </w:r>
      <w:r w:rsidR="0019674E">
        <w:rPr>
          <w:rFonts w:asciiTheme="majorBidi" w:hAnsiTheme="majorBidi" w:cs="Angsana New" w:hint="cs"/>
          <w:sz w:val="30"/>
          <w:szCs w:val="30"/>
          <w:cs/>
        </w:rPr>
        <w:t>จึง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คงเหลือเงินปันผลจ่ายในอัตราหุ้นละ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3E8E">
        <w:rPr>
          <w:rFonts w:asciiTheme="majorBidi" w:hAnsiTheme="majorBidi" w:cs="Angsana New"/>
          <w:sz w:val="30"/>
          <w:szCs w:val="30"/>
        </w:rPr>
        <w:t>0.75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069A">
        <w:rPr>
          <w:rFonts w:asciiTheme="majorBidi" w:hAnsiTheme="majorBidi" w:cs="Angsana New"/>
          <w:sz w:val="30"/>
          <w:szCs w:val="30"/>
        </w:rPr>
        <w:t>2,250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 w:rsidR="0019674E">
        <w:rPr>
          <w:rFonts w:asciiTheme="majorBidi" w:hAnsiTheme="majorBidi" w:cs="Angsana New"/>
          <w:sz w:val="30"/>
          <w:szCs w:val="30"/>
          <w:cs/>
        </w:rPr>
        <w:br/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598E">
        <w:rPr>
          <w:rFonts w:asciiTheme="majorBidi" w:hAnsiTheme="majorBidi" w:cs="Angsana New"/>
          <w:sz w:val="30"/>
          <w:szCs w:val="30"/>
        </w:rPr>
        <w:t>25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 w:rsidR="00CD6975">
        <w:rPr>
          <w:rFonts w:asciiTheme="majorBidi" w:hAnsiTheme="majorBidi" w:cs="Angsana New"/>
          <w:sz w:val="30"/>
          <w:szCs w:val="30"/>
        </w:rPr>
        <w:t>8</w:t>
      </w:r>
    </w:p>
    <w:p w14:paraId="436FDFF6" w14:textId="77777777" w:rsidR="00E77E43" w:rsidRPr="0080192C" w:rsidRDefault="00E77E43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sectPr w:rsidR="00E77E43" w:rsidRPr="0080192C" w:rsidSect="005E58C3">
      <w:footerReference w:type="default" r:id="rId13"/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75C23" w14:textId="77777777" w:rsidR="00800BA2" w:rsidRDefault="00800BA2">
      <w:r>
        <w:separator/>
      </w:r>
    </w:p>
  </w:endnote>
  <w:endnote w:type="continuationSeparator" w:id="0">
    <w:p w14:paraId="1F878ABB" w14:textId="77777777" w:rsidR="00800BA2" w:rsidRDefault="00800BA2">
      <w:r>
        <w:continuationSeparator/>
      </w:r>
    </w:p>
  </w:endnote>
  <w:endnote w:type="continuationNotice" w:id="1">
    <w:p w14:paraId="4E6E6883" w14:textId="77777777" w:rsidR="00800BA2" w:rsidRDefault="00800B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D0DC" w14:textId="426A5874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BB0455">
      <w:rPr>
        <w:rFonts w:asciiTheme="majorBidi" w:hAnsiTheme="majorBidi" w:cstheme="majorBidi"/>
        <w:caps/>
        <w:sz w:val="30"/>
        <w:szCs w:val="3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18F1B" w14:textId="77777777" w:rsidR="00800BA2" w:rsidRDefault="00800BA2">
      <w:r>
        <w:separator/>
      </w:r>
    </w:p>
  </w:footnote>
  <w:footnote w:type="continuationSeparator" w:id="0">
    <w:p w14:paraId="55CAF01D" w14:textId="77777777" w:rsidR="00800BA2" w:rsidRDefault="00800BA2">
      <w:r>
        <w:continuationSeparator/>
      </w:r>
    </w:p>
  </w:footnote>
  <w:footnote w:type="continuationNotice" w:id="1">
    <w:p w14:paraId="3D8EEB93" w14:textId="77777777" w:rsidR="00800BA2" w:rsidRDefault="00800B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1DF26FA8" w:rsidR="0043443E" w:rsidRPr="0016535D" w:rsidRDefault="005D3E8B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31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2568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F24"/>
    <w:rsid w:val="00004024"/>
    <w:rsid w:val="0000435C"/>
    <w:rsid w:val="0000464A"/>
    <w:rsid w:val="000046EA"/>
    <w:rsid w:val="000047EA"/>
    <w:rsid w:val="00004819"/>
    <w:rsid w:val="00004A86"/>
    <w:rsid w:val="0000506A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52"/>
    <w:rsid w:val="000115FB"/>
    <w:rsid w:val="0001192B"/>
    <w:rsid w:val="000126E7"/>
    <w:rsid w:val="00012E83"/>
    <w:rsid w:val="00013031"/>
    <w:rsid w:val="0001324D"/>
    <w:rsid w:val="000135AA"/>
    <w:rsid w:val="000135F7"/>
    <w:rsid w:val="0001364C"/>
    <w:rsid w:val="0001367E"/>
    <w:rsid w:val="0001370F"/>
    <w:rsid w:val="00013716"/>
    <w:rsid w:val="00013C02"/>
    <w:rsid w:val="00013EBD"/>
    <w:rsid w:val="00014096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5B81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63B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D7D"/>
    <w:rsid w:val="000350B5"/>
    <w:rsid w:val="000350D3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D4F"/>
    <w:rsid w:val="00037FDC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1E0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86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B1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3FF"/>
    <w:rsid w:val="000607AD"/>
    <w:rsid w:val="00060AB1"/>
    <w:rsid w:val="00060D01"/>
    <w:rsid w:val="0006145F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718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4C4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6EF8"/>
    <w:rsid w:val="00077245"/>
    <w:rsid w:val="00077E11"/>
    <w:rsid w:val="00077F9C"/>
    <w:rsid w:val="00080088"/>
    <w:rsid w:val="0008090C"/>
    <w:rsid w:val="00080960"/>
    <w:rsid w:val="00080A5F"/>
    <w:rsid w:val="0008106E"/>
    <w:rsid w:val="000810DD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58F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954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CDE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21"/>
    <w:rsid w:val="00095E95"/>
    <w:rsid w:val="00096268"/>
    <w:rsid w:val="0009647C"/>
    <w:rsid w:val="000967D6"/>
    <w:rsid w:val="00096A7A"/>
    <w:rsid w:val="00096A8E"/>
    <w:rsid w:val="00096CD8"/>
    <w:rsid w:val="00096D3E"/>
    <w:rsid w:val="00096F65"/>
    <w:rsid w:val="00097067"/>
    <w:rsid w:val="000970FD"/>
    <w:rsid w:val="00097659"/>
    <w:rsid w:val="0009765E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225"/>
    <w:rsid w:val="000A26A7"/>
    <w:rsid w:val="000A28AB"/>
    <w:rsid w:val="000A29F1"/>
    <w:rsid w:val="000A2BCE"/>
    <w:rsid w:val="000A2C2E"/>
    <w:rsid w:val="000A2D95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57D9"/>
    <w:rsid w:val="000A64E6"/>
    <w:rsid w:val="000A6842"/>
    <w:rsid w:val="000A6A17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6FB"/>
    <w:rsid w:val="000A78E1"/>
    <w:rsid w:val="000A79CC"/>
    <w:rsid w:val="000A7A7F"/>
    <w:rsid w:val="000A7B48"/>
    <w:rsid w:val="000A7C89"/>
    <w:rsid w:val="000A7CD7"/>
    <w:rsid w:val="000A7DB4"/>
    <w:rsid w:val="000B00A5"/>
    <w:rsid w:val="000B0956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711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082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5B"/>
    <w:rsid w:val="000C5376"/>
    <w:rsid w:val="000C539F"/>
    <w:rsid w:val="000C55E2"/>
    <w:rsid w:val="000C5801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6A"/>
    <w:rsid w:val="000D3EDE"/>
    <w:rsid w:val="000D3F3E"/>
    <w:rsid w:val="000D3F5A"/>
    <w:rsid w:val="000D4383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A13"/>
    <w:rsid w:val="000E0BB8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86"/>
    <w:rsid w:val="000E42B7"/>
    <w:rsid w:val="000E4316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582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296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59B5"/>
    <w:rsid w:val="000F5C18"/>
    <w:rsid w:val="000F6169"/>
    <w:rsid w:val="000F6231"/>
    <w:rsid w:val="000F65F5"/>
    <w:rsid w:val="000F66D6"/>
    <w:rsid w:val="000F680C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72"/>
    <w:rsid w:val="00104BE9"/>
    <w:rsid w:val="0010503C"/>
    <w:rsid w:val="00105105"/>
    <w:rsid w:val="00105C8D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3AB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8B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1CA"/>
    <w:rsid w:val="001263DA"/>
    <w:rsid w:val="00126C48"/>
    <w:rsid w:val="00126D86"/>
    <w:rsid w:val="00127385"/>
    <w:rsid w:val="001278C2"/>
    <w:rsid w:val="0012795F"/>
    <w:rsid w:val="00127973"/>
    <w:rsid w:val="00127FC8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821"/>
    <w:rsid w:val="00132980"/>
    <w:rsid w:val="001329BD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0A1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32C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40"/>
    <w:rsid w:val="001441A1"/>
    <w:rsid w:val="0014456A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0E15"/>
    <w:rsid w:val="0015132C"/>
    <w:rsid w:val="0015162A"/>
    <w:rsid w:val="00151AD7"/>
    <w:rsid w:val="00151B3C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ED1"/>
    <w:rsid w:val="00153FFB"/>
    <w:rsid w:val="00154105"/>
    <w:rsid w:val="001543F8"/>
    <w:rsid w:val="001544E3"/>
    <w:rsid w:val="0015451C"/>
    <w:rsid w:val="001545E7"/>
    <w:rsid w:val="00154776"/>
    <w:rsid w:val="001547A1"/>
    <w:rsid w:val="001549E4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57D78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101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43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A94"/>
    <w:rsid w:val="00173D47"/>
    <w:rsid w:val="00173E2D"/>
    <w:rsid w:val="00173ED6"/>
    <w:rsid w:val="00174060"/>
    <w:rsid w:val="00174161"/>
    <w:rsid w:val="0017439B"/>
    <w:rsid w:val="00174558"/>
    <w:rsid w:val="001746E5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CCB"/>
    <w:rsid w:val="00181D49"/>
    <w:rsid w:val="00182234"/>
    <w:rsid w:val="001826FA"/>
    <w:rsid w:val="001826FB"/>
    <w:rsid w:val="00182D71"/>
    <w:rsid w:val="00182FE0"/>
    <w:rsid w:val="0018309C"/>
    <w:rsid w:val="00183341"/>
    <w:rsid w:val="00183460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05"/>
    <w:rsid w:val="00187C92"/>
    <w:rsid w:val="00187CAC"/>
    <w:rsid w:val="00187D20"/>
    <w:rsid w:val="00190035"/>
    <w:rsid w:val="001902EA"/>
    <w:rsid w:val="00190404"/>
    <w:rsid w:val="001904E6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1F9D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74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45B"/>
    <w:rsid w:val="001A14E9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929"/>
    <w:rsid w:val="001A4A19"/>
    <w:rsid w:val="001A4EFC"/>
    <w:rsid w:val="001A5ABA"/>
    <w:rsid w:val="001A5C21"/>
    <w:rsid w:val="001A5CAA"/>
    <w:rsid w:val="001A5E35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36E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DC1"/>
    <w:rsid w:val="001B4F37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3D3"/>
    <w:rsid w:val="001D247B"/>
    <w:rsid w:val="001D2824"/>
    <w:rsid w:val="001D2C80"/>
    <w:rsid w:val="001D2CE6"/>
    <w:rsid w:val="001D2D9F"/>
    <w:rsid w:val="001D2FEC"/>
    <w:rsid w:val="001D38AB"/>
    <w:rsid w:val="001D3B32"/>
    <w:rsid w:val="001D3DA4"/>
    <w:rsid w:val="001D3DFA"/>
    <w:rsid w:val="001D4174"/>
    <w:rsid w:val="001D4590"/>
    <w:rsid w:val="001D47B2"/>
    <w:rsid w:val="001D522E"/>
    <w:rsid w:val="001D5645"/>
    <w:rsid w:val="001D568B"/>
    <w:rsid w:val="001D5D1F"/>
    <w:rsid w:val="001D5D99"/>
    <w:rsid w:val="001D652A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76"/>
    <w:rsid w:val="001E0CE4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96B"/>
    <w:rsid w:val="001E3A83"/>
    <w:rsid w:val="001E3F31"/>
    <w:rsid w:val="001E437A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748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470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CD1"/>
    <w:rsid w:val="001F3D49"/>
    <w:rsid w:val="001F487F"/>
    <w:rsid w:val="001F4BEE"/>
    <w:rsid w:val="001F51EB"/>
    <w:rsid w:val="001F568E"/>
    <w:rsid w:val="001F59F4"/>
    <w:rsid w:val="001F5B18"/>
    <w:rsid w:val="001F5C19"/>
    <w:rsid w:val="001F5C3D"/>
    <w:rsid w:val="001F5EAE"/>
    <w:rsid w:val="001F6027"/>
    <w:rsid w:val="001F624B"/>
    <w:rsid w:val="001F6556"/>
    <w:rsid w:val="001F663E"/>
    <w:rsid w:val="001F680F"/>
    <w:rsid w:val="001F69AD"/>
    <w:rsid w:val="001F6DAD"/>
    <w:rsid w:val="001F7627"/>
    <w:rsid w:val="001F78C4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876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3F23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38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406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BA3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2FE"/>
    <w:rsid w:val="002343DA"/>
    <w:rsid w:val="00234B12"/>
    <w:rsid w:val="00234E29"/>
    <w:rsid w:val="00234FD5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4A1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4F35"/>
    <w:rsid w:val="00245271"/>
    <w:rsid w:val="00245379"/>
    <w:rsid w:val="002457C4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0EA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865"/>
    <w:rsid w:val="0025694E"/>
    <w:rsid w:val="00256A19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343C"/>
    <w:rsid w:val="00263CC1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77D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19D"/>
    <w:rsid w:val="00275651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45F"/>
    <w:rsid w:val="00276C8A"/>
    <w:rsid w:val="00276F0F"/>
    <w:rsid w:val="0027703D"/>
    <w:rsid w:val="00277097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02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FB"/>
    <w:rsid w:val="00283130"/>
    <w:rsid w:val="00283275"/>
    <w:rsid w:val="0028327B"/>
    <w:rsid w:val="00283514"/>
    <w:rsid w:val="002835F6"/>
    <w:rsid w:val="00283721"/>
    <w:rsid w:val="002838F0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15E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74D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168"/>
    <w:rsid w:val="002A27D5"/>
    <w:rsid w:val="002A28E1"/>
    <w:rsid w:val="002A2A0E"/>
    <w:rsid w:val="002A2B26"/>
    <w:rsid w:val="002A2D02"/>
    <w:rsid w:val="002A2D24"/>
    <w:rsid w:val="002A2DBB"/>
    <w:rsid w:val="002A370B"/>
    <w:rsid w:val="002A37CB"/>
    <w:rsid w:val="002A3DA2"/>
    <w:rsid w:val="002A3E8E"/>
    <w:rsid w:val="002A3FB6"/>
    <w:rsid w:val="002A443C"/>
    <w:rsid w:val="002A4469"/>
    <w:rsid w:val="002A447F"/>
    <w:rsid w:val="002A495F"/>
    <w:rsid w:val="002A4B3E"/>
    <w:rsid w:val="002A4C02"/>
    <w:rsid w:val="002A511E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0A6D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323"/>
    <w:rsid w:val="002B6408"/>
    <w:rsid w:val="002B64A4"/>
    <w:rsid w:val="002B666F"/>
    <w:rsid w:val="002B6DED"/>
    <w:rsid w:val="002B7001"/>
    <w:rsid w:val="002B71EE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C44"/>
    <w:rsid w:val="002C0E74"/>
    <w:rsid w:val="002C0EED"/>
    <w:rsid w:val="002C100E"/>
    <w:rsid w:val="002C10B9"/>
    <w:rsid w:val="002C14B9"/>
    <w:rsid w:val="002C155B"/>
    <w:rsid w:val="002C17F3"/>
    <w:rsid w:val="002C1BCF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8F5"/>
    <w:rsid w:val="002C49EC"/>
    <w:rsid w:val="002C4AF6"/>
    <w:rsid w:val="002C519B"/>
    <w:rsid w:val="002C5359"/>
    <w:rsid w:val="002C57C6"/>
    <w:rsid w:val="002C57DF"/>
    <w:rsid w:val="002C583E"/>
    <w:rsid w:val="002C5DD9"/>
    <w:rsid w:val="002C60A7"/>
    <w:rsid w:val="002C69CC"/>
    <w:rsid w:val="002C6A9B"/>
    <w:rsid w:val="002C7217"/>
    <w:rsid w:val="002C7546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868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633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914"/>
    <w:rsid w:val="002E5D6C"/>
    <w:rsid w:val="002E5D7C"/>
    <w:rsid w:val="002E5E04"/>
    <w:rsid w:val="002E5E06"/>
    <w:rsid w:val="002E5E86"/>
    <w:rsid w:val="002E61E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1B7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199"/>
    <w:rsid w:val="002F4668"/>
    <w:rsid w:val="002F4881"/>
    <w:rsid w:val="002F48A4"/>
    <w:rsid w:val="002F4B48"/>
    <w:rsid w:val="002F4C49"/>
    <w:rsid w:val="002F516A"/>
    <w:rsid w:val="002F51D9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97C"/>
    <w:rsid w:val="002F6A3A"/>
    <w:rsid w:val="002F6B1D"/>
    <w:rsid w:val="002F6D8B"/>
    <w:rsid w:val="002F6F5B"/>
    <w:rsid w:val="002F6FC6"/>
    <w:rsid w:val="002F6FCD"/>
    <w:rsid w:val="002F7041"/>
    <w:rsid w:val="002F708B"/>
    <w:rsid w:val="002F7382"/>
    <w:rsid w:val="002F755F"/>
    <w:rsid w:val="002F78A1"/>
    <w:rsid w:val="002F7E78"/>
    <w:rsid w:val="002F7EA5"/>
    <w:rsid w:val="00300388"/>
    <w:rsid w:val="00300750"/>
    <w:rsid w:val="0030077F"/>
    <w:rsid w:val="00300904"/>
    <w:rsid w:val="00300ACB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6F4"/>
    <w:rsid w:val="00303D18"/>
    <w:rsid w:val="00303D29"/>
    <w:rsid w:val="00303D44"/>
    <w:rsid w:val="00303DFD"/>
    <w:rsid w:val="0030490B"/>
    <w:rsid w:val="00304997"/>
    <w:rsid w:val="00304BE5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6D9"/>
    <w:rsid w:val="00306793"/>
    <w:rsid w:val="003067DA"/>
    <w:rsid w:val="0030698E"/>
    <w:rsid w:val="00306B7C"/>
    <w:rsid w:val="00306CFA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2F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79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1DD4"/>
    <w:rsid w:val="00322063"/>
    <w:rsid w:val="0032260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7AC"/>
    <w:rsid w:val="00331B38"/>
    <w:rsid w:val="00331BDC"/>
    <w:rsid w:val="0033276F"/>
    <w:rsid w:val="00332962"/>
    <w:rsid w:val="00332D2E"/>
    <w:rsid w:val="00332D3F"/>
    <w:rsid w:val="0033342A"/>
    <w:rsid w:val="00333482"/>
    <w:rsid w:val="00333895"/>
    <w:rsid w:val="0033398C"/>
    <w:rsid w:val="00333CEF"/>
    <w:rsid w:val="00333E34"/>
    <w:rsid w:val="00334125"/>
    <w:rsid w:val="00334526"/>
    <w:rsid w:val="00334556"/>
    <w:rsid w:val="0033481B"/>
    <w:rsid w:val="00334E00"/>
    <w:rsid w:val="003350C2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3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3EC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AAC"/>
    <w:rsid w:val="00364B0C"/>
    <w:rsid w:val="00364BAC"/>
    <w:rsid w:val="00364ED1"/>
    <w:rsid w:val="00364FB3"/>
    <w:rsid w:val="003651FC"/>
    <w:rsid w:val="00365305"/>
    <w:rsid w:val="0036574B"/>
    <w:rsid w:val="003657EC"/>
    <w:rsid w:val="00365C57"/>
    <w:rsid w:val="00365C7A"/>
    <w:rsid w:val="00365C86"/>
    <w:rsid w:val="00365D6B"/>
    <w:rsid w:val="00365F41"/>
    <w:rsid w:val="00366510"/>
    <w:rsid w:val="00366761"/>
    <w:rsid w:val="00366869"/>
    <w:rsid w:val="00366CF3"/>
    <w:rsid w:val="00366D1D"/>
    <w:rsid w:val="00366FA0"/>
    <w:rsid w:val="003672F7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99F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283"/>
    <w:rsid w:val="0038462C"/>
    <w:rsid w:val="00384667"/>
    <w:rsid w:val="00384B8F"/>
    <w:rsid w:val="00385469"/>
    <w:rsid w:val="00385570"/>
    <w:rsid w:val="0038573F"/>
    <w:rsid w:val="003858C5"/>
    <w:rsid w:val="0038598E"/>
    <w:rsid w:val="00385CB5"/>
    <w:rsid w:val="00385CFC"/>
    <w:rsid w:val="00385DD1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A6D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75E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0A"/>
    <w:rsid w:val="003A0F96"/>
    <w:rsid w:val="003A1095"/>
    <w:rsid w:val="003A10CE"/>
    <w:rsid w:val="003A1105"/>
    <w:rsid w:val="003A110D"/>
    <w:rsid w:val="003A123E"/>
    <w:rsid w:val="003A1425"/>
    <w:rsid w:val="003A14EB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095"/>
    <w:rsid w:val="003A52E8"/>
    <w:rsid w:val="003A5627"/>
    <w:rsid w:val="003A5631"/>
    <w:rsid w:val="003A5B42"/>
    <w:rsid w:val="003A5CFF"/>
    <w:rsid w:val="003A60EB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515D"/>
    <w:rsid w:val="003C5931"/>
    <w:rsid w:val="003C5F0F"/>
    <w:rsid w:val="003C5F7F"/>
    <w:rsid w:val="003C60AE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C7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CE2"/>
    <w:rsid w:val="003D5F01"/>
    <w:rsid w:val="003D6532"/>
    <w:rsid w:val="003D6799"/>
    <w:rsid w:val="003D6828"/>
    <w:rsid w:val="003D6BA4"/>
    <w:rsid w:val="003D6CC1"/>
    <w:rsid w:val="003D78FA"/>
    <w:rsid w:val="003D7BCF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980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04C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2E4D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AD3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CD8"/>
    <w:rsid w:val="00420EDC"/>
    <w:rsid w:val="00420F2B"/>
    <w:rsid w:val="004210F2"/>
    <w:rsid w:val="00421243"/>
    <w:rsid w:val="00421340"/>
    <w:rsid w:val="004213FC"/>
    <w:rsid w:val="00421508"/>
    <w:rsid w:val="004217F5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70"/>
    <w:rsid w:val="00430E6A"/>
    <w:rsid w:val="00430FBF"/>
    <w:rsid w:val="0043122A"/>
    <w:rsid w:val="004317C5"/>
    <w:rsid w:val="00431917"/>
    <w:rsid w:val="004319EC"/>
    <w:rsid w:val="00431BAB"/>
    <w:rsid w:val="00431EC7"/>
    <w:rsid w:val="004326DC"/>
    <w:rsid w:val="0043293F"/>
    <w:rsid w:val="00432B27"/>
    <w:rsid w:val="00432BD0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72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50012"/>
    <w:rsid w:val="00450146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15"/>
    <w:rsid w:val="004523B6"/>
    <w:rsid w:val="00452B79"/>
    <w:rsid w:val="00452EE6"/>
    <w:rsid w:val="0045308E"/>
    <w:rsid w:val="00453475"/>
    <w:rsid w:val="00453913"/>
    <w:rsid w:val="00453990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60"/>
    <w:rsid w:val="004553B0"/>
    <w:rsid w:val="0045540C"/>
    <w:rsid w:val="00455597"/>
    <w:rsid w:val="004555CB"/>
    <w:rsid w:val="004556C9"/>
    <w:rsid w:val="00455B7A"/>
    <w:rsid w:val="00455BA5"/>
    <w:rsid w:val="00455CDA"/>
    <w:rsid w:val="00455DEF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5769D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C27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2D5"/>
    <w:rsid w:val="0046758B"/>
    <w:rsid w:val="00467BB6"/>
    <w:rsid w:val="00467CF1"/>
    <w:rsid w:val="00467D5D"/>
    <w:rsid w:val="00470124"/>
    <w:rsid w:val="0047042B"/>
    <w:rsid w:val="00470444"/>
    <w:rsid w:val="00470992"/>
    <w:rsid w:val="004709D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7FC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CE2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77BB7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E88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7A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7A5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38"/>
    <w:rsid w:val="004A58F7"/>
    <w:rsid w:val="004A5F17"/>
    <w:rsid w:val="004A5F59"/>
    <w:rsid w:val="004A6250"/>
    <w:rsid w:val="004A63F7"/>
    <w:rsid w:val="004A64F5"/>
    <w:rsid w:val="004A651F"/>
    <w:rsid w:val="004A6551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0F5D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E58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4EE2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30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BE6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046"/>
    <w:rsid w:val="004D32D0"/>
    <w:rsid w:val="004D34C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89F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2F8"/>
    <w:rsid w:val="004E04DA"/>
    <w:rsid w:val="004E085B"/>
    <w:rsid w:val="004E095C"/>
    <w:rsid w:val="004E0BCD"/>
    <w:rsid w:val="004E0CBC"/>
    <w:rsid w:val="004E0DA7"/>
    <w:rsid w:val="004E1521"/>
    <w:rsid w:val="004E2078"/>
    <w:rsid w:val="004E2490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3A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E7D6D"/>
    <w:rsid w:val="004F0116"/>
    <w:rsid w:val="004F04EA"/>
    <w:rsid w:val="004F05B7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24"/>
    <w:rsid w:val="005019BB"/>
    <w:rsid w:val="00501AB1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09F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062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E55"/>
    <w:rsid w:val="00512F27"/>
    <w:rsid w:val="00512FE9"/>
    <w:rsid w:val="00512FED"/>
    <w:rsid w:val="005130E9"/>
    <w:rsid w:val="005133B9"/>
    <w:rsid w:val="00513618"/>
    <w:rsid w:val="00513669"/>
    <w:rsid w:val="00514152"/>
    <w:rsid w:val="0051421C"/>
    <w:rsid w:val="00514AF2"/>
    <w:rsid w:val="00514C06"/>
    <w:rsid w:val="0051509A"/>
    <w:rsid w:val="00515128"/>
    <w:rsid w:val="00515299"/>
    <w:rsid w:val="00515595"/>
    <w:rsid w:val="00515A9C"/>
    <w:rsid w:val="0051606C"/>
    <w:rsid w:val="005164E1"/>
    <w:rsid w:val="00516663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462"/>
    <w:rsid w:val="00526A83"/>
    <w:rsid w:val="00526D86"/>
    <w:rsid w:val="00526E2F"/>
    <w:rsid w:val="00527132"/>
    <w:rsid w:val="005301BC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BB5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A7E"/>
    <w:rsid w:val="00551C3F"/>
    <w:rsid w:val="00551C78"/>
    <w:rsid w:val="00551FB4"/>
    <w:rsid w:val="00552099"/>
    <w:rsid w:val="00552568"/>
    <w:rsid w:val="005526C1"/>
    <w:rsid w:val="005528DF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1A"/>
    <w:rsid w:val="0055598E"/>
    <w:rsid w:val="00555B47"/>
    <w:rsid w:val="00555EDF"/>
    <w:rsid w:val="00555F77"/>
    <w:rsid w:val="0055605B"/>
    <w:rsid w:val="005563F9"/>
    <w:rsid w:val="00556837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8E3"/>
    <w:rsid w:val="0056195B"/>
    <w:rsid w:val="00561A44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0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B08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5E99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8EB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923"/>
    <w:rsid w:val="00594E25"/>
    <w:rsid w:val="0059526D"/>
    <w:rsid w:val="005953DF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0D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3B0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063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4B6"/>
    <w:rsid w:val="005B459C"/>
    <w:rsid w:val="005B45C5"/>
    <w:rsid w:val="005B464F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B"/>
    <w:rsid w:val="005D3E8B"/>
    <w:rsid w:val="005D438D"/>
    <w:rsid w:val="005D465E"/>
    <w:rsid w:val="005D4981"/>
    <w:rsid w:val="005D4ED9"/>
    <w:rsid w:val="005D4F41"/>
    <w:rsid w:val="005D5337"/>
    <w:rsid w:val="005D534E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69A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47D"/>
    <w:rsid w:val="005E39E2"/>
    <w:rsid w:val="005E3EB0"/>
    <w:rsid w:val="005E4112"/>
    <w:rsid w:val="005E431D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9A4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16C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2DA"/>
    <w:rsid w:val="0060433F"/>
    <w:rsid w:val="00604343"/>
    <w:rsid w:val="00604977"/>
    <w:rsid w:val="00604CE4"/>
    <w:rsid w:val="00604DA3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9CA"/>
    <w:rsid w:val="00617B41"/>
    <w:rsid w:val="00620094"/>
    <w:rsid w:val="00620341"/>
    <w:rsid w:val="00620564"/>
    <w:rsid w:val="006205FD"/>
    <w:rsid w:val="0062071B"/>
    <w:rsid w:val="00620955"/>
    <w:rsid w:val="00620E1D"/>
    <w:rsid w:val="006210E8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0E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CEE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47C"/>
    <w:rsid w:val="00644C5B"/>
    <w:rsid w:val="00644E8D"/>
    <w:rsid w:val="00645069"/>
    <w:rsid w:val="00645243"/>
    <w:rsid w:val="00645961"/>
    <w:rsid w:val="00645A78"/>
    <w:rsid w:val="00645EA9"/>
    <w:rsid w:val="00645EBF"/>
    <w:rsid w:val="00646221"/>
    <w:rsid w:val="006462BC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9E"/>
    <w:rsid w:val="006715B2"/>
    <w:rsid w:val="006715BF"/>
    <w:rsid w:val="006720D4"/>
    <w:rsid w:val="00672163"/>
    <w:rsid w:val="00672BC4"/>
    <w:rsid w:val="00672EDF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2B4"/>
    <w:rsid w:val="00682312"/>
    <w:rsid w:val="0068236B"/>
    <w:rsid w:val="00682875"/>
    <w:rsid w:val="00682877"/>
    <w:rsid w:val="00682887"/>
    <w:rsid w:val="00682982"/>
    <w:rsid w:val="00682A48"/>
    <w:rsid w:val="00682B0F"/>
    <w:rsid w:val="00683177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71E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0A0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C6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311"/>
    <w:rsid w:val="006A33BC"/>
    <w:rsid w:val="006A3427"/>
    <w:rsid w:val="006A3698"/>
    <w:rsid w:val="006A370F"/>
    <w:rsid w:val="006A3A32"/>
    <w:rsid w:val="006A3CC7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06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103"/>
    <w:rsid w:val="006A756E"/>
    <w:rsid w:val="006A7723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5E0F"/>
    <w:rsid w:val="006C637E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5B"/>
    <w:rsid w:val="006D457F"/>
    <w:rsid w:val="006D4582"/>
    <w:rsid w:val="006D4A57"/>
    <w:rsid w:val="006D50B9"/>
    <w:rsid w:val="006D548B"/>
    <w:rsid w:val="006D55D3"/>
    <w:rsid w:val="006D560C"/>
    <w:rsid w:val="006D567D"/>
    <w:rsid w:val="006D5691"/>
    <w:rsid w:val="006D5751"/>
    <w:rsid w:val="006D5B79"/>
    <w:rsid w:val="006D5B97"/>
    <w:rsid w:val="006D5E89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1F7F"/>
    <w:rsid w:val="006E234E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03E"/>
    <w:rsid w:val="006E42E5"/>
    <w:rsid w:val="006E430C"/>
    <w:rsid w:val="006E43AF"/>
    <w:rsid w:val="006E43C7"/>
    <w:rsid w:val="006E4591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F0A"/>
    <w:rsid w:val="006F30BF"/>
    <w:rsid w:val="006F32EC"/>
    <w:rsid w:val="006F347C"/>
    <w:rsid w:val="006F3A73"/>
    <w:rsid w:val="006F41C1"/>
    <w:rsid w:val="006F4724"/>
    <w:rsid w:val="006F49F7"/>
    <w:rsid w:val="006F4A59"/>
    <w:rsid w:val="006F4E71"/>
    <w:rsid w:val="006F4F65"/>
    <w:rsid w:val="006F4FD7"/>
    <w:rsid w:val="006F514E"/>
    <w:rsid w:val="006F52FB"/>
    <w:rsid w:val="006F54E9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D91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6F6"/>
    <w:rsid w:val="00704890"/>
    <w:rsid w:val="00704C79"/>
    <w:rsid w:val="00704CEF"/>
    <w:rsid w:val="007050EC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025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D6F"/>
    <w:rsid w:val="00714F05"/>
    <w:rsid w:val="0071500E"/>
    <w:rsid w:val="0071520C"/>
    <w:rsid w:val="00715251"/>
    <w:rsid w:val="00715475"/>
    <w:rsid w:val="007157F1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4ED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DCF"/>
    <w:rsid w:val="00751FD1"/>
    <w:rsid w:val="0075201B"/>
    <w:rsid w:val="007523E9"/>
    <w:rsid w:val="007525CC"/>
    <w:rsid w:val="00752681"/>
    <w:rsid w:val="00752741"/>
    <w:rsid w:val="00752892"/>
    <w:rsid w:val="00752B04"/>
    <w:rsid w:val="00752EC2"/>
    <w:rsid w:val="007531D6"/>
    <w:rsid w:val="00753237"/>
    <w:rsid w:val="007532AC"/>
    <w:rsid w:val="007534D7"/>
    <w:rsid w:val="007535CA"/>
    <w:rsid w:val="007537D5"/>
    <w:rsid w:val="00753B4E"/>
    <w:rsid w:val="0075423D"/>
    <w:rsid w:val="00754689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394"/>
    <w:rsid w:val="007564C5"/>
    <w:rsid w:val="00756834"/>
    <w:rsid w:val="00756C4F"/>
    <w:rsid w:val="00756DAC"/>
    <w:rsid w:val="00756FCA"/>
    <w:rsid w:val="00757032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631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F4F"/>
    <w:rsid w:val="00773004"/>
    <w:rsid w:val="007732E0"/>
    <w:rsid w:val="00773441"/>
    <w:rsid w:val="00773B22"/>
    <w:rsid w:val="00773B9D"/>
    <w:rsid w:val="0077413F"/>
    <w:rsid w:val="0077432E"/>
    <w:rsid w:val="00774373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87C"/>
    <w:rsid w:val="00784A83"/>
    <w:rsid w:val="00784E75"/>
    <w:rsid w:val="0078544F"/>
    <w:rsid w:val="007855B8"/>
    <w:rsid w:val="00785703"/>
    <w:rsid w:val="00785BEE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6BF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8A8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DC3"/>
    <w:rsid w:val="00795F9A"/>
    <w:rsid w:val="0079600D"/>
    <w:rsid w:val="00796BDE"/>
    <w:rsid w:val="00796C65"/>
    <w:rsid w:val="00796EE7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AF1"/>
    <w:rsid w:val="007A0CA8"/>
    <w:rsid w:val="007A0CB3"/>
    <w:rsid w:val="007A0CBB"/>
    <w:rsid w:val="007A0CD2"/>
    <w:rsid w:val="007A0D1F"/>
    <w:rsid w:val="007A0DF1"/>
    <w:rsid w:val="007A1058"/>
    <w:rsid w:val="007A111D"/>
    <w:rsid w:val="007A1C6D"/>
    <w:rsid w:val="007A1DA3"/>
    <w:rsid w:val="007A1DDE"/>
    <w:rsid w:val="007A1F5E"/>
    <w:rsid w:val="007A1FFB"/>
    <w:rsid w:val="007A2275"/>
    <w:rsid w:val="007A2399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52F"/>
    <w:rsid w:val="007B1739"/>
    <w:rsid w:val="007B17C4"/>
    <w:rsid w:val="007B17FF"/>
    <w:rsid w:val="007B1801"/>
    <w:rsid w:val="007B1838"/>
    <w:rsid w:val="007B189E"/>
    <w:rsid w:val="007B1AB5"/>
    <w:rsid w:val="007B1C2A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352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2E48"/>
    <w:rsid w:val="007D313B"/>
    <w:rsid w:val="007D3285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E64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A8D"/>
    <w:rsid w:val="007D6B05"/>
    <w:rsid w:val="007D6E06"/>
    <w:rsid w:val="007D709A"/>
    <w:rsid w:val="007D70AF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7BF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DD8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C92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7F7D44"/>
    <w:rsid w:val="00800048"/>
    <w:rsid w:val="008001BA"/>
    <w:rsid w:val="0080054E"/>
    <w:rsid w:val="00800931"/>
    <w:rsid w:val="00800BA2"/>
    <w:rsid w:val="0080192C"/>
    <w:rsid w:val="0080223C"/>
    <w:rsid w:val="0080231E"/>
    <w:rsid w:val="00802769"/>
    <w:rsid w:val="00802A7B"/>
    <w:rsid w:val="00802ACA"/>
    <w:rsid w:val="00802C80"/>
    <w:rsid w:val="00802F74"/>
    <w:rsid w:val="0080387E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785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414E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100"/>
    <w:rsid w:val="00816692"/>
    <w:rsid w:val="00816A59"/>
    <w:rsid w:val="00816C38"/>
    <w:rsid w:val="00816CAA"/>
    <w:rsid w:val="00816E11"/>
    <w:rsid w:val="00816EA5"/>
    <w:rsid w:val="00817070"/>
    <w:rsid w:val="008173D6"/>
    <w:rsid w:val="00817DEE"/>
    <w:rsid w:val="00817FDA"/>
    <w:rsid w:val="008201B2"/>
    <w:rsid w:val="008201FB"/>
    <w:rsid w:val="00820553"/>
    <w:rsid w:val="008205AE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A9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65F"/>
    <w:rsid w:val="0084473D"/>
    <w:rsid w:val="00844784"/>
    <w:rsid w:val="008456F6"/>
    <w:rsid w:val="00845EEA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6BB6"/>
    <w:rsid w:val="00846DA0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D1B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A0C"/>
    <w:rsid w:val="00873C45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83F"/>
    <w:rsid w:val="0088396D"/>
    <w:rsid w:val="00883AF4"/>
    <w:rsid w:val="00883D0A"/>
    <w:rsid w:val="00883F02"/>
    <w:rsid w:val="008841F5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F5C"/>
    <w:rsid w:val="008873B2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41A"/>
    <w:rsid w:val="00890843"/>
    <w:rsid w:val="00890A92"/>
    <w:rsid w:val="00890BAB"/>
    <w:rsid w:val="008911DD"/>
    <w:rsid w:val="008913DC"/>
    <w:rsid w:val="008914CE"/>
    <w:rsid w:val="00891666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B87"/>
    <w:rsid w:val="00892D9A"/>
    <w:rsid w:val="00892FD6"/>
    <w:rsid w:val="00893011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08C"/>
    <w:rsid w:val="0089621A"/>
    <w:rsid w:val="00896353"/>
    <w:rsid w:val="00896465"/>
    <w:rsid w:val="008964FF"/>
    <w:rsid w:val="00896AF4"/>
    <w:rsid w:val="00896B9C"/>
    <w:rsid w:val="00896E11"/>
    <w:rsid w:val="00897262"/>
    <w:rsid w:val="008972CE"/>
    <w:rsid w:val="00897341"/>
    <w:rsid w:val="008976B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6F2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AAE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B7F17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1F4E"/>
    <w:rsid w:val="008D24D5"/>
    <w:rsid w:val="008D2554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6EF"/>
    <w:rsid w:val="008D5B84"/>
    <w:rsid w:val="008D5EAC"/>
    <w:rsid w:val="008D5F79"/>
    <w:rsid w:val="008D611B"/>
    <w:rsid w:val="008D611E"/>
    <w:rsid w:val="008D6387"/>
    <w:rsid w:val="008D664C"/>
    <w:rsid w:val="008D679C"/>
    <w:rsid w:val="008D6D3F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5"/>
    <w:rsid w:val="008E43F9"/>
    <w:rsid w:val="008E443A"/>
    <w:rsid w:val="008E4A62"/>
    <w:rsid w:val="008E4EC4"/>
    <w:rsid w:val="008E5761"/>
    <w:rsid w:val="008E58A7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CB8"/>
    <w:rsid w:val="008F0ED8"/>
    <w:rsid w:val="008F1006"/>
    <w:rsid w:val="008F1833"/>
    <w:rsid w:val="008F1D2E"/>
    <w:rsid w:val="008F22A0"/>
    <w:rsid w:val="008F252E"/>
    <w:rsid w:val="008F25D5"/>
    <w:rsid w:val="008F26C0"/>
    <w:rsid w:val="008F28B4"/>
    <w:rsid w:val="008F2985"/>
    <w:rsid w:val="008F2A87"/>
    <w:rsid w:val="008F2E65"/>
    <w:rsid w:val="008F2F7B"/>
    <w:rsid w:val="008F3135"/>
    <w:rsid w:val="008F32D5"/>
    <w:rsid w:val="008F3F48"/>
    <w:rsid w:val="008F4184"/>
    <w:rsid w:val="008F425E"/>
    <w:rsid w:val="008F47D1"/>
    <w:rsid w:val="008F47F1"/>
    <w:rsid w:val="008F4887"/>
    <w:rsid w:val="008F4ABC"/>
    <w:rsid w:val="008F4BD5"/>
    <w:rsid w:val="008F50B2"/>
    <w:rsid w:val="008F511C"/>
    <w:rsid w:val="008F51EC"/>
    <w:rsid w:val="008F537F"/>
    <w:rsid w:val="008F56A5"/>
    <w:rsid w:val="008F5DB1"/>
    <w:rsid w:val="008F5F17"/>
    <w:rsid w:val="008F6123"/>
    <w:rsid w:val="008F625B"/>
    <w:rsid w:val="008F6448"/>
    <w:rsid w:val="008F64FD"/>
    <w:rsid w:val="008F656C"/>
    <w:rsid w:val="008F661C"/>
    <w:rsid w:val="008F6852"/>
    <w:rsid w:val="008F6969"/>
    <w:rsid w:val="008F6A30"/>
    <w:rsid w:val="008F6B65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127A"/>
    <w:rsid w:val="00901453"/>
    <w:rsid w:val="009016A1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B88"/>
    <w:rsid w:val="00903D0E"/>
    <w:rsid w:val="00903DD9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2017"/>
    <w:rsid w:val="0091222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CC"/>
    <w:rsid w:val="00914BF2"/>
    <w:rsid w:val="00914CE0"/>
    <w:rsid w:val="00914F63"/>
    <w:rsid w:val="00915350"/>
    <w:rsid w:val="00915626"/>
    <w:rsid w:val="00916274"/>
    <w:rsid w:val="00916B48"/>
    <w:rsid w:val="00916BF0"/>
    <w:rsid w:val="00916C6E"/>
    <w:rsid w:val="00916E00"/>
    <w:rsid w:val="00916E8F"/>
    <w:rsid w:val="00916EBB"/>
    <w:rsid w:val="00916F3D"/>
    <w:rsid w:val="00916F59"/>
    <w:rsid w:val="00917300"/>
    <w:rsid w:val="0091776E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6EF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3C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1DE"/>
    <w:rsid w:val="0094433F"/>
    <w:rsid w:val="009443A7"/>
    <w:rsid w:val="00944477"/>
    <w:rsid w:val="009444BA"/>
    <w:rsid w:val="009445C8"/>
    <w:rsid w:val="009447D9"/>
    <w:rsid w:val="0094480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16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9AC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6E6A"/>
    <w:rsid w:val="00957082"/>
    <w:rsid w:val="009572CC"/>
    <w:rsid w:val="009573C6"/>
    <w:rsid w:val="009575E8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1B1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340"/>
    <w:rsid w:val="0098089A"/>
    <w:rsid w:val="009809C9"/>
    <w:rsid w:val="00980B2B"/>
    <w:rsid w:val="00980C4A"/>
    <w:rsid w:val="00980EA0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351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D03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1B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AE1"/>
    <w:rsid w:val="009A6F76"/>
    <w:rsid w:val="009A7063"/>
    <w:rsid w:val="009A709A"/>
    <w:rsid w:val="009A70C0"/>
    <w:rsid w:val="009A70D3"/>
    <w:rsid w:val="009A70DB"/>
    <w:rsid w:val="009A714B"/>
    <w:rsid w:val="009A71B7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5A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30EC"/>
    <w:rsid w:val="009C3287"/>
    <w:rsid w:val="009C33A5"/>
    <w:rsid w:val="009C35D7"/>
    <w:rsid w:val="009C382E"/>
    <w:rsid w:val="009C384C"/>
    <w:rsid w:val="009C3859"/>
    <w:rsid w:val="009C3976"/>
    <w:rsid w:val="009C451A"/>
    <w:rsid w:val="009C493B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739"/>
    <w:rsid w:val="009C7A60"/>
    <w:rsid w:val="009D01B6"/>
    <w:rsid w:val="009D03AF"/>
    <w:rsid w:val="009D04F1"/>
    <w:rsid w:val="009D0572"/>
    <w:rsid w:val="009D06A6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68C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8EB"/>
    <w:rsid w:val="009E491C"/>
    <w:rsid w:val="009E4B0E"/>
    <w:rsid w:val="009E4CF8"/>
    <w:rsid w:val="009E4E2E"/>
    <w:rsid w:val="009E4F0F"/>
    <w:rsid w:val="009E4F59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0E4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D2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53A"/>
    <w:rsid w:val="00A07804"/>
    <w:rsid w:val="00A07AC3"/>
    <w:rsid w:val="00A07AE2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D02"/>
    <w:rsid w:val="00A12EEA"/>
    <w:rsid w:val="00A12FAF"/>
    <w:rsid w:val="00A134E5"/>
    <w:rsid w:val="00A13D5D"/>
    <w:rsid w:val="00A140E3"/>
    <w:rsid w:val="00A143F2"/>
    <w:rsid w:val="00A1443E"/>
    <w:rsid w:val="00A14D84"/>
    <w:rsid w:val="00A15251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6FCC"/>
    <w:rsid w:val="00A17231"/>
    <w:rsid w:val="00A17ED2"/>
    <w:rsid w:val="00A200F9"/>
    <w:rsid w:val="00A203B3"/>
    <w:rsid w:val="00A20844"/>
    <w:rsid w:val="00A20A0A"/>
    <w:rsid w:val="00A21011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9FF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973"/>
    <w:rsid w:val="00A35D79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8E4"/>
    <w:rsid w:val="00A40A4A"/>
    <w:rsid w:val="00A41040"/>
    <w:rsid w:val="00A41074"/>
    <w:rsid w:val="00A41455"/>
    <w:rsid w:val="00A41CE2"/>
    <w:rsid w:val="00A41E61"/>
    <w:rsid w:val="00A4210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6E54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24E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08C"/>
    <w:rsid w:val="00A655A1"/>
    <w:rsid w:val="00A6567A"/>
    <w:rsid w:val="00A659A3"/>
    <w:rsid w:val="00A65A25"/>
    <w:rsid w:val="00A65A37"/>
    <w:rsid w:val="00A65ADB"/>
    <w:rsid w:val="00A65B15"/>
    <w:rsid w:val="00A65C35"/>
    <w:rsid w:val="00A65D2C"/>
    <w:rsid w:val="00A65E27"/>
    <w:rsid w:val="00A65EA4"/>
    <w:rsid w:val="00A66268"/>
    <w:rsid w:val="00A665C2"/>
    <w:rsid w:val="00A668A2"/>
    <w:rsid w:val="00A6734F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D32"/>
    <w:rsid w:val="00A70F5F"/>
    <w:rsid w:val="00A7163A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C8C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B79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156"/>
    <w:rsid w:val="00A8044A"/>
    <w:rsid w:val="00A804B6"/>
    <w:rsid w:val="00A8071B"/>
    <w:rsid w:val="00A809D9"/>
    <w:rsid w:val="00A80A1E"/>
    <w:rsid w:val="00A80D37"/>
    <w:rsid w:val="00A80D71"/>
    <w:rsid w:val="00A810EF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236"/>
    <w:rsid w:val="00A913A4"/>
    <w:rsid w:val="00A914F6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5C5"/>
    <w:rsid w:val="00A976FB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DCA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B29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A3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850"/>
    <w:rsid w:val="00AC492D"/>
    <w:rsid w:val="00AC5038"/>
    <w:rsid w:val="00AC528B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30"/>
    <w:rsid w:val="00AC7691"/>
    <w:rsid w:val="00AC79EA"/>
    <w:rsid w:val="00AC7FBD"/>
    <w:rsid w:val="00AD01D3"/>
    <w:rsid w:val="00AD0387"/>
    <w:rsid w:val="00AD0844"/>
    <w:rsid w:val="00AD0B28"/>
    <w:rsid w:val="00AD0C61"/>
    <w:rsid w:val="00AD0D93"/>
    <w:rsid w:val="00AD1002"/>
    <w:rsid w:val="00AD105D"/>
    <w:rsid w:val="00AD11DC"/>
    <w:rsid w:val="00AD1546"/>
    <w:rsid w:val="00AD167F"/>
    <w:rsid w:val="00AD18F4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86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3D6C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DD3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E0"/>
    <w:rsid w:val="00AE39AD"/>
    <w:rsid w:val="00AE3A62"/>
    <w:rsid w:val="00AE3A74"/>
    <w:rsid w:val="00AE3FD0"/>
    <w:rsid w:val="00AE4081"/>
    <w:rsid w:val="00AE41F7"/>
    <w:rsid w:val="00AE459D"/>
    <w:rsid w:val="00AE4658"/>
    <w:rsid w:val="00AE467F"/>
    <w:rsid w:val="00AE473C"/>
    <w:rsid w:val="00AE4851"/>
    <w:rsid w:val="00AE4866"/>
    <w:rsid w:val="00AE48EF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5B5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01"/>
    <w:rsid w:val="00B13B2B"/>
    <w:rsid w:val="00B13C3F"/>
    <w:rsid w:val="00B13D58"/>
    <w:rsid w:val="00B13EE0"/>
    <w:rsid w:val="00B140F3"/>
    <w:rsid w:val="00B1436F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934"/>
    <w:rsid w:val="00B2399B"/>
    <w:rsid w:val="00B23B6F"/>
    <w:rsid w:val="00B23C95"/>
    <w:rsid w:val="00B240C1"/>
    <w:rsid w:val="00B246A7"/>
    <w:rsid w:val="00B24975"/>
    <w:rsid w:val="00B24D16"/>
    <w:rsid w:val="00B24E3B"/>
    <w:rsid w:val="00B250CA"/>
    <w:rsid w:val="00B25118"/>
    <w:rsid w:val="00B2548B"/>
    <w:rsid w:val="00B2562E"/>
    <w:rsid w:val="00B259A4"/>
    <w:rsid w:val="00B25ADC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2F92"/>
    <w:rsid w:val="00B33BB0"/>
    <w:rsid w:val="00B33BE2"/>
    <w:rsid w:val="00B34031"/>
    <w:rsid w:val="00B3440C"/>
    <w:rsid w:val="00B34A48"/>
    <w:rsid w:val="00B34AF2"/>
    <w:rsid w:val="00B34B59"/>
    <w:rsid w:val="00B34B8A"/>
    <w:rsid w:val="00B3500D"/>
    <w:rsid w:val="00B35052"/>
    <w:rsid w:val="00B355D7"/>
    <w:rsid w:val="00B357DF"/>
    <w:rsid w:val="00B35ACC"/>
    <w:rsid w:val="00B36135"/>
    <w:rsid w:val="00B36387"/>
    <w:rsid w:val="00B363CF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4004D"/>
    <w:rsid w:val="00B400D5"/>
    <w:rsid w:val="00B40213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5F42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BC"/>
    <w:rsid w:val="00B52CC9"/>
    <w:rsid w:val="00B52D21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427"/>
    <w:rsid w:val="00B60472"/>
    <w:rsid w:val="00B6126D"/>
    <w:rsid w:val="00B61564"/>
    <w:rsid w:val="00B6187C"/>
    <w:rsid w:val="00B61ABC"/>
    <w:rsid w:val="00B61B03"/>
    <w:rsid w:val="00B61CAD"/>
    <w:rsid w:val="00B62023"/>
    <w:rsid w:val="00B62027"/>
    <w:rsid w:val="00B6207A"/>
    <w:rsid w:val="00B620BA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583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0DFD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05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385"/>
    <w:rsid w:val="00B745B6"/>
    <w:rsid w:val="00B747D0"/>
    <w:rsid w:val="00B74864"/>
    <w:rsid w:val="00B748EB"/>
    <w:rsid w:val="00B74FDB"/>
    <w:rsid w:val="00B751E6"/>
    <w:rsid w:val="00B753A9"/>
    <w:rsid w:val="00B759C8"/>
    <w:rsid w:val="00B75B12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932"/>
    <w:rsid w:val="00B83B40"/>
    <w:rsid w:val="00B8403D"/>
    <w:rsid w:val="00B840CC"/>
    <w:rsid w:val="00B844F3"/>
    <w:rsid w:val="00B845E6"/>
    <w:rsid w:val="00B84898"/>
    <w:rsid w:val="00B849B9"/>
    <w:rsid w:val="00B84C53"/>
    <w:rsid w:val="00B84D43"/>
    <w:rsid w:val="00B84E1A"/>
    <w:rsid w:val="00B851C3"/>
    <w:rsid w:val="00B85757"/>
    <w:rsid w:val="00B85792"/>
    <w:rsid w:val="00B85A41"/>
    <w:rsid w:val="00B85BD9"/>
    <w:rsid w:val="00B85E4C"/>
    <w:rsid w:val="00B860AB"/>
    <w:rsid w:val="00B861A7"/>
    <w:rsid w:val="00B861E8"/>
    <w:rsid w:val="00B8655C"/>
    <w:rsid w:val="00B866C5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CE"/>
    <w:rsid w:val="00B933F6"/>
    <w:rsid w:val="00B93426"/>
    <w:rsid w:val="00B9365D"/>
    <w:rsid w:val="00B939FE"/>
    <w:rsid w:val="00B93CBA"/>
    <w:rsid w:val="00B940D7"/>
    <w:rsid w:val="00B94111"/>
    <w:rsid w:val="00B943F5"/>
    <w:rsid w:val="00B944BE"/>
    <w:rsid w:val="00B94D84"/>
    <w:rsid w:val="00B94D9C"/>
    <w:rsid w:val="00B95295"/>
    <w:rsid w:val="00B954ED"/>
    <w:rsid w:val="00B95537"/>
    <w:rsid w:val="00B95815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173"/>
    <w:rsid w:val="00B9736E"/>
    <w:rsid w:val="00B974C8"/>
    <w:rsid w:val="00B97568"/>
    <w:rsid w:val="00B976F1"/>
    <w:rsid w:val="00B9789C"/>
    <w:rsid w:val="00B97B34"/>
    <w:rsid w:val="00B97C6D"/>
    <w:rsid w:val="00B97ECD"/>
    <w:rsid w:val="00BA0014"/>
    <w:rsid w:val="00BA009B"/>
    <w:rsid w:val="00BA00DC"/>
    <w:rsid w:val="00BA0210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20E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D9A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105"/>
    <w:rsid w:val="00BA7663"/>
    <w:rsid w:val="00BA7883"/>
    <w:rsid w:val="00BA7B88"/>
    <w:rsid w:val="00BA7DC3"/>
    <w:rsid w:val="00BB0362"/>
    <w:rsid w:val="00BB03D7"/>
    <w:rsid w:val="00BB0455"/>
    <w:rsid w:val="00BB049E"/>
    <w:rsid w:val="00BB077B"/>
    <w:rsid w:val="00BB0959"/>
    <w:rsid w:val="00BB0AEE"/>
    <w:rsid w:val="00BB0CD3"/>
    <w:rsid w:val="00BB0EA6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803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125"/>
    <w:rsid w:val="00BB5AF6"/>
    <w:rsid w:val="00BB5B44"/>
    <w:rsid w:val="00BB5B8C"/>
    <w:rsid w:val="00BB5DA1"/>
    <w:rsid w:val="00BB61EB"/>
    <w:rsid w:val="00BB6390"/>
    <w:rsid w:val="00BB6675"/>
    <w:rsid w:val="00BB66B1"/>
    <w:rsid w:val="00BB66D6"/>
    <w:rsid w:val="00BB6873"/>
    <w:rsid w:val="00BB6AA8"/>
    <w:rsid w:val="00BB6AAF"/>
    <w:rsid w:val="00BB6C9C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B5D"/>
    <w:rsid w:val="00BC1C19"/>
    <w:rsid w:val="00BC2665"/>
    <w:rsid w:val="00BC2688"/>
    <w:rsid w:val="00BC2C40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4A5B"/>
    <w:rsid w:val="00BC53D5"/>
    <w:rsid w:val="00BC54FB"/>
    <w:rsid w:val="00BC5964"/>
    <w:rsid w:val="00BC5A35"/>
    <w:rsid w:val="00BC5CBE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28F"/>
    <w:rsid w:val="00BC7A3F"/>
    <w:rsid w:val="00BC7A78"/>
    <w:rsid w:val="00BC7CC9"/>
    <w:rsid w:val="00BD07B5"/>
    <w:rsid w:val="00BD0ACA"/>
    <w:rsid w:val="00BD0B45"/>
    <w:rsid w:val="00BD1486"/>
    <w:rsid w:val="00BD154A"/>
    <w:rsid w:val="00BD15E9"/>
    <w:rsid w:val="00BD16C9"/>
    <w:rsid w:val="00BD2011"/>
    <w:rsid w:val="00BD2123"/>
    <w:rsid w:val="00BD2799"/>
    <w:rsid w:val="00BD2E7C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55"/>
    <w:rsid w:val="00BD4EE0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423"/>
    <w:rsid w:val="00BD7655"/>
    <w:rsid w:val="00BD7683"/>
    <w:rsid w:val="00BD7FC6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CB9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1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3977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094"/>
    <w:rsid w:val="00BF6680"/>
    <w:rsid w:val="00BF69EF"/>
    <w:rsid w:val="00BF6A00"/>
    <w:rsid w:val="00BF6B90"/>
    <w:rsid w:val="00BF6F55"/>
    <w:rsid w:val="00BF6FEE"/>
    <w:rsid w:val="00BF71B1"/>
    <w:rsid w:val="00BF745D"/>
    <w:rsid w:val="00BF7892"/>
    <w:rsid w:val="00BF7B65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390"/>
    <w:rsid w:val="00C043AB"/>
    <w:rsid w:val="00C046DB"/>
    <w:rsid w:val="00C0488D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7EB"/>
    <w:rsid w:val="00C05F3F"/>
    <w:rsid w:val="00C05F56"/>
    <w:rsid w:val="00C06397"/>
    <w:rsid w:val="00C067C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533"/>
    <w:rsid w:val="00C158D7"/>
    <w:rsid w:val="00C15EFD"/>
    <w:rsid w:val="00C161AE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535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192"/>
    <w:rsid w:val="00C27235"/>
    <w:rsid w:val="00C27497"/>
    <w:rsid w:val="00C278DB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DCD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66"/>
    <w:rsid w:val="00C40F9B"/>
    <w:rsid w:val="00C41427"/>
    <w:rsid w:val="00C41456"/>
    <w:rsid w:val="00C41825"/>
    <w:rsid w:val="00C41A88"/>
    <w:rsid w:val="00C41DED"/>
    <w:rsid w:val="00C41F45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57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2D03"/>
    <w:rsid w:val="00C6381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63"/>
    <w:rsid w:val="00C654C1"/>
    <w:rsid w:val="00C654ED"/>
    <w:rsid w:val="00C65610"/>
    <w:rsid w:val="00C656F1"/>
    <w:rsid w:val="00C6616C"/>
    <w:rsid w:val="00C6618B"/>
    <w:rsid w:val="00C661DC"/>
    <w:rsid w:val="00C66242"/>
    <w:rsid w:val="00C6629C"/>
    <w:rsid w:val="00C66356"/>
    <w:rsid w:val="00C66499"/>
    <w:rsid w:val="00C6685A"/>
    <w:rsid w:val="00C66921"/>
    <w:rsid w:val="00C66922"/>
    <w:rsid w:val="00C669BF"/>
    <w:rsid w:val="00C66A0B"/>
    <w:rsid w:val="00C66B72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2ED8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5AB"/>
    <w:rsid w:val="00C81BCF"/>
    <w:rsid w:val="00C81E1F"/>
    <w:rsid w:val="00C81E76"/>
    <w:rsid w:val="00C81FAB"/>
    <w:rsid w:val="00C826C0"/>
    <w:rsid w:val="00C827F6"/>
    <w:rsid w:val="00C82D74"/>
    <w:rsid w:val="00C830C3"/>
    <w:rsid w:val="00C83195"/>
    <w:rsid w:val="00C837DD"/>
    <w:rsid w:val="00C839EC"/>
    <w:rsid w:val="00C83DC1"/>
    <w:rsid w:val="00C83DFF"/>
    <w:rsid w:val="00C83F3E"/>
    <w:rsid w:val="00C8498B"/>
    <w:rsid w:val="00C85029"/>
    <w:rsid w:val="00C85403"/>
    <w:rsid w:val="00C85898"/>
    <w:rsid w:val="00C85A09"/>
    <w:rsid w:val="00C8615A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90"/>
    <w:rsid w:val="00C93BB1"/>
    <w:rsid w:val="00C9405E"/>
    <w:rsid w:val="00C943F7"/>
    <w:rsid w:val="00C9461C"/>
    <w:rsid w:val="00C94889"/>
    <w:rsid w:val="00C94BB8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01"/>
    <w:rsid w:val="00CA11CB"/>
    <w:rsid w:val="00CA11D5"/>
    <w:rsid w:val="00CA16A1"/>
    <w:rsid w:val="00CA171F"/>
    <w:rsid w:val="00CA17B6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17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532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AA3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B7D93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1BF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C7F71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78A"/>
    <w:rsid w:val="00CD2A23"/>
    <w:rsid w:val="00CD2ED8"/>
    <w:rsid w:val="00CD2FBA"/>
    <w:rsid w:val="00CD304E"/>
    <w:rsid w:val="00CD322E"/>
    <w:rsid w:val="00CD3237"/>
    <w:rsid w:val="00CD3406"/>
    <w:rsid w:val="00CD340D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CE"/>
    <w:rsid w:val="00CD4FFC"/>
    <w:rsid w:val="00CD5087"/>
    <w:rsid w:val="00CD526B"/>
    <w:rsid w:val="00CD5486"/>
    <w:rsid w:val="00CD54F6"/>
    <w:rsid w:val="00CD5677"/>
    <w:rsid w:val="00CD57C4"/>
    <w:rsid w:val="00CD5C06"/>
    <w:rsid w:val="00CD5CDB"/>
    <w:rsid w:val="00CD6001"/>
    <w:rsid w:val="00CD66AE"/>
    <w:rsid w:val="00CD670A"/>
    <w:rsid w:val="00CD6788"/>
    <w:rsid w:val="00CD6854"/>
    <w:rsid w:val="00CD6975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3A6C"/>
    <w:rsid w:val="00CE4108"/>
    <w:rsid w:val="00CE4414"/>
    <w:rsid w:val="00CE4482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96F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7B3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6EA"/>
    <w:rsid w:val="00CF57E8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CF7BFF"/>
    <w:rsid w:val="00D0064C"/>
    <w:rsid w:val="00D00676"/>
    <w:rsid w:val="00D0070D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2E"/>
    <w:rsid w:val="00D06AF5"/>
    <w:rsid w:val="00D07705"/>
    <w:rsid w:val="00D0770B"/>
    <w:rsid w:val="00D078C7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BE0"/>
    <w:rsid w:val="00D10C4A"/>
    <w:rsid w:val="00D112E0"/>
    <w:rsid w:val="00D11329"/>
    <w:rsid w:val="00D115C5"/>
    <w:rsid w:val="00D11775"/>
    <w:rsid w:val="00D118AF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A1C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28A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3F0"/>
    <w:rsid w:val="00D244EC"/>
    <w:rsid w:val="00D2454A"/>
    <w:rsid w:val="00D246B4"/>
    <w:rsid w:val="00D24F05"/>
    <w:rsid w:val="00D24F10"/>
    <w:rsid w:val="00D25073"/>
    <w:rsid w:val="00D2533E"/>
    <w:rsid w:val="00D254E9"/>
    <w:rsid w:val="00D25572"/>
    <w:rsid w:val="00D2568A"/>
    <w:rsid w:val="00D258D8"/>
    <w:rsid w:val="00D25F4E"/>
    <w:rsid w:val="00D25F5D"/>
    <w:rsid w:val="00D25FEA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2E6"/>
    <w:rsid w:val="00D2770C"/>
    <w:rsid w:val="00D27799"/>
    <w:rsid w:val="00D278B6"/>
    <w:rsid w:val="00D27BD4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2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10B"/>
    <w:rsid w:val="00D35958"/>
    <w:rsid w:val="00D35A0C"/>
    <w:rsid w:val="00D35A3E"/>
    <w:rsid w:val="00D35F35"/>
    <w:rsid w:val="00D36138"/>
    <w:rsid w:val="00D362CF"/>
    <w:rsid w:val="00D36329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CD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8F0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88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0E8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585"/>
    <w:rsid w:val="00D72A72"/>
    <w:rsid w:val="00D72C57"/>
    <w:rsid w:val="00D72F54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89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0E63"/>
    <w:rsid w:val="00D81CEE"/>
    <w:rsid w:val="00D822C9"/>
    <w:rsid w:val="00D824BC"/>
    <w:rsid w:val="00D8260D"/>
    <w:rsid w:val="00D8269A"/>
    <w:rsid w:val="00D82EB8"/>
    <w:rsid w:val="00D82F80"/>
    <w:rsid w:val="00D8349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5F4F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C78"/>
    <w:rsid w:val="00D93D3A"/>
    <w:rsid w:val="00D941D6"/>
    <w:rsid w:val="00D9424A"/>
    <w:rsid w:val="00D946AF"/>
    <w:rsid w:val="00D94CAA"/>
    <w:rsid w:val="00D950BF"/>
    <w:rsid w:val="00D955B0"/>
    <w:rsid w:val="00D959AE"/>
    <w:rsid w:val="00D95A76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960"/>
    <w:rsid w:val="00D97B45"/>
    <w:rsid w:val="00D97D5F"/>
    <w:rsid w:val="00D97ED2"/>
    <w:rsid w:val="00DA01BE"/>
    <w:rsid w:val="00DA0331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886"/>
    <w:rsid w:val="00DA395C"/>
    <w:rsid w:val="00DA3BDC"/>
    <w:rsid w:val="00DA3FD1"/>
    <w:rsid w:val="00DA407C"/>
    <w:rsid w:val="00DA4692"/>
    <w:rsid w:val="00DA4A2B"/>
    <w:rsid w:val="00DA4B38"/>
    <w:rsid w:val="00DA4DC3"/>
    <w:rsid w:val="00DA4FDF"/>
    <w:rsid w:val="00DA5120"/>
    <w:rsid w:val="00DA5464"/>
    <w:rsid w:val="00DA5769"/>
    <w:rsid w:val="00DA578B"/>
    <w:rsid w:val="00DA57BA"/>
    <w:rsid w:val="00DA5840"/>
    <w:rsid w:val="00DA6526"/>
    <w:rsid w:val="00DA6DAE"/>
    <w:rsid w:val="00DA7895"/>
    <w:rsid w:val="00DA7A25"/>
    <w:rsid w:val="00DA7B0E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6DA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1EF2"/>
    <w:rsid w:val="00DC2108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C57"/>
    <w:rsid w:val="00DC4F99"/>
    <w:rsid w:val="00DC50C0"/>
    <w:rsid w:val="00DC522D"/>
    <w:rsid w:val="00DC52F4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1AD"/>
    <w:rsid w:val="00DD12B9"/>
    <w:rsid w:val="00DD1439"/>
    <w:rsid w:val="00DD17EA"/>
    <w:rsid w:val="00DD18B5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4FC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1D0A"/>
    <w:rsid w:val="00DE2402"/>
    <w:rsid w:val="00DE2A14"/>
    <w:rsid w:val="00DE2B9E"/>
    <w:rsid w:val="00DE2C5A"/>
    <w:rsid w:val="00DE2E4E"/>
    <w:rsid w:val="00DE2F47"/>
    <w:rsid w:val="00DE3298"/>
    <w:rsid w:val="00DE3469"/>
    <w:rsid w:val="00DE3472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8B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8A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40B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29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36"/>
    <w:rsid w:val="00E15864"/>
    <w:rsid w:val="00E15C0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41D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0C50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2CD"/>
    <w:rsid w:val="00E37457"/>
    <w:rsid w:val="00E37568"/>
    <w:rsid w:val="00E3783F"/>
    <w:rsid w:val="00E37B46"/>
    <w:rsid w:val="00E37E05"/>
    <w:rsid w:val="00E37E08"/>
    <w:rsid w:val="00E40235"/>
    <w:rsid w:val="00E40541"/>
    <w:rsid w:val="00E4072B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B64"/>
    <w:rsid w:val="00E42C27"/>
    <w:rsid w:val="00E42D11"/>
    <w:rsid w:val="00E42E6F"/>
    <w:rsid w:val="00E42F26"/>
    <w:rsid w:val="00E43017"/>
    <w:rsid w:val="00E430EE"/>
    <w:rsid w:val="00E43355"/>
    <w:rsid w:val="00E4390A"/>
    <w:rsid w:val="00E43A28"/>
    <w:rsid w:val="00E43B9E"/>
    <w:rsid w:val="00E43E90"/>
    <w:rsid w:val="00E4437A"/>
    <w:rsid w:val="00E4459F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4F"/>
    <w:rsid w:val="00E52889"/>
    <w:rsid w:val="00E529C1"/>
    <w:rsid w:val="00E52B1E"/>
    <w:rsid w:val="00E52C4A"/>
    <w:rsid w:val="00E52C90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35"/>
    <w:rsid w:val="00E54090"/>
    <w:rsid w:val="00E5409F"/>
    <w:rsid w:val="00E5411F"/>
    <w:rsid w:val="00E5448F"/>
    <w:rsid w:val="00E5461B"/>
    <w:rsid w:val="00E546F1"/>
    <w:rsid w:val="00E5499C"/>
    <w:rsid w:val="00E54AE0"/>
    <w:rsid w:val="00E54CCD"/>
    <w:rsid w:val="00E54E52"/>
    <w:rsid w:val="00E54EFE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57CF7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299C"/>
    <w:rsid w:val="00E63060"/>
    <w:rsid w:val="00E630C2"/>
    <w:rsid w:val="00E6357F"/>
    <w:rsid w:val="00E638FD"/>
    <w:rsid w:val="00E63D75"/>
    <w:rsid w:val="00E6498F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901"/>
    <w:rsid w:val="00E72DC7"/>
    <w:rsid w:val="00E7306E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B46"/>
    <w:rsid w:val="00E77BD0"/>
    <w:rsid w:val="00E77C21"/>
    <w:rsid w:val="00E77C32"/>
    <w:rsid w:val="00E77C96"/>
    <w:rsid w:val="00E77E43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A25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808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97C43"/>
    <w:rsid w:val="00EA038D"/>
    <w:rsid w:val="00EA04D1"/>
    <w:rsid w:val="00EA0A52"/>
    <w:rsid w:val="00EA0C4C"/>
    <w:rsid w:val="00EA0D41"/>
    <w:rsid w:val="00EA1112"/>
    <w:rsid w:val="00EA142C"/>
    <w:rsid w:val="00EA1E18"/>
    <w:rsid w:val="00EA1E6D"/>
    <w:rsid w:val="00EA2211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704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318"/>
    <w:rsid w:val="00EA6783"/>
    <w:rsid w:val="00EA6C06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4CD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C5B"/>
    <w:rsid w:val="00EC0303"/>
    <w:rsid w:val="00EC089F"/>
    <w:rsid w:val="00EC0FA4"/>
    <w:rsid w:val="00EC12FB"/>
    <w:rsid w:val="00EC153B"/>
    <w:rsid w:val="00EC18FD"/>
    <w:rsid w:val="00EC1D37"/>
    <w:rsid w:val="00EC1E2F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914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648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360"/>
    <w:rsid w:val="00EE0B7E"/>
    <w:rsid w:val="00EE0D0B"/>
    <w:rsid w:val="00EE106A"/>
    <w:rsid w:val="00EE12E8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3A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2CFA"/>
    <w:rsid w:val="00F02F70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5E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36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27FC6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17"/>
    <w:rsid w:val="00F33DBB"/>
    <w:rsid w:val="00F33E59"/>
    <w:rsid w:val="00F344CB"/>
    <w:rsid w:val="00F352A6"/>
    <w:rsid w:val="00F358FC"/>
    <w:rsid w:val="00F35BD0"/>
    <w:rsid w:val="00F35C8C"/>
    <w:rsid w:val="00F35FEF"/>
    <w:rsid w:val="00F363E3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595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75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BF0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0AE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2B4B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67FE8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4BC8"/>
    <w:rsid w:val="00F7504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0DA0"/>
    <w:rsid w:val="00F8118E"/>
    <w:rsid w:val="00F81225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AA4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907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FDC"/>
    <w:rsid w:val="00F90322"/>
    <w:rsid w:val="00F90520"/>
    <w:rsid w:val="00F9057B"/>
    <w:rsid w:val="00F90A66"/>
    <w:rsid w:val="00F90A9D"/>
    <w:rsid w:val="00F91240"/>
    <w:rsid w:val="00F9147A"/>
    <w:rsid w:val="00F91490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4BB"/>
    <w:rsid w:val="00F95680"/>
    <w:rsid w:val="00F957DE"/>
    <w:rsid w:val="00F9598F"/>
    <w:rsid w:val="00F96398"/>
    <w:rsid w:val="00F964E0"/>
    <w:rsid w:val="00F96554"/>
    <w:rsid w:val="00F9666E"/>
    <w:rsid w:val="00F96A72"/>
    <w:rsid w:val="00F96B37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97F14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26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01"/>
    <w:rsid w:val="00FA2C37"/>
    <w:rsid w:val="00FA2F16"/>
    <w:rsid w:val="00FA35C3"/>
    <w:rsid w:val="00FA387B"/>
    <w:rsid w:val="00FA416A"/>
    <w:rsid w:val="00FA4377"/>
    <w:rsid w:val="00FA4439"/>
    <w:rsid w:val="00FA44BB"/>
    <w:rsid w:val="00FA46C8"/>
    <w:rsid w:val="00FA47D8"/>
    <w:rsid w:val="00FA487B"/>
    <w:rsid w:val="00FA4C63"/>
    <w:rsid w:val="00FA4C80"/>
    <w:rsid w:val="00FA4E25"/>
    <w:rsid w:val="00FA4EF0"/>
    <w:rsid w:val="00FA50F6"/>
    <w:rsid w:val="00FA51F3"/>
    <w:rsid w:val="00FA5346"/>
    <w:rsid w:val="00FA5981"/>
    <w:rsid w:val="00FA5B4B"/>
    <w:rsid w:val="00FA5D75"/>
    <w:rsid w:val="00FA5DC1"/>
    <w:rsid w:val="00FA6063"/>
    <w:rsid w:val="00FA6175"/>
    <w:rsid w:val="00FA61CE"/>
    <w:rsid w:val="00FA6356"/>
    <w:rsid w:val="00FA6DA9"/>
    <w:rsid w:val="00FA6FE3"/>
    <w:rsid w:val="00FA7105"/>
    <w:rsid w:val="00FA7157"/>
    <w:rsid w:val="00FA71CD"/>
    <w:rsid w:val="00FA76DA"/>
    <w:rsid w:val="00FA7747"/>
    <w:rsid w:val="00FA7828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60"/>
    <w:rsid w:val="00FB1873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0C1"/>
    <w:rsid w:val="00FC1131"/>
    <w:rsid w:val="00FC1185"/>
    <w:rsid w:val="00FC15F8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4F37"/>
    <w:rsid w:val="00FC5182"/>
    <w:rsid w:val="00FC598E"/>
    <w:rsid w:val="00FC5A83"/>
    <w:rsid w:val="00FC5C9E"/>
    <w:rsid w:val="00FC5F65"/>
    <w:rsid w:val="00FC626E"/>
    <w:rsid w:val="00FC6661"/>
    <w:rsid w:val="00FC6D2F"/>
    <w:rsid w:val="00FC6DD9"/>
    <w:rsid w:val="00FC731F"/>
    <w:rsid w:val="00FC74E0"/>
    <w:rsid w:val="00FC75DF"/>
    <w:rsid w:val="00FC771A"/>
    <w:rsid w:val="00FC77F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58B"/>
    <w:rsid w:val="00FD1A6A"/>
    <w:rsid w:val="00FD1EE6"/>
    <w:rsid w:val="00FD1F3A"/>
    <w:rsid w:val="00FD2001"/>
    <w:rsid w:val="00FD22CA"/>
    <w:rsid w:val="00FD2344"/>
    <w:rsid w:val="00FD24E6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467"/>
    <w:rsid w:val="00FD4A56"/>
    <w:rsid w:val="00FD4C1F"/>
    <w:rsid w:val="00FD4F2E"/>
    <w:rsid w:val="00FD5071"/>
    <w:rsid w:val="00FD53B3"/>
    <w:rsid w:val="00FD562C"/>
    <w:rsid w:val="00FD58EF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79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2E1C"/>
    <w:rsid w:val="00FF3061"/>
    <w:rsid w:val="00FF3227"/>
    <w:rsid w:val="00FF33C6"/>
    <w:rsid w:val="00FF3421"/>
    <w:rsid w:val="00FF360E"/>
    <w:rsid w:val="00FF37D2"/>
    <w:rsid w:val="00FF3827"/>
    <w:rsid w:val="00FF3897"/>
    <w:rsid w:val="00FF3AB7"/>
    <w:rsid w:val="00FF3AE1"/>
    <w:rsid w:val="00FF3BCE"/>
    <w:rsid w:val="00FF3CC0"/>
    <w:rsid w:val="00FF3ED2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9B9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89586AD7-E6DF-4C9A-8B58-2CC23E77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BB3803"/>
  </w:style>
  <w:style w:type="character" w:customStyle="1" w:styleId="eop">
    <w:name w:val="eop"/>
    <w:basedOn w:val="DefaultParagraphFont"/>
    <w:rsid w:val="00BB3803"/>
  </w:style>
  <w:style w:type="paragraph" w:customStyle="1" w:styleId="paragraph">
    <w:name w:val="paragraph"/>
    <w:basedOn w:val="Normal"/>
    <w:rsid w:val="00203F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CDCF4CA2D6D946A8DEFF58AF48DD10" ma:contentTypeVersion="3" ma:contentTypeDescription="Create a new document." ma:contentTypeScope="" ma:versionID="6187427354b64a17616ddc1abee656b0">
  <xsd:schema xmlns:xsd="http://www.w3.org/2001/XMLSchema" xmlns:xs="http://www.w3.org/2001/XMLSchema" xmlns:p="http://schemas.microsoft.com/office/2006/metadata/properties" xmlns:ns2="c0dac57a-ddf7-4c87-bb25-a6d24a73af9c" targetNamespace="http://schemas.microsoft.com/office/2006/metadata/properties" ma:root="true" ma:fieldsID="c6b64ac1eb0116f859cd79b044b8fbe8" ns2:_="">
    <xsd:import namespace="c0dac57a-ddf7-4c87-bb25-a6d24a73a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ac57a-ddf7-4c87-bb25-a6d24a73a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FA2D8-9833-4338-B3CB-C745B5E6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dac57a-ddf7-4c87-bb25-a6d24a73a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19</Pages>
  <Words>3893</Words>
  <Characters>17902</Characters>
  <Application>Microsoft Office Word</Application>
  <DocSecurity>0</DocSecurity>
  <Lines>149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19</cp:revision>
  <cp:lastPrinted>2025-04-24T10:35:00Z</cp:lastPrinted>
  <dcterms:created xsi:type="dcterms:W3CDTF">2025-04-24T08:29:00Z</dcterms:created>
  <dcterms:modified xsi:type="dcterms:W3CDTF">2025-04-25T09:11:00Z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0x010100D6CDCF4CA2D6D946A8DEFF58AF48DD10</vt:lpwstr>
  </property>
</Properties>
</file>