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18983" w14:textId="3419B8BD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062523CF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DB7F09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54A55702" w14:textId="30FD0B27"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5E54CE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5E54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5E54CE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5E54CE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E54C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22F7D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D22F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C670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D22F7D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607C04A" w14:textId="77777777"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268CB8C" w14:textId="77777777"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9558C95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1FEF7FD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14:paraId="001FAF7E" w14:textId="4133A4DB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lastRenderedPageBreak/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C757A6" w:rsidRPr="00C757A6">
        <w:rPr>
          <w:rFonts w:ascii="Angsana New" w:hAnsi="Angsana New" w:cs="Angsana New" w:hint="cs"/>
          <w:sz w:val="52"/>
          <w:szCs w:val="52"/>
        </w:rPr>
        <w:t>(</w:t>
      </w:r>
      <w:r w:rsidRPr="00885F26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C757A6" w:rsidRPr="00C757A6">
        <w:rPr>
          <w:rFonts w:ascii="Angsana New" w:hAnsi="Angsana New" w:cs="Angsana New" w:hint="cs"/>
          <w:sz w:val="52"/>
          <w:szCs w:val="52"/>
        </w:rPr>
        <w:t>)</w:t>
      </w:r>
    </w:p>
    <w:p w14:paraId="5A9C1644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10F0FF6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74B7F4E9" w14:textId="77777777" w:rsidR="00D22F7D" w:rsidRPr="00D71A2D" w:rsidRDefault="006F5D2B" w:rsidP="00D22F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D22F7D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D22F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D22F7D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D22F7D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D22F7D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D22F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D22F7D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D22F7D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D22F7D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208BB5B" w14:textId="77777777"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086D66" w14:textId="77777777"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59A5A4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4345845" w14:textId="77777777"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CB5FB0F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6D74CB" w14:textId="77777777"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3E2683CF" w14:textId="6ED1E7F1"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คณะกรรมการบริษัทปูนซิเมนต์ไทย จำกัด 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(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C757A6" w:rsidRPr="00C757A6">
        <w:rPr>
          <w:rFonts w:ascii="Angsana New" w:hAnsi="Angsana New"/>
          <w:b/>
          <w:bCs/>
          <w:sz w:val="30"/>
          <w:szCs w:val="30"/>
        </w:rPr>
        <w:t>)</w:t>
      </w:r>
    </w:p>
    <w:p w14:paraId="669B83F9" w14:textId="77777777"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7CF434DA" w14:textId="26343096" w:rsidR="003972A3" w:rsidRPr="005313CE" w:rsidRDefault="003972A3" w:rsidP="0039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pacing w:val="2"/>
          <w:sz w:val="30"/>
          <w:szCs w:val="30"/>
        </w:rPr>
      </w:pP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="003D5CAC" w:rsidRPr="005D13BD">
        <w:rPr>
          <w:rFonts w:ascii="Angsana New" w:hAnsi="Angsana New"/>
          <w:spacing w:val="-6"/>
          <w:sz w:val="30"/>
          <w:szCs w:val="30"/>
        </w:rPr>
        <w:t>3</w:t>
      </w:r>
      <w:r w:rsidR="00D22F7D">
        <w:rPr>
          <w:rFonts w:ascii="Angsana New" w:hAnsi="Angsana New"/>
          <w:spacing w:val="-6"/>
          <w:sz w:val="30"/>
          <w:szCs w:val="30"/>
        </w:rPr>
        <w:t>1</w:t>
      </w:r>
      <w:r w:rsidR="003D5CAC"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22F7D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C6701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A57A0">
        <w:rPr>
          <w:rFonts w:ascii="Angsana New" w:hAnsi="Angsana New"/>
          <w:spacing w:val="-6"/>
          <w:sz w:val="30"/>
          <w:szCs w:val="30"/>
        </w:rPr>
        <w:t>256</w:t>
      </w:r>
      <w:r w:rsidR="00D22F7D">
        <w:rPr>
          <w:rFonts w:ascii="Angsana New" w:hAnsi="Angsana New"/>
          <w:spacing w:val="-6"/>
          <w:sz w:val="30"/>
          <w:szCs w:val="30"/>
        </w:rPr>
        <w:t>8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งบกำไรขาดทุนรวม</w:t>
      </w:r>
      <w:r w:rsidR="00547A2B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6A57A0">
        <w:rPr>
          <w:rFonts w:ascii="Angsana New" w:hAnsi="Angsana New"/>
          <w:spacing w:val="-6"/>
          <w:sz w:val="30"/>
          <w:szCs w:val="30"/>
          <w:cs/>
        </w:rPr>
        <w:t xml:space="preserve">งบกำไรขาดทุนเบ็ดเสร็จรวม </w:t>
      </w:r>
      <w:r w:rsidRPr="006A57A0">
        <w:rPr>
          <w:rFonts w:ascii="Angsana New" w:hAnsi="Angsana New"/>
          <w:spacing w:val="-6"/>
          <w:sz w:val="30"/>
          <w:szCs w:val="30"/>
        </w:rPr>
        <w:br/>
      </w:r>
      <w:r w:rsidRPr="006A57A0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งบการเปลี่ยนแปลงส่วนของผู้ถือหุ้นรวม และงบกระแสเงินสดรวม สำหรับงวด</w:t>
      </w:r>
      <w:r w:rsidR="00D22F7D">
        <w:rPr>
          <w:rFonts w:ascii="Angsana New" w:hAnsi="Angsana New" w:hint="cs"/>
          <w:sz w:val="30"/>
          <w:szCs w:val="30"/>
          <w:cs/>
        </w:rPr>
        <w:t>สาม</w:t>
      </w:r>
      <w:r w:rsidR="003D5CAC" w:rsidRPr="00AE51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E2418" w:rsidRPr="006E2418">
        <w:rPr>
          <w:rFonts w:ascii="Angsana New" w:hAnsi="Angsana New"/>
          <w:sz w:val="30"/>
          <w:szCs w:val="30"/>
        </w:rPr>
        <w:t>31</w:t>
      </w:r>
      <w:r w:rsidR="00D22F7D" w:rsidRPr="00D22F7D">
        <w:rPr>
          <w:rFonts w:ascii="Angsana New" w:hAnsi="Angsana New"/>
          <w:sz w:val="30"/>
          <w:szCs w:val="30"/>
          <w:cs/>
        </w:rPr>
        <w:t xml:space="preserve"> มีนาคม </w:t>
      </w:r>
      <w:r w:rsidR="006E2418" w:rsidRPr="006E2418">
        <w:rPr>
          <w:rFonts w:ascii="Angsana New" w:hAnsi="Angsana New"/>
          <w:sz w:val="30"/>
          <w:szCs w:val="30"/>
        </w:rPr>
        <w:t>2568</w:t>
      </w:r>
      <w:r w:rsidR="00D22F7D" w:rsidRPr="00D22F7D">
        <w:rPr>
          <w:rFonts w:ascii="Angsana New" w:hAnsi="Angsana New"/>
          <w:sz w:val="30"/>
          <w:szCs w:val="30"/>
          <w:cs/>
        </w:rPr>
        <w:t xml:space="preserve"> </w:t>
      </w:r>
      <w:r w:rsidRPr="006A57A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3D5CAC">
        <w:rPr>
          <w:rFonts w:ascii="Angsana New" w:hAnsi="Angsana New" w:hint="cs"/>
          <w:sz w:val="30"/>
          <w:szCs w:val="30"/>
          <w:cs/>
        </w:rPr>
        <w:t xml:space="preserve"> </w:t>
      </w:r>
      <w:r w:rsidR="00C757A6" w:rsidRPr="00C757A6">
        <w:rPr>
          <w:rFonts w:ascii="Angsana New" w:hAnsi="Angsana New"/>
          <w:sz w:val="30"/>
          <w:szCs w:val="30"/>
        </w:rPr>
        <w:t>(</w:t>
      </w:r>
      <w:r w:rsidRPr="006A57A0">
        <w:rPr>
          <w:rFonts w:ascii="Angsana New" w:hAnsi="Angsana New"/>
          <w:sz w:val="30"/>
          <w:szCs w:val="30"/>
          <w:cs/>
        </w:rPr>
        <w:t>ข้อมูล</w:t>
      </w:r>
      <w:r w:rsidRPr="00F43467">
        <w:rPr>
          <w:rFonts w:ascii="Angsana New" w:hAnsi="Angsana New"/>
          <w:sz w:val="30"/>
          <w:szCs w:val="30"/>
          <w:cs/>
        </w:rPr>
        <w:t>ทางการเงินระหว่างกาล</w:t>
      </w:r>
      <w:r w:rsidR="00C757A6" w:rsidRPr="00C757A6">
        <w:rPr>
          <w:rFonts w:ascii="Angsana New" w:hAnsi="Angsana New"/>
          <w:sz w:val="30"/>
          <w:szCs w:val="30"/>
        </w:rPr>
        <w:t>)</w:t>
      </w:r>
      <w:r w:rsidRPr="00F43467">
        <w:rPr>
          <w:rFonts w:ascii="Angsana New" w:hAnsi="Angsana New"/>
          <w:sz w:val="30"/>
          <w:szCs w:val="30"/>
          <w:cs/>
        </w:rPr>
        <w:t xml:space="preserve"> ของบริษัทปูนซิเมนต์ไทย จำกัด </w:t>
      </w:r>
      <w:r w:rsidR="00C757A6" w:rsidRPr="00C757A6">
        <w:rPr>
          <w:rFonts w:ascii="Angsana New" w:hAnsi="Angsana New"/>
          <w:sz w:val="30"/>
          <w:szCs w:val="30"/>
        </w:rPr>
        <w:t>(</w:t>
      </w:r>
      <w:r w:rsidRPr="00F43467">
        <w:rPr>
          <w:rFonts w:ascii="Angsana New" w:hAnsi="Angsana New"/>
          <w:sz w:val="30"/>
          <w:szCs w:val="30"/>
          <w:cs/>
        </w:rPr>
        <w:t>มหาชน</w:t>
      </w:r>
      <w:r w:rsidR="00C757A6" w:rsidRPr="00C757A6">
        <w:rPr>
          <w:rFonts w:ascii="Angsana New" w:hAnsi="Angsana New"/>
          <w:sz w:val="30"/>
          <w:szCs w:val="30"/>
        </w:rPr>
        <w:t>)</w:t>
      </w:r>
      <w:r w:rsidRPr="00F43467">
        <w:rPr>
          <w:rFonts w:ascii="Angsana New" w:hAnsi="Angsana New"/>
          <w:sz w:val="30"/>
          <w:szCs w:val="30"/>
          <w:cs/>
        </w:rPr>
        <w:t xml:space="preserve"> และ</w:t>
      </w:r>
      <w:r w:rsidRPr="00F43467">
        <w:rPr>
          <w:rFonts w:ascii="Angsana New" w:hAnsi="Angsana New"/>
          <w:spacing w:val="6"/>
          <w:sz w:val="30"/>
          <w:szCs w:val="30"/>
          <w:cs/>
        </w:rPr>
        <w:t>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A752F2">
        <w:rPr>
          <w:rFonts w:ascii="Angsana New" w:hAnsi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A752F2">
        <w:rPr>
          <w:rFonts w:ascii="Angsana New" w:hAnsi="Angsana New"/>
          <w:spacing w:val="-2"/>
          <w:sz w:val="30"/>
          <w:szCs w:val="30"/>
        </w:rPr>
        <w:t>34</w:t>
      </w:r>
      <w:r w:rsidRPr="00A752F2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</w:t>
      </w:r>
      <w:r w:rsidRPr="005313CE">
        <w:rPr>
          <w:rFonts w:ascii="Angsana New" w:hAnsi="Angsana New"/>
          <w:spacing w:val="2"/>
          <w:sz w:val="30"/>
          <w:szCs w:val="30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</w:p>
    <w:p w14:paraId="0EA88C64" w14:textId="77777777"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1E9F95" w14:textId="7777777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8DD0D5D" w14:textId="77777777" w:rsidR="004745B5" w:rsidRPr="00813D96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569AE6" w14:textId="7EC156A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เป็นผู้</w:t>
      </w:r>
      <w:r w:rsidRPr="00627B66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การเงินและบัญชี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และการวิเคราะห์เปรียบเทียบ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และวิธีการสอบทานอื่น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076DE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5A2644A5" w14:textId="14ECBA99" w:rsidR="00EE6435" w:rsidRDefault="00EE643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815BF9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14:paraId="49B220F2" w14:textId="77777777"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C3FA584" w14:textId="77777777" w:rsidR="005870AD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0BD95B7" w14:textId="77777777" w:rsidR="005870AD" w:rsidRPr="00F43467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256260" w14:textId="77777777" w:rsidR="005870AD" w:rsidRPr="00456E00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3BCEFF" w14:textId="77777777" w:rsidR="005870AD" w:rsidRDefault="005870AD" w:rsidP="0058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56CCA1" w14:textId="10FA9884" w:rsidR="004745B5" w:rsidRPr="005870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</w:p>
    <w:p w14:paraId="58F530E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162D86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15AFC1" w14:textId="729E981F" w:rsidR="004745B5" w:rsidRPr="00E317AD" w:rsidRDefault="00C757A6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C757A6">
        <w:rPr>
          <w:rFonts w:ascii="Angsana New" w:hAnsi="Angsana New" w:cs="Angsana New"/>
          <w:lang w:val="en-US"/>
        </w:rPr>
        <w:t>(</w:t>
      </w:r>
      <w:r w:rsidR="005D7BBC" w:rsidRPr="00D122CE">
        <w:rPr>
          <w:rFonts w:ascii="Angsana New" w:hAnsi="Angsana New" w:cs="Angsana New"/>
          <w:cs/>
        </w:rPr>
        <w:t>สุรีย์รัตน์ ทองอรุณแสง</w:t>
      </w:r>
      <w:r w:rsidRPr="00C757A6">
        <w:rPr>
          <w:rFonts w:ascii="Angsana New" w:hAnsi="Angsana New" w:cs="Angsana New"/>
          <w:lang w:val="en-US"/>
        </w:rPr>
        <w:t>)</w:t>
      </w:r>
    </w:p>
    <w:p w14:paraId="53045701" w14:textId="77777777" w:rsidR="004745B5" w:rsidRPr="000D0632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688A9DAC" w14:textId="2A9BB788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5D7BBC">
        <w:rPr>
          <w:rFonts w:ascii="Angsana New" w:hAnsi="Angsana New" w:cs="Angsana New"/>
          <w:lang w:val="en-US"/>
        </w:rPr>
        <w:t>4409</w:t>
      </w:r>
    </w:p>
    <w:p w14:paraId="28CFC74C" w14:textId="77777777" w:rsidR="004745B5" w:rsidRPr="00916F6F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461D7318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2D53A4E" w14:textId="77777777" w:rsidR="004745B5" w:rsidRPr="00AB6F26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AB6F26">
        <w:rPr>
          <w:rFonts w:ascii="Angsana New" w:hAnsi="Angsana New" w:cs="Angsana New"/>
          <w:cs/>
        </w:rPr>
        <w:t>กรุงเทพมหานคร</w:t>
      </w:r>
    </w:p>
    <w:p w14:paraId="792AB353" w14:textId="2A9DAA9B" w:rsidR="004745B5" w:rsidRPr="00916F6F" w:rsidRDefault="00723B72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lang w:val="en-US"/>
        </w:rPr>
        <w:t>14</w:t>
      </w:r>
      <w:r w:rsidR="00C6701A" w:rsidRPr="00916F6F">
        <w:rPr>
          <w:rFonts w:asciiTheme="majorBidi" w:hAnsiTheme="majorBidi" w:cstheme="majorBidi"/>
          <w:cs/>
        </w:rPr>
        <w:t xml:space="preserve"> </w:t>
      </w:r>
      <w:r w:rsidR="00C6701A">
        <w:rPr>
          <w:rFonts w:asciiTheme="majorBidi" w:hAnsiTheme="majorBidi" w:cstheme="majorBidi" w:hint="cs"/>
          <w:cs/>
          <w:lang w:val="en-US"/>
        </w:rPr>
        <w:t>พฤ</w:t>
      </w:r>
      <w:r w:rsidR="00D22F7D">
        <w:rPr>
          <w:rFonts w:asciiTheme="majorBidi" w:hAnsiTheme="majorBidi" w:cstheme="majorBidi" w:hint="cs"/>
          <w:cs/>
          <w:lang w:val="en-US"/>
        </w:rPr>
        <w:t>ษภาคม</w:t>
      </w:r>
      <w:r w:rsidR="00C6701A" w:rsidRPr="00916F6F">
        <w:rPr>
          <w:rFonts w:asciiTheme="majorBidi" w:hAnsiTheme="majorBidi" w:cstheme="majorBidi"/>
          <w:cs/>
        </w:rPr>
        <w:t xml:space="preserve"> </w:t>
      </w:r>
      <w:r w:rsidR="00C757A6" w:rsidRPr="00C757A6">
        <w:rPr>
          <w:rFonts w:asciiTheme="majorBidi" w:hAnsiTheme="majorBidi" w:cstheme="majorBidi"/>
          <w:lang w:val="en-US"/>
        </w:rPr>
        <w:t>256</w:t>
      </w:r>
      <w:r w:rsidR="00D22F7D">
        <w:rPr>
          <w:rFonts w:asciiTheme="majorBidi" w:hAnsiTheme="majorBidi" w:cstheme="majorBidi"/>
          <w:lang w:val="en-US"/>
        </w:rPr>
        <w:t>8</w:t>
      </w:r>
    </w:p>
    <w:p w14:paraId="762E740E" w14:textId="77777777" w:rsidR="005B1565" w:rsidRPr="005B1565" w:rsidRDefault="005B1565" w:rsidP="00F43467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9"/>
      <w:footerReference w:type="default" r:id="rId20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AD0FD" w14:textId="77777777" w:rsidR="004B1DB4" w:rsidRDefault="004B1DB4" w:rsidP="004956B4">
      <w:r>
        <w:separator/>
      </w:r>
    </w:p>
  </w:endnote>
  <w:endnote w:type="continuationSeparator" w:id="0">
    <w:p w14:paraId="42DEAAC4" w14:textId="77777777" w:rsidR="004B1DB4" w:rsidRDefault="004B1DB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80CF" w14:textId="77777777"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14:paraId="374738E7" w14:textId="77777777"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E0361" w14:textId="77777777"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14:paraId="6B546F96" w14:textId="77777777"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DF8D9" w14:textId="77777777" w:rsidR="00A752F2" w:rsidRDefault="00A752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57A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3A86" w14:textId="0ED7CFBF"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772248" w:rsidRPr="00772248">
      <w:rPr>
        <w:rStyle w:val="PageNumber"/>
        <w:rFonts w:ascii="Angsana New" w:hAnsi="Angsana New"/>
        <w:noProof/>
        <w:sz w:val="32"/>
        <w:szCs w:val="32"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42BEF9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1091B" w14:textId="77777777" w:rsidR="004B1DB4" w:rsidRDefault="004B1DB4" w:rsidP="004956B4">
      <w:r>
        <w:separator/>
      </w:r>
    </w:p>
  </w:footnote>
  <w:footnote w:type="continuationSeparator" w:id="0">
    <w:p w14:paraId="32559280" w14:textId="77777777" w:rsidR="004B1DB4" w:rsidRDefault="004B1DB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3FF11" w14:textId="77777777" w:rsidR="00A752F2" w:rsidRDefault="00A752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2348A" w14:textId="54191B38" w:rsidR="003D5CAC" w:rsidRDefault="003D5CAC" w:rsidP="00CB21A6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2361ABE" w14:textId="77777777" w:rsidR="00415A26" w:rsidRPr="003D5CAC" w:rsidRDefault="00415A26" w:rsidP="00415A26">
    <w:pPr>
      <w:pStyle w:val="Header"/>
      <w:spacing w:line="240" w:lineRule="auto"/>
      <w:ind w:firstLine="562"/>
      <w:rPr>
        <w:rFonts w:ascii="Angsana New" w:hAnsi="Angsana New"/>
        <w:sz w:val="52"/>
        <w:szCs w:val="52"/>
      </w:rPr>
    </w:pPr>
  </w:p>
  <w:p w14:paraId="23EEB052" w14:textId="16EEEE2B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73399D2" w14:textId="41A101F4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8D4C05C" w14:textId="74E477A3" w:rsidR="003D5CAC" w:rsidRPr="003D5CAC" w:rsidRDefault="003D5CAC" w:rsidP="003D5CA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4EF6" w14:textId="77777777" w:rsidR="00415A26" w:rsidRPr="005E54CE" w:rsidRDefault="00415A26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F8AD717" w14:textId="0C6A9667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018A96F" w14:textId="7D28F41E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72A1936" w14:textId="1515FF44" w:rsidR="005E54CE" w:rsidRP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3A304AC" w14:textId="765FA097" w:rsidR="005E54CE" w:rsidRDefault="005E54CE" w:rsidP="005E54CE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3420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EF92159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2681112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407BB306" w14:textId="77777777" w:rsidR="006060B5" w:rsidRDefault="006060B5" w:rsidP="003D5CAC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48FCD50" w14:textId="77777777" w:rsidR="006060B5" w:rsidRDefault="006060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7BC4519F" w14:textId="77777777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57C3F9E" w14:textId="4A0F0BDB" w:rsidR="004745B5" w:rsidRDefault="004745B5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3E46BBC8" w14:textId="77777777" w:rsidR="003D5CAC" w:rsidRPr="00846E76" w:rsidRDefault="003D5CAC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082D1" w14:textId="77777777" w:rsidR="008B5A8D" w:rsidRDefault="008B5A8D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0F01D07F" w14:textId="77777777" w:rsidR="00FD6C6E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  <w:p w14:paraId="53A85235" w14:textId="77777777" w:rsidR="00FD6C6E" w:rsidRPr="00846E76" w:rsidRDefault="00FD6C6E" w:rsidP="003D5CAC">
    <w:pPr>
      <w:spacing w:line="240" w:lineRule="auto"/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 w15:restartNumberingAfterBreak="0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 w15:restartNumberingAfterBreak="0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 w15:restartNumberingAfterBreak="0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4"/>
  </w:num>
  <w:num w:numId="4">
    <w:abstractNumId w:val="29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33"/>
  </w:num>
  <w:num w:numId="10">
    <w:abstractNumId w:val="17"/>
  </w:num>
  <w:num w:numId="11">
    <w:abstractNumId w:val="5"/>
  </w:num>
  <w:num w:numId="12">
    <w:abstractNumId w:val="25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3"/>
  </w:num>
  <w:num w:numId="17">
    <w:abstractNumId w:val="22"/>
  </w:num>
  <w:num w:numId="18">
    <w:abstractNumId w:val="8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10"/>
  </w:num>
  <w:num w:numId="24">
    <w:abstractNumId w:val="28"/>
  </w:num>
  <w:num w:numId="25">
    <w:abstractNumId w:val="24"/>
  </w:num>
  <w:num w:numId="26">
    <w:abstractNumId w:val="18"/>
  </w:num>
  <w:num w:numId="27">
    <w:abstractNumId w:val="2"/>
  </w:num>
  <w:num w:numId="28">
    <w:abstractNumId w:val="30"/>
  </w:num>
  <w:num w:numId="29">
    <w:abstractNumId w:val="14"/>
  </w:num>
  <w:num w:numId="30">
    <w:abstractNumId w:val="11"/>
  </w:num>
  <w:num w:numId="31">
    <w:abstractNumId w:val="35"/>
  </w:num>
  <w:num w:numId="32">
    <w:abstractNumId w:val="0"/>
  </w:num>
  <w:num w:numId="33">
    <w:abstractNumId w:val="34"/>
  </w:num>
  <w:num w:numId="34">
    <w:abstractNumId w:val="19"/>
  </w:num>
  <w:num w:numId="35">
    <w:abstractNumId w:val="21"/>
  </w:num>
  <w:num w:numId="36">
    <w:abstractNumId w:val="31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527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34A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4EC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CED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D73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ECE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A5C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AB4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0B1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632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99F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66F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363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544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1D67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7BB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222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B77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E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CD6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48F"/>
    <w:rsid w:val="00295847"/>
    <w:rsid w:val="00295D56"/>
    <w:rsid w:val="0029650A"/>
    <w:rsid w:val="00296709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C87"/>
    <w:rsid w:val="002A3F4D"/>
    <w:rsid w:val="002A46B0"/>
    <w:rsid w:val="002A4B05"/>
    <w:rsid w:val="002A4E5D"/>
    <w:rsid w:val="002A4EDA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723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AB6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ED8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289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331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1BE"/>
    <w:rsid w:val="0032234F"/>
    <w:rsid w:val="003225D6"/>
    <w:rsid w:val="003229F8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2A3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CAC"/>
    <w:rsid w:val="003D5F59"/>
    <w:rsid w:val="003D6720"/>
    <w:rsid w:val="003D6C0E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48B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0B"/>
    <w:rsid w:val="003E423C"/>
    <w:rsid w:val="003E4646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5A26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D53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6E00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01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2E92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124E"/>
    <w:rsid w:val="004A1C53"/>
    <w:rsid w:val="004A1E16"/>
    <w:rsid w:val="004A211F"/>
    <w:rsid w:val="004A241A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346"/>
    <w:rsid w:val="004B0D87"/>
    <w:rsid w:val="004B0E60"/>
    <w:rsid w:val="004B1534"/>
    <w:rsid w:val="004B15E6"/>
    <w:rsid w:val="004B16ED"/>
    <w:rsid w:val="004B1918"/>
    <w:rsid w:val="004B1DB4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39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EBB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9E3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CC9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3CE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2B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BB5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93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1DD6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552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AD"/>
    <w:rsid w:val="005870CB"/>
    <w:rsid w:val="00587928"/>
    <w:rsid w:val="00587BC6"/>
    <w:rsid w:val="0059009E"/>
    <w:rsid w:val="00590694"/>
    <w:rsid w:val="00590D7A"/>
    <w:rsid w:val="00591359"/>
    <w:rsid w:val="0059145A"/>
    <w:rsid w:val="005916D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16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1BF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3BD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5AD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D7BBC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4CE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B2E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B66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257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05C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7A0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261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18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007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4F6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768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3B72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A6E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875"/>
    <w:rsid w:val="007359AD"/>
    <w:rsid w:val="00735B39"/>
    <w:rsid w:val="00735B4B"/>
    <w:rsid w:val="00735C67"/>
    <w:rsid w:val="0073637C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248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0AA"/>
    <w:rsid w:val="00777100"/>
    <w:rsid w:val="00777809"/>
    <w:rsid w:val="00777AA3"/>
    <w:rsid w:val="00777DF9"/>
    <w:rsid w:val="007802F2"/>
    <w:rsid w:val="00780330"/>
    <w:rsid w:val="00780ED4"/>
    <w:rsid w:val="00780F55"/>
    <w:rsid w:val="0078140C"/>
    <w:rsid w:val="00781E24"/>
    <w:rsid w:val="0078236B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6C8C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8FE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C91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336"/>
    <w:rsid w:val="007F550E"/>
    <w:rsid w:val="007F5955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3D96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459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C5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519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7BB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29C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A8D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BD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501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6F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4EA0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399"/>
    <w:rsid w:val="00934443"/>
    <w:rsid w:val="0093455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367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1C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99D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537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08E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BF8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D0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0A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0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2F2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6F26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3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17B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6DFD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36A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3D8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994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1C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6E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003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37"/>
    <w:rsid w:val="00C661A6"/>
    <w:rsid w:val="00C664D5"/>
    <w:rsid w:val="00C66CF3"/>
    <w:rsid w:val="00C66D6E"/>
    <w:rsid w:val="00C66FC8"/>
    <w:rsid w:val="00C6700B"/>
    <w:rsid w:val="00C6701A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7A6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83E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86F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1A6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9FB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3B2C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2CE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77E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2F7D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3ED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13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4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E0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6A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D7DF3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4B48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3A7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ED4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487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B82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C8C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09C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EB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435"/>
    <w:rsid w:val="00EE6592"/>
    <w:rsid w:val="00EE6610"/>
    <w:rsid w:val="00EE6733"/>
    <w:rsid w:val="00EE6868"/>
    <w:rsid w:val="00EE6D16"/>
    <w:rsid w:val="00EE727E"/>
    <w:rsid w:val="00EE73C6"/>
    <w:rsid w:val="00EE751B"/>
    <w:rsid w:val="00EF00D2"/>
    <w:rsid w:val="00EF0586"/>
    <w:rsid w:val="00EF06FB"/>
    <w:rsid w:val="00EF0980"/>
    <w:rsid w:val="00EF09E3"/>
    <w:rsid w:val="00EF0B45"/>
    <w:rsid w:val="00EF0C81"/>
    <w:rsid w:val="00EF0EC7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98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173C4"/>
    <w:rsid w:val="00F200CB"/>
    <w:rsid w:val="00F200D5"/>
    <w:rsid w:val="00F20144"/>
    <w:rsid w:val="00F2023F"/>
    <w:rsid w:val="00F2030C"/>
    <w:rsid w:val="00F2074B"/>
    <w:rsid w:val="00F20A7E"/>
    <w:rsid w:val="00F20D08"/>
    <w:rsid w:val="00F20DAD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3781"/>
    <w:rsid w:val="00F340B0"/>
    <w:rsid w:val="00F342F3"/>
    <w:rsid w:val="00F342FA"/>
    <w:rsid w:val="00F34527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426"/>
    <w:rsid w:val="00F43467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641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5A4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6E40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9C8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CCC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AE7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6E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D55"/>
    <w:rsid w:val="00FE1F7B"/>
    <w:rsid w:val="00FE1FE8"/>
    <w:rsid w:val="00FE212D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0D4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28DC"/>
    <w:rsid w:val="00FF312A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981D09"/>
  <w15:chartTrackingRefBased/>
  <w15:docId w15:val="{847871BC-A443-4381-B728-E13BE941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E0648-1ED0-4BE5-8A35-F54B30386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25092E-F9D6-4F6C-A34E-8EA56D7973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D2A31D-3662-475A-B5AD-E507E4872C7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5D128C9-3844-4438-B06D-9AF5B59F9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53</TotalTime>
  <Pages>4</Pages>
  <Words>408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Natsinee Sinthuchai</cp:lastModifiedBy>
  <cp:revision>12</cp:revision>
  <cp:lastPrinted>2024-07-25T02:26:00Z</cp:lastPrinted>
  <dcterms:created xsi:type="dcterms:W3CDTF">2024-08-19T03:28:00Z</dcterms:created>
  <dcterms:modified xsi:type="dcterms:W3CDTF">2025-05-14T03:09:00Z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