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3DE4B214" w14:textId="77777777" w:rsidR="00B86BC1" w:rsidRPr="00BB580A" w:rsidRDefault="00B86BC1" w:rsidP="00B86BC1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6B41F9AE" w14:textId="48A22B5A" w:rsidR="00444627" w:rsidRDefault="00444627" w:rsidP="00444627">
      <w:pPr>
        <w:jc w:val="center"/>
        <w:rPr>
          <w:sz w:val="32"/>
          <w:szCs w:val="32"/>
        </w:rPr>
      </w:pPr>
      <w:r>
        <w:rPr>
          <w:sz w:val="32"/>
          <w:szCs w:val="32"/>
        </w:rPr>
        <w:t>for the three-month</w:t>
      </w:r>
      <w:r>
        <w:rPr>
          <w:rFonts w:hint="cs"/>
          <w:sz w:val="32"/>
          <w:szCs w:val="32"/>
          <w:lang w:bidi="th-TH"/>
        </w:rPr>
        <w:t xml:space="preserve"> </w:t>
      </w:r>
      <w:r>
        <w:rPr>
          <w:sz w:val="32"/>
          <w:szCs w:val="32"/>
        </w:rPr>
        <w:t>period ended</w:t>
      </w:r>
    </w:p>
    <w:p w14:paraId="78022B65" w14:textId="65B905DF" w:rsidR="00B86BC1" w:rsidRPr="00BB580A" w:rsidRDefault="00444627" w:rsidP="00444627">
      <w:pPr>
        <w:jc w:val="center"/>
        <w:rPr>
          <w:sz w:val="36"/>
          <w:szCs w:val="36"/>
        </w:rPr>
      </w:pPr>
      <w:r>
        <w:rPr>
          <w:sz w:val="32"/>
          <w:szCs w:val="32"/>
        </w:rPr>
        <w:t>3</w:t>
      </w:r>
      <w:r w:rsidR="000A6BDE">
        <w:rPr>
          <w:sz w:val="32"/>
          <w:szCs w:val="32"/>
        </w:rPr>
        <w:t>1</w:t>
      </w:r>
      <w:r>
        <w:rPr>
          <w:sz w:val="32"/>
          <w:szCs w:val="32"/>
        </w:rPr>
        <w:t xml:space="preserve"> </w:t>
      </w:r>
      <w:r w:rsidR="000A6BDE">
        <w:rPr>
          <w:sz w:val="32"/>
          <w:szCs w:val="32"/>
        </w:rPr>
        <w:t>March</w:t>
      </w:r>
      <w:r w:rsidR="00B86BC1" w:rsidRPr="001C02AF">
        <w:rPr>
          <w:sz w:val="32"/>
          <w:szCs w:val="32"/>
        </w:rPr>
        <w:t xml:space="preserve"> 20</w:t>
      </w:r>
      <w:r w:rsidR="00B86BC1">
        <w:rPr>
          <w:sz w:val="32"/>
          <w:szCs w:val="32"/>
          <w:lang w:val="en-US" w:bidi="th-TH"/>
        </w:rPr>
        <w:t>2</w:t>
      </w:r>
      <w:r w:rsidR="000A6BDE">
        <w:rPr>
          <w:sz w:val="32"/>
          <w:szCs w:val="32"/>
          <w:lang w:val="en-US" w:bidi="th-TH"/>
        </w:rPr>
        <w:t>5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bookmarkStart w:id="1" w:name="SubTitle"/>
      <w:r w:rsidRPr="00BB492D">
        <w:rPr>
          <w:b/>
          <w:bCs/>
          <w:sz w:val="40"/>
          <w:szCs w:val="40"/>
        </w:rPr>
        <w:lastRenderedPageBreak/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69CBE5A0" w14:textId="0284FEFF" w:rsidR="000A6BDE" w:rsidRDefault="000A6BDE" w:rsidP="000A6BDE">
      <w:pPr>
        <w:jc w:val="center"/>
        <w:rPr>
          <w:sz w:val="32"/>
          <w:szCs w:val="32"/>
        </w:rPr>
      </w:pPr>
      <w:r>
        <w:rPr>
          <w:sz w:val="32"/>
          <w:szCs w:val="32"/>
        </w:rPr>
        <w:t>for the three-month</w:t>
      </w:r>
      <w:r>
        <w:rPr>
          <w:rFonts w:hint="cs"/>
          <w:sz w:val="32"/>
          <w:szCs w:val="32"/>
          <w:lang w:bidi="th-TH"/>
        </w:rPr>
        <w:t xml:space="preserve"> </w:t>
      </w:r>
      <w:r>
        <w:rPr>
          <w:sz w:val="32"/>
          <w:szCs w:val="32"/>
        </w:rPr>
        <w:t>period ended</w:t>
      </w:r>
    </w:p>
    <w:p w14:paraId="4E35123A" w14:textId="77777777" w:rsidR="000A6BDE" w:rsidRPr="00BB580A" w:rsidRDefault="000A6BDE" w:rsidP="000A6BDE">
      <w:pPr>
        <w:jc w:val="center"/>
        <w:rPr>
          <w:sz w:val="36"/>
          <w:szCs w:val="36"/>
        </w:rPr>
      </w:pPr>
      <w:r>
        <w:rPr>
          <w:sz w:val="32"/>
          <w:szCs w:val="32"/>
        </w:rPr>
        <w:t>31 March</w:t>
      </w:r>
      <w:r w:rsidRPr="001C02AF">
        <w:rPr>
          <w:sz w:val="32"/>
          <w:szCs w:val="32"/>
        </w:rPr>
        <w:t xml:space="preserve"> 20</w:t>
      </w:r>
      <w:r>
        <w:rPr>
          <w:sz w:val="32"/>
          <w:szCs w:val="32"/>
          <w:lang w:val="en-US" w:bidi="th-TH"/>
        </w:rPr>
        <w:t>25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1412E68B" w14:textId="77777777" w:rsidR="00CE2A15" w:rsidRDefault="00CE2A15" w:rsidP="00F87C1B">
      <w:pPr>
        <w:spacing w:after="200"/>
        <w:rPr>
          <w:sz w:val="32"/>
          <w:szCs w:val="32"/>
        </w:rPr>
      </w:pPr>
    </w:p>
    <w:p w14:paraId="480C2028" w14:textId="1D88618B" w:rsidR="00F87C1B" w:rsidRDefault="00F87C1B" w:rsidP="00F87C1B">
      <w:pPr>
        <w:spacing w:after="200"/>
        <w:rPr>
          <w:sz w:val="32"/>
          <w:szCs w:val="32"/>
        </w:rPr>
        <w:sectPr w:rsidR="00F87C1B" w:rsidSect="006E08E9">
          <w:footerReference w:type="default" r:id="rId17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1"/>
    <w:p w14:paraId="72AC63E4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24D5B7B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5852C84F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4E7879EE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53F0502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3ED0F45A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00CC52E0" w14:textId="77777777" w:rsidR="004C3738" w:rsidRPr="004C3738" w:rsidRDefault="004C3738" w:rsidP="004C3738">
      <w:pPr>
        <w:spacing w:line="240" w:lineRule="atLeast"/>
        <w:ind w:right="-448"/>
        <w:rPr>
          <w:rFonts w:cs="Times New Roman"/>
          <w:b/>
          <w:bCs/>
          <w:sz w:val="28"/>
          <w:szCs w:val="28"/>
        </w:rPr>
      </w:pPr>
    </w:p>
    <w:p w14:paraId="60E6205B" w14:textId="713B08C5"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14:paraId="77742F8D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3F513506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296C0A50" w14:textId="77777777"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30D45E74" w14:textId="77777777" w:rsidR="00CE2A15" w:rsidRPr="00405372" w:rsidRDefault="00CE2A15" w:rsidP="00CE2A15">
      <w:pPr>
        <w:jc w:val="thaiDistribute"/>
        <w:rPr>
          <w:szCs w:val="22"/>
        </w:rPr>
      </w:pPr>
    </w:p>
    <w:p w14:paraId="5E38553E" w14:textId="77777777" w:rsidR="00CE2A15" w:rsidRPr="004C3738" w:rsidRDefault="00CE2A15" w:rsidP="00CE2A15">
      <w:pPr>
        <w:jc w:val="thaiDistribute"/>
        <w:rPr>
          <w:szCs w:val="22"/>
          <w:lang w:val="en-US"/>
        </w:rPr>
      </w:pPr>
    </w:p>
    <w:p w14:paraId="36D04244" w14:textId="4337349C" w:rsidR="00B86BC1" w:rsidRPr="00920CFB" w:rsidRDefault="00B86BC1" w:rsidP="00A7380F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consolidated statement of financial position of The Siam Cement Public </w:t>
      </w:r>
      <w:r w:rsidRPr="00DA52E5">
        <w:rPr>
          <w:spacing w:val="-4"/>
          <w:lang w:bidi="th-TH"/>
        </w:rPr>
        <w:t>Company Limited and its subsidiaries</w:t>
      </w:r>
      <w:r w:rsidRPr="00DA52E5">
        <w:rPr>
          <w:rFonts w:hint="cs"/>
          <w:spacing w:val="-4"/>
          <w:cs/>
          <w:lang w:bidi="th-TH"/>
        </w:rPr>
        <w:t xml:space="preserve"> </w:t>
      </w:r>
      <w:r w:rsidRPr="00DA52E5">
        <w:rPr>
          <w:spacing w:val="-4"/>
          <w:lang w:bidi="th-TH"/>
        </w:rPr>
        <w:t xml:space="preserve">as at </w:t>
      </w:r>
      <w:r w:rsidR="00043A2A">
        <w:rPr>
          <w:spacing w:val="-4"/>
          <w:lang w:bidi="th-TH"/>
        </w:rPr>
        <w:t xml:space="preserve">31 March </w:t>
      </w:r>
      <w:r w:rsidRPr="00DA52E5">
        <w:rPr>
          <w:spacing w:val="-4"/>
          <w:lang w:bidi="th-TH"/>
        </w:rPr>
        <w:t>202</w:t>
      </w:r>
      <w:r w:rsidR="00043A2A">
        <w:rPr>
          <w:spacing w:val="-4"/>
          <w:lang w:bidi="th-TH"/>
        </w:rPr>
        <w:t>5</w:t>
      </w:r>
      <w:r w:rsidRPr="00DA52E5">
        <w:rPr>
          <w:spacing w:val="-4"/>
          <w:lang w:bidi="th-TH"/>
        </w:rPr>
        <w:t>; the consolidated income statement</w:t>
      </w:r>
      <w:r w:rsidR="006D2014">
        <w:rPr>
          <w:spacing w:val="-4"/>
          <w:lang w:bidi="th-TH"/>
        </w:rPr>
        <w:t>, the consolidated</w:t>
      </w:r>
      <w:r>
        <w:rPr>
          <w:lang w:bidi="th-TH"/>
        </w:rPr>
        <w:t xml:space="preserve"> </w:t>
      </w:r>
      <w:r w:rsidRPr="00C00B89">
        <w:rPr>
          <w:lang w:bidi="th-TH"/>
        </w:rPr>
        <w:t>statement</w:t>
      </w:r>
      <w:r w:rsidRPr="00DA52E5">
        <w:rPr>
          <w:lang w:bidi="th-TH"/>
        </w:rPr>
        <w:t xml:space="preserve"> of comprehensive income</w:t>
      </w:r>
      <w:r w:rsidR="006D2014">
        <w:rPr>
          <w:lang w:bidi="th-TH"/>
        </w:rPr>
        <w:t xml:space="preserve">, </w:t>
      </w:r>
      <w:r w:rsidR="006D2014" w:rsidRPr="00DA52E5">
        <w:rPr>
          <w:lang w:bidi="th-TH"/>
        </w:rPr>
        <w:t>changes in shareholders’ equity and cash flows</w:t>
      </w:r>
      <w:r w:rsidR="00077C95">
        <w:rPr>
          <w:lang w:bidi="th-TH"/>
        </w:rPr>
        <w:t xml:space="preserve"> for the three-month period ended </w:t>
      </w:r>
      <w:r w:rsidR="00043A2A">
        <w:rPr>
          <w:spacing w:val="-4"/>
          <w:lang w:bidi="th-TH"/>
        </w:rPr>
        <w:t xml:space="preserve">31 March </w:t>
      </w:r>
      <w:r w:rsidR="00043A2A" w:rsidRPr="00DA52E5">
        <w:rPr>
          <w:spacing w:val="-4"/>
          <w:lang w:bidi="th-TH"/>
        </w:rPr>
        <w:t>202</w:t>
      </w:r>
      <w:r w:rsidR="00043A2A">
        <w:rPr>
          <w:spacing w:val="-4"/>
          <w:lang w:bidi="th-TH"/>
        </w:rPr>
        <w:t>5</w:t>
      </w:r>
      <w:r w:rsidRPr="00920CFB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36F27889" w14:textId="77777777"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0F06FB09" w14:textId="77777777"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19D944E4" w14:textId="77777777" w:rsidR="00A91A81" w:rsidRPr="00920CFB" w:rsidRDefault="00A91A81" w:rsidP="00A91A81">
      <w:pPr>
        <w:jc w:val="thaiDistribute"/>
      </w:pPr>
    </w:p>
    <w:p w14:paraId="3F349048" w14:textId="77777777"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5E8FEF7F" w14:textId="72BCD354" w:rsidR="00CE2A15" w:rsidRDefault="00CE2A15" w:rsidP="00CE2A15">
      <w:pPr>
        <w:jc w:val="thaiDistribute"/>
      </w:pPr>
    </w:p>
    <w:p w14:paraId="0CF302FC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61C6404E" w14:textId="77777777" w:rsidR="00DF7D4C" w:rsidRPr="00920CFB" w:rsidRDefault="00DF7D4C" w:rsidP="00DF7D4C">
      <w:pPr>
        <w:jc w:val="thaiDistribute"/>
      </w:pPr>
    </w:p>
    <w:p w14:paraId="0D9DEA79" w14:textId="7A7F7B98" w:rsidR="00DF7D4C" w:rsidRDefault="00DF7D4C" w:rsidP="00DF7D4C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6D1B323F" w14:textId="16568304" w:rsidR="004F1DB6" w:rsidRDefault="004F1DB6" w:rsidP="00DF7D4C">
      <w:pPr>
        <w:jc w:val="thaiDistribute"/>
        <w:rPr>
          <w:szCs w:val="22"/>
        </w:rPr>
      </w:pPr>
    </w:p>
    <w:p w14:paraId="0FECDFF6" w14:textId="0D5899FE" w:rsidR="00F87C1B" w:rsidRDefault="00F87C1B" w:rsidP="00DF7D4C">
      <w:pPr>
        <w:jc w:val="thaiDistribute"/>
        <w:rPr>
          <w:szCs w:val="22"/>
        </w:rPr>
      </w:pPr>
    </w:p>
    <w:p w14:paraId="1B184C8A" w14:textId="0E3D0481" w:rsidR="00F87C1B" w:rsidRDefault="00F87C1B" w:rsidP="00DF7D4C">
      <w:pPr>
        <w:jc w:val="thaiDistribute"/>
        <w:rPr>
          <w:szCs w:val="22"/>
        </w:rPr>
      </w:pPr>
    </w:p>
    <w:p w14:paraId="55E28F72" w14:textId="6FA5E64C" w:rsidR="00F87C1B" w:rsidRDefault="00F87C1B" w:rsidP="00DF7D4C">
      <w:pPr>
        <w:jc w:val="thaiDistribute"/>
        <w:rPr>
          <w:szCs w:val="22"/>
        </w:rPr>
      </w:pPr>
    </w:p>
    <w:p w14:paraId="2CE4E0AE" w14:textId="77777777" w:rsidR="004F1DB6" w:rsidRPr="00920CFB" w:rsidRDefault="004F1DB6" w:rsidP="004F1DB6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638C44BC" w14:textId="77777777" w:rsidR="004F1DB6" w:rsidRPr="00920CFB" w:rsidRDefault="004F1DB6" w:rsidP="004F1DB6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1735C2C1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047D3385" w14:textId="77777777" w:rsidR="004F1DB6" w:rsidRPr="00920CFB" w:rsidRDefault="004F1DB6" w:rsidP="004F1DB6">
      <w:pPr>
        <w:spacing w:line="240" w:lineRule="exact"/>
        <w:jc w:val="both"/>
        <w:rPr>
          <w:szCs w:val="22"/>
          <w:lang w:val="en-US"/>
        </w:rPr>
      </w:pPr>
    </w:p>
    <w:p w14:paraId="522E1AC8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4DC63D9A" w14:textId="77777777" w:rsidR="004F1DB6" w:rsidRPr="00920CFB" w:rsidRDefault="004F1DB6" w:rsidP="004F1DB6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7ED7932F" w14:textId="21960C04" w:rsidR="00EA3DCA" w:rsidRPr="004F1DB6" w:rsidRDefault="006C277B" w:rsidP="00F87C1B">
      <w:pPr>
        <w:pStyle w:val="IndexHeading1"/>
        <w:spacing w:after="0" w:line="320" w:lineRule="atLeast"/>
        <w:ind w:left="0" w:firstLine="0"/>
        <w:outlineLvl w:val="0"/>
        <w:rPr>
          <w:lang w:val="en-US"/>
        </w:rPr>
      </w:pPr>
      <w:r>
        <w:rPr>
          <w:rFonts w:cs="Times New Roman"/>
          <w:b w:val="0"/>
          <w:bCs/>
        </w:rPr>
        <w:t>14</w:t>
      </w:r>
      <w:r w:rsidR="00A83841">
        <w:rPr>
          <w:rFonts w:cs="Times New Roman"/>
          <w:b w:val="0"/>
          <w:bCs/>
        </w:rPr>
        <w:t xml:space="preserve"> </w:t>
      </w:r>
      <w:r w:rsidR="00902E10">
        <w:rPr>
          <w:rFonts w:cs="Times New Roman"/>
          <w:b w:val="0"/>
          <w:bCs/>
        </w:rPr>
        <w:t>May</w:t>
      </w:r>
      <w:r w:rsidR="00A83841">
        <w:rPr>
          <w:rFonts w:cs="Times New Roman"/>
          <w:b w:val="0"/>
          <w:bCs/>
        </w:rPr>
        <w:t xml:space="preserve"> </w:t>
      </w:r>
      <w:r w:rsidR="004F1DB6" w:rsidRPr="007A7A31">
        <w:rPr>
          <w:b w:val="0"/>
          <w:bCs/>
          <w:lang w:val="en-US" w:bidi="th-TH"/>
        </w:rPr>
        <w:t>202</w:t>
      </w:r>
      <w:r w:rsidR="00CC7092">
        <w:rPr>
          <w:b w:val="0"/>
          <w:bCs/>
          <w:lang w:val="en-US" w:bidi="th-TH"/>
        </w:rPr>
        <w:t>5</w:t>
      </w:r>
    </w:p>
    <w:sectPr w:rsidR="00EA3DCA" w:rsidRPr="004F1DB6" w:rsidSect="000E729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5112E" w14:textId="77777777" w:rsidR="00740034" w:rsidRDefault="00740034">
      <w:r>
        <w:separator/>
      </w:r>
    </w:p>
  </w:endnote>
  <w:endnote w:type="continuationSeparator" w:id="0">
    <w:p w14:paraId="7C0888E5" w14:textId="77777777" w:rsidR="00740034" w:rsidRDefault="0074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76BE" w14:textId="77777777" w:rsidR="00722DD3" w:rsidRDefault="00722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4E5A7" w14:textId="77777777" w:rsidR="00722DD3" w:rsidRDefault="00722D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278B" w14:textId="241751AB" w:rsidR="00163DBE" w:rsidRPr="001B7E97" w:rsidRDefault="00163DBE" w:rsidP="00163DBE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EC0FA" w14:textId="77777777" w:rsidR="00740034" w:rsidRDefault="00740034">
      <w:r>
        <w:separator/>
      </w:r>
    </w:p>
  </w:footnote>
  <w:footnote w:type="continuationSeparator" w:id="0">
    <w:p w14:paraId="61CF42DD" w14:textId="77777777" w:rsidR="00740034" w:rsidRDefault="0074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07577" w14:textId="77777777" w:rsidR="00722DD3" w:rsidRDefault="00722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2394" w14:textId="39143569" w:rsidR="001B7E97" w:rsidRPr="00444627" w:rsidRDefault="001B7E9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751CB72" w14:textId="77F6A722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C76B192" w14:textId="00870F6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865877A" w14:textId="4A0B369A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2B3A8ABD" w14:textId="7FE93180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01CE839" w14:textId="60059BC3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52356580" w14:textId="6583BB49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09B4CCEB" w14:textId="78260E56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700F792" w14:textId="2B267F78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7EF4F9DA" w14:textId="1722298B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14A06B07" w14:textId="6936A17D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6FDE3038" w14:textId="39ECBF31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A6F958A" w14:textId="77777777" w:rsidR="00444627" w:rsidRPr="00444627" w:rsidRDefault="00444627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D95D0" w14:textId="77777777" w:rsidR="00722DD3" w:rsidRDefault="00722D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C2E3F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41F6EA79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88DF7A7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  <w:p w14:paraId="39629763" w14:textId="77777777" w:rsidR="00F87C1B" w:rsidRPr="00444627" w:rsidRDefault="00F87C1B" w:rsidP="00444627">
    <w:pPr>
      <w:pStyle w:val="Header"/>
      <w:spacing w:line="240" w:lineRule="atLeast"/>
      <w:jc w:val="left"/>
      <w:rPr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3A2A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77C95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995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BDE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3FA2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DBE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E55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B7E97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2D32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416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2C4D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2D69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104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3AAE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627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0CD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38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DB6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848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085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88C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6F39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2E0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05F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88C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5AEA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2A8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0F3F"/>
    <w:rsid w:val="006C12E2"/>
    <w:rsid w:val="006C154F"/>
    <w:rsid w:val="006C1905"/>
    <w:rsid w:val="006C1B00"/>
    <w:rsid w:val="006C1E7C"/>
    <w:rsid w:val="006C277B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014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2DD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DB2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034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0D35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7FD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48C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8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2E10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AB6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862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80F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41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545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516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3CC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2FC1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6BC1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092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1E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838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1BEC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3DCA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1E0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C1B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32C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576574-C1A4-4CC2-B3B6-861709ECCA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84300-93BA-4EB0-8E76-A03EC3B70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312E0E-C9BC-4D52-94F4-B25BA03359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E5821D4-A531-41F4-82EE-1496AF12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73</TotalTime>
  <Pages>3</Pages>
  <Words>343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Natsinee Sinthuchai</cp:lastModifiedBy>
  <cp:revision>11</cp:revision>
  <cp:lastPrinted>2018-04-11T12:43:00Z</cp:lastPrinted>
  <dcterms:created xsi:type="dcterms:W3CDTF">2024-08-19T05:45:00Z</dcterms:created>
  <dcterms:modified xsi:type="dcterms:W3CDTF">2025-05-14T03:14:00Z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