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74D10" w14:textId="489097AD" w:rsidR="00C742EC" w:rsidRPr="005250B6" w:rsidRDefault="00F17729" w:rsidP="0093547D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ข้อมูลทั่วไป</w:t>
      </w:r>
    </w:p>
    <w:p w14:paraId="32E8CD47" w14:textId="2E27F07B" w:rsidR="002071FD" w:rsidRPr="00F17729" w:rsidRDefault="00F17729" w:rsidP="00F17729">
      <w:pPr>
        <w:pStyle w:val="ListParagraph"/>
        <w:numPr>
          <w:ilvl w:val="1"/>
          <w:numId w:val="20"/>
        </w:numPr>
        <w:rPr>
          <w:rFonts w:ascii="Angsana New" w:hAnsi="Angsana New"/>
          <w:b/>
          <w:bCs/>
          <w:color w:val="000000"/>
          <w:sz w:val="28"/>
          <w:szCs w:val="28"/>
        </w:rPr>
      </w:pPr>
      <w:r w:rsidRPr="00F17729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62436BA6" w14:textId="1F2E89EC" w:rsidR="0000478C" w:rsidRPr="002071FD" w:rsidRDefault="0000478C" w:rsidP="002071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D37EF8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2071FD">
        <w:rPr>
          <w:rFonts w:ascii="Angsana New" w:hAnsi="Angsana New"/>
          <w:color w:val="000000"/>
          <w:sz w:val="28"/>
          <w:szCs w:val="28"/>
        </w:rPr>
        <w:t xml:space="preserve">34 </w:t>
      </w:r>
      <w:r w:rsidRPr="00D37EF8">
        <w:rPr>
          <w:rFonts w:ascii="Angsana New" w:hAnsi="Angsana New"/>
          <w:color w:val="000000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2071FD" w:rsidRPr="00D37EF8">
        <w:rPr>
          <w:rFonts w:ascii="Angsana New" w:hAnsi="Angsana New"/>
          <w:color w:val="000000"/>
          <w:sz w:val="28"/>
          <w:szCs w:val="28"/>
          <w:cs/>
        </w:rPr>
        <w:t>โดยบริษัท</w:t>
      </w:r>
      <w:r w:rsidR="002071FD" w:rsidRPr="00D37EF8">
        <w:rPr>
          <w:rFonts w:ascii="Angsana New" w:hAnsi="Angsana New" w:hint="cs"/>
          <w:color w:val="000000"/>
          <w:sz w:val="28"/>
          <w:szCs w:val="28"/>
          <w:cs/>
        </w:rPr>
        <w:t>นำ</w:t>
      </w:r>
      <w:r w:rsidRPr="00D37EF8">
        <w:rPr>
          <w:rFonts w:ascii="Angsana New" w:hAnsi="Angsana New"/>
          <w:color w:val="000000"/>
          <w:sz w:val="28"/>
          <w:szCs w:val="28"/>
          <w:cs/>
        </w:rPr>
        <w:t xml:space="preserve">เสนอข้อมูลทางการเงินระหว่างกาลแบบย่อ </w:t>
      </w:r>
      <w:r w:rsidR="00461989" w:rsidRPr="00D37EF8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2071FD" w:rsidRPr="00D37EF8">
        <w:rPr>
          <w:rFonts w:ascii="Angsana New" w:hAnsi="Angsana New" w:hint="cs"/>
          <w:color w:val="000000"/>
          <w:sz w:val="28"/>
          <w:szCs w:val="28"/>
          <w:cs/>
        </w:rPr>
        <w:t xml:space="preserve">ได้แสดงรายการในงบฐานะการเงิน งบกำไรขาดทุนเบ็ดเสร็จ </w:t>
      </w:r>
      <w:r w:rsidR="002071FD" w:rsidRPr="00D37EF8">
        <w:rPr>
          <w:rFonts w:ascii="Angsana New" w:hAnsi="Angsana New"/>
          <w:color w:val="000000"/>
          <w:sz w:val="28"/>
          <w:szCs w:val="28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 และจัดทำหมายเหตุประกอบข้อมูลทางการเงินระหว่างกาลในรูปแบบย่อ</w:t>
      </w:r>
    </w:p>
    <w:p w14:paraId="4F859792" w14:textId="0030FFB7" w:rsidR="0000478C" w:rsidRPr="002071FD" w:rsidRDefault="0000478C" w:rsidP="002071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D37EF8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17729">
        <w:rPr>
          <w:rFonts w:ascii="Angsana New" w:hAnsi="Angsana New" w:hint="cs"/>
          <w:color w:val="000000"/>
          <w:sz w:val="28"/>
          <w:szCs w:val="28"/>
          <w:cs/>
        </w:rPr>
        <w:t xml:space="preserve">ข้อมูลทางการเงินระหว่างกาล </w:t>
      </w:r>
      <w:r w:rsidRPr="00D37EF8">
        <w:rPr>
          <w:rFonts w:ascii="Angsana New" w:hAnsi="Angsana New"/>
          <w:color w:val="000000"/>
          <w:sz w:val="28"/>
          <w:szCs w:val="28"/>
          <w:cs/>
        </w:rPr>
        <w:t>จึ</w:t>
      </w:r>
      <w:r w:rsidR="002071FD" w:rsidRPr="00D37EF8">
        <w:rPr>
          <w:rFonts w:ascii="Angsana New" w:hAnsi="Angsana New"/>
          <w:color w:val="000000"/>
          <w:sz w:val="28"/>
          <w:szCs w:val="28"/>
          <w:cs/>
        </w:rPr>
        <w:t>งเน้นการให้ข้อมูลเกี่ยวกับ</w:t>
      </w:r>
      <w:r w:rsidR="002071FD" w:rsidRPr="00D37EF8">
        <w:rPr>
          <w:rFonts w:ascii="Angsana New" w:hAnsi="Angsana New" w:hint="cs"/>
          <w:color w:val="000000"/>
          <w:sz w:val="28"/>
          <w:szCs w:val="28"/>
          <w:cs/>
        </w:rPr>
        <w:t>กิจกรรม</w:t>
      </w:r>
      <w:r w:rsidRPr="00D37EF8">
        <w:rPr>
          <w:rFonts w:ascii="Angsana New" w:hAnsi="Angsana New"/>
          <w:color w:val="000000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</w:t>
      </w:r>
      <w:r w:rsidR="002071FD" w:rsidRPr="00D37EF8">
        <w:rPr>
          <w:rFonts w:ascii="Angsana New" w:hAnsi="Angsana New" w:hint="cs"/>
          <w:color w:val="000000"/>
          <w:sz w:val="28"/>
          <w:szCs w:val="28"/>
          <w:cs/>
        </w:rPr>
        <w:t>ประจำปีล่าสุด</w:t>
      </w:r>
    </w:p>
    <w:p w14:paraId="7B63274B" w14:textId="77777777" w:rsidR="002071FD" w:rsidRDefault="0000478C" w:rsidP="002071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D37EF8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509A300B" w14:textId="020B0248" w:rsidR="0000478C" w:rsidRPr="002071FD" w:rsidRDefault="0000478C" w:rsidP="002071FD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color w:val="000000"/>
          <w:sz w:val="28"/>
          <w:szCs w:val="28"/>
        </w:rPr>
      </w:pPr>
      <w:r w:rsidRPr="00D37EF8">
        <w:rPr>
          <w:rFonts w:ascii="Angsana New" w:hAnsi="Angsana New"/>
          <w:b/>
          <w:bCs/>
          <w:color w:val="000000"/>
          <w:sz w:val="28"/>
          <w:szCs w:val="28"/>
          <w:cs/>
        </w:rPr>
        <w:t>นโยบายการบัญชีที่สำคัญ</w:t>
      </w:r>
    </w:p>
    <w:p w14:paraId="4631EE1D" w14:textId="1E5D5CE8" w:rsidR="0000478C" w:rsidRDefault="0000478C" w:rsidP="000047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D37EF8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F63FAF" w:rsidRPr="00D37EF8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0E353F" w:rsidRPr="00D37EF8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="00F63FAF" w:rsidRPr="00D37EF8">
        <w:rPr>
          <w:rFonts w:ascii="Angsana New" w:hAnsi="Angsana New"/>
          <w:color w:val="000000"/>
          <w:sz w:val="28"/>
          <w:szCs w:val="28"/>
          <w:cs/>
        </w:rPr>
        <w:t>สิ้นสุดวันที่</w:t>
      </w:r>
      <w:r w:rsidRPr="00D37EF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F4AD2">
        <w:rPr>
          <w:rFonts w:ascii="Angsana New" w:hAnsi="Angsana New"/>
          <w:color w:val="000000"/>
          <w:sz w:val="28"/>
          <w:szCs w:val="28"/>
        </w:rPr>
        <w:t xml:space="preserve">31 </w:t>
      </w:r>
      <w:r w:rsidRPr="00D37EF8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4F4AD2">
        <w:rPr>
          <w:rFonts w:ascii="Angsana New" w:hAnsi="Angsana New"/>
          <w:color w:val="000000"/>
          <w:sz w:val="28"/>
          <w:szCs w:val="28"/>
        </w:rPr>
        <w:t>256</w:t>
      </w:r>
      <w:r w:rsidR="008F4CA6" w:rsidRPr="00456B38">
        <w:rPr>
          <w:rFonts w:ascii="Angsana New" w:hAnsi="Angsana New" w:hint="cs"/>
          <w:color w:val="000000"/>
          <w:sz w:val="28"/>
          <w:szCs w:val="28"/>
        </w:rPr>
        <w:t>7</w:t>
      </w:r>
    </w:p>
    <w:p w14:paraId="4DF021C6" w14:textId="77777777" w:rsidR="002071FD" w:rsidRDefault="0000478C" w:rsidP="002071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D37EF8">
        <w:rPr>
          <w:rFonts w:ascii="Angsana New" w:hAnsi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F5332">
        <w:rPr>
          <w:rFonts w:ascii="Angsana New" w:hAnsi="Angsana New"/>
          <w:color w:val="000000"/>
          <w:sz w:val="28"/>
          <w:szCs w:val="28"/>
        </w:rPr>
        <w:t>1</w:t>
      </w:r>
      <w:r w:rsidRPr="00D37EF8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8F5332">
        <w:rPr>
          <w:rFonts w:ascii="Angsana New" w:hAnsi="Angsana New"/>
          <w:color w:val="000000"/>
          <w:sz w:val="28"/>
          <w:szCs w:val="28"/>
        </w:rPr>
        <w:t>256</w:t>
      </w:r>
      <w:r w:rsidR="00053099">
        <w:rPr>
          <w:rFonts w:ascii="Angsana New" w:hAnsi="Angsana New"/>
          <w:color w:val="000000"/>
          <w:sz w:val="28"/>
          <w:szCs w:val="28"/>
        </w:rPr>
        <w:t>8</w:t>
      </w:r>
      <w:r w:rsidRPr="00D37EF8">
        <w:rPr>
          <w:rFonts w:ascii="Angsana New" w:hAnsi="Angsana New"/>
          <w:color w:val="000000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220CE61E" w14:textId="2C8037F9" w:rsidR="0000478C" w:rsidRPr="002071FD" w:rsidRDefault="0000478C" w:rsidP="002071FD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37EF8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การใช้ดุลยพินิจและ</w:t>
      </w:r>
      <w:r w:rsidRPr="00D37EF8">
        <w:rPr>
          <w:rFonts w:ascii="Angsana New" w:hAnsi="Angsana New"/>
          <w:b/>
          <w:bCs/>
          <w:color w:val="000000"/>
          <w:sz w:val="28"/>
          <w:szCs w:val="28"/>
          <w:cs/>
        </w:rPr>
        <w:t>การประมาณการ</w:t>
      </w:r>
    </w:p>
    <w:p w14:paraId="63E4DCEC" w14:textId="77777777" w:rsidR="0000478C" w:rsidRPr="00957822" w:rsidRDefault="0000478C" w:rsidP="000047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D37EF8">
        <w:rPr>
          <w:rFonts w:ascii="Angsana New" w:hAnsi="Angsana New"/>
          <w:color w:val="000000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5DFC2346" w14:textId="721A14BE" w:rsidR="0000478C" w:rsidRDefault="0000478C" w:rsidP="000047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D37EF8">
        <w:rPr>
          <w:rFonts w:ascii="Angsana New" w:hAnsi="Angsana New"/>
          <w:color w:val="000000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8F5332">
        <w:rPr>
          <w:rFonts w:ascii="Angsana New" w:hAnsi="Angsana New"/>
          <w:color w:val="000000"/>
          <w:sz w:val="28"/>
          <w:szCs w:val="28"/>
        </w:rPr>
        <w:t xml:space="preserve">31 </w:t>
      </w:r>
      <w:r w:rsidRPr="00D37EF8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8F5332">
        <w:rPr>
          <w:rFonts w:ascii="Angsana New" w:hAnsi="Angsana New"/>
          <w:color w:val="000000"/>
          <w:sz w:val="28"/>
          <w:szCs w:val="28"/>
        </w:rPr>
        <w:t>256</w:t>
      </w:r>
      <w:r w:rsidR="008F4CA6" w:rsidRPr="00456B38">
        <w:rPr>
          <w:rFonts w:ascii="Angsana New" w:hAnsi="Angsana New" w:hint="cs"/>
          <w:color w:val="000000"/>
          <w:sz w:val="28"/>
          <w:szCs w:val="28"/>
        </w:rPr>
        <w:t>7</w:t>
      </w:r>
    </w:p>
    <w:p w14:paraId="40609067" w14:textId="77777777" w:rsidR="00456B38" w:rsidRPr="00D37EF8" w:rsidRDefault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D37EF8">
        <w:rPr>
          <w:rFonts w:ascii="Angsana New" w:hAnsi="Angsana New"/>
          <w:sz w:val="28"/>
          <w:szCs w:val="28"/>
          <w:cs/>
        </w:rPr>
        <w:br w:type="page"/>
      </w:r>
    </w:p>
    <w:p w14:paraId="37ADA154" w14:textId="06428121" w:rsidR="00AF1930" w:rsidRPr="008F4CA6" w:rsidRDefault="00F2053F" w:rsidP="008F4CA6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69518E8F" w14:textId="57107A54" w:rsidR="00D125B8" w:rsidRPr="00D37EF8" w:rsidRDefault="00AF1930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D37EF8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D37EF8">
        <w:rPr>
          <w:rFonts w:ascii="Angsana New" w:hAnsi="Angsana New"/>
          <w:sz w:val="28"/>
          <w:szCs w:val="28"/>
          <w:cs/>
        </w:rPr>
        <w:t>หมายถึง</w:t>
      </w:r>
      <w:r w:rsidR="00D12079" w:rsidRPr="00D37EF8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D37EF8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D37EF8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="00742A42" w:rsidRPr="00D37EF8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D37EF8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D37EF8">
        <w:rPr>
          <w:rFonts w:ascii="Angsana New" w:hAnsi="Angsana New"/>
          <w:sz w:val="28"/>
          <w:szCs w:val="28"/>
          <w:cs/>
        </w:rPr>
        <w:t>หรือกิจการที่ถูกควบคุม</w:t>
      </w:r>
      <w:r w:rsidR="00632ACA" w:rsidRPr="00D37EF8">
        <w:rPr>
          <w:rFonts w:ascii="Angsana New" w:hAnsi="Angsana New"/>
          <w:sz w:val="28"/>
          <w:szCs w:val="28"/>
          <w:cs/>
        </w:rPr>
        <w:t>หรือ</w:t>
      </w:r>
      <w:r w:rsidR="0049303E" w:rsidRPr="00D37EF8">
        <w:rPr>
          <w:rFonts w:ascii="Angsana New" w:hAnsi="Angsana New"/>
          <w:sz w:val="28"/>
          <w:szCs w:val="28"/>
          <w:cs/>
        </w:rPr>
        <w:t>ถูกควบคุมร่วมโดยบุคคลที่เกี่ยวข้องกัน</w:t>
      </w:r>
      <w:r w:rsidR="002071FD" w:rsidRPr="00D37EF8">
        <w:rPr>
          <w:rFonts w:ascii="Angsana New" w:hAnsi="Angsana New" w:hint="cs"/>
          <w:sz w:val="28"/>
          <w:szCs w:val="28"/>
          <w:cs/>
        </w:rPr>
        <w:t xml:space="preserve"> ในระหว่างปี </w:t>
      </w:r>
      <w:r w:rsidR="002071FD">
        <w:rPr>
          <w:rFonts w:ascii="Angsana New" w:hAnsi="Angsana New"/>
          <w:sz w:val="28"/>
          <w:szCs w:val="28"/>
        </w:rPr>
        <w:t>2568</w:t>
      </w:r>
      <w:r w:rsidR="002071FD" w:rsidRPr="00D37EF8">
        <w:rPr>
          <w:rFonts w:ascii="Angsana New" w:hAnsi="Angsana New" w:hint="cs"/>
          <w:sz w:val="28"/>
          <w:szCs w:val="28"/>
          <w:cs/>
        </w:rPr>
        <w:t xml:space="preserve"> ไม่มีการเปลี่ยนแปลงอย่างมีสาระสำคัญ</w:t>
      </w:r>
    </w:p>
    <w:p w14:paraId="5B174555" w14:textId="6733D256" w:rsidR="009169D7" w:rsidRPr="0012533A" w:rsidRDefault="009169D7" w:rsidP="009169D7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23"/>
        <w:jc w:val="thaiDistribute"/>
        <w:rPr>
          <w:rFonts w:ascii="Angsana New" w:hAnsi="Angsana New"/>
          <w:spacing w:val="-4"/>
          <w:sz w:val="28"/>
          <w:szCs w:val="28"/>
        </w:rPr>
      </w:pPr>
      <w:r w:rsidRPr="00D37EF8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</w:t>
      </w:r>
      <w:r w:rsidRPr="00D37EF8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Pr="0012533A">
        <w:rPr>
          <w:rFonts w:ascii="Angsana New" w:hAnsi="Angsana New"/>
          <w:spacing w:val="-4"/>
          <w:sz w:val="28"/>
          <w:szCs w:val="28"/>
        </w:rPr>
        <w:t xml:space="preserve">31 </w:t>
      </w:r>
      <w:r w:rsidRPr="00D37EF8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Pr="0012533A">
        <w:rPr>
          <w:rFonts w:ascii="Angsana New" w:hAnsi="Angsana New"/>
          <w:spacing w:val="-4"/>
          <w:sz w:val="28"/>
          <w:szCs w:val="28"/>
        </w:rPr>
        <w:t>256</w:t>
      </w:r>
      <w:r w:rsidR="005D70AD">
        <w:rPr>
          <w:rFonts w:ascii="Angsana New" w:hAnsi="Angsana New"/>
          <w:spacing w:val="-4"/>
          <w:sz w:val="28"/>
          <w:szCs w:val="28"/>
        </w:rPr>
        <w:t>8</w:t>
      </w:r>
      <w:r w:rsidRPr="00D37EF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D37EF8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12533A">
        <w:rPr>
          <w:rFonts w:ascii="Angsana New" w:hAnsi="Angsana New"/>
          <w:spacing w:val="-4"/>
          <w:sz w:val="28"/>
          <w:szCs w:val="28"/>
        </w:rPr>
        <w:t>31</w:t>
      </w:r>
      <w:r w:rsidRPr="00D37EF8">
        <w:rPr>
          <w:rFonts w:ascii="Angsana New" w:hAnsi="Angsana New"/>
          <w:spacing w:val="-4"/>
          <w:sz w:val="28"/>
          <w:szCs w:val="28"/>
          <w:cs/>
        </w:rPr>
        <w:t xml:space="preserve"> ธันวาคม</w:t>
      </w:r>
      <w:r w:rsidRPr="0012533A">
        <w:rPr>
          <w:rFonts w:ascii="Angsana New" w:hAnsi="Angsana New"/>
          <w:spacing w:val="-4"/>
          <w:sz w:val="28"/>
          <w:szCs w:val="28"/>
        </w:rPr>
        <w:t xml:space="preserve"> 256</w:t>
      </w:r>
      <w:r w:rsidR="005D70AD">
        <w:rPr>
          <w:rFonts w:ascii="Angsana New" w:hAnsi="Angsana New"/>
          <w:spacing w:val="-4"/>
          <w:sz w:val="28"/>
          <w:szCs w:val="28"/>
        </w:rPr>
        <w:t>7</w:t>
      </w:r>
      <w:r w:rsidRPr="0012533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2D5CA8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284"/>
        <w:gridCol w:w="1984"/>
        <w:gridCol w:w="284"/>
        <w:gridCol w:w="1984"/>
      </w:tblGrid>
      <w:tr w:rsidR="005C39A8" w:rsidRPr="00D566CF" w14:paraId="75739390" w14:textId="77777777" w:rsidTr="0003550E">
        <w:trPr>
          <w:trHeight w:val="369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D566C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D566C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D37EF8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D566CF" w14:paraId="3DE56DD8" w14:textId="77777777" w:rsidTr="0003550E">
        <w:trPr>
          <w:trHeight w:val="369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D37EF8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797FA6" w:rsidRPr="00D37EF8">
              <w:rPr>
                <w:rFonts w:ascii="Angsana New" w:hAnsi="Angsana New"/>
                <w:sz w:val="28"/>
                <w:szCs w:val="28"/>
                <w:cs/>
              </w:rPr>
              <w:t>เงินที่แสดงเงินลงทุนตามวิธีส่วนได้เสีย/</w:t>
            </w:r>
          </w:p>
        </w:tc>
      </w:tr>
      <w:tr w:rsidR="00797FA6" w:rsidRPr="00D566CF" w14:paraId="2BE4D347" w14:textId="77777777" w:rsidTr="0003550E">
        <w:trPr>
          <w:trHeight w:val="369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D37EF8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797FA6" w:rsidRPr="00D37EF8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D566CF" w14:paraId="4C8C2B4D" w14:textId="77777777" w:rsidTr="0003550E">
        <w:trPr>
          <w:trHeight w:val="369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7AF38" w14:textId="77777777" w:rsidR="00797FA6" w:rsidRPr="00D37EF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D566CF" w14:paraId="1C087272" w14:textId="77777777" w:rsidTr="0003550E">
        <w:trPr>
          <w:trHeight w:val="369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D48E0" w14:textId="0A701F77" w:rsidR="00797FA6" w:rsidRPr="00D37EF8" w:rsidRDefault="00EE24F5" w:rsidP="006F731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BB6D28">
              <w:rPr>
                <w:rFonts w:ascii="Angsana New" w:hAnsi="Angsana New"/>
                <w:sz w:val="28"/>
                <w:szCs w:val="28"/>
              </w:rPr>
              <w:t>1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F4CA6" w:rsidRPr="00D37EF8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="00BB6D28" w:rsidRPr="00D37EF8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8F4CA6" w:rsidRPr="00456B3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19E45333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8F4CA6" w:rsidRPr="00456B3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797FA6" w:rsidRPr="00D566CF" w14:paraId="48393147" w14:textId="77777777" w:rsidTr="000355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D37EF8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D566CF" w14:paraId="4420AB0E" w14:textId="77777777" w:rsidTr="000355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797FA6" w:rsidRPr="00D37EF8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A0AE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92A" w:rsidRPr="00D566CF" w14:paraId="7B4C52EF" w14:textId="77777777" w:rsidTr="005B7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5144C78E" w:rsidR="0050692A" w:rsidRPr="00D37EF8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51EA" w14:textId="393E9BA2" w:rsidR="0050692A" w:rsidRPr="005B7EDE" w:rsidRDefault="005B7EDE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B7ED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21B9DB3F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8F3C2" w14:textId="0CA366E1" w:rsidR="0050692A" w:rsidRPr="00D566CF" w:rsidRDefault="008F4CA6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2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313</w:t>
            </w:r>
          </w:p>
        </w:tc>
      </w:tr>
      <w:tr w:rsidR="0050692A" w:rsidRPr="00D566CF" w14:paraId="0846B6C4" w14:textId="77777777" w:rsidTr="000355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50692A" w:rsidRPr="00D37EF8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5A18DE18" w:rsidR="0050692A" w:rsidRPr="005B7EDE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0692A" w:rsidRPr="00D566CF" w14:paraId="1B42D0F1" w14:textId="77777777" w:rsidTr="005B7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50692A" w:rsidRPr="00D37EF8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31E55AB7" w:rsidR="0050692A" w:rsidRPr="005B7EDE" w:rsidRDefault="005B7EDE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B7ED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5181B29A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50692A" w:rsidRPr="00D566CF" w14:paraId="295A4500" w14:textId="77777777" w:rsidTr="005B7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50692A" w:rsidRPr="00D37EF8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366B428E" w:rsidR="0050692A" w:rsidRPr="00D566CF" w:rsidRDefault="005B7EDE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332DE2A6" w:rsidR="0050692A" w:rsidRPr="00D566CF" w:rsidRDefault="00AC06E6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sz w:val="28"/>
                <w:szCs w:val="28"/>
                <w:lang w:val="en-US"/>
              </w:rPr>
              <w:t>316</w:t>
            </w:r>
          </w:p>
        </w:tc>
      </w:tr>
      <w:tr w:rsidR="00552C7D" w:rsidRPr="00D566CF" w14:paraId="5EAB4AB3" w14:textId="77777777" w:rsidTr="000355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8864" w14:textId="77777777" w:rsidR="00552C7D" w:rsidRPr="00D37EF8" w:rsidRDefault="00552C7D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5E1961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068CB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75C10351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08A936E3" w14:textId="77777777" w:rsidR="00552C7D" w:rsidRPr="00D566CF" w:rsidRDefault="00552C7D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7174F76A" w14:textId="77777777" w:rsidTr="000355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D566C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968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10871320" w14:textId="77777777" w:rsidTr="000355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D37EF8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CBA6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23F94BD3" w14:textId="77777777" w:rsidTr="000355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D37EF8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B03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47C5F10C" w14:textId="77777777" w:rsidTr="000355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797FA6" w:rsidRPr="00D37EF8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7D169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95B2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44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6CE53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D5462" w:rsidRPr="00D566CF" w14:paraId="63D1255C" w14:textId="77777777" w:rsidTr="005B7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2D5462" w:rsidRPr="00D37EF8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9497" w14:textId="16EFA80F" w:rsidR="002D5462" w:rsidRPr="00D566CF" w:rsidRDefault="005B7EDE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161D" w14:textId="3AD1A799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2D5462" w:rsidRPr="00D566CF" w14:paraId="57846AEA" w14:textId="77777777" w:rsidTr="005B7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2D5462" w:rsidRPr="00D37EF8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C1FAB" w14:textId="5B5E1A40" w:rsidR="002D5462" w:rsidRPr="00D566CF" w:rsidRDefault="005B7EDE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3D2A3" w14:textId="54E3FE0C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2D5462" w:rsidRPr="00D566CF" w14:paraId="39A483FF" w14:textId="77777777" w:rsidTr="005B7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2D5462" w:rsidRPr="00D37EF8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D37EF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589AA" w14:textId="0E62A944" w:rsidR="002D5462" w:rsidRPr="00D566CF" w:rsidRDefault="005B7EDE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264F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F96" w14:textId="16EC79B4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</w:tr>
      <w:tr w:rsidR="002D5462" w:rsidRPr="00D566CF" w14:paraId="73C19238" w14:textId="77777777" w:rsidTr="005B7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2D5462" w:rsidRPr="00D37EF8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EAAD" w14:textId="0D930B04" w:rsidR="002D5462" w:rsidRPr="00D566CF" w:rsidRDefault="005B7EDE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B32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5F0BE" w14:textId="396184D6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</w:tr>
      <w:tr w:rsidR="002D5462" w:rsidRPr="00D566CF" w14:paraId="631C16DC" w14:textId="77777777" w:rsidTr="005B7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559C9830" w:rsidR="002D5462" w:rsidRPr="00D37EF8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  <w:r w:rsidR="00521DC6" w:rsidRPr="00D37EF8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A7410E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78B5B" w14:textId="675BF900" w:rsidR="002D5462" w:rsidRPr="00D37EF8" w:rsidRDefault="005B7EDE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123,095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F0A9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24BA0" w14:textId="34954A85" w:rsidR="002D5462" w:rsidRPr="00742A42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0B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AC06E6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25</w:t>
            </w:r>
            <w:r w:rsidR="00AC06E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,727</w:t>
            </w:r>
          </w:p>
        </w:tc>
      </w:tr>
      <w:tr w:rsidR="002D5462" w:rsidRPr="00D566CF" w14:paraId="57839A66" w14:textId="77777777" w:rsidTr="005B7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2D5462" w:rsidRPr="00D37EF8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9FDCF9" w14:textId="46CF7A11" w:rsidR="002D5462" w:rsidRPr="00D37EF8" w:rsidRDefault="005B7EDE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144,238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EA8A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E7ED0" w14:textId="144F07D0" w:rsidR="002D5462" w:rsidRPr="00D37EF8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AC06E6">
              <w:rPr>
                <w:rFonts w:ascii="Angsana New" w:hAnsi="Angsana New"/>
                <w:sz w:val="28"/>
                <w:szCs w:val="28"/>
                <w:lang w:val="en-US"/>
              </w:rPr>
              <w:t>46,870</w:t>
            </w:r>
          </w:p>
        </w:tc>
      </w:tr>
      <w:tr w:rsidR="00493A1A" w:rsidRPr="00D566CF" w14:paraId="2DDCB13B" w14:textId="77777777" w:rsidTr="00493A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A31F" w14:textId="77777777" w:rsidR="00493A1A" w:rsidRPr="00D37EF8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21BBA6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288B8C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127E5533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7491E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3A1A" w:rsidRPr="00D566CF" w14:paraId="384EE849" w14:textId="77777777" w:rsidTr="00493A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963F4" w14:textId="77777777" w:rsidR="00493A1A" w:rsidRPr="00D37EF8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9C7496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17C61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C7D5F91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81EB6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3A1A" w:rsidRPr="00D566CF" w14:paraId="0AE7B516" w14:textId="77777777" w:rsidTr="008055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3A93" w14:textId="77777777" w:rsidR="00493A1A" w:rsidRPr="00D37EF8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64FFC2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46DBF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E32209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D919A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3A1A" w:rsidRPr="00D566CF" w14:paraId="2424AD89" w14:textId="77777777" w:rsidTr="00493A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07C33" w14:textId="77777777" w:rsidR="00493A1A" w:rsidRPr="00D37EF8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697E3A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C5EC5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B6C9465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59EA9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3A1A" w:rsidRPr="00D566CF" w14:paraId="0D0FBA4F" w14:textId="77777777" w:rsidTr="008055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C0935" w14:textId="77777777" w:rsidR="00493A1A" w:rsidRPr="00D37EF8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2A2D8A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1E790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ABD76C0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16BC1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3A1A" w:rsidRPr="00D566CF" w14:paraId="266590F2" w14:textId="77777777" w:rsidTr="008055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E502B" w14:textId="77777777" w:rsidR="00493A1A" w:rsidRPr="00D37EF8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966460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5A026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92DB382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C7D09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D5462" w:rsidRPr="00D566CF" w14:paraId="25116021" w14:textId="77777777" w:rsidTr="00493A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2A9C9963" w14:textId="57CDA103" w:rsidR="002D5462" w:rsidRPr="00D37EF8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54B53538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6C77F68" w14:textId="77777777" w:rsidR="002D5462" w:rsidRPr="00D37EF8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E6F9F5B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B415973" w14:textId="77777777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D5462" w:rsidRPr="00D566CF" w14:paraId="6DE3BC0C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26A1932E" w14:textId="77777777" w:rsidR="002D5462" w:rsidRPr="00D37EF8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1F98003D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4DE44D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83C2408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63F1A60" w14:textId="77777777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29B5" w:rsidRPr="00D566CF" w14:paraId="618B7DE2" w14:textId="77777777" w:rsidTr="006A5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54B21D35" w14:textId="77777777" w:rsidR="00F229B5" w:rsidRPr="00D37EF8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</w:tcPr>
          <w:p w14:paraId="5017560A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A4CAB08" w14:textId="6CB3A079" w:rsidR="00F229B5" w:rsidRPr="00D566CF" w:rsidRDefault="006A5B1B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84" w:type="dxa"/>
            <w:vAlign w:val="bottom"/>
          </w:tcPr>
          <w:p w14:paraId="5A4A0CE0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5DCC557" w14:textId="4A7D4562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F229B5" w:rsidRPr="00D566CF" w14:paraId="6C7E9AD6" w14:textId="77777777" w:rsidTr="006A5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3F693ACB" w14:textId="77777777" w:rsidR="00F229B5" w:rsidRPr="00D37EF8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</w:tcPr>
          <w:p w14:paraId="4301429B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50B61" w14:textId="0BD1CE20" w:rsidR="00F229B5" w:rsidRPr="00D566CF" w:rsidRDefault="005D3568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6A5B1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284" w:type="dxa"/>
            <w:vAlign w:val="bottom"/>
          </w:tcPr>
          <w:p w14:paraId="19723E44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ECB68C1" w14:textId="1DD11B97" w:rsidR="00F229B5" w:rsidRPr="00D566CF" w:rsidRDefault="005D3568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2,130</w:t>
            </w:r>
          </w:p>
        </w:tc>
      </w:tr>
      <w:tr w:rsidR="00F229B5" w:rsidRPr="00D566CF" w14:paraId="067ECE41" w14:textId="77777777" w:rsidTr="006A5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50070511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85A4ACC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43FB" w14:textId="2BF704E2" w:rsidR="00F229B5" w:rsidRPr="00D566CF" w:rsidRDefault="005D3568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5,130</w:t>
            </w:r>
          </w:p>
        </w:tc>
        <w:tc>
          <w:tcPr>
            <w:tcW w:w="284" w:type="dxa"/>
            <w:vAlign w:val="bottom"/>
          </w:tcPr>
          <w:p w14:paraId="07E0E627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2448" w14:textId="5FFAD598" w:rsidR="00F229B5" w:rsidRPr="00D566CF" w:rsidRDefault="005D3568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5,130</w:t>
            </w:r>
          </w:p>
        </w:tc>
      </w:tr>
      <w:tr w:rsidR="00F229B5" w:rsidRPr="00D566CF" w14:paraId="5A401E06" w14:textId="77777777" w:rsidTr="006A5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49BB3CE6" w14:textId="1E564086" w:rsidR="00F229B5" w:rsidRPr="00D37EF8" w:rsidRDefault="002071FD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7EF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(</w:t>
            </w:r>
            <w:r w:rsidR="00F229B5" w:rsidRPr="00D37EF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37EF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)</w:t>
            </w:r>
            <w:r w:rsidR="00F229B5" w:rsidRPr="00D37EF8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  <w:r w:rsidR="00C24229" w:rsidRPr="00D37EF8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284" w:type="dxa"/>
          </w:tcPr>
          <w:p w14:paraId="2F1C209E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51C17CD" w14:textId="316D5E13" w:rsidR="00F229B5" w:rsidRPr="00D37EF8" w:rsidRDefault="006A5B1B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5D356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3,816</w:t>
            </w:r>
            <w:r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01C9FB7A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CC12F4B" w14:textId="436F4DB6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5D356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3,816</w:t>
            </w: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229B5" w:rsidRPr="00D566CF" w14:paraId="00EAFFFA" w14:textId="77777777" w:rsidTr="006A5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4371A03" w14:textId="77777777" w:rsidR="00F229B5" w:rsidRPr="00D37EF8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50EDA65A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AC8D" w14:textId="773DE834" w:rsidR="00F229B5" w:rsidRPr="00D566CF" w:rsidRDefault="006A5B1B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1,314</w:t>
            </w:r>
          </w:p>
        </w:tc>
        <w:tc>
          <w:tcPr>
            <w:tcW w:w="284" w:type="dxa"/>
            <w:vAlign w:val="bottom"/>
          </w:tcPr>
          <w:p w14:paraId="35CF7F9B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F23BD" w14:textId="42486AC2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</w:t>
            </w:r>
            <w:r w:rsidR="00D8379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F229B5" w:rsidRPr="00D566CF" w14:paraId="40EAAC5F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526AC61A" w14:textId="77777777" w:rsidR="00F229B5" w:rsidRPr="00D37EF8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653EBAB2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28D2F82" w14:textId="77777777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D6456D4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D640398" w14:textId="77777777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29B5" w:rsidRPr="00D566CF" w14:paraId="4EE391FD" w14:textId="77777777" w:rsidTr="006A5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5E37D4D" w14:textId="77777777" w:rsidR="00F229B5" w:rsidRPr="00D37EF8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034A9CB6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06AAC43" w14:textId="77777777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75F5E61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0B4B07E" w14:textId="77777777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29B5" w:rsidRPr="00D566CF" w14:paraId="3256A5C1" w14:textId="77777777" w:rsidTr="006A5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B6463F1" w14:textId="77777777" w:rsidR="00F229B5" w:rsidRPr="00D37EF8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255ABD8A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261853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17FDCAD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141BF59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9B5" w:rsidRPr="00D566CF" w14:paraId="2FD14DD9" w14:textId="77777777" w:rsidTr="006A5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4121B095" w14:textId="175717A2" w:rsidR="00F229B5" w:rsidRPr="00D37EF8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</w:tcPr>
          <w:p w14:paraId="44802B4E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40A2DC0" w14:textId="4D022039" w:rsidR="00F229B5" w:rsidRPr="00D566CF" w:rsidRDefault="006A5B1B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57,417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89CD22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28F5589" w14:textId="32CCEED4" w:rsidR="00F229B5" w:rsidRPr="00D8379E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="00D8379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7,469</w:t>
            </w:r>
          </w:p>
        </w:tc>
      </w:tr>
      <w:tr w:rsidR="006A5B1B" w:rsidRPr="00D566CF" w14:paraId="1B0F6BB1" w14:textId="77777777" w:rsidTr="006A5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A1C1B9A" w14:textId="1BD2E78E" w:rsidR="006A5B1B" w:rsidRPr="00D37EF8" w:rsidRDefault="006A5B1B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735B8629" w14:textId="77777777" w:rsidR="006A5B1B" w:rsidRPr="00D566CF" w:rsidRDefault="006A5B1B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936BAF9" w14:textId="77777777" w:rsidR="006A5B1B" w:rsidRDefault="006A5B1B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3AFA178" w14:textId="77777777" w:rsidR="006A5B1B" w:rsidRPr="00D566CF" w:rsidRDefault="006A5B1B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3D26F94" w14:textId="77777777" w:rsidR="006A5B1B" w:rsidRPr="00D37EF8" w:rsidRDefault="006A5B1B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6A5B1B" w:rsidRPr="00D566CF" w14:paraId="47C4D867" w14:textId="77777777" w:rsidTr="006A5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340C83BE" w14:textId="730985C6" w:rsidR="006A5B1B" w:rsidRPr="00D37EF8" w:rsidRDefault="006A5B1B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</w:tcPr>
          <w:p w14:paraId="5F26E298" w14:textId="77777777" w:rsidR="006A5B1B" w:rsidRPr="00D566CF" w:rsidRDefault="006A5B1B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FCD00" w14:textId="4FF67032" w:rsidR="006A5B1B" w:rsidRDefault="006A5B1B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F8712F" w14:textId="77777777" w:rsidR="006A5B1B" w:rsidRPr="00D566CF" w:rsidRDefault="006A5B1B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AFF67" w14:textId="47098D0F" w:rsidR="006A5B1B" w:rsidRPr="00D37EF8" w:rsidRDefault="006A5B1B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229B5" w:rsidRPr="00D566CF" w14:paraId="6695E0A5" w14:textId="77777777" w:rsidTr="006A5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BA458F3" w14:textId="77777777" w:rsidR="00F229B5" w:rsidRPr="00D37EF8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AF510F5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8670F" w14:textId="017E7C4E" w:rsidR="00F229B5" w:rsidRPr="00D566CF" w:rsidRDefault="006A5B1B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57,604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B6A567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6365" w14:textId="457908A5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D8379E">
              <w:rPr>
                <w:rFonts w:ascii="Angsana New" w:hAnsi="Angsana New"/>
                <w:sz w:val="28"/>
                <w:szCs w:val="28"/>
                <w:lang w:val="en-US"/>
              </w:rPr>
              <w:t>7,469</w:t>
            </w:r>
          </w:p>
        </w:tc>
      </w:tr>
    </w:tbl>
    <w:p w14:paraId="17106A13" w14:textId="7B0732D9" w:rsidR="00960B87" w:rsidRPr="009312A2" w:rsidRDefault="000E38F9" w:rsidP="009312A2">
      <w:pPr>
        <w:pStyle w:val="a4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  <w:r w:rsidRPr="00D37EF8">
        <w:rPr>
          <w:rFonts w:ascii="Angsana New" w:hAnsi="Angsana New" w:cs="Angsana New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D37EF8">
        <w:rPr>
          <w:rFonts w:ascii="Angsana New" w:hAnsi="Angsana New" w:cs="Angsana New"/>
          <w:cs/>
        </w:rPr>
        <w:t>สำหรับ</w:t>
      </w:r>
      <w:r w:rsidR="001A61BE" w:rsidRPr="00D37EF8">
        <w:rPr>
          <w:rFonts w:ascii="Angsana New" w:hAnsi="Angsana New" w:cs="Angsana New" w:hint="cs"/>
          <w:cs/>
        </w:rPr>
        <w:t>งวดสามเดือน</w:t>
      </w:r>
      <w:r w:rsidR="00D51A19" w:rsidRPr="00D37EF8">
        <w:rPr>
          <w:rFonts w:ascii="Angsana New" w:hAnsi="Angsana New" w:cs="Angsana New"/>
          <w:cs/>
        </w:rPr>
        <w:t>สิ้นสุดวันที</w:t>
      </w:r>
      <w:r w:rsidR="008C70B8" w:rsidRPr="00D37EF8">
        <w:rPr>
          <w:rFonts w:ascii="Angsana New" w:hAnsi="Angsana New" w:cs="Angsana New"/>
          <w:cs/>
        </w:rPr>
        <w:t>่</w:t>
      </w:r>
      <w:r w:rsidR="00FC259D" w:rsidRPr="00D37EF8">
        <w:rPr>
          <w:rFonts w:ascii="Angsana New" w:hAnsi="Angsana New" w:cs="Angsana New"/>
          <w:cs/>
        </w:rPr>
        <w:t xml:space="preserve"> </w:t>
      </w:r>
      <w:r w:rsidR="00040045" w:rsidRPr="009312A2">
        <w:rPr>
          <w:rFonts w:ascii="Angsana New" w:hAnsi="Angsana New" w:cs="Angsana New"/>
        </w:rPr>
        <w:t>3</w:t>
      </w:r>
      <w:r w:rsidR="00C5187B" w:rsidRPr="009312A2">
        <w:rPr>
          <w:rFonts w:ascii="Angsana New" w:hAnsi="Angsana New" w:cs="Angsana New"/>
        </w:rPr>
        <w:t>1</w:t>
      </w:r>
      <w:r w:rsidR="00040045" w:rsidRPr="00D37EF8">
        <w:rPr>
          <w:rFonts w:ascii="Angsana New" w:hAnsi="Angsana New" w:cs="Angsana New"/>
          <w:cs/>
        </w:rPr>
        <w:t xml:space="preserve"> </w:t>
      </w:r>
      <w:r w:rsidR="001A61BE" w:rsidRPr="00D37EF8">
        <w:rPr>
          <w:rFonts w:ascii="Angsana New" w:hAnsi="Angsana New" w:cs="Angsana New" w:hint="cs"/>
          <w:cs/>
        </w:rPr>
        <w:t>มีนาคม</w:t>
      </w:r>
      <w:r w:rsidR="00040045" w:rsidRPr="00D37EF8">
        <w:rPr>
          <w:rFonts w:ascii="Angsana New" w:hAnsi="Angsana New" w:cs="Angsana New" w:hint="cs"/>
          <w:cs/>
        </w:rPr>
        <w:t xml:space="preserve"> </w:t>
      </w:r>
      <w:r w:rsidR="001A61BE" w:rsidRPr="009312A2">
        <w:rPr>
          <w:rFonts w:ascii="Angsana New" w:hAnsi="Angsana New" w:cs="Angsana New" w:hint="cs"/>
        </w:rPr>
        <w:t>2</w:t>
      </w:r>
      <w:r w:rsidR="00040045" w:rsidRPr="009312A2">
        <w:rPr>
          <w:rFonts w:ascii="Angsana New" w:hAnsi="Angsana New" w:cs="Angsana New"/>
        </w:rPr>
        <w:t>56</w:t>
      </w:r>
      <w:r w:rsidR="001A61BE" w:rsidRPr="009312A2">
        <w:rPr>
          <w:rFonts w:ascii="Angsana New" w:hAnsi="Angsana New" w:cs="Angsana New" w:hint="cs"/>
        </w:rPr>
        <w:t>8</w:t>
      </w:r>
      <w:r w:rsidR="00040045" w:rsidRPr="00D37EF8">
        <w:rPr>
          <w:rFonts w:ascii="Angsana New" w:hAnsi="Angsana New" w:cs="Angsana New"/>
          <w:cs/>
        </w:rPr>
        <w:t xml:space="preserve"> </w:t>
      </w:r>
      <w:r w:rsidR="00040045" w:rsidRPr="00D37EF8">
        <w:rPr>
          <w:rFonts w:ascii="Angsana New" w:hAnsi="Angsana New" w:cs="Angsana New" w:hint="cs"/>
          <w:cs/>
        </w:rPr>
        <w:t xml:space="preserve">และ </w:t>
      </w:r>
      <w:r w:rsidR="000448CF" w:rsidRPr="009312A2">
        <w:rPr>
          <w:rFonts w:ascii="Angsana New" w:hAnsi="Angsana New" w:cs="Angsana New"/>
        </w:rPr>
        <w:t>256</w:t>
      </w:r>
      <w:r w:rsidR="001A61BE" w:rsidRPr="009312A2">
        <w:rPr>
          <w:rFonts w:ascii="Angsana New" w:hAnsi="Angsana New" w:cs="Angsana New" w:hint="cs"/>
        </w:rPr>
        <w:t>7</w:t>
      </w:r>
      <w:r w:rsidR="00307A6D" w:rsidRPr="009312A2">
        <w:rPr>
          <w:rFonts w:ascii="Angsana New" w:hAnsi="Angsana New" w:cs="Angsana New"/>
          <w:cs/>
        </w:rPr>
        <w:t xml:space="preserve"> </w:t>
      </w:r>
      <w:r w:rsidR="009C3690" w:rsidRPr="002D5CA8">
        <w:rPr>
          <w:rFonts w:ascii="Angsana New" w:hAnsi="Angsana New" w:cs="Angsana New"/>
          <w:cs/>
        </w:rPr>
        <w:t>มีดังนี้</w:t>
      </w:r>
    </w:p>
    <w:tbl>
      <w:tblPr>
        <w:tblW w:w="9923" w:type="dxa"/>
        <w:tblInd w:w="-176" w:type="dxa"/>
        <w:tblLook w:val="0000" w:firstRow="0" w:lastRow="0" w:firstColumn="0" w:lastColumn="0" w:noHBand="0" w:noVBand="0"/>
      </w:tblPr>
      <w:tblGrid>
        <w:gridCol w:w="5671"/>
        <w:gridCol w:w="1984"/>
        <w:gridCol w:w="284"/>
        <w:gridCol w:w="1984"/>
      </w:tblGrid>
      <w:tr w:rsidR="009D5846" w:rsidRPr="00D566CF" w14:paraId="25BAD2F5" w14:textId="77777777" w:rsidTr="00F4019D">
        <w:trPr>
          <w:trHeight w:val="397"/>
          <w:tblHeader/>
        </w:trPr>
        <w:tc>
          <w:tcPr>
            <w:tcW w:w="5671" w:type="dxa"/>
            <w:vAlign w:val="bottom"/>
          </w:tcPr>
          <w:p w14:paraId="785B44BA" w14:textId="77777777" w:rsidR="009D5846" w:rsidRPr="00D566CF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60688B74" w14:textId="77777777" w:rsidR="009D5846" w:rsidRPr="00D566CF" w:rsidRDefault="009D5846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9D5846" w:rsidRPr="00D566CF" w14:paraId="752C3B63" w14:textId="77777777" w:rsidTr="00F4019D">
        <w:trPr>
          <w:trHeight w:val="397"/>
          <w:tblHeader/>
        </w:trPr>
        <w:tc>
          <w:tcPr>
            <w:tcW w:w="5671" w:type="dxa"/>
            <w:vAlign w:val="bottom"/>
          </w:tcPr>
          <w:p w14:paraId="0B3BD77A" w14:textId="77777777" w:rsidR="009D5846" w:rsidRPr="00D566CF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</w:tcPr>
          <w:p w14:paraId="11C607F7" w14:textId="77777777" w:rsidR="009D5846" w:rsidRPr="00D37EF8" w:rsidRDefault="009D5846" w:rsidP="002071F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9D5846" w:rsidRPr="00D566CF" w14:paraId="15554C0F" w14:textId="77777777" w:rsidTr="00F4019D">
        <w:trPr>
          <w:trHeight w:val="397"/>
          <w:tblHeader/>
        </w:trPr>
        <w:tc>
          <w:tcPr>
            <w:tcW w:w="5671" w:type="dxa"/>
            <w:vAlign w:val="bottom"/>
          </w:tcPr>
          <w:p w14:paraId="3CEF28B2" w14:textId="77777777" w:rsidR="009D5846" w:rsidRPr="00D566CF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</w:tcPr>
          <w:p w14:paraId="3DF90583" w14:textId="77777777" w:rsidR="009D5846" w:rsidRPr="00D37EF8" w:rsidRDefault="009D5846" w:rsidP="002071F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5846" w:rsidRPr="00D566CF" w14:paraId="38393076" w14:textId="77777777" w:rsidTr="00F4019D">
        <w:trPr>
          <w:trHeight w:val="397"/>
          <w:tblHeader/>
        </w:trPr>
        <w:tc>
          <w:tcPr>
            <w:tcW w:w="5671" w:type="dxa"/>
            <w:vAlign w:val="bottom"/>
          </w:tcPr>
          <w:p w14:paraId="04538A49" w14:textId="77777777" w:rsidR="009D5846" w:rsidRPr="00D37EF8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CB3CA" w14:textId="6A486222" w:rsidR="009D5846" w:rsidRPr="00D566CF" w:rsidRDefault="009D5846" w:rsidP="002071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ZW"/>
              </w:rPr>
              <w:t>256</w:t>
            </w:r>
            <w:r w:rsidR="007D498A" w:rsidRPr="00456B3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ABA18BB" w14:textId="77777777" w:rsidR="009D5846" w:rsidRPr="00D566CF" w:rsidRDefault="009D5846" w:rsidP="002071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3C1A8" w14:textId="1FBED6EB" w:rsidR="009D5846" w:rsidRPr="00D566CF" w:rsidRDefault="009D5846" w:rsidP="002071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7D498A" w:rsidRPr="00456B3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9D5846" w:rsidRPr="00D566CF" w14:paraId="6447D6BC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0504DDF6" w14:textId="77777777" w:rsidR="009D5846" w:rsidRPr="00D566CF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D37EF8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D37EF8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984" w:type="dxa"/>
            <w:shd w:val="clear" w:color="auto" w:fill="auto"/>
          </w:tcPr>
          <w:p w14:paraId="26C3D799" w14:textId="77777777" w:rsidR="009D5846" w:rsidRPr="00D37EF8" w:rsidRDefault="009D5846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232C905" w14:textId="77777777" w:rsidR="009D5846" w:rsidRPr="00D566CF" w:rsidRDefault="009D5846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14:paraId="3156A6C0" w14:textId="77777777" w:rsidR="009D5846" w:rsidRPr="00D566CF" w:rsidRDefault="009D5846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D5846" w:rsidRPr="00D566CF" w14:paraId="183A22E0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3305D2F9" w14:textId="77777777" w:rsidR="009D5846" w:rsidRPr="00D37EF8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  <w:shd w:val="clear" w:color="auto" w:fill="auto"/>
          </w:tcPr>
          <w:p w14:paraId="017B6AC9" w14:textId="77777777" w:rsidR="009D5846" w:rsidRPr="00D566CF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76BC49B4" w14:textId="77777777" w:rsidR="009D5846" w:rsidRPr="00D37EF8" w:rsidRDefault="009D5846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064706F" w14:textId="77777777" w:rsidR="009D5846" w:rsidRPr="00D566CF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5846" w:rsidRPr="00D566CF" w14:paraId="20A9477E" w14:textId="77777777" w:rsidTr="006A5B1B">
        <w:trPr>
          <w:trHeight w:val="397"/>
        </w:trPr>
        <w:tc>
          <w:tcPr>
            <w:tcW w:w="5671" w:type="dxa"/>
            <w:vAlign w:val="bottom"/>
          </w:tcPr>
          <w:p w14:paraId="0958A8F8" w14:textId="77777777" w:rsidR="009D5846" w:rsidRPr="00D37EF8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D37EF8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956F169" w14:textId="5CEBE6D2" w:rsidR="009D5846" w:rsidRPr="00D566CF" w:rsidRDefault="006A5B1B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68,152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780F48" w14:textId="77777777" w:rsidR="009D5846" w:rsidRPr="00D37EF8" w:rsidRDefault="009D5846" w:rsidP="009D584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3EEF13C" w14:textId="27CE2B91" w:rsidR="009D5846" w:rsidRPr="00D566CF" w:rsidRDefault="00E569F1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51,156</w:t>
            </w:r>
          </w:p>
        </w:tc>
      </w:tr>
      <w:tr w:rsidR="009D5846" w:rsidRPr="00D566CF" w14:paraId="467C294D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19286532" w14:textId="77777777" w:rsidR="009D5846" w:rsidRPr="00D37EF8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DBF0063" w14:textId="77777777" w:rsidR="009D5846" w:rsidRPr="00D566CF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37EABE8" w14:textId="77777777" w:rsidR="009D5846" w:rsidRPr="00D37EF8" w:rsidRDefault="009D5846" w:rsidP="009D584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D95CA3C" w14:textId="77777777" w:rsidR="009D5846" w:rsidRPr="009D07E5" w:rsidRDefault="009D5846" w:rsidP="009D584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D5846" w:rsidRPr="00D566CF" w14:paraId="41660B4E" w14:textId="77777777" w:rsidTr="006A5B1B">
        <w:trPr>
          <w:trHeight w:val="397"/>
        </w:trPr>
        <w:tc>
          <w:tcPr>
            <w:tcW w:w="5671" w:type="dxa"/>
            <w:vAlign w:val="bottom"/>
          </w:tcPr>
          <w:p w14:paraId="24495015" w14:textId="77777777" w:rsidR="009D5846" w:rsidRPr="00D37EF8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1F8B1" w14:textId="50BBCED1" w:rsidR="009D5846" w:rsidRPr="00280C80" w:rsidRDefault="006A5B1B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FE6795" w14:textId="77777777" w:rsidR="009D5846" w:rsidRPr="002D5CA8" w:rsidRDefault="009D5846" w:rsidP="009D584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88B55" w14:textId="663BE2F4" w:rsidR="009D5846" w:rsidRPr="0031366E" w:rsidRDefault="0031366E" w:rsidP="009D584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D5846" w:rsidRPr="00D566CF" w14:paraId="0FCD54A7" w14:textId="77777777" w:rsidTr="006A5B1B">
        <w:trPr>
          <w:trHeight w:val="397"/>
        </w:trPr>
        <w:tc>
          <w:tcPr>
            <w:tcW w:w="5671" w:type="dxa"/>
            <w:vAlign w:val="bottom"/>
          </w:tcPr>
          <w:p w14:paraId="02CC777F" w14:textId="77777777" w:rsidR="009D5846" w:rsidRPr="00D37EF8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0F38A" w14:textId="16302C9A" w:rsidR="009D5846" w:rsidRPr="00D566CF" w:rsidRDefault="006A5B1B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68,327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5BDC04" w14:textId="77777777" w:rsidR="009D5846" w:rsidRPr="00D37EF8" w:rsidRDefault="009D5846" w:rsidP="009D584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438A1" w14:textId="3BFC3A6E" w:rsidR="009D5846" w:rsidRPr="00D37EF8" w:rsidRDefault="00E569F1" w:rsidP="009D584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51,156</w:t>
            </w:r>
          </w:p>
        </w:tc>
      </w:tr>
      <w:tr w:rsidR="00676D0E" w:rsidRPr="00D566CF" w14:paraId="1D95D670" w14:textId="77777777" w:rsidTr="00D27C21">
        <w:trPr>
          <w:trHeight w:val="397"/>
        </w:trPr>
        <w:tc>
          <w:tcPr>
            <w:tcW w:w="5671" w:type="dxa"/>
            <w:vAlign w:val="center"/>
          </w:tcPr>
          <w:p w14:paraId="4261DBCA" w14:textId="77777777" w:rsidR="00676D0E" w:rsidRPr="00D566CF" w:rsidRDefault="00676D0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39A6BB" w14:textId="77777777" w:rsidR="00676D0E" w:rsidRPr="00D566CF" w:rsidRDefault="00676D0E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1BE1F50" w14:textId="77777777" w:rsidR="00676D0E" w:rsidRPr="00D566CF" w:rsidRDefault="00676D0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5C40F90" w14:textId="77777777" w:rsidR="00676D0E" w:rsidRPr="00D566CF" w:rsidRDefault="00676D0E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D5846" w:rsidRPr="00D566CF" w14:paraId="1E5BF8AF" w14:textId="77777777" w:rsidTr="00D27C21">
        <w:trPr>
          <w:trHeight w:val="397"/>
        </w:trPr>
        <w:tc>
          <w:tcPr>
            <w:tcW w:w="5671" w:type="dxa"/>
            <w:vAlign w:val="bottom"/>
          </w:tcPr>
          <w:p w14:paraId="2F94D071" w14:textId="77777777" w:rsidR="009D5846" w:rsidRPr="00D37EF8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 ค่าเช่า และอื่น ๆ)</w:t>
            </w:r>
          </w:p>
        </w:tc>
        <w:tc>
          <w:tcPr>
            <w:tcW w:w="1984" w:type="dxa"/>
          </w:tcPr>
          <w:p w14:paraId="7B0D476E" w14:textId="77777777" w:rsidR="009D5846" w:rsidRPr="00D566CF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284" w:type="dxa"/>
          </w:tcPr>
          <w:p w14:paraId="477A32A2" w14:textId="77777777" w:rsidR="009D5846" w:rsidRPr="00D566CF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5F54B71" w14:textId="77777777" w:rsidR="009D5846" w:rsidRPr="00D566CF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</w:tr>
      <w:tr w:rsidR="009D5846" w:rsidRPr="00D566CF" w14:paraId="663BBC14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496001C1" w14:textId="77777777" w:rsidR="009D5846" w:rsidRPr="00D37EF8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</w:tcPr>
          <w:p w14:paraId="03301B17" w14:textId="77777777" w:rsidR="009D5846" w:rsidRPr="00D566CF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78BE9E4" w14:textId="77777777" w:rsidR="009D5846" w:rsidRPr="00D566CF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D98B3EE" w14:textId="77777777" w:rsidR="009D5846" w:rsidRPr="00D37EF8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5846" w:rsidRPr="00D566CF" w14:paraId="216F29FE" w14:textId="77777777" w:rsidTr="00177F45">
        <w:trPr>
          <w:trHeight w:val="397"/>
        </w:trPr>
        <w:tc>
          <w:tcPr>
            <w:tcW w:w="5671" w:type="dxa"/>
            <w:vAlign w:val="bottom"/>
          </w:tcPr>
          <w:p w14:paraId="1CAB269B" w14:textId="77777777" w:rsidR="009D5846" w:rsidRPr="00D37EF8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F4CBE4" w14:textId="1436F0D0" w:rsidR="009D5846" w:rsidRPr="00D566CF" w:rsidRDefault="00177F45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3EE3E4" w14:textId="77777777" w:rsidR="009D5846" w:rsidRPr="00D566CF" w:rsidRDefault="009D5846" w:rsidP="0064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5B95142" w14:textId="185C4B06" w:rsidR="009D5846" w:rsidRPr="00D37EF8" w:rsidRDefault="00EE0B10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</w:t>
            </w:r>
          </w:p>
        </w:tc>
      </w:tr>
      <w:tr w:rsidR="009D5846" w:rsidRPr="00D566CF" w14:paraId="03641466" w14:textId="77777777" w:rsidTr="00177F45">
        <w:trPr>
          <w:trHeight w:val="397"/>
        </w:trPr>
        <w:tc>
          <w:tcPr>
            <w:tcW w:w="5671" w:type="dxa"/>
            <w:vAlign w:val="bottom"/>
          </w:tcPr>
          <w:p w14:paraId="40AAC705" w14:textId="77777777" w:rsidR="009D5846" w:rsidRPr="00D37EF8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1EB2C" w14:textId="77777777" w:rsidR="009D5846" w:rsidRPr="00D566CF" w:rsidRDefault="009D5846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8C7E774" w14:textId="77777777" w:rsidR="009D5846" w:rsidRPr="00D566CF" w:rsidRDefault="009D5846" w:rsidP="0064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71958" w14:textId="77777777" w:rsidR="009D5846" w:rsidRPr="00D566CF" w:rsidRDefault="009D5846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D5846" w:rsidRPr="00D566CF" w14:paraId="37D82AA6" w14:textId="77777777" w:rsidTr="00177F45">
        <w:trPr>
          <w:trHeight w:val="397"/>
        </w:trPr>
        <w:tc>
          <w:tcPr>
            <w:tcW w:w="5671" w:type="dxa"/>
            <w:vAlign w:val="bottom"/>
          </w:tcPr>
          <w:p w14:paraId="316F2ED9" w14:textId="77777777" w:rsidR="009D5846" w:rsidRPr="00D37EF8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D37EF8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5119A" w14:textId="7E6761E7" w:rsidR="009D5846" w:rsidRPr="00D566CF" w:rsidRDefault="00177F45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610175" w14:textId="77777777" w:rsidR="009D5846" w:rsidRPr="00D566CF" w:rsidRDefault="009D5846" w:rsidP="0064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81CE67" w14:textId="4046BC8A" w:rsidR="009D5846" w:rsidRPr="00D566CF" w:rsidRDefault="00EE0B10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</w:t>
            </w:r>
          </w:p>
        </w:tc>
      </w:tr>
      <w:tr w:rsidR="009D5846" w:rsidRPr="00D566CF" w14:paraId="333F80C7" w14:textId="77777777" w:rsidTr="00177F45">
        <w:trPr>
          <w:trHeight w:val="397"/>
        </w:trPr>
        <w:tc>
          <w:tcPr>
            <w:tcW w:w="5671" w:type="dxa"/>
            <w:vAlign w:val="bottom"/>
          </w:tcPr>
          <w:p w14:paraId="7AE8E4FD" w14:textId="77777777" w:rsidR="009D5846" w:rsidRPr="00D37EF8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A5B113" w14:textId="5E6143E2" w:rsidR="009D5846" w:rsidRPr="00D566CF" w:rsidRDefault="00177F45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8706CA" w14:textId="77777777" w:rsidR="009D5846" w:rsidRPr="00D566CF" w:rsidRDefault="009D5846" w:rsidP="0064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1C218A" w14:textId="7BE4251B" w:rsidR="009D5846" w:rsidRPr="00D37EF8" w:rsidRDefault="006C4FCB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E0B10">
              <w:rPr>
                <w:rFonts w:ascii="Angsana New" w:hAnsi="Angsana New"/>
                <w:sz w:val="28"/>
                <w:szCs w:val="28"/>
                <w:lang w:val="en-US"/>
              </w:rPr>
              <w:t>09</w:t>
            </w:r>
          </w:p>
        </w:tc>
      </w:tr>
      <w:tr w:rsidR="009D5846" w:rsidRPr="00D566CF" w14:paraId="38B048C4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263C1D5F" w14:textId="77777777" w:rsidR="009D5846" w:rsidRPr="00D37EF8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B3F9F80" w14:textId="77777777" w:rsidR="009D5846" w:rsidRPr="00D566CF" w:rsidRDefault="009D5846" w:rsidP="002071F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2D6D11D" w14:textId="77777777" w:rsidR="009D5846" w:rsidRPr="00D566CF" w:rsidRDefault="009D5846" w:rsidP="002071F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620F053" w14:textId="77777777" w:rsidR="009D5846" w:rsidRPr="00D566CF" w:rsidRDefault="009D5846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D5846" w:rsidRPr="00D566CF" w14:paraId="712A10D8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1B7D332C" w14:textId="77777777" w:rsidR="009D5846" w:rsidRPr="00D37EF8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D37EF8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D37EF8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1984" w:type="dxa"/>
            <w:shd w:val="clear" w:color="auto" w:fill="auto"/>
          </w:tcPr>
          <w:p w14:paraId="2D20DBAE" w14:textId="77777777" w:rsidR="009D5846" w:rsidRPr="00D566CF" w:rsidRDefault="009D5846" w:rsidP="002071F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0985AA1" w14:textId="77777777" w:rsidR="009D5846" w:rsidRPr="00D566CF" w:rsidRDefault="009D5846" w:rsidP="002071F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FD9CA13" w14:textId="77777777" w:rsidR="009D5846" w:rsidRPr="00D566CF" w:rsidRDefault="009D5846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D5846" w:rsidRPr="00D566CF" w14:paraId="1FCA2411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75D5156B" w14:textId="77777777" w:rsidR="009D5846" w:rsidRPr="00D37EF8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 และอื่น ๆ)</w:t>
            </w:r>
          </w:p>
        </w:tc>
        <w:tc>
          <w:tcPr>
            <w:tcW w:w="1984" w:type="dxa"/>
            <w:shd w:val="clear" w:color="auto" w:fill="auto"/>
          </w:tcPr>
          <w:p w14:paraId="0AA399E4" w14:textId="77777777" w:rsidR="009D5846" w:rsidRPr="00D566CF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41538895" w14:textId="77777777" w:rsidR="009D5846" w:rsidRPr="00D566CF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CABA448" w14:textId="77777777" w:rsidR="009D5846" w:rsidRPr="00D566CF" w:rsidRDefault="009D5846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D5846" w:rsidRPr="00D566CF" w14:paraId="60C18AF7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28D665B6" w14:textId="77777777" w:rsidR="009D5846" w:rsidRPr="00D37EF8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D37EF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  <w:shd w:val="clear" w:color="auto" w:fill="auto"/>
          </w:tcPr>
          <w:p w14:paraId="4408C02C" w14:textId="77777777" w:rsidR="009D5846" w:rsidRPr="00D566CF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1EC135A6" w14:textId="77777777" w:rsidR="009D5846" w:rsidRPr="00D566CF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533D6BA" w14:textId="77777777" w:rsidR="009D5846" w:rsidRPr="00D566CF" w:rsidRDefault="009D5846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D5846" w:rsidRPr="00D566CF" w14:paraId="0355A794" w14:textId="77777777" w:rsidTr="007553F8">
        <w:trPr>
          <w:trHeight w:val="397"/>
        </w:trPr>
        <w:tc>
          <w:tcPr>
            <w:tcW w:w="5671" w:type="dxa"/>
            <w:vAlign w:val="bottom"/>
          </w:tcPr>
          <w:p w14:paraId="7BFD070F" w14:textId="77777777" w:rsidR="009D5846" w:rsidRPr="00D37EF8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04C8C8" w14:textId="36255340" w:rsidR="009D5846" w:rsidRPr="00D566CF" w:rsidRDefault="007553F8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975DBA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0F35D79" w14:textId="18F5245E" w:rsidR="009D5846" w:rsidRPr="00D566CF" w:rsidRDefault="00EE0B10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</w:tr>
      <w:tr w:rsidR="009D5846" w:rsidRPr="00D566CF" w14:paraId="3327085A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080A8A39" w14:textId="77777777" w:rsidR="009D5846" w:rsidRPr="00D566CF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EF8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7655BB1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67B4482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1FFF356" w14:textId="77777777" w:rsidR="009D5846" w:rsidRPr="00D566CF" w:rsidRDefault="009D5846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D5846" w:rsidRPr="00D566CF" w14:paraId="7611E1E4" w14:textId="77777777" w:rsidTr="007553F8">
        <w:trPr>
          <w:trHeight w:val="397"/>
        </w:trPr>
        <w:tc>
          <w:tcPr>
            <w:tcW w:w="5671" w:type="dxa"/>
            <w:vAlign w:val="bottom"/>
          </w:tcPr>
          <w:p w14:paraId="7B7843ED" w14:textId="77777777" w:rsidR="009D5846" w:rsidRPr="00D566CF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EF8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FD2D621" w14:textId="1E42824C" w:rsidR="009D5846" w:rsidRPr="00D566CF" w:rsidRDefault="007553F8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6D93B7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4C8CA9F" w14:textId="07C5E6CD" w:rsidR="009D5846" w:rsidRPr="00D566CF" w:rsidRDefault="00EE0B10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</w:tr>
      <w:tr w:rsidR="009D5846" w:rsidRPr="00D566CF" w14:paraId="169D7634" w14:textId="77777777" w:rsidTr="007553F8">
        <w:trPr>
          <w:trHeight w:val="397"/>
        </w:trPr>
        <w:tc>
          <w:tcPr>
            <w:tcW w:w="5671" w:type="dxa"/>
            <w:vAlign w:val="bottom"/>
          </w:tcPr>
          <w:p w14:paraId="6BD6AFEF" w14:textId="77777777" w:rsidR="009D5846" w:rsidRPr="00D566CF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EF8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62859D7" w14:textId="26A94A11" w:rsidR="009D5846" w:rsidRPr="00D566CF" w:rsidRDefault="007553F8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0B43E0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C37E01C" w14:textId="3EF4AE7A" w:rsidR="009D5846" w:rsidRPr="00D566CF" w:rsidRDefault="0009433E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</w:p>
        </w:tc>
      </w:tr>
      <w:tr w:rsidR="009D5846" w:rsidRPr="00D566CF" w14:paraId="0BC8B310" w14:textId="77777777" w:rsidTr="007553F8">
        <w:trPr>
          <w:trHeight w:val="397"/>
        </w:trPr>
        <w:tc>
          <w:tcPr>
            <w:tcW w:w="5671" w:type="dxa"/>
            <w:vAlign w:val="bottom"/>
          </w:tcPr>
          <w:p w14:paraId="31CC6F2D" w14:textId="77777777" w:rsidR="009D5846" w:rsidRPr="00D566CF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EF8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1D35D" w14:textId="44D538F2" w:rsidR="009D5846" w:rsidRPr="00D566CF" w:rsidRDefault="007553F8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A64B3D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CA11C55" w14:textId="781DD8C8" w:rsidR="009D5846" w:rsidRPr="00D566CF" w:rsidRDefault="0009433E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</w:t>
            </w:r>
          </w:p>
        </w:tc>
      </w:tr>
      <w:tr w:rsidR="009D5846" w:rsidRPr="00D566CF" w14:paraId="2ACAB9E7" w14:textId="77777777" w:rsidTr="007553F8">
        <w:trPr>
          <w:trHeight w:val="397"/>
        </w:trPr>
        <w:tc>
          <w:tcPr>
            <w:tcW w:w="5671" w:type="dxa"/>
            <w:vAlign w:val="bottom"/>
          </w:tcPr>
          <w:p w14:paraId="2D8A198C" w14:textId="77777777" w:rsidR="009D5846" w:rsidRPr="00D37EF8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02D432" w14:textId="4B3DDA5C" w:rsidR="009D5846" w:rsidRPr="00D566CF" w:rsidRDefault="007553F8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sz w:val="28"/>
                <w:szCs w:val="28"/>
                <w:lang w:val="af-ZA"/>
              </w:rPr>
              <w:t>636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934ED1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437ACD" w14:textId="72D675A1" w:rsidR="009D5846" w:rsidRPr="00731599" w:rsidRDefault="00731599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552</w:t>
            </w:r>
          </w:p>
        </w:tc>
      </w:tr>
      <w:tr w:rsidR="009D5846" w:rsidRPr="00D566CF" w14:paraId="67242605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3E4AABEF" w14:textId="77777777" w:rsidR="009D5846" w:rsidRPr="00D566CF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51B2C192" w14:textId="77777777" w:rsidR="009D5846" w:rsidRPr="00D566CF" w:rsidRDefault="009D5846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1B8DE65" w14:textId="77777777" w:rsidR="009D5846" w:rsidRPr="00D566CF" w:rsidRDefault="009D58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38B929" w14:textId="77777777" w:rsidR="009D5846" w:rsidRPr="00D566CF" w:rsidRDefault="009D5846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4019D" w:rsidRPr="00D566CF" w14:paraId="03DA5276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72B815A7" w14:textId="77777777" w:rsidR="00F4019D" w:rsidRPr="00D37EF8" w:rsidRDefault="00F4019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</w:tcPr>
          <w:p w14:paraId="1B23AAA5" w14:textId="77777777" w:rsidR="00F4019D" w:rsidRPr="00D566CF" w:rsidRDefault="00F4019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425642E6" w14:textId="77777777" w:rsidR="00F4019D" w:rsidRPr="00D566CF" w:rsidRDefault="00F4019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2514BEC" w14:textId="77777777" w:rsidR="00F4019D" w:rsidRPr="00D566CF" w:rsidRDefault="00F4019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4019D" w:rsidRPr="00D566CF" w14:paraId="0A78B6CD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79DF2414" w14:textId="77777777" w:rsidR="00F4019D" w:rsidRPr="00D37EF8" w:rsidRDefault="00F4019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</w:tcPr>
          <w:p w14:paraId="0078151F" w14:textId="77777777" w:rsidR="00F4019D" w:rsidRPr="00D566CF" w:rsidRDefault="00F4019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19CEF17F" w14:textId="77777777" w:rsidR="00F4019D" w:rsidRPr="00D566CF" w:rsidRDefault="00F4019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313678F" w14:textId="77777777" w:rsidR="00F4019D" w:rsidRPr="00D566CF" w:rsidRDefault="00F4019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B5570" w:rsidRPr="00D566CF" w14:paraId="538B42F4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08DB46EA" w14:textId="77777777" w:rsidR="009B5570" w:rsidRPr="00D37EF8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</w:tcPr>
          <w:p w14:paraId="5F3C309C" w14:textId="77777777" w:rsidR="009B5570" w:rsidRPr="00D566CF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2321B3F4" w14:textId="77777777" w:rsidR="009B5570" w:rsidRPr="00D566CF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F0164F7" w14:textId="77777777" w:rsidR="009B5570" w:rsidRPr="00D566CF" w:rsidRDefault="009B557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B5570" w:rsidRPr="00D566CF" w14:paraId="4D88B376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209461B6" w14:textId="77777777" w:rsidR="009B5570" w:rsidRPr="00D37EF8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</w:tcPr>
          <w:p w14:paraId="77753923" w14:textId="77777777" w:rsidR="009B5570" w:rsidRPr="00D566CF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71DF27E" w14:textId="77777777" w:rsidR="009B5570" w:rsidRPr="00D566CF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2ECB281" w14:textId="77777777" w:rsidR="009B5570" w:rsidRPr="00D566CF" w:rsidRDefault="009B557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B5570" w:rsidRPr="00D566CF" w14:paraId="08850D79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1059A358" w14:textId="77777777" w:rsidR="009B5570" w:rsidRPr="00D37EF8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</w:tcPr>
          <w:p w14:paraId="59DC198B" w14:textId="77777777" w:rsidR="009B5570" w:rsidRPr="00D566CF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BCCDAA3" w14:textId="77777777" w:rsidR="009B5570" w:rsidRPr="00D566CF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CEC83B2" w14:textId="77777777" w:rsidR="009B5570" w:rsidRPr="00D566CF" w:rsidRDefault="009B557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B5570" w:rsidRPr="00D566CF" w14:paraId="00452716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39BB7D58" w14:textId="77777777" w:rsidR="009B5570" w:rsidRPr="00D37EF8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</w:tcPr>
          <w:p w14:paraId="68C468FD" w14:textId="77777777" w:rsidR="009B5570" w:rsidRPr="00D566CF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51FCB1D0" w14:textId="77777777" w:rsidR="009B5570" w:rsidRPr="00D566CF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63E54B9" w14:textId="77777777" w:rsidR="009B5570" w:rsidRPr="00D566CF" w:rsidRDefault="009B557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B5570" w:rsidRPr="00D566CF" w14:paraId="38F8DDFE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77F91D5A" w14:textId="77777777" w:rsidR="009B5570" w:rsidRPr="00D37EF8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</w:tcPr>
          <w:p w14:paraId="2AE805E7" w14:textId="77777777" w:rsidR="009B5570" w:rsidRPr="00D566CF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223728B1" w14:textId="77777777" w:rsidR="009B5570" w:rsidRPr="00D566CF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920C380" w14:textId="77777777" w:rsidR="009B5570" w:rsidRPr="00D566CF" w:rsidRDefault="009B557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B5570" w:rsidRPr="00D566CF" w14:paraId="2CB7E83C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3E69209B" w14:textId="77777777" w:rsidR="009B5570" w:rsidRPr="00D37EF8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</w:tcPr>
          <w:p w14:paraId="6214B126" w14:textId="77777777" w:rsidR="009B5570" w:rsidRPr="00D566CF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4EDCECA6" w14:textId="77777777" w:rsidR="009B5570" w:rsidRPr="00D566CF" w:rsidRDefault="009B557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C6F8116" w14:textId="77777777" w:rsidR="009B5570" w:rsidRPr="00D566CF" w:rsidRDefault="009B557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27309DBB" w14:textId="77777777" w:rsidR="00676D0E" w:rsidRPr="00335AB7" w:rsidRDefault="00676D0E" w:rsidP="00335AB7"/>
    <w:p w14:paraId="5573DE3C" w14:textId="77777777" w:rsidR="00A30B98" w:rsidRDefault="00A30B98" w:rsidP="00A30B98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1CCD7024" w14:textId="18E99E8A" w:rsidR="006975B9" w:rsidRPr="009B5570" w:rsidRDefault="006975B9" w:rsidP="009B5570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p w14:paraId="06998D04" w14:textId="77777777" w:rsidR="002D131C" w:rsidRPr="00D566CF" w:rsidRDefault="002D131C" w:rsidP="00335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D37EF8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065" w:type="dxa"/>
        <w:tblInd w:w="-318" w:type="dxa"/>
        <w:tblLook w:val="0000" w:firstRow="0" w:lastRow="0" w:firstColumn="0" w:lastColumn="0" w:noHBand="0" w:noVBand="0"/>
      </w:tblPr>
      <w:tblGrid>
        <w:gridCol w:w="4713"/>
        <w:gridCol w:w="1100"/>
        <w:gridCol w:w="1984"/>
        <w:gridCol w:w="284"/>
        <w:gridCol w:w="1984"/>
      </w:tblGrid>
      <w:tr w:rsidR="0060113B" w:rsidRPr="00D566CF" w14:paraId="4A58989F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19B5CF2A" w14:textId="77777777" w:rsidR="0060113B" w:rsidRPr="00D566CF" w:rsidRDefault="0060113B" w:rsidP="00476132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1E781DE9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60113B" w:rsidRPr="00D566CF" w:rsidRDefault="0060113B" w:rsidP="00476132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113B" w:rsidRPr="00D566CF" w14:paraId="054D046C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43E3EF58" w14:textId="77777777" w:rsidR="0060113B" w:rsidRPr="00D37EF8" w:rsidRDefault="0060113B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35A616CA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0113B" w:rsidRPr="00D566CF" w14:paraId="44FA0DBE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76AF4DDE" w14:textId="77777777" w:rsidR="0060113B" w:rsidRPr="00D37EF8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63D930AC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Align w:val="bottom"/>
          </w:tcPr>
          <w:p w14:paraId="1E2D253B" w14:textId="0F61915E" w:rsidR="0060113B" w:rsidRPr="00D37EF8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3541824B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47EE0C89" w14:textId="77777777" w:rsidR="0060113B" w:rsidRPr="00D37EF8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19DABF69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DF0BD" w14:textId="77777777" w:rsidR="0060113B" w:rsidRPr="00D566CF" w:rsidRDefault="0060113B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E4196C2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D566CF" w14:paraId="5849CC99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2D304DCA" w14:textId="77777777" w:rsidR="0060113B" w:rsidRPr="00D37EF8" w:rsidRDefault="0060113B" w:rsidP="001E5D5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75F141F5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C381C" w14:textId="49658F04" w:rsidR="0060113B" w:rsidRPr="00D37EF8" w:rsidRDefault="00B515FD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7C082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4C1C78" w:rsidRPr="00D37EF8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="007C0823" w:rsidRPr="00D37EF8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951E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0F81576D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003AE7C" w14:textId="3920EB25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C1C78" w:rsidRPr="00456B3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60113B" w:rsidRPr="00D566CF" w14:paraId="7FE5826C" w14:textId="77777777" w:rsidTr="00C25DBB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223AE5AC" w14:textId="228A7C97" w:rsidR="0060113B" w:rsidRPr="00D37EF8" w:rsidRDefault="0060113B" w:rsidP="004F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0" w:type="dxa"/>
          </w:tcPr>
          <w:p w14:paraId="65CC4163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572CA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60113B" w:rsidRPr="00D566CF" w:rsidRDefault="0060113B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847A72F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145" w:rsidRPr="00D566CF" w14:paraId="65EA1894" w14:textId="77777777" w:rsidTr="002E7E9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339C5D62" w14:textId="0557770C" w:rsidR="002C7145" w:rsidRPr="00D37EF8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00" w:type="dxa"/>
          </w:tcPr>
          <w:p w14:paraId="61FCC094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874CD13" w14:textId="2CE29C90" w:rsidR="002C7145" w:rsidRPr="00D566CF" w:rsidRDefault="008C60AE" w:rsidP="007C082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78,0</w:t>
            </w:r>
            <w:r w:rsidR="00B7200E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284" w:type="dxa"/>
            <w:vAlign w:val="bottom"/>
          </w:tcPr>
          <w:p w14:paraId="73EC2D89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69BE697" w14:textId="2E5522CA" w:rsidR="002C7145" w:rsidRPr="00D566CF" w:rsidRDefault="004C1C78" w:rsidP="007C082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6B38">
              <w:rPr>
                <w:rFonts w:ascii="Angsana New" w:hAnsi="Angsana New" w:hint="cs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56B38">
              <w:rPr>
                <w:rFonts w:ascii="Angsana New" w:hAnsi="Angsana New" w:hint="cs"/>
                <w:sz w:val="28"/>
                <w:szCs w:val="28"/>
              </w:rPr>
              <w:t>430</w:t>
            </w:r>
          </w:p>
        </w:tc>
      </w:tr>
      <w:tr w:rsidR="002C7145" w:rsidRPr="00D566CF" w14:paraId="72C570DA" w14:textId="77777777" w:rsidTr="002E7E9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3E60B982" w14:textId="125FD484" w:rsidR="002C7145" w:rsidRPr="00D37EF8" w:rsidRDefault="00A30B98" w:rsidP="002C7145">
            <w:pPr>
              <w:tabs>
                <w:tab w:val="clear" w:pos="227"/>
                <w:tab w:val="clear" w:pos="454"/>
                <w:tab w:val="left" w:pos="318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u w:val="single"/>
                <w:cs/>
              </w:rPr>
              <w:t>(หัก)</w:t>
            </w:r>
            <w:r w:rsidR="002C7145" w:rsidRPr="00D37EF8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1100" w:type="dxa"/>
          </w:tcPr>
          <w:p w14:paraId="2E1A6705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EEC3B" w14:textId="00746DB1" w:rsidR="002C7145" w:rsidRPr="00D37EF8" w:rsidRDefault="008C60AE" w:rsidP="007C082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2,29</w:t>
            </w:r>
            <w:r w:rsidR="00B7200E">
              <w:rPr>
                <w:rFonts w:ascii="Angsana New" w:hAnsi="Angsana New"/>
                <w:sz w:val="28"/>
                <w:szCs w:val="28"/>
              </w:rPr>
              <w:t>6</w:t>
            </w: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79E95CDC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646D" w14:textId="3DC77B87" w:rsidR="002C7145" w:rsidRPr="00D37EF8" w:rsidRDefault="002C7145" w:rsidP="007C082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72F46">
              <w:rPr>
                <w:rFonts w:ascii="Angsana New" w:hAnsi="Angsana New"/>
                <w:sz w:val="28"/>
                <w:szCs w:val="28"/>
              </w:rPr>
              <w:t>2,</w:t>
            </w:r>
            <w:r w:rsidR="004C1C78">
              <w:rPr>
                <w:rFonts w:ascii="Angsana New" w:hAnsi="Angsana New"/>
                <w:sz w:val="28"/>
                <w:szCs w:val="28"/>
              </w:rPr>
              <w:t>295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C7145" w:rsidRPr="00D566CF" w14:paraId="3950867A" w14:textId="77777777" w:rsidTr="002E7E9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1B87516F" w14:textId="161B900D" w:rsidR="002C7145" w:rsidRPr="00D37EF8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00" w:type="dxa"/>
          </w:tcPr>
          <w:p w14:paraId="46205A3E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2DD67" w14:textId="106871FD" w:rsidR="002C7145" w:rsidRPr="00D566CF" w:rsidRDefault="008C60AE" w:rsidP="007C082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75,713</w:t>
            </w:r>
          </w:p>
        </w:tc>
        <w:tc>
          <w:tcPr>
            <w:tcW w:w="284" w:type="dxa"/>
            <w:vAlign w:val="bottom"/>
          </w:tcPr>
          <w:p w14:paraId="5464B34D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F669E" w14:textId="68DE4B66" w:rsidR="002C7145" w:rsidRPr="00D566CF" w:rsidRDefault="002C7145" w:rsidP="007C082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8</w:t>
            </w:r>
            <w:r w:rsidR="004C1C78">
              <w:rPr>
                <w:rFonts w:ascii="Angsana New" w:hAnsi="Angsana New"/>
                <w:sz w:val="28"/>
                <w:szCs w:val="28"/>
              </w:rPr>
              <w:t>7,135</w:t>
            </w:r>
          </w:p>
        </w:tc>
      </w:tr>
      <w:tr w:rsidR="002C7145" w:rsidRPr="00D566CF" w14:paraId="741F75D4" w14:textId="77777777" w:rsidTr="007C0823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6143D04F" w14:textId="102E0670" w:rsidR="002C7145" w:rsidRPr="00D37EF8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00" w:type="dxa"/>
          </w:tcPr>
          <w:p w14:paraId="3CE515D9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3F4CF" w14:textId="77777777" w:rsidR="002C7145" w:rsidRPr="00D566CF" w:rsidRDefault="002C7145" w:rsidP="007C082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418FD" w14:textId="77777777" w:rsidR="002C7145" w:rsidRPr="00D566CF" w:rsidRDefault="002C7145" w:rsidP="007C082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2C7145" w:rsidRPr="00D566CF" w14:paraId="5CE65181" w14:textId="77777777" w:rsidTr="002E7E9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75F830A3" w14:textId="1C726452" w:rsidR="002C7145" w:rsidRPr="00D37EF8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00" w:type="dxa"/>
          </w:tcPr>
          <w:p w14:paraId="2E2EC647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96A0F" w14:textId="02F634EE" w:rsidR="002C7145" w:rsidRPr="00D566CF" w:rsidRDefault="002E7E95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1,729</w:t>
            </w:r>
          </w:p>
        </w:tc>
        <w:tc>
          <w:tcPr>
            <w:tcW w:w="284" w:type="dxa"/>
            <w:vAlign w:val="bottom"/>
          </w:tcPr>
          <w:p w14:paraId="73E69A3D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0B7F95D" w14:textId="7391B31E" w:rsidR="002C7145" w:rsidRPr="00D566CF" w:rsidRDefault="002C7145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</w:t>
            </w:r>
            <w:r w:rsidR="004C1C78">
              <w:rPr>
                <w:rFonts w:ascii="Angsana New" w:hAnsi="Angsana New"/>
                <w:sz w:val="28"/>
                <w:szCs w:val="28"/>
              </w:rPr>
              <w:t>1,119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2C7145" w:rsidRPr="00D566CF" w14:paraId="54A9A975" w14:textId="77777777" w:rsidTr="002E7E9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0AD1B149" w14:textId="60515040" w:rsidR="002C7145" w:rsidRPr="00D37EF8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ลูกหนี้กรมสรรพากร  </w:t>
            </w:r>
          </w:p>
        </w:tc>
        <w:tc>
          <w:tcPr>
            <w:tcW w:w="1100" w:type="dxa"/>
          </w:tcPr>
          <w:p w14:paraId="52DED1B6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02083" w14:textId="27CAD4ED" w:rsidR="002C7145" w:rsidRPr="00D566CF" w:rsidRDefault="002E7E95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10,457</w:t>
            </w:r>
          </w:p>
        </w:tc>
        <w:tc>
          <w:tcPr>
            <w:tcW w:w="284" w:type="dxa"/>
            <w:vAlign w:val="bottom"/>
          </w:tcPr>
          <w:p w14:paraId="708C22EB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B248FB3" w14:textId="1F1776B8" w:rsidR="002C7145" w:rsidRPr="00D566CF" w:rsidRDefault="002C7145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10,</w:t>
            </w:r>
            <w:r w:rsidR="004C1C78">
              <w:rPr>
                <w:rFonts w:ascii="Angsana New" w:hAnsi="Angsana New"/>
                <w:sz w:val="28"/>
                <w:szCs w:val="28"/>
              </w:rPr>
              <w:t>227</w:t>
            </w:r>
          </w:p>
        </w:tc>
      </w:tr>
      <w:tr w:rsidR="002C7145" w:rsidRPr="00D566CF" w14:paraId="290642C7" w14:textId="77777777" w:rsidTr="002E7E9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0BD6C8C5" w14:textId="1EEDC0A4" w:rsidR="002C7145" w:rsidRPr="00D37EF8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00" w:type="dxa"/>
          </w:tcPr>
          <w:p w14:paraId="5484E4E4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D42D" w14:textId="036575AB" w:rsidR="002C7145" w:rsidRPr="00D566CF" w:rsidRDefault="002E7E95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284" w:type="dxa"/>
            <w:vAlign w:val="bottom"/>
          </w:tcPr>
          <w:p w14:paraId="09D1718E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2FE18B2" w14:textId="786E8C9A" w:rsidR="002C7145" w:rsidRPr="00D566CF" w:rsidRDefault="002C7145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                      </w:t>
            </w:r>
            <w:r w:rsidR="004C1C78">
              <w:rPr>
                <w:rFonts w:ascii="Angsana New" w:hAnsi="Angsana New"/>
                <w:sz w:val="28"/>
                <w:szCs w:val="28"/>
              </w:rPr>
              <w:t>1,586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2C7145" w:rsidRPr="00D566CF" w14:paraId="51FC4C58" w14:textId="77777777" w:rsidTr="002E7E9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703C8529" w14:textId="38FE49D0" w:rsidR="002C7145" w:rsidRPr="00D37EF8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00" w:type="dxa"/>
          </w:tcPr>
          <w:p w14:paraId="507217D4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8F0CA" w14:textId="1DA1D110" w:rsidR="002C7145" w:rsidRPr="00D566CF" w:rsidRDefault="002E7E95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1,010</w:t>
            </w:r>
          </w:p>
        </w:tc>
        <w:tc>
          <w:tcPr>
            <w:tcW w:w="284" w:type="dxa"/>
            <w:vAlign w:val="bottom"/>
          </w:tcPr>
          <w:p w14:paraId="260A47E1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45C0D" w14:textId="39BA70BB" w:rsidR="002C7145" w:rsidRPr="00D566CF" w:rsidRDefault="002C7145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</w:t>
            </w:r>
            <w:r w:rsidR="004C1C78">
              <w:rPr>
                <w:rFonts w:ascii="Angsana New" w:hAnsi="Angsana New"/>
                <w:sz w:val="28"/>
                <w:szCs w:val="28"/>
              </w:rPr>
              <w:t>784</w:t>
            </w:r>
          </w:p>
        </w:tc>
      </w:tr>
      <w:tr w:rsidR="002C7145" w:rsidRPr="00D566CF" w14:paraId="24545513" w14:textId="77777777" w:rsidTr="002E7E9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57099BEB" w14:textId="11739408" w:rsidR="002C7145" w:rsidRPr="00D37EF8" w:rsidRDefault="002C7145" w:rsidP="002C7145">
            <w:pPr>
              <w:tabs>
                <w:tab w:val="clear" w:pos="227"/>
                <w:tab w:val="clear" w:pos="454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00" w:type="dxa"/>
          </w:tcPr>
          <w:p w14:paraId="2FF3F5D6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AD5E1" w14:textId="35201F0C" w:rsidR="002C7145" w:rsidRPr="00D566CF" w:rsidRDefault="002E7E95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14,196</w:t>
            </w:r>
          </w:p>
        </w:tc>
        <w:tc>
          <w:tcPr>
            <w:tcW w:w="284" w:type="dxa"/>
            <w:vAlign w:val="bottom"/>
          </w:tcPr>
          <w:p w14:paraId="2F5BE8FD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5F9FD" w14:textId="25591775" w:rsidR="002C7145" w:rsidRPr="00D566CF" w:rsidRDefault="002C7145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3F52">
              <w:rPr>
                <w:rFonts w:ascii="Angsana New" w:hAnsi="Angsana New"/>
                <w:color w:val="000000"/>
                <w:sz w:val="28"/>
                <w:szCs w:val="28"/>
              </w:rPr>
              <w:t>13,</w:t>
            </w:r>
            <w:r w:rsidR="004C1C78">
              <w:rPr>
                <w:rFonts w:ascii="Angsana New" w:hAnsi="Angsana New"/>
                <w:color w:val="000000"/>
                <w:sz w:val="28"/>
                <w:szCs w:val="28"/>
              </w:rPr>
              <w:t>716</w:t>
            </w:r>
          </w:p>
        </w:tc>
      </w:tr>
      <w:tr w:rsidR="002C7145" w:rsidRPr="00D566CF" w14:paraId="342BC435" w14:textId="77777777" w:rsidTr="002E7E9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52507E9C" w14:textId="1BF34BAA" w:rsidR="002C7145" w:rsidRPr="00D37EF8" w:rsidRDefault="002C7145" w:rsidP="004F57FD">
            <w:pPr>
              <w:tabs>
                <w:tab w:val="clear" w:pos="227"/>
                <w:tab w:val="clear" w:pos="454"/>
                <w:tab w:val="left" w:pos="318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00" w:type="dxa"/>
          </w:tcPr>
          <w:p w14:paraId="6B5D2DE2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B63534" w14:textId="3C7241A1" w:rsidR="002C7145" w:rsidRPr="00D566CF" w:rsidRDefault="002E7E95" w:rsidP="007C0823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89,909</w:t>
            </w:r>
          </w:p>
        </w:tc>
        <w:tc>
          <w:tcPr>
            <w:tcW w:w="284" w:type="dxa"/>
            <w:vAlign w:val="bottom"/>
          </w:tcPr>
          <w:p w14:paraId="192400B5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BDA20" w14:textId="67A85688" w:rsidR="002C7145" w:rsidRPr="00D566CF" w:rsidRDefault="002C7145" w:rsidP="007C0823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</w:t>
            </w:r>
            <w:r w:rsidR="004C1C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0,851</w:t>
            </w:r>
          </w:p>
        </w:tc>
      </w:tr>
    </w:tbl>
    <w:p w14:paraId="4583F4A3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0AB19778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30418D62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025C24E3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274B2DB6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55C7386A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6FDBF8FE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4E3C3725" w14:textId="008063A1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587AB875" w14:textId="77777777" w:rsidR="00C25DBB" w:rsidRDefault="00C25DBB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177292A6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7A787B45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6E56691B" w14:textId="240AE0E4" w:rsidR="00D127B9" w:rsidRPr="00D37EF8" w:rsidRDefault="00D127B9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  <w:cs/>
        </w:rPr>
      </w:pPr>
      <w:r w:rsidRPr="00D37EF8">
        <w:rPr>
          <w:rFonts w:ascii="Angsana New" w:hAnsi="Angsana New"/>
          <w:sz w:val="28"/>
          <w:szCs w:val="28"/>
          <w:cs/>
        </w:rPr>
        <w:lastRenderedPageBreak/>
        <w:t>ลูกหนี้การค้า</w:t>
      </w:r>
      <w:r w:rsidR="00C25DBB" w:rsidRPr="00D37EF8">
        <w:rPr>
          <w:rFonts w:ascii="Angsana New" w:hAnsi="Angsana New"/>
          <w:sz w:val="28"/>
          <w:szCs w:val="28"/>
          <w:cs/>
        </w:rPr>
        <w:t xml:space="preserve"> - </w:t>
      </w:r>
      <w:r w:rsidR="00C25DBB" w:rsidRPr="00D37EF8">
        <w:rPr>
          <w:rFonts w:ascii="Angsana New" w:hAnsi="Angsana New" w:hint="cs"/>
          <w:sz w:val="28"/>
          <w:szCs w:val="28"/>
          <w:cs/>
        </w:rPr>
        <w:t>บริษัทอื่น</w:t>
      </w:r>
      <w:r w:rsidRPr="00D37EF8">
        <w:rPr>
          <w:rFonts w:ascii="Angsana New" w:hAnsi="Angsana New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11"/>
        <w:gridCol w:w="392"/>
        <w:gridCol w:w="1984"/>
        <w:gridCol w:w="284"/>
        <w:gridCol w:w="1984"/>
      </w:tblGrid>
      <w:tr w:rsidR="0060113B" w:rsidRPr="00D566CF" w14:paraId="62498519" w14:textId="77777777" w:rsidTr="004F57FD">
        <w:trPr>
          <w:trHeight w:hRule="exact" w:val="397"/>
        </w:trPr>
        <w:tc>
          <w:tcPr>
            <w:tcW w:w="4711" w:type="dxa"/>
          </w:tcPr>
          <w:p w14:paraId="040B1E48" w14:textId="77777777" w:rsidR="0060113B" w:rsidRPr="00D566CF" w:rsidRDefault="0060113B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92" w:type="dxa"/>
          </w:tcPr>
          <w:p w14:paraId="3549B66F" w14:textId="77777777" w:rsidR="0060113B" w:rsidRPr="00D566CF" w:rsidRDefault="0060113B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60113B" w:rsidRPr="00D37EF8" w:rsidRDefault="0060113B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0113B" w:rsidRPr="00D566CF" w14:paraId="68C74215" w14:textId="77777777" w:rsidTr="004F57FD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984098B" w14:textId="77777777" w:rsidR="0060113B" w:rsidRPr="00D37EF8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4D410108" w14:textId="77777777" w:rsidR="0060113B" w:rsidRPr="00D566CF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60113B" w:rsidRPr="00D566CF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60113B" w:rsidRPr="00D566CF" w14:paraId="3CE87D46" w14:textId="77777777" w:rsidTr="004F57FD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F3F1F02" w14:textId="77777777" w:rsidR="0060113B" w:rsidRPr="00D37EF8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44C93F51" w14:textId="77777777" w:rsidR="0060113B" w:rsidRPr="00D566CF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Align w:val="bottom"/>
          </w:tcPr>
          <w:p w14:paraId="778ED0AD" w14:textId="73FB7D55" w:rsidR="0060113B" w:rsidRPr="00D37EF8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0A71F98E" w14:textId="77777777" w:rsidTr="004F57FD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E1ACD28" w14:textId="77777777" w:rsidR="0060113B" w:rsidRPr="00D37EF8" w:rsidRDefault="0060113B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3C92993F" w14:textId="77777777" w:rsidR="0060113B" w:rsidRPr="00D566CF" w:rsidRDefault="0060113B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DC7D2" w14:textId="77777777" w:rsidR="0060113B" w:rsidRPr="00D566CF" w:rsidRDefault="0060113B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B7BD80" w14:textId="77777777" w:rsidR="0060113B" w:rsidRPr="00D566CF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9ED94CA" w14:textId="77777777" w:rsidR="0060113B" w:rsidRPr="00D566CF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255118" w:rsidRPr="00D566CF" w14:paraId="7825B32A" w14:textId="77777777" w:rsidTr="004F57FD">
        <w:trPr>
          <w:trHeight w:hRule="exact" w:val="397"/>
        </w:trPr>
        <w:tc>
          <w:tcPr>
            <w:tcW w:w="4711" w:type="dxa"/>
          </w:tcPr>
          <w:p w14:paraId="517F6CD7" w14:textId="77777777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" w:type="dxa"/>
          </w:tcPr>
          <w:p w14:paraId="4EBB9023" w14:textId="77777777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57332" w14:textId="45A268C7" w:rsidR="00255118" w:rsidRPr="00D37EF8" w:rsidRDefault="00C54856" w:rsidP="0025511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4C1C78" w:rsidRPr="00D37EF8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4C1C7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5C710EE4" w14:textId="77777777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85536D6" w14:textId="7C76F639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C1C78" w:rsidRPr="00456B3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5A6C60" w:rsidRPr="00D566CF" w14:paraId="47A24DEF" w14:textId="77777777" w:rsidTr="0011046C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5A6C60" w:rsidRPr="00D37EF8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D5B3A" w14:textId="3DBBE524" w:rsidR="005A6C60" w:rsidRPr="00D566CF" w:rsidRDefault="0011046C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66,548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5318C20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9691C" w14:textId="5FFCEA54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="00D835FA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6</w:t>
            </w:r>
            <w:r w:rsidR="00D835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,659</w:t>
            </w:r>
          </w:p>
        </w:tc>
      </w:tr>
      <w:tr w:rsidR="005A6C60" w:rsidRPr="00D566CF" w14:paraId="732963B2" w14:textId="77777777" w:rsidTr="0011046C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075BD166" w:rsidR="005A6C60" w:rsidRPr="00D566CF" w:rsidRDefault="005A6C60" w:rsidP="00110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48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3B0A" w14:textId="3A4BE5F3" w:rsidR="005A6C60" w:rsidRPr="00D37EF8" w:rsidRDefault="0011046C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8,639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67B776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618FC" w14:textId="5E84BE9C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                    </w:t>
            </w:r>
            <w:r w:rsidR="00D835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9,916</w:t>
            </w:r>
          </w:p>
        </w:tc>
      </w:tr>
      <w:tr w:rsidR="005A6C60" w:rsidRPr="00D566CF" w14:paraId="634602BF" w14:textId="77777777" w:rsidTr="0011046C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435D7118" w:rsidR="005A6C60" w:rsidRPr="00D566CF" w:rsidRDefault="005A6C60" w:rsidP="00110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48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4F2E4" w14:textId="765A7EB0" w:rsidR="005A6C60" w:rsidRPr="00607896" w:rsidRDefault="0011046C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36F0FE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803C9" w14:textId="46FD0070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                            </w:t>
            </w:r>
            <w:r w:rsidR="00D835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263</w:t>
            </w: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5A6C60" w:rsidRPr="00D566CF" w14:paraId="77DD28E8" w14:textId="77777777" w:rsidTr="0011046C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3F9389D" w:rsidR="005A6C60" w:rsidRPr="00D37EF8" w:rsidRDefault="005A6C60" w:rsidP="00110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48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8BBB" w14:textId="2AE1B1F0" w:rsidR="005A6C60" w:rsidRPr="00607896" w:rsidRDefault="0011046C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483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7E770C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9F9B3" w14:textId="582BAC8B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                         </w:t>
            </w:r>
            <w:r w:rsidR="00D835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297</w:t>
            </w: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5A6C60" w:rsidRPr="00D566CF" w14:paraId="5C76A08A" w14:textId="77777777" w:rsidTr="0011046C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14FF9F06" w:rsidR="005A6C60" w:rsidRPr="00D37EF8" w:rsidRDefault="005A6C60" w:rsidP="00110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48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F3B7F" w14:textId="6CAEFA61" w:rsidR="005A6C60" w:rsidRPr="00607896" w:rsidRDefault="0011046C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2,29</w:t>
            </w:r>
            <w:r w:rsidR="00B7200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AA52C7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65563" w14:textId="28C26B57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2,</w:t>
            </w:r>
            <w:r w:rsidR="00D835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295</w:t>
            </w: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607896" w:rsidRPr="00D566CF" w14:paraId="73148473" w14:textId="77777777" w:rsidTr="0011046C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607896" w:rsidRPr="00D37EF8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1485" w14:textId="50FD5A56" w:rsidR="00607896" w:rsidRPr="00607896" w:rsidRDefault="0011046C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78,</w:t>
            </w:r>
            <w:r w:rsidR="00B7200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009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3EDE3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088E7095" w:rsidR="00607896" w:rsidRPr="00D566CF" w:rsidRDefault="00D835FA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89,430</w:t>
            </w:r>
          </w:p>
        </w:tc>
      </w:tr>
      <w:tr w:rsidR="00607896" w:rsidRPr="00D566CF" w14:paraId="3E3CE59B" w14:textId="77777777" w:rsidTr="0011046C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4A3E587E" w:rsidR="00607896" w:rsidRPr="00D37EF8" w:rsidRDefault="00A30B98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(</w:t>
            </w:r>
            <w:r w:rsidRPr="00D37EF8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หัก)</w:t>
            </w:r>
            <w:r w:rsidR="00607896"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07896" w:rsidRPr="00D37EF8">
              <w:rPr>
                <w:rFonts w:ascii="Angsana New" w:hAnsi="Angsana New"/>
                <w:bCs/>
                <w:sz w:val="28"/>
                <w:szCs w:val="28"/>
                <w:cs/>
              </w:rPr>
              <w:t>:</w:t>
            </w:r>
            <w:r w:rsidR="00607896"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07896" w:rsidRPr="00D37EF8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459B2" w14:textId="0CB5D73D" w:rsidR="00607896" w:rsidRPr="00D37EF8" w:rsidRDefault="0011046C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2,29</w:t>
            </w:r>
            <w:r w:rsidR="00B7200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71E996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B1D39" w14:textId="4AF56FBD" w:rsidR="00607896" w:rsidRPr="00D566CF" w:rsidRDefault="00607896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</w:t>
            </w:r>
            <w:r w:rsidR="00D835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295</w:t>
            </w: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07896" w:rsidRPr="00D566CF" w14:paraId="6658E472" w14:textId="77777777" w:rsidTr="0011046C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607896" w:rsidRPr="00D37EF8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C6508" w14:textId="61EEAE9D" w:rsidR="00607896" w:rsidRPr="00D37EF8" w:rsidRDefault="0011046C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75,713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10CBB46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793E54" w14:textId="0FE6DF0E" w:rsidR="00607896" w:rsidRPr="00D566CF" w:rsidRDefault="00607896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E9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D835FA">
              <w:rPr>
                <w:rFonts w:ascii="Angsana New" w:hAnsi="Angsana New"/>
                <w:sz w:val="28"/>
                <w:szCs w:val="28"/>
                <w:lang w:val="en-US"/>
              </w:rPr>
              <w:t>7,135</w:t>
            </w:r>
          </w:p>
        </w:tc>
      </w:tr>
    </w:tbl>
    <w:p w14:paraId="7B40D1A3" w14:textId="6CC4041B" w:rsidR="00277882" w:rsidRPr="00D37EF8" w:rsidRDefault="006C7998" w:rsidP="00456B38">
      <w:pPr>
        <w:pStyle w:val="a4"/>
        <w:widowControl/>
        <w:spacing w:before="120" w:after="120"/>
        <w:ind w:left="426" w:right="0"/>
        <w:jc w:val="thaiDistribute"/>
        <w:rPr>
          <w:rFonts w:ascii="Angsana New" w:hAnsi="Angsana New" w:cs="Angsana New"/>
          <w:cs/>
        </w:rPr>
      </w:pPr>
      <w:r w:rsidRPr="00D37EF8">
        <w:rPr>
          <w:rFonts w:ascii="Angsana New" w:hAnsi="Angsana New" w:cs="Angsana New"/>
          <w:cs/>
        </w:rPr>
        <w:t>รายการเปลี่ยนแปลงของบัญชี</w:t>
      </w:r>
      <w:r w:rsidR="00526EA2" w:rsidRPr="00D37EF8">
        <w:rPr>
          <w:rFonts w:ascii="Angsana New" w:hAnsi="Angsana New" w:cs="Angsana New"/>
          <w:cs/>
        </w:rPr>
        <w:t>ค่าเผื่อผลขาดทุนด้านเครดิต</w:t>
      </w:r>
      <w:r w:rsidRPr="00D37EF8">
        <w:rPr>
          <w:rFonts w:ascii="Angsana New" w:hAnsi="Angsana New" w:cs="Angsana New"/>
          <w:cs/>
        </w:rPr>
        <w:t>ของลูกหนี้การค้า</w:t>
      </w:r>
      <w:r w:rsidR="004C0C42" w:rsidRPr="00D37EF8">
        <w:rPr>
          <w:rFonts w:ascii="Angsana New" w:hAnsi="Angsana New" w:cs="Angsana New"/>
          <w:cs/>
        </w:rPr>
        <w:t xml:space="preserve"> </w:t>
      </w:r>
      <w:r w:rsidR="00C54856" w:rsidRPr="00D37EF8">
        <w:rPr>
          <w:rFonts w:ascii="Angsana New" w:hAnsi="Angsana New" w:cs="Angsana New"/>
          <w:cs/>
        </w:rPr>
        <w:t>สำหรับ</w:t>
      </w:r>
      <w:r w:rsidR="00D835FA" w:rsidRPr="00D37EF8">
        <w:rPr>
          <w:rFonts w:ascii="Angsana New" w:hAnsi="Angsana New" w:cs="Angsana New" w:hint="cs"/>
          <w:cs/>
        </w:rPr>
        <w:t>งวดสามเดือน</w:t>
      </w:r>
      <w:r w:rsidR="00C54856" w:rsidRPr="00D37EF8">
        <w:rPr>
          <w:rFonts w:ascii="Angsana New" w:hAnsi="Angsana New" w:cs="Angsana New"/>
          <w:cs/>
        </w:rPr>
        <w:t>สิ้นสุด</w:t>
      </w:r>
      <w:r w:rsidR="002A53E5" w:rsidRPr="00D37EF8">
        <w:rPr>
          <w:rFonts w:ascii="Angsana New" w:hAnsi="Angsana New" w:cs="Angsana New" w:hint="cs"/>
          <w:cs/>
        </w:rPr>
        <w:t>วั</w:t>
      </w:r>
      <w:r w:rsidRPr="00D37EF8">
        <w:rPr>
          <w:rFonts w:ascii="Angsana New" w:hAnsi="Angsana New" w:cs="Angsana New"/>
          <w:cs/>
        </w:rPr>
        <w:t xml:space="preserve">นที่ </w:t>
      </w:r>
      <w:r w:rsidR="00C54856">
        <w:rPr>
          <w:rFonts w:ascii="Angsana New" w:hAnsi="Angsana New" w:cs="Angsana New"/>
        </w:rPr>
        <w:t xml:space="preserve">31 </w:t>
      </w:r>
      <w:r w:rsidR="00D835FA" w:rsidRPr="00D37EF8">
        <w:rPr>
          <w:rFonts w:ascii="Angsana New" w:hAnsi="Angsana New" w:cs="Angsana New" w:hint="cs"/>
          <w:cs/>
        </w:rPr>
        <w:t>มีน</w:t>
      </w:r>
      <w:r w:rsidR="00C54856" w:rsidRPr="00D37EF8">
        <w:rPr>
          <w:rFonts w:ascii="Angsana New" w:hAnsi="Angsana New" w:cs="Angsana New"/>
          <w:cs/>
        </w:rPr>
        <w:t xml:space="preserve">าคม </w:t>
      </w:r>
      <w:r w:rsidR="00C54856">
        <w:rPr>
          <w:rFonts w:ascii="Angsana New" w:hAnsi="Angsana New" w:cs="Angsana New"/>
        </w:rPr>
        <w:t>256</w:t>
      </w:r>
      <w:r w:rsidR="00D835FA" w:rsidRPr="00456B38">
        <w:rPr>
          <w:rFonts w:ascii="Angsana New" w:hAnsi="Angsana New" w:cs="Angsana New" w:hint="cs"/>
        </w:rPr>
        <w:t>8</w:t>
      </w:r>
      <w:r w:rsidR="0058743F" w:rsidRPr="00D37EF8">
        <w:rPr>
          <w:rFonts w:ascii="Angsana New" w:hAnsi="Angsana New" w:cs="Angsana New" w:hint="cs"/>
          <w:cs/>
        </w:rPr>
        <w:t xml:space="preserve"> </w:t>
      </w:r>
      <w:r w:rsidR="0058743F" w:rsidRPr="00D37EF8">
        <w:rPr>
          <w:rFonts w:ascii="Angsana New" w:hAnsi="Angsana New" w:cs="Angsana New"/>
          <w:cs/>
        </w:rPr>
        <w:t xml:space="preserve"> </w:t>
      </w:r>
      <w:r w:rsidRPr="00D37EF8">
        <w:rPr>
          <w:rFonts w:ascii="Angsana New" w:hAnsi="Angsana New" w:cs="Angsana New"/>
          <w:cs/>
        </w:rPr>
        <w:t xml:space="preserve">สรุปได้ดังนี้ </w:t>
      </w:r>
    </w:p>
    <w:tbl>
      <w:tblPr>
        <w:tblW w:w="9427" w:type="dxa"/>
        <w:tblInd w:w="28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750"/>
        <w:gridCol w:w="425"/>
        <w:gridCol w:w="4252"/>
      </w:tblGrid>
      <w:tr w:rsidR="00C74CC3" w:rsidRPr="00D566CF" w14:paraId="57B37081" w14:textId="77777777" w:rsidTr="00456B38">
        <w:trPr>
          <w:cantSplit/>
          <w:trHeight w:hRule="exact" w:val="397"/>
        </w:trPr>
        <w:tc>
          <w:tcPr>
            <w:tcW w:w="4750" w:type="dxa"/>
            <w:shd w:val="clear" w:color="auto" w:fill="auto"/>
          </w:tcPr>
          <w:p w14:paraId="4192B855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34B6595D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528F1F5F" w14:textId="77777777" w:rsidR="00C74CC3" w:rsidRPr="00D37EF8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74CC3" w:rsidRPr="00D566CF" w14:paraId="2B176C32" w14:textId="77777777" w:rsidTr="00456B38">
        <w:trPr>
          <w:cantSplit/>
          <w:trHeight w:hRule="exact" w:val="397"/>
        </w:trPr>
        <w:tc>
          <w:tcPr>
            <w:tcW w:w="4750" w:type="dxa"/>
            <w:shd w:val="clear" w:color="auto" w:fill="auto"/>
          </w:tcPr>
          <w:p w14:paraId="19EFDB68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21C0F6C1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shd w:val="clear" w:color="auto" w:fill="auto"/>
          </w:tcPr>
          <w:p w14:paraId="02C71904" w14:textId="77777777" w:rsidR="00C74CC3" w:rsidRPr="00D37EF8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C74CC3" w:rsidRPr="00D566CF" w14:paraId="061641FE" w14:textId="77777777" w:rsidTr="00456B38">
        <w:trPr>
          <w:cantSplit/>
          <w:trHeight w:hRule="exact" w:val="397"/>
        </w:trPr>
        <w:tc>
          <w:tcPr>
            <w:tcW w:w="4750" w:type="dxa"/>
            <w:shd w:val="clear" w:color="auto" w:fill="auto"/>
          </w:tcPr>
          <w:p w14:paraId="3C9E876B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28BDE8C4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18977954" w14:textId="77777777" w:rsidR="00C74CC3" w:rsidRPr="00D37EF8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381" w:rsidRPr="00D566CF" w14:paraId="4B47FAA0" w14:textId="77777777" w:rsidTr="00456B38">
        <w:trPr>
          <w:cantSplit/>
          <w:trHeight w:hRule="exact" w:val="397"/>
        </w:trPr>
        <w:tc>
          <w:tcPr>
            <w:tcW w:w="4750" w:type="dxa"/>
            <w:shd w:val="clear" w:color="auto" w:fill="auto"/>
            <w:vAlign w:val="bottom"/>
          </w:tcPr>
          <w:p w14:paraId="6D74D62B" w14:textId="4CD13989" w:rsidR="006F2381" w:rsidRPr="00FD45CA" w:rsidRDefault="006F2381" w:rsidP="006F2381">
            <w:pPr>
              <w:tabs>
                <w:tab w:val="left" w:pos="3390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36BD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536BD0">
              <w:rPr>
                <w:rFonts w:ascii="Angsana New" w:hAnsi="Angsana New"/>
                <w:sz w:val="28"/>
                <w:szCs w:val="28"/>
              </w:rPr>
              <w:t>256</w:t>
            </w:r>
            <w:r w:rsidR="009766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425" w:type="dxa"/>
            <w:shd w:val="clear" w:color="auto" w:fill="auto"/>
          </w:tcPr>
          <w:p w14:paraId="36492615" w14:textId="77777777" w:rsidR="006F2381" w:rsidRPr="00D37EF8" w:rsidRDefault="006F2381" w:rsidP="006F2381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46D436" w14:textId="7F9936F6" w:rsidR="006F2381" w:rsidRPr="00413235" w:rsidRDefault="004145D3" w:rsidP="006F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6B38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,295</w:t>
            </w:r>
          </w:p>
        </w:tc>
      </w:tr>
      <w:tr w:rsidR="006F2381" w:rsidRPr="00D566CF" w14:paraId="4A99C8B0" w14:textId="77777777" w:rsidTr="00AD0E4E">
        <w:trPr>
          <w:cantSplit/>
          <w:trHeight w:hRule="exact" w:val="397"/>
        </w:trPr>
        <w:tc>
          <w:tcPr>
            <w:tcW w:w="4750" w:type="dxa"/>
            <w:shd w:val="clear" w:color="auto" w:fill="auto"/>
            <w:vAlign w:val="bottom"/>
          </w:tcPr>
          <w:p w14:paraId="33677EE9" w14:textId="1F8E629E" w:rsidR="006F2381" w:rsidRPr="00FD45CA" w:rsidRDefault="0011046C" w:rsidP="006F2381">
            <w:pPr>
              <w:tabs>
                <w:tab w:val="left" w:pos="3390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บว</w:t>
            </w:r>
            <w:r w:rsidR="006F2381" w:rsidRPr="00D37EF8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ก</w:t>
            </w:r>
            <w:r w:rsidR="006F2381" w:rsidRPr="00D37EF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="006F2381" w:rsidRPr="00D37EF8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6F2381" w:rsidRPr="00D37EF8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Pr="00D37EF8">
              <w:rPr>
                <w:rFonts w:ascii="Angsana New" w:hAnsi="Angsana New" w:hint="cs"/>
                <w:b/>
                <w:sz w:val="28"/>
                <w:szCs w:val="28"/>
                <w:cs/>
              </w:rPr>
              <w:t>เพิ่มขึ้น</w:t>
            </w:r>
            <w:r w:rsidR="006F2381" w:rsidRPr="00D37EF8">
              <w:rPr>
                <w:rFonts w:ascii="Angsana New" w:hAnsi="Angsana New"/>
                <w:b/>
                <w:sz w:val="28"/>
                <w:szCs w:val="28"/>
                <w:cs/>
              </w:rPr>
              <w:t>ระหว่า</w:t>
            </w:r>
            <w:r w:rsidR="00726AE5" w:rsidRPr="00D37EF8">
              <w:rPr>
                <w:rFonts w:ascii="Angsana New" w:hAnsi="Angsana New" w:hint="cs"/>
                <w:b/>
                <w:sz w:val="28"/>
                <w:szCs w:val="28"/>
                <w:cs/>
              </w:rPr>
              <w:t>งงวด</w:t>
            </w:r>
          </w:p>
        </w:tc>
        <w:tc>
          <w:tcPr>
            <w:tcW w:w="425" w:type="dxa"/>
            <w:shd w:val="clear" w:color="auto" w:fill="auto"/>
          </w:tcPr>
          <w:p w14:paraId="247C6EC3" w14:textId="77777777" w:rsidR="006F2381" w:rsidRPr="00D37EF8" w:rsidRDefault="006F2381" w:rsidP="006F2381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1F891" w14:textId="51F27ABC" w:rsidR="006F2381" w:rsidRPr="00413235" w:rsidRDefault="00B7200E" w:rsidP="006F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F2381" w:rsidRPr="00D566CF" w14:paraId="26BB4043" w14:textId="77777777" w:rsidTr="00AD0E4E">
        <w:trPr>
          <w:cantSplit/>
          <w:trHeight w:hRule="exact" w:val="397"/>
        </w:trPr>
        <w:tc>
          <w:tcPr>
            <w:tcW w:w="4750" w:type="dxa"/>
            <w:shd w:val="clear" w:color="auto" w:fill="auto"/>
            <w:vAlign w:val="bottom"/>
          </w:tcPr>
          <w:p w14:paraId="125558EA" w14:textId="645D1B44" w:rsidR="006F2381" w:rsidRPr="00D566CF" w:rsidRDefault="006F2381" w:rsidP="006F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76605" w:rsidRPr="00D37EF8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</w:t>
            </w:r>
            <w:r w:rsidRPr="00D37EF8">
              <w:rPr>
                <w:rFonts w:ascii="Angsana New" w:hAnsi="Angsana New"/>
                <w:b/>
                <w:sz w:val="28"/>
                <w:szCs w:val="28"/>
                <w:cs/>
              </w:rPr>
              <w:t>คม</w:t>
            </w:r>
            <w:r w:rsidRPr="00D37EF8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976605">
              <w:rPr>
                <w:rFonts w:ascii="Angsana New" w:hAnsi="Angsana New"/>
                <w:bCs/>
                <w:sz w:val="28"/>
                <w:szCs w:val="28"/>
              </w:rPr>
              <w:t>8</w:t>
            </w:r>
          </w:p>
        </w:tc>
        <w:tc>
          <w:tcPr>
            <w:tcW w:w="425" w:type="dxa"/>
            <w:shd w:val="clear" w:color="auto" w:fill="auto"/>
          </w:tcPr>
          <w:p w14:paraId="6F40C0AD" w14:textId="77777777" w:rsidR="006F2381" w:rsidRPr="00D37EF8" w:rsidRDefault="006F2381" w:rsidP="006F2381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2CAB7B" w14:textId="703D14CD" w:rsidR="006F2381" w:rsidRPr="00D566CF" w:rsidRDefault="0011046C" w:rsidP="006F238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2,29</w:t>
            </w:r>
            <w:r w:rsidR="00B7200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</w:tbl>
    <w:p w14:paraId="39B46F69" w14:textId="1020C8A9" w:rsidR="00C25DBB" w:rsidRDefault="00C25DBB" w:rsidP="00C25DBB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54BEBCE2" w14:textId="3460FA80" w:rsidR="00C25DBB" w:rsidRDefault="00C25DBB" w:rsidP="00C25DBB"/>
    <w:p w14:paraId="0776D685" w14:textId="751073DF" w:rsidR="00C25DBB" w:rsidRDefault="00C25DBB" w:rsidP="00C25DBB"/>
    <w:p w14:paraId="133A1DC3" w14:textId="37947D1C" w:rsidR="00C25DBB" w:rsidRDefault="00C25DBB" w:rsidP="00C25DBB"/>
    <w:p w14:paraId="569068A6" w14:textId="7D0B7B19" w:rsidR="00C25DBB" w:rsidRDefault="00C25DBB" w:rsidP="00C25DBB"/>
    <w:p w14:paraId="39F11420" w14:textId="77777777" w:rsidR="00FD16E3" w:rsidRDefault="00FD16E3" w:rsidP="00C25DBB"/>
    <w:p w14:paraId="71F04FFB" w14:textId="77777777" w:rsidR="00FD16E3" w:rsidRDefault="00FD16E3" w:rsidP="00C25DBB"/>
    <w:p w14:paraId="50943A4C" w14:textId="77777777" w:rsidR="00FD16E3" w:rsidRDefault="00FD16E3" w:rsidP="00C25DBB"/>
    <w:p w14:paraId="3C7E6345" w14:textId="57B32B33" w:rsidR="00C25DBB" w:rsidRDefault="00C25DBB" w:rsidP="00C25DBB"/>
    <w:p w14:paraId="0F8D3B44" w14:textId="38275D38" w:rsidR="00C25DBB" w:rsidRDefault="00C25DBB" w:rsidP="00C25DBB"/>
    <w:p w14:paraId="59300C0D" w14:textId="234B3F58" w:rsidR="00C25DBB" w:rsidRDefault="00C25DBB" w:rsidP="00C25DBB"/>
    <w:p w14:paraId="18C9C6AC" w14:textId="0FD774B4" w:rsidR="00C25DBB" w:rsidRDefault="00C25DBB" w:rsidP="00C25DBB"/>
    <w:p w14:paraId="57A4C40D" w14:textId="77777777" w:rsidR="00C25DBB" w:rsidRPr="00C25DBB" w:rsidRDefault="00C25DBB" w:rsidP="00C25DBB"/>
    <w:p w14:paraId="7EAF1270" w14:textId="687DB5CD" w:rsidR="00190C33" w:rsidRPr="00D566CF" w:rsidRDefault="00190C33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lastRenderedPageBreak/>
        <w:t>สินค้าคงเหลือ</w:t>
      </w:r>
      <w:r w:rsidR="005A171F" w:rsidRPr="00D37EF8">
        <w:rPr>
          <w:rFonts w:ascii="Angsana New" w:hAnsi="Angsana New"/>
          <w:sz w:val="28"/>
          <w:szCs w:val="28"/>
          <w:cs/>
        </w:rPr>
        <w:t xml:space="preserve"> - สุทธิ</w:t>
      </w:r>
    </w:p>
    <w:p w14:paraId="58B248B3" w14:textId="208F2F90" w:rsidR="00603BE1" w:rsidRPr="00D37EF8" w:rsidRDefault="00603BE1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D566CF">
        <w:rPr>
          <w:rFonts w:ascii="Angsana New" w:hAnsi="Angsana New"/>
          <w:sz w:val="28"/>
          <w:szCs w:val="28"/>
          <w:lang w:val="en-GB"/>
        </w:rPr>
        <w:tab/>
      </w:r>
      <w:r w:rsidRPr="00D37EF8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25"/>
        <w:gridCol w:w="2126"/>
        <w:gridCol w:w="284"/>
        <w:gridCol w:w="1984"/>
      </w:tblGrid>
      <w:tr w:rsidR="00190C33" w:rsidRPr="00D566CF" w14:paraId="2A4D6C7A" w14:textId="77777777" w:rsidTr="00456B38">
        <w:trPr>
          <w:trHeight w:val="397"/>
        </w:trPr>
        <w:tc>
          <w:tcPr>
            <w:tcW w:w="4644" w:type="dxa"/>
          </w:tcPr>
          <w:p w14:paraId="23A0E0A2" w14:textId="77777777" w:rsidR="00190C33" w:rsidRPr="00D566CF" w:rsidRDefault="00190C33" w:rsidP="00834A00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6DD6595A" w14:textId="77777777" w:rsidR="00190C33" w:rsidRPr="00D566CF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32EBBDE" w14:textId="77777777" w:rsidR="00190C33" w:rsidRPr="00D566CF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D37EF8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D566CF" w14:paraId="0C2E5BD2" w14:textId="77777777" w:rsidTr="00456B38">
        <w:trPr>
          <w:trHeight w:val="397"/>
        </w:trPr>
        <w:tc>
          <w:tcPr>
            <w:tcW w:w="4644" w:type="dxa"/>
            <w:shd w:val="clear" w:color="auto" w:fill="auto"/>
            <w:vAlign w:val="center"/>
          </w:tcPr>
          <w:p w14:paraId="7747535E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562F31" w14:textId="77777777" w:rsidR="00190C33" w:rsidRPr="00D37EF8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5D2FF6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3536634B" w:rsidR="00190C33" w:rsidRPr="00D566CF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D37EF8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D37EF8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190C33" w:rsidRPr="00D566CF" w14:paraId="01DEFC16" w14:textId="77777777" w:rsidTr="00456B38">
        <w:trPr>
          <w:trHeight w:val="397"/>
        </w:trPr>
        <w:tc>
          <w:tcPr>
            <w:tcW w:w="4644" w:type="dxa"/>
            <w:shd w:val="clear" w:color="auto" w:fill="auto"/>
            <w:vAlign w:val="center"/>
          </w:tcPr>
          <w:p w14:paraId="69853AD6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72F22BF" w14:textId="77777777" w:rsidR="00190C33" w:rsidRPr="00D37EF8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654CEA8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1E88D1A2" w14:textId="6BA8681E" w:rsidR="00190C33" w:rsidRPr="00D37EF8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D37EF8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D37EF8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D566CF" w14:paraId="137A3519" w14:textId="77777777" w:rsidTr="00456B38">
        <w:trPr>
          <w:trHeight w:val="397"/>
        </w:trPr>
        <w:tc>
          <w:tcPr>
            <w:tcW w:w="4644" w:type="dxa"/>
            <w:shd w:val="clear" w:color="auto" w:fill="auto"/>
            <w:vAlign w:val="center"/>
          </w:tcPr>
          <w:p w14:paraId="62798F5D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7DC58A" w14:textId="77777777" w:rsidR="00190C33" w:rsidRPr="00D37EF8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103F69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D566CF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D566CF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D566CF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D566CF" w14:paraId="490AC65C" w14:textId="77777777" w:rsidTr="00456B38">
        <w:trPr>
          <w:trHeight w:val="397"/>
        </w:trPr>
        <w:tc>
          <w:tcPr>
            <w:tcW w:w="4644" w:type="dxa"/>
          </w:tcPr>
          <w:p w14:paraId="5253B62E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80E218" w14:textId="77777777" w:rsidR="00190C33" w:rsidRPr="00D37EF8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B6E9554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36C7D" w14:textId="3753722A" w:rsidR="00190C33" w:rsidRPr="00D37EF8" w:rsidRDefault="00C54856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76740" w:rsidRPr="00D37EF8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76740" w:rsidRPr="00456B3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0D45E15D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CE35A44" w14:textId="60D2EA88" w:rsidR="00190C33" w:rsidRPr="00D566CF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F76740" w:rsidRPr="00456B3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BA69D9" w:rsidRPr="00D566CF" w14:paraId="1CD256F1" w14:textId="77777777" w:rsidTr="00AD0E4E">
        <w:trPr>
          <w:trHeight w:val="397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813A" w14:textId="30B8F919" w:rsidR="00BA69D9" w:rsidRPr="00D37EF8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225E97" w14:textId="3B3466D4" w:rsidR="00BA69D9" w:rsidRPr="00D37EF8" w:rsidRDefault="00AD0E4E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309,960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C93B24D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2C1FF2" w14:textId="0512BC80" w:rsidR="00BA69D9" w:rsidRPr="00D566CF" w:rsidRDefault="00852763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310,048</w:t>
            </w:r>
          </w:p>
        </w:tc>
      </w:tr>
      <w:tr w:rsidR="00BA69D9" w:rsidRPr="00D566CF" w14:paraId="0D4C91B3" w14:textId="77777777" w:rsidTr="00AD0E4E">
        <w:trPr>
          <w:trHeight w:val="397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92D33" w14:textId="73443566" w:rsidR="00BA69D9" w:rsidRPr="00D37EF8" w:rsidRDefault="00A30B98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u w:val="single"/>
                <w:cs/>
              </w:rPr>
              <w:t>(หัก)</w:t>
            </w:r>
            <w:r w:rsidR="00BA69D9" w:rsidRPr="00D37EF8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ค่าเผื่อด้อยค่าสินค้าเสื่อมสภาพ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17B952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92D56AE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32D87" w14:textId="713BAF68" w:rsidR="00BA69D9" w:rsidRPr="00D37EF8" w:rsidRDefault="00AD0E4E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1,088</w:t>
            </w:r>
            <w:r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6D63F20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0997A" w14:textId="22B29713" w:rsidR="00BA69D9" w:rsidRPr="00D566CF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852763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,088</w:t>
            </w: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A69D9" w:rsidRPr="00D566CF" w14:paraId="58954E6F" w14:textId="77777777" w:rsidTr="00AD0E4E">
        <w:trPr>
          <w:trHeight w:val="397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4388" w14:textId="5CE2BD58" w:rsidR="00BA69D9" w:rsidRPr="00D37EF8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FA5628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7C7F447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F33288" w14:textId="5A6A6367" w:rsidR="00BA69D9" w:rsidRPr="00D566CF" w:rsidRDefault="00AD0E4E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308,872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8E64867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74455A" w14:textId="565927CD" w:rsidR="00BA69D9" w:rsidRPr="00D37EF8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852763" w:rsidRPr="00456B38">
              <w:rPr>
                <w:rFonts w:ascii="Angsana New" w:hAnsi="Angsana New" w:hint="cs"/>
                <w:sz w:val="28"/>
                <w:szCs w:val="28"/>
                <w:lang w:val="en-US"/>
              </w:rPr>
              <w:t>08,960</w:t>
            </w:r>
          </w:p>
        </w:tc>
      </w:tr>
    </w:tbl>
    <w:p w14:paraId="19087AD1" w14:textId="5AAB2180" w:rsidR="00547532" w:rsidRDefault="00547532" w:rsidP="00973AB3">
      <w:pPr>
        <w:pStyle w:val="a4"/>
        <w:widowControl/>
        <w:tabs>
          <w:tab w:val="left" w:pos="284"/>
        </w:tabs>
        <w:spacing w:before="120" w:after="120"/>
        <w:ind w:left="284" w:right="0"/>
        <w:jc w:val="thaiDistribute"/>
        <w:rPr>
          <w:rFonts w:ascii="Angsana New" w:hAnsi="Angsana New" w:cs="Angsana New"/>
        </w:rPr>
      </w:pPr>
      <w:r w:rsidRPr="00D37EF8">
        <w:rPr>
          <w:rFonts w:ascii="Angsana New" w:hAnsi="Angsana New" w:cs="Angsana New"/>
          <w:cs/>
        </w:rPr>
        <w:t xml:space="preserve">รายการเปลี่ยนแปลงของบัญชีค่าเผื่อด้อยค่าสินค้าเสื่อมสภาพของสินค้าคงเหลือ </w:t>
      </w:r>
      <w:r w:rsidR="00C54856" w:rsidRPr="00D37EF8">
        <w:rPr>
          <w:rFonts w:ascii="Angsana New" w:hAnsi="Angsana New" w:cs="Angsana New"/>
          <w:cs/>
        </w:rPr>
        <w:t>สำหรับ</w:t>
      </w:r>
      <w:r w:rsidR="00A410B2" w:rsidRPr="00D37EF8">
        <w:rPr>
          <w:rFonts w:ascii="Angsana New" w:hAnsi="Angsana New" w:cs="Angsana New" w:hint="cs"/>
          <w:cs/>
        </w:rPr>
        <w:t>งวดสามเดือน</w:t>
      </w:r>
      <w:r w:rsidR="00C54856" w:rsidRPr="00D37EF8">
        <w:rPr>
          <w:rFonts w:ascii="Angsana New" w:hAnsi="Angsana New" w:cs="Angsana New"/>
          <w:cs/>
        </w:rPr>
        <w:t>สิ้นสุด</w:t>
      </w:r>
      <w:r w:rsidRPr="00D37EF8">
        <w:rPr>
          <w:rFonts w:ascii="Angsana New" w:hAnsi="Angsana New" w:cs="Angsana New"/>
          <w:cs/>
        </w:rPr>
        <w:t xml:space="preserve">วันที่ </w:t>
      </w:r>
      <w:r w:rsidR="00C54856">
        <w:rPr>
          <w:rFonts w:ascii="Angsana New" w:hAnsi="Angsana New" w:cs="Angsana New"/>
        </w:rPr>
        <w:t xml:space="preserve">31 </w:t>
      </w:r>
      <w:r w:rsidR="00A410B2" w:rsidRPr="00D37EF8">
        <w:rPr>
          <w:rFonts w:ascii="Angsana New" w:hAnsi="Angsana New" w:cs="Angsana New" w:hint="cs"/>
          <w:cs/>
        </w:rPr>
        <w:t>มีน</w:t>
      </w:r>
      <w:r w:rsidR="00C54856" w:rsidRPr="00D37EF8">
        <w:rPr>
          <w:rFonts w:ascii="Angsana New" w:hAnsi="Angsana New" w:cs="Angsana New"/>
          <w:cs/>
        </w:rPr>
        <w:t xml:space="preserve">าคม </w:t>
      </w:r>
      <w:r w:rsidR="00C54856">
        <w:rPr>
          <w:rFonts w:ascii="Angsana New" w:hAnsi="Angsana New" w:cs="Angsana New"/>
        </w:rPr>
        <w:t>256</w:t>
      </w:r>
      <w:r w:rsidR="00A410B2" w:rsidRPr="00456B38">
        <w:rPr>
          <w:rFonts w:ascii="Angsana New" w:hAnsi="Angsana New" w:cs="Angsana New" w:hint="cs"/>
        </w:rPr>
        <w:t>8</w:t>
      </w:r>
      <w:r w:rsidR="0058743F">
        <w:rPr>
          <w:rFonts w:ascii="Angsana New" w:hAnsi="Angsana New" w:cs="Angsana New"/>
          <w:cs/>
        </w:rPr>
        <w:t xml:space="preserve"> </w:t>
      </w:r>
      <w:r w:rsidRPr="002D5CA8">
        <w:rPr>
          <w:rFonts w:ascii="Angsana New" w:hAnsi="Angsana New" w:cs="Angsana New"/>
          <w:cs/>
        </w:rPr>
        <w:t>สรุปได้ดังนี้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4"/>
        <w:gridCol w:w="709"/>
        <w:gridCol w:w="4394"/>
      </w:tblGrid>
      <w:tr w:rsidR="00FA22DC" w:rsidRPr="005764E7" w14:paraId="4C432253" w14:textId="77777777" w:rsidTr="00873986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3D0133B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207E877E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3120A412" w14:textId="77777777" w:rsidR="00FA22DC" w:rsidRPr="00D37EF8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A22DC" w:rsidRPr="005764E7" w14:paraId="661EA47B" w14:textId="77777777" w:rsidTr="00833598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688B78C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5F65732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14:paraId="567BCAC4" w14:textId="77777777" w:rsidR="00FA22DC" w:rsidRPr="00D37EF8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FA22DC" w:rsidRPr="005764E7" w14:paraId="01BC502D" w14:textId="77777777" w:rsidTr="00833598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098F660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473085BC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2B87545D" w14:textId="77777777" w:rsidR="00FA22DC" w:rsidRPr="00D37EF8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E26" w:rsidRPr="005764E7" w14:paraId="44496114" w14:textId="77777777" w:rsidTr="00530E26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4FEB8C5F" w14:textId="31ACA6F5" w:rsidR="00530E26" w:rsidRDefault="00530E26" w:rsidP="00530E26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36BD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536BD0">
              <w:rPr>
                <w:rFonts w:ascii="Angsana New" w:hAnsi="Angsana New"/>
                <w:sz w:val="28"/>
                <w:szCs w:val="28"/>
              </w:rPr>
              <w:t>256</w:t>
            </w:r>
            <w:r w:rsidR="00DA3D51" w:rsidRPr="00456B3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1A75047C" w14:textId="77777777" w:rsidR="00530E26" w:rsidRPr="00D37EF8" w:rsidRDefault="00530E26" w:rsidP="00530E2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9D913" w14:textId="6F2E2C25" w:rsidR="00530E26" w:rsidRDefault="00530E26" w:rsidP="0053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1</w:t>
            </w:r>
            <w:r w:rsidRPr="006D0F77">
              <w:rPr>
                <w:rFonts w:ascii="Angsana New" w:hAnsi="Angsana New"/>
                <w:sz w:val="28"/>
                <w:szCs w:val="28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</w:rPr>
              <w:t>0</w:t>
            </w:r>
            <w:r w:rsidR="004B6119" w:rsidRPr="00456B38">
              <w:rPr>
                <w:rFonts w:ascii="Angsana New" w:hAnsi="Angsana New" w:hint="cs"/>
                <w:sz w:val="28"/>
                <w:szCs w:val="28"/>
              </w:rPr>
              <w:t>88</w:t>
            </w:r>
          </w:p>
        </w:tc>
      </w:tr>
      <w:tr w:rsidR="00530E26" w:rsidRPr="005764E7" w14:paraId="4087786A" w14:textId="77777777" w:rsidTr="00AD0E4E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4E1E186D" w14:textId="01CFB59F" w:rsidR="00530E26" w:rsidRDefault="009123C6" w:rsidP="00530E26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37EF8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บวก</w:t>
            </w:r>
            <w:r w:rsidR="00530E26" w:rsidRPr="00D37EF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="00530E26" w:rsidRPr="00D37EF8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530E26" w:rsidRPr="00D37EF8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="003A1D2E" w:rsidRPr="00D37EF8">
              <w:rPr>
                <w:rFonts w:ascii="Angsana New" w:hAnsi="Angsana New" w:hint="cs"/>
                <w:b/>
                <w:sz w:val="28"/>
                <w:szCs w:val="28"/>
                <w:cs/>
              </w:rPr>
              <w:t>เพิ่มขึ้น</w:t>
            </w:r>
            <w:r w:rsidR="00530E26" w:rsidRPr="00D37EF8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="00726AE5" w:rsidRPr="00D37EF8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709" w:type="dxa"/>
            <w:shd w:val="clear" w:color="auto" w:fill="auto"/>
          </w:tcPr>
          <w:p w14:paraId="739BF778" w14:textId="77777777" w:rsidR="00530E26" w:rsidRPr="002D5CA8" w:rsidRDefault="00530E26" w:rsidP="00530E2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1A9AF" w14:textId="3E7453D0" w:rsidR="00530E26" w:rsidRDefault="00AD0E4E" w:rsidP="0053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30E26" w:rsidRPr="005764E7" w14:paraId="0D517B16" w14:textId="77777777" w:rsidTr="00AD0E4E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63995D78" w14:textId="297CDDFE" w:rsidR="00530E26" w:rsidRPr="00726AE5" w:rsidRDefault="00530E26" w:rsidP="0045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710C10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="00342ACD" w:rsidRPr="00D37EF8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</w:t>
            </w:r>
            <w:r w:rsidRPr="00D37EF8">
              <w:rPr>
                <w:rFonts w:ascii="Angsana New" w:hAnsi="Angsana New"/>
                <w:b/>
                <w:sz w:val="28"/>
                <w:szCs w:val="28"/>
                <w:cs/>
              </w:rPr>
              <w:t>คม</w:t>
            </w:r>
            <w:r w:rsidRPr="00D37EF8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710C1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726AE5" w:rsidRPr="006B4D7E">
              <w:rPr>
                <w:rFonts w:ascii="Angsana New" w:hAnsi="Angsana New" w:hint="cs"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0DA3AED8" w14:textId="77777777" w:rsidR="00530E26" w:rsidRPr="00D37EF8" w:rsidRDefault="00530E26" w:rsidP="00530E2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B775DAC" w14:textId="4D4A20B0" w:rsidR="00530E26" w:rsidRPr="00826FCF" w:rsidRDefault="00AD0E4E" w:rsidP="00530E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1,088</w:t>
            </w:r>
          </w:p>
        </w:tc>
      </w:tr>
    </w:tbl>
    <w:p w14:paraId="60736854" w14:textId="77777777" w:rsidR="007D719D" w:rsidRPr="007D719D" w:rsidRDefault="007D719D" w:rsidP="007D719D"/>
    <w:p w14:paraId="388C68D8" w14:textId="0499D937" w:rsidR="002D7D4D" w:rsidRPr="00D566CF" w:rsidRDefault="004079A8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>สินทรัพย์ทางการเงินไม่หมุนเวียนอื่น</w:t>
      </w:r>
    </w:p>
    <w:p w14:paraId="265D1EE8" w14:textId="46765042" w:rsidR="002D131C" w:rsidRDefault="002D131C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83"/>
        <w:gridCol w:w="285"/>
        <w:gridCol w:w="425"/>
        <w:gridCol w:w="2120"/>
        <w:gridCol w:w="284"/>
        <w:gridCol w:w="1984"/>
      </w:tblGrid>
      <w:tr w:rsidR="007D719D" w:rsidRPr="007D719D" w14:paraId="3BABEC37" w14:textId="77777777" w:rsidTr="002071FD">
        <w:trPr>
          <w:trHeight w:hRule="exact" w:val="397"/>
        </w:trPr>
        <w:tc>
          <w:tcPr>
            <w:tcW w:w="4683" w:type="dxa"/>
          </w:tcPr>
          <w:p w14:paraId="1612F38B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6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7015DA0F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25" w:type="dxa"/>
          </w:tcPr>
          <w:p w14:paraId="115B64FE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  <w:vAlign w:val="bottom"/>
          </w:tcPr>
          <w:p w14:paraId="7A3E1B58" w14:textId="77777777" w:rsidR="007D719D" w:rsidRPr="00D37EF8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D719D" w:rsidRPr="007D719D" w14:paraId="0717F006" w14:textId="77777777" w:rsidTr="002071FD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4D91CD86" w14:textId="77777777" w:rsidR="007D719D" w:rsidRPr="007D719D" w:rsidRDefault="007D719D" w:rsidP="007D719D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6D867BD2" w14:textId="77777777" w:rsidR="007D719D" w:rsidRPr="00D37EF8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B4927F1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auto"/>
            </w:tcBorders>
            <w:vAlign w:val="bottom"/>
          </w:tcPr>
          <w:p w14:paraId="208E1DBF" w14:textId="77777777" w:rsidR="007D719D" w:rsidRPr="007D719D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7D719D" w:rsidRPr="007D719D" w14:paraId="14931A70" w14:textId="77777777" w:rsidTr="002071FD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3C5FBC2B" w14:textId="77777777" w:rsidR="007D719D" w:rsidRPr="007D719D" w:rsidRDefault="007D719D" w:rsidP="007D719D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3FC29AFB" w14:textId="77777777" w:rsidR="007D719D" w:rsidRPr="00D37EF8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7C07576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vAlign w:val="bottom"/>
          </w:tcPr>
          <w:p w14:paraId="1D670763" w14:textId="77777777" w:rsidR="007D719D" w:rsidRPr="00D37EF8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19D" w:rsidRPr="007D719D" w14:paraId="33B5C386" w14:textId="77777777" w:rsidTr="00D47EEF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6A69FA60" w14:textId="77777777" w:rsidR="007D719D" w:rsidRPr="007D719D" w:rsidRDefault="007D719D" w:rsidP="007D719D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7EB71DD9" w14:textId="77777777" w:rsidR="007D719D" w:rsidRPr="00D37EF8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200FA07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4C37A" w14:textId="77777777" w:rsidR="007D719D" w:rsidRPr="007D719D" w:rsidRDefault="007D719D" w:rsidP="007D719D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24BC623" w14:textId="77777777" w:rsidR="007D719D" w:rsidRPr="007D719D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FFCE3A3" w14:textId="77777777" w:rsidR="007D719D" w:rsidRPr="007D719D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D719D" w:rsidRPr="007D719D" w14:paraId="59FA45CF" w14:textId="77777777" w:rsidTr="003E32A4">
        <w:trPr>
          <w:trHeight w:hRule="exact" w:val="397"/>
        </w:trPr>
        <w:tc>
          <w:tcPr>
            <w:tcW w:w="4683" w:type="dxa"/>
          </w:tcPr>
          <w:p w14:paraId="5F1AC751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215D4DE3" w14:textId="77777777" w:rsidR="007D719D" w:rsidRPr="00D37EF8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381C0AE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98410" w14:textId="1AAE15FE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</w:rPr>
              <w:t>31</w:t>
            </w:r>
            <w:r w:rsidR="006602D4" w:rsidRPr="00D37EF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6602D4" w:rsidRPr="00456B3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84" w:type="dxa"/>
            <w:vAlign w:val="bottom"/>
          </w:tcPr>
          <w:p w14:paraId="14DC4424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12EC2F6" w14:textId="2C0345A9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</w:rPr>
              <w:t>31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D719D">
              <w:rPr>
                <w:rFonts w:ascii="Angsana New" w:hAnsi="Angsana New"/>
                <w:sz w:val="28"/>
                <w:szCs w:val="28"/>
              </w:rPr>
              <w:t>256</w:t>
            </w:r>
            <w:r w:rsidR="006602D4" w:rsidRPr="00456B3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7D719D" w:rsidRPr="007D719D" w14:paraId="1B3F2F0A" w14:textId="77777777" w:rsidTr="00AD0E4E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3EC1" w14:textId="23C2AA5C" w:rsidR="007D719D" w:rsidRPr="00D37EF8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61B3C85" w14:textId="77777777" w:rsidR="007D719D" w:rsidRPr="003938C5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ED7BF4" w14:textId="3208D6FE" w:rsidR="007D719D" w:rsidRPr="003938C5" w:rsidRDefault="00AD0E4E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164,965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91DF9" w14:textId="77777777" w:rsidR="007D719D" w:rsidRPr="003938C5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BFCD99" w14:textId="573358E6" w:rsidR="007D719D" w:rsidRPr="003938C5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8C5">
              <w:rPr>
                <w:rFonts w:ascii="Angsana New" w:hAnsi="Angsana New"/>
                <w:sz w:val="28"/>
                <w:szCs w:val="28"/>
              </w:rPr>
              <w:t>1</w:t>
            </w:r>
            <w:r w:rsidR="000F1165" w:rsidRPr="00456B38">
              <w:rPr>
                <w:rFonts w:ascii="Angsana New" w:hAnsi="Angsana New" w:hint="cs"/>
                <w:sz w:val="28"/>
                <w:szCs w:val="28"/>
              </w:rPr>
              <w:t>68,949</w:t>
            </w:r>
          </w:p>
        </w:tc>
      </w:tr>
      <w:tr w:rsidR="007D719D" w:rsidRPr="007D719D" w14:paraId="0A32F0BA" w14:textId="77777777" w:rsidTr="00AD0E4E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CE311" w14:textId="494D674B" w:rsidR="007D719D" w:rsidRPr="003938C5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0F002D1" w14:textId="77777777" w:rsidR="007D719D" w:rsidRPr="003938C5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8E2EB" w14:textId="091D58F0" w:rsidR="007D719D" w:rsidRPr="003938C5" w:rsidRDefault="00AD0E4E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26CA" w14:textId="77777777" w:rsidR="007D719D" w:rsidRPr="003938C5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AEFEC" w14:textId="1CA69C4D" w:rsidR="007D719D" w:rsidRPr="003938C5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8C5">
              <w:rPr>
                <w:rFonts w:ascii="Angsana New" w:hAnsi="Angsana New"/>
                <w:sz w:val="28"/>
                <w:szCs w:val="28"/>
              </w:rPr>
              <w:t>60</w:t>
            </w:r>
            <w:r w:rsidR="000F1165" w:rsidRPr="00456B38">
              <w:rPr>
                <w:rFonts w:ascii="Angsana New" w:hAnsi="Angsana New" w:hint="cs"/>
                <w:sz w:val="28"/>
                <w:szCs w:val="28"/>
              </w:rPr>
              <w:t>,916</w:t>
            </w:r>
          </w:p>
        </w:tc>
      </w:tr>
      <w:tr w:rsidR="007D719D" w:rsidRPr="007D719D" w14:paraId="1CC63DDE" w14:textId="77777777" w:rsidTr="00AD0E4E">
        <w:trPr>
          <w:trHeight w:hRule="exact" w:val="397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C7B1" w14:textId="77777777" w:rsidR="007D719D" w:rsidRPr="00D37EF8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C7EAD04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2C03285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5ED767" w14:textId="12216890" w:rsidR="007D719D" w:rsidRPr="007D719D" w:rsidRDefault="00AD0E4E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225,881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B7A885F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CE8B63" w14:textId="2B7107CC" w:rsidR="007D719D" w:rsidRPr="00D37EF8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E15B1"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>29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E15B1"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>865</w:t>
            </w:r>
          </w:p>
        </w:tc>
      </w:tr>
    </w:tbl>
    <w:p w14:paraId="43F1CEF1" w14:textId="2E9CBAA9" w:rsidR="007D719D" w:rsidRDefault="007D719D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45FC5C83" w14:textId="77777777" w:rsidR="00825A00" w:rsidRPr="00D566CF" w:rsidRDefault="00825A00" w:rsidP="00825A00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rPr>
          <w:rFonts w:ascii="Angsana New" w:hAnsi="Angsana New"/>
          <w:b/>
          <w:bCs/>
          <w:sz w:val="28"/>
          <w:szCs w:val="28"/>
        </w:rPr>
      </w:pPr>
      <w:r w:rsidRPr="00D37EF8">
        <w:rPr>
          <w:rFonts w:ascii="Angsana New" w:hAnsi="Angsana New"/>
          <w:b/>
          <w:bCs/>
          <w:sz w:val="28"/>
          <w:szCs w:val="28"/>
          <w:cs/>
        </w:rPr>
        <w:lastRenderedPageBreak/>
        <w:t>ตราสารทุน - หลักทรัพย์จดทะเบียนในตลาดหลักทรัพย์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283"/>
        <w:gridCol w:w="1559"/>
        <w:gridCol w:w="256"/>
        <w:gridCol w:w="1695"/>
      </w:tblGrid>
      <w:tr w:rsidR="00825A00" w:rsidRPr="00D566CF" w14:paraId="12ACDBF3" w14:textId="77777777" w:rsidTr="002071FD">
        <w:trPr>
          <w:trHeight w:val="397"/>
        </w:trPr>
        <w:tc>
          <w:tcPr>
            <w:tcW w:w="3969" w:type="dxa"/>
          </w:tcPr>
          <w:p w14:paraId="7D75F630" w14:textId="77777777" w:rsidR="00825A00" w:rsidRPr="00D566CF" w:rsidRDefault="00825A00" w:rsidP="002071FD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D37EF8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31728D8B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25A00" w:rsidRPr="00D566CF" w14:paraId="06DB5177" w14:textId="77777777" w:rsidTr="002071FD">
        <w:trPr>
          <w:trHeight w:val="397"/>
        </w:trPr>
        <w:tc>
          <w:tcPr>
            <w:tcW w:w="3969" w:type="dxa"/>
          </w:tcPr>
          <w:p w14:paraId="0C7EB393" w14:textId="77777777" w:rsidR="00825A00" w:rsidRPr="00D566CF" w:rsidRDefault="00825A00" w:rsidP="002071FD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vAlign w:val="center"/>
          </w:tcPr>
          <w:p w14:paraId="73BBCE03" w14:textId="77777777" w:rsidR="00825A00" w:rsidRPr="00D37EF8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825A00" w:rsidRPr="00D566CF" w14:paraId="1E07682B" w14:textId="77777777" w:rsidTr="002071FD">
        <w:trPr>
          <w:trHeight w:val="397"/>
        </w:trPr>
        <w:tc>
          <w:tcPr>
            <w:tcW w:w="3969" w:type="dxa"/>
          </w:tcPr>
          <w:p w14:paraId="26D0E5D3" w14:textId="77777777" w:rsidR="00825A00" w:rsidRPr="00D566CF" w:rsidRDefault="00825A00" w:rsidP="002071FD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370D8DD8" w14:textId="77777777" w:rsidR="00825A00" w:rsidRPr="00D37EF8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25A00" w:rsidRPr="00D566CF" w14:paraId="2C2411AD" w14:textId="77777777" w:rsidTr="002071FD">
        <w:trPr>
          <w:trHeight w:val="397"/>
        </w:trPr>
        <w:tc>
          <w:tcPr>
            <w:tcW w:w="3969" w:type="dxa"/>
          </w:tcPr>
          <w:p w14:paraId="1D340527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FB6603D" w14:textId="77777777" w:rsidR="00825A00" w:rsidRPr="00D37EF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 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296F168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3B7F654" w14:textId="77777777" w:rsidR="00825A00" w:rsidRPr="00D37EF8" w:rsidRDefault="00825A00" w:rsidP="002071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3371BC4C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2D5189E6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A00" w:rsidRPr="00D566CF" w14:paraId="0FB54F47" w14:textId="77777777" w:rsidTr="002071FD">
        <w:trPr>
          <w:trHeight w:val="397"/>
        </w:trPr>
        <w:tc>
          <w:tcPr>
            <w:tcW w:w="3969" w:type="dxa"/>
            <w:vAlign w:val="center"/>
          </w:tcPr>
          <w:p w14:paraId="7EC6DA82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DB9A410" w14:textId="77777777" w:rsidR="00825A00" w:rsidRPr="00D37EF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45D7D6F3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45DF9A7" w14:textId="77777777" w:rsidR="00825A00" w:rsidRPr="00D37EF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56" w:type="dxa"/>
            <w:vAlign w:val="bottom"/>
          </w:tcPr>
          <w:p w14:paraId="243F3930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bottom"/>
          </w:tcPr>
          <w:p w14:paraId="28819EC9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5A00" w:rsidRPr="00D566CF" w14:paraId="49601930" w14:textId="77777777" w:rsidTr="002071FD">
        <w:trPr>
          <w:trHeight w:val="397"/>
        </w:trPr>
        <w:tc>
          <w:tcPr>
            <w:tcW w:w="3969" w:type="dxa"/>
          </w:tcPr>
          <w:p w14:paraId="39AF0A7F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B326A5B" w14:textId="6B3E3E10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2D5CA8">
              <w:rPr>
                <w:rFonts w:ascii="Angsana New" w:hAnsi="Angsana New"/>
                <w:sz w:val="28"/>
                <w:szCs w:val="28"/>
              </w:rPr>
              <w:t>2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826CBB9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2478E" w14:textId="77777777" w:rsidR="00825A00" w:rsidRPr="00D37EF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1C5FFA24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BEBC1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825A00" w:rsidRPr="00D566CF" w14:paraId="0F9D747F" w14:textId="77777777" w:rsidTr="002071FD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2A9F" w14:textId="7F9000C5" w:rsidR="00825A00" w:rsidRPr="00D37EF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firstLine="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2427A"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="00E2427A" w:rsidRPr="00D37E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E2427A"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76C39F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B6488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8C90F9" w14:textId="77777777" w:rsidR="00825A00" w:rsidRPr="00EB148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A25296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470BD4" w14:textId="77777777" w:rsidR="00825A00" w:rsidRPr="00EB148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825A00" w:rsidRPr="00D566CF" w14:paraId="6C47D7D1" w14:textId="77777777" w:rsidTr="00664B2D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AF39F" w14:textId="77777777" w:rsidR="00825A00" w:rsidRPr="00D37EF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0D92D" w14:textId="7B104A6C" w:rsidR="00825A00" w:rsidRPr="00163B05" w:rsidRDefault="006274DB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</w:t>
            </w:r>
            <w:r w:rsidR="00795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878F4" w14:textId="77777777" w:rsidR="00825A00" w:rsidRPr="00163B05" w:rsidRDefault="00825A00" w:rsidP="002071FD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4E7CE" w14:textId="0DD0E323" w:rsidR="00825A00" w:rsidRPr="00D37EF8" w:rsidRDefault="00664B2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752E7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7,18</w:t>
            </w:r>
            <w:r w:rsidR="00795E3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DA865" w14:textId="77777777" w:rsidR="00825A00" w:rsidRPr="00163B05" w:rsidRDefault="00825A00" w:rsidP="002071FD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0D5F" w14:textId="40B91C96" w:rsidR="00825A00" w:rsidRPr="00163B05" w:rsidRDefault="00752E71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38,325</w:t>
            </w:r>
          </w:p>
        </w:tc>
      </w:tr>
      <w:tr w:rsidR="00825A00" w:rsidRPr="00D566CF" w14:paraId="05599B4B" w14:textId="77777777" w:rsidTr="00664B2D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F52C2" w14:textId="5B1AB25B" w:rsidR="00825A00" w:rsidRPr="00D37EF8" w:rsidRDefault="00A30B98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ผลสะสม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การเปลี่ยนแปลง</w:t>
            </w:r>
            <w:r w:rsidR="00825A00" w:rsidRPr="00D37EF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68A43" w14:textId="43712270" w:rsidR="00825A00" w:rsidRPr="00D37EF8" w:rsidRDefault="006274DB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123,095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2DF25" w14:textId="77777777" w:rsidR="00825A00" w:rsidRPr="00163B05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747C3" w14:textId="0D51A1A1" w:rsidR="00825A00" w:rsidRPr="00163B05" w:rsidRDefault="00752E71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3,545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8E776" w14:textId="77777777" w:rsidR="00825A00" w:rsidRPr="00163B05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44CF7" w14:textId="1F59BD66" w:rsidR="00825A00" w:rsidRPr="00163B05" w:rsidRDefault="00752E71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126,640</w:t>
            </w:r>
          </w:p>
        </w:tc>
      </w:tr>
      <w:tr w:rsidR="00825A00" w:rsidRPr="00D566CF" w14:paraId="09F1CC43" w14:textId="77777777" w:rsidTr="00664B2D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2D83" w14:textId="77777777" w:rsidR="00825A00" w:rsidRPr="00D37EF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89ED4D" w14:textId="6B4413E1" w:rsidR="00825A00" w:rsidRPr="00163B05" w:rsidRDefault="006274DB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144,2</w:t>
            </w:r>
            <w:r w:rsidR="00795E34"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1A6B3" w14:textId="77777777" w:rsidR="00825A00" w:rsidRPr="00163B05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044E117" w14:textId="08D36654" w:rsidR="00825A00" w:rsidRPr="00163B05" w:rsidRDefault="00752E71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20,72</w:t>
            </w:r>
            <w:r w:rsidR="00795E3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C14CE" w14:textId="77777777" w:rsidR="00825A00" w:rsidRPr="00163B05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3720CB" w14:textId="1CAD274C" w:rsidR="00825A00" w:rsidRPr="00163B05" w:rsidRDefault="00752E71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164,965</w:t>
            </w:r>
          </w:p>
        </w:tc>
      </w:tr>
      <w:tr w:rsidR="00825A00" w:rsidRPr="00D566CF" w14:paraId="75356697" w14:textId="77777777" w:rsidTr="002071FD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5E8E1" w14:textId="77777777" w:rsidR="00825A00" w:rsidRPr="00D37EF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3BE9A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02FE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3BD70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75292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877F8E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5A00" w:rsidRPr="00D566CF" w14:paraId="0A537559" w14:textId="77777777" w:rsidTr="002071FD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A060" w14:textId="193FAA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B40DA"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3D8B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BDFF5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B8B610A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2D16AED3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5A3DA799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5A00" w:rsidRPr="00D566CF" w14:paraId="647B3C44" w14:textId="77777777" w:rsidTr="002071FD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85DD" w14:textId="77777777" w:rsidR="00825A00" w:rsidRPr="00D37EF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214168" w14:textId="0D1E300D" w:rsidR="00825A00" w:rsidRPr="00A07A16" w:rsidRDefault="00786999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70F9F" w14:textId="77777777" w:rsidR="00825A00" w:rsidRPr="00EB148F" w:rsidRDefault="00825A00" w:rsidP="002071FD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7EFC43" w14:textId="05D07E47" w:rsidR="00825A00" w:rsidRPr="00A07A16" w:rsidRDefault="00BF4721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06456" w14:textId="77777777" w:rsidR="00825A00" w:rsidRPr="00EB148F" w:rsidRDefault="00825A00" w:rsidP="002071FD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63AD1" w14:textId="33339B11" w:rsidR="00825A00" w:rsidRPr="00A07A16" w:rsidRDefault="002D76DE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D76D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D76D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325</w:t>
            </w:r>
          </w:p>
        </w:tc>
      </w:tr>
      <w:tr w:rsidR="00825A00" w:rsidRPr="00D566CF" w14:paraId="47533475" w14:textId="77777777" w:rsidTr="002071FD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3DC76" w14:textId="3090EFC5" w:rsidR="00825A00" w:rsidRPr="00D37EF8" w:rsidRDefault="00A30B98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ผลสะสม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D79F5" w14:textId="66C4DBC3" w:rsidR="00825A00" w:rsidRPr="00A07A16" w:rsidRDefault="00BF4721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125,727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C4C5F" w14:textId="77777777" w:rsidR="00825A00" w:rsidRPr="00EB148F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AC456" w14:textId="3F1AF128" w:rsidR="00825A00" w:rsidRPr="00A07A16" w:rsidRDefault="00EF50D4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4,897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AF054" w14:textId="77777777" w:rsidR="00825A00" w:rsidRPr="00EB148F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2C598" w14:textId="592D7889" w:rsidR="00825A00" w:rsidRPr="00A07A16" w:rsidRDefault="00225352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352">
              <w:rPr>
                <w:rFonts w:ascii="Angsana New" w:hAnsi="Angsana New"/>
                <w:sz w:val="28"/>
                <w:szCs w:val="28"/>
              </w:rPr>
              <w:t>130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25352">
              <w:rPr>
                <w:rFonts w:ascii="Angsana New" w:hAnsi="Angsana New"/>
                <w:sz w:val="28"/>
                <w:szCs w:val="28"/>
              </w:rPr>
              <w:t>624</w:t>
            </w:r>
          </w:p>
        </w:tc>
      </w:tr>
      <w:tr w:rsidR="00825A00" w:rsidRPr="00D566CF" w14:paraId="30AB872D" w14:textId="77777777" w:rsidTr="002071FD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036FB" w14:textId="77777777" w:rsidR="00825A00" w:rsidRPr="00D37EF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1A2A27" w14:textId="61F84F96" w:rsidR="00825A00" w:rsidRPr="00A07A16" w:rsidRDefault="00A577B7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77B7">
              <w:rPr>
                <w:rFonts w:ascii="Angsana New" w:hAnsi="Angsana New"/>
                <w:b/>
                <w:bCs/>
                <w:sz w:val="28"/>
                <w:szCs w:val="28"/>
              </w:rPr>
              <w:t>146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577B7">
              <w:rPr>
                <w:rFonts w:ascii="Angsana New" w:hAnsi="Angsana New"/>
                <w:b/>
                <w:bCs/>
                <w:sz w:val="28"/>
                <w:szCs w:val="28"/>
              </w:rPr>
              <w:t>870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FF462" w14:textId="77777777" w:rsidR="00825A00" w:rsidRPr="00EB148F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DF21C0" w14:textId="6CD7E6B3" w:rsidR="00825A00" w:rsidRPr="00A07A16" w:rsidRDefault="00175E87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5E87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75E87">
              <w:rPr>
                <w:rFonts w:ascii="Angsana New" w:hAnsi="Angsana New"/>
                <w:b/>
                <w:bCs/>
                <w:sz w:val="28"/>
                <w:szCs w:val="28"/>
              </w:rPr>
              <w:t>079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EADE5" w14:textId="77777777" w:rsidR="00825A00" w:rsidRPr="00EB148F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0220A8" w14:textId="2F51C241" w:rsidR="00825A00" w:rsidRPr="00A07A16" w:rsidRDefault="00225352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5352">
              <w:rPr>
                <w:rFonts w:ascii="Angsana New" w:hAnsi="Angsana New"/>
                <w:b/>
                <w:bCs/>
                <w:sz w:val="28"/>
                <w:szCs w:val="28"/>
              </w:rPr>
              <w:t>168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25352">
              <w:rPr>
                <w:rFonts w:ascii="Angsana New" w:hAnsi="Angsana New"/>
                <w:b/>
                <w:bCs/>
                <w:sz w:val="28"/>
                <w:szCs w:val="28"/>
              </w:rPr>
              <w:t>949</w:t>
            </w:r>
          </w:p>
        </w:tc>
      </w:tr>
    </w:tbl>
    <w:p w14:paraId="3F6DA164" w14:textId="77777777" w:rsidR="00825A00" w:rsidRPr="00D566CF" w:rsidRDefault="00825A00" w:rsidP="00825A00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rPr>
          <w:rFonts w:ascii="Angsana New" w:hAnsi="Angsana New"/>
          <w:b/>
          <w:bCs/>
          <w:sz w:val="28"/>
          <w:szCs w:val="28"/>
        </w:rPr>
      </w:pPr>
      <w:r w:rsidRPr="00D37EF8">
        <w:rPr>
          <w:rFonts w:ascii="Angsana New" w:hAnsi="Angsana New"/>
          <w:b/>
          <w:bCs/>
          <w:sz w:val="28"/>
          <w:szCs w:val="28"/>
          <w:cs/>
        </w:rPr>
        <w:t>ตราสารทุน - หลักทรัพย์ที่ไม่อยู่ในความต้องการตลาด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72"/>
        <w:gridCol w:w="1721"/>
        <w:gridCol w:w="284"/>
        <w:gridCol w:w="1574"/>
        <w:gridCol w:w="284"/>
        <w:gridCol w:w="1628"/>
      </w:tblGrid>
      <w:tr w:rsidR="00825A00" w:rsidRPr="00D566CF" w14:paraId="2C3766BF" w14:textId="77777777" w:rsidTr="002071FD">
        <w:trPr>
          <w:trHeight w:val="397"/>
          <w:tblHeader/>
        </w:trPr>
        <w:tc>
          <w:tcPr>
            <w:tcW w:w="3972" w:type="dxa"/>
            <w:vAlign w:val="center"/>
          </w:tcPr>
          <w:p w14:paraId="6BD53D36" w14:textId="77777777" w:rsidR="00825A00" w:rsidRPr="00D566CF" w:rsidRDefault="00825A00" w:rsidP="002071FD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D37EF8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bottom"/>
          </w:tcPr>
          <w:p w14:paraId="6E9A302F" w14:textId="77777777" w:rsidR="00825A00" w:rsidRPr="00D37EF8" w:rsidRDefault="00825A00" w:rsidP="002071FD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25A00" w:rsidRPr="00D566CF" w14:paraId="61AFAE51" w14:textId="77777777" w:rsidTr="002071FD">
        <w:trPr>
          <w:trHeight w:val="397"/>
          <w:tblHeader/>
        </w:trPr>
        <w:tc>
          <w:tcPr>
            <w:tcW w:w="3972" w:type="dxa"/>
            <w:vAlign w:val="center"/>
          </w:tcPr>
          <w:p w14:paraId="646D87F9" w14:textId="77777777" w:rsidR="00825A00" w:rsidRPr="00D566CF" w:rsidRDefault="00825A00" w:rsidP="002071FD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vAlign w:val="center"/>
          </w:tcPr>
          <w:p w14:paraId="59064C73" w14:textId="77777777" w:rsidR="00825A00" w:rsidRPr="00D37EF8" w:rsidRDefault="00825A00" w:rsidP="002071FD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825A00" w:rsidRPr="00D566CF" w14:paraId="3D7B5AC4" w14:textId="77777777" w:rsidTr="002071FD">
        <w:trPr>
          <w:trHeight w:val="397"/>
          <w:tblHeader/>
        </w:trPr>
        <w:tc>
          <w:tcPr>
            <w:tcW w:w="3972" w:type="dxa"/>
            <w:vAlign w:val="center"/>
          </w:tcPr>
          <w:p w14:paraId="2BBF51C3" w14:textId="77777777" w:rsidR="00825A00" w:rsidRPr="00D566CF" w:rsidRDefault="00825A00" w:rsidP="002071FD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center"/>
          </w:tcPr>
          <w:p w14:paraId="65B074BD" w14:textId="77777777" w:rsidR="00825A00" w:rsidRPr="00D37EF8" w:rsidRDefault="00825A00" w:rsidP="002071FD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25A00" w:rsidRPr="00D566CF" w14:paraId="5E48D25F" w14:textId="77777777" w:rsidTr="002071FD">
        <w:trPr>
          <w:trHeight w:val="397"/>
          <w:tblHeader/>
        </w:trPr>
        <w:tc>
          <w:tcPr>
            <w:tcW w:w="3972" w:type="dxa"/>
            <w:vAlign w:val="center"/>
          </w:tcPr>
          <w:p w14:paraId="4055DE74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943EC65" w14:textId="77777777" w:rsidR="00825A00" w:rsidRPr="00D37EF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DD0B9E0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4B77C8C0" w14:textId="77777777" w:rsidR="00825A00" w:rsidRPr="00D37EF8" w:rsidRDefault="00825A00" w:rsidP="002071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D5D49B0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14:paraId="0EE0B9E9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A00" w:rsidRPr="00D566CF" w14:paraId="2D91AEDE" w14:textId="77777777" w:rsidTr="002071FD">
        <w:trPr>
          <w:trHeight w:val="397"/>
          <w:tblHeader/>
        </w:trPr>
        <w:tc>
          <w:tcPr>
            <w:tcW w:w="3972" w:type="dxa"/>
            <w:vAlign w:val="center"/>
          </w:tcPr>
          <w:p w14:paraId="2ABB5F3A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7141104E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  <w:vAlign w:val="bottom"/>
          </w:tcPr>
          <w:p w14:paraId="681B712D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7FD1BA76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4" w:type="dxa"/>
            <w:vAlign w:val="bottom"/>
          </w:tcPr>
          <w:p w14:paraId="2BEB4F62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14:paraId="7D5128A8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5A00" w:rsidRPr="00D566CF" w14:paraId="5512F573" w14:textId="77777777" w:rsidTr="00BE0E02">
        <w:trPr>
          <w:trHeight w:val="397"/>
          <w:tblHeader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E3B9C" w14:textId="77777777" w:rsidR="00825A00" w:rsidRPr="002D5CA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1BC04" w14:textId="085357E6" w:rsidR="00825A00" w:rsidRPr="00D37EF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2D5CA8" w:rsidRPr="002D5CA8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6D852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86CD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1251C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99DAF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5A00" w:rsidRPr="00D566CF" w14:paraId="716F038C" w14:textId="77777777" w:rsidTr="002071FD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F236E" w14:textId="6A3E0B65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37738"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="00737738" w:rsidRPr="00D37E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37738"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F06F6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AB03C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E7AF5D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3F33CA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B29E48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5A00" w:rsidRPr="00D566CF" w14:paraId="0B5D98F1" w14:textId="77777777" w:rsidTr="0093547D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186E" w14:textId="77777777" w:rsidR="00825A00" w:rsidRPr="00D37EF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E167E" w14:textId="7F630DBE" w:rsidR="00825A00" w:rsidRPr="00A07A16" w:rsidRDefault="00B7200E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5,130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1B424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8B726" w14:textId="4D073D31" w:rsidR="00825A00" w:rsidRPr="00A07A16" w:rsidRDefault="0093547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</w:t>
            </w:r>
            <w:r w:rsidR="004E3E4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70021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CA4DE" w14:textId="3AE300D3" w:rsidR="00825A00" w:rsidRPr="00A07A16" w:rsidRDefault="00B7200E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19,455</w:t>
            </w:r>
          </w:p>
        </w:tc>
      </w:tr>
      <w:tr w:rsidR="00825A00" w:rsidRPr="00D566CF" w14:paraId="7A530DE1" w14:textId="77777777" w:rsidTr="0093547D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1032F" w14:textId="4FC659D3" w:rsidR="00825A00" w:rsidRPr="00FD45CA" w:rsidRDefault="00A30B98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ผลสะสม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7A3ED4E" w14:textId="6262E11B" w:rsidR="00825A00" w:rsidRPr="00D37EF8" w:rsidRDefault="0093547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B7200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3,816</w:t>
            </w:r>
            <w:r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38AE6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470ED" w14:textId="49665349" w:rsidR="00825A00" w:rsidRPr="00A07A16" w:rsidRDefault="0093547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45,277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CDFA1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4C11C8" w14:textId="58AD7B4A" w:rsidR="00825A00" w:rsidRPr="00A07A16" w:rsidRDefault="00B7200E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41,461</w:t>
            </w:r>
          </w:p>
        </w:tc>
      </w:tr>
      <w:tr w:rsidR="00825A00" w:rsidRPr="00D566CF" w14:paraId="793E2B46" w14:textId="77777777" w:rsidTr="0093547D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63FA" w14:textId="77777777" w:rsidR="00825A00" w:rsidRPr="00D37EF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055BE" w14:textId="1FC87FFA" w:rsidR="00825A00" w:rsidRPr="00A07A16" w:rsidRDefault="0093547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657C2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715929" w14:textId="7B51C9A4" w:rsidR="00825A00" w:rsidRPr="00A07A16" w:rsidRDefault="0093547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59,602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64FC3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DECBD3" w14:textId="740761BE" w:rsidR="00825A00" w:rsidRPr="00A07A16" w:rsidRDefault="0093547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60,916</w:t>
            </w:r>
          </w:p>
        </w:tc>
      </w:tr>
      <w:tr w:rsidR="00825A00" w:rsidRPr="00D566CF" w14:paraId="6995C541" w14:textId="77777777" w:rsidTr="002071FD">
        <w:trPr>
          <w:trHeight w:val="340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F2386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2B8B4" w14:textId="77777777" w:rsidR="00825A00" w:rsidRPr="00D37EF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48FE1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0974F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9931B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D51BD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5A00" w:rsidRPr="00D566CF" w14:paraId="246B804E" w14:textId="77777777" w:rsidTr="002071FD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49B9" w14:textId="0BA8A9A4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37738"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20264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29B68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0BFE6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E893B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3A2DB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5A00" w:rsidRPr="00D566CF" w14:paraId="1DC2AA01" w14:textId="77777777" w:rsidTr="002071FD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5F485" w14:textId="77777777" w:rsidR="00825A00" w:rsidRPr="00D37EF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27766" w14:textId="6949D80F" w:rsidR="00825A00" w:rsidRPr="00A07A16" w:rsidRDefault="00B7200E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5,130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B38CD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F0BE1" w14:textId="03E68516" w:rsidR="00825A00" w:rsidRPr="00A07A16" w:rsidRDefault="0082631B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96CB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0E4B3" w14:textId="2B7FA3CB" w:rsidR="00825A00" w:rsidRPr="00A07A16" w:rsidRDefault="00B7200E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19,455</w:t>
            </w:r>
          </w:p>
        </w:tc>
      </w:tr>
      <w:tr w:rsidR="00825A00" w:rsidRPr="00D566CF" w14:paraId="4647188D" w14:textId="77777777" w:rsidTr="002071FD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0AF52" w14:textId="678A571D" w:rsidR="00825A00" w:rsidRPr="002D5CA8" w:rsidRDefault="00A30B98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ผลสะสม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2B727" w14:textId="09A8D4DF" w:rsidR="00825A00" w:rsidRPr="00A07A16" w:rsidRDefault="0067060E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B7200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3,816</w:t>
            </w: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92F42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6B385" w14:textId="65D59A7E" w:rsidR="00825A00" w:rsidRPr="00A07A16" w:rsidRDefault="0082631B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45,277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1C629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C12B8" w14:textId="192388D2" w:rsidR="00825A00" w:rsidRPr="00A07A16" w:rsidRDefault="00B7200E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41,461</w:t>
            </w:r>
          </w:p>
        </w:tc>
      </w:tr>
      <w:tr w:rsidR="00825A00" w:rsidRPr="00D566CF" w14:paraId="65247C4E" w14:textId="77777777" w:rsidTr="002071FD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5AEDE" w14:textId="77777777" w:rsidR="00825A00" w:rsidRPr="00D37EF8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9245BB" w14:textId="0D20B3D2" w:rsidR="00825A00" w:rsidRPr="00A07A16" w:rsidRDefault="0082631B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9CA8F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2CAF8E" w14:textId="71EA72D1" w:rsidR="00825A00" w:rsidRPr="00D37EF8" w:rsidRDefault="00421EBE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59,602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7D218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23D80E" w14:textId="79817277" w:rsidR="00825A00" w:rsidRPr="00A07A16" w:rsidRDefault="003E61B6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61B6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E61B6">
              <w:rPr>
                <w:rFonts w:ascii="Angsana New" w:hAnsi="Angsana New"/>
                <w:sz w:val="28"/>
                <w:szCs w:val="28"/>
                <w:lang w:val="en-US"/>
              </w:rPr>
              <w:t>916</w:t>
            </w:r>
          </w:p>
        </w:tc>
      </w:tr>
    </w:tbl>
    <w:p w14:paraId="54233472" w14:textId="72BFD2EC" w:rsidR="00EC42E5" w:rsidRPr="00D37EF8" w:rsidRDefault="00EC42E5" w:rsidP="001D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  <w:sectPr w:rsidR="00EC42E5" w:rsidRPr="00D37EF8" w:rsidSect="00195815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9"/>
          <w:cols w:space="720"/>
          <w:docGrid w:linePitch="245"/>
        </w:sectPr>
      </w:pPr>
    </w:p>
    <w:p w14:paraId="6FA9827E" w14:textId="77777777" w:rsidR="00CD4062" w:rsidRPr="00D566CF" w:rsidRDefault="006E3C5E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134" w:hanging="425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lastRenderedPageBreak/>
        <w:t>เ</w:t>
      </w:r>
      <w:r w:rsidR="000E19AF" w:rsidRPr="00D37EF8">
        <w:rPr>
          <w:rFonts w:ascii="Angsana New" w:hAnsi="Angsana New"/>
          <w:sz w:val="28"/>
          <w:szCs w:val="28"/>
          <w:cs/>
        </w:rPr>
        <w:t>งินลงทุนในบริษัทร่วม</w:t>
      </w:r>
      <w:r w:rsidR="009A3FC6" w:rsidRPr="00D37EF8">
        <w:rPr>
          <w:rFonts w:ascii="Angsana New" w:hAnsi="Angsana New"/>
          <w:sz w:val="28"/>
          <w:szCs w:val="28"/>
          <w:cs/>
        </w:rPr>
        <w:t xml:space="preserve"> </w:t>
      </w:r>
      <w:r w:rsidR="00315EE7" w:rsidRPr="00D37EF8">
        <w:rPr>
          <w:rFonts w:ascii="Angsana New" w:hAnsi="Angsana New"/>
          <w:sz w:val="28"/>
          <w:szCs w:val="28"/>
          <w:cs/>
        </w:rPr>
        <w:t>-</w:t>
      </w:r>
      <w:r w:rsidR="009A3FC6" w:rsidRPr="00D37EF8">
        <w:rPr>
          <w:rFonts w:ascii="Angsana New" w:hAnsi="Angsana New"/>
          <w:sz w:val="28"/>
          <w:szCs w:val="28"/>
          <w:cs/>
        </w:rPr>
        <w:t xml:space="preserve"> สุทธิ</w:t>
      </w:r>
      <w:r w:rsidR="00124EAF" w:rsidRPr="00D37EF8">
        <w:rPr>
          <w:rFonts w:ascii="Angsana New" w:hAnsi="Angsana New"/>
          <w:sz w:val="28"/>
          <w:szCs w:val="28"/>
          <w:cs/>
        </w:rPr>
        <w:t xml:space="preserve"> </w:t>
      </w:r>
    </w:p>
    <w:p w14:paraId="2F626F70" w14:textId="0813DCEC" w:rsidR="00B74494" w:rsidRPr="00D566CF" w:rsidRDefault="00B74494" w:rsidP="00EE7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lang w:val="en-ZW"/>
        </w:rPr>
      </w:pPr>
      <w:r w:rsidRPr="00D566CF">
        <w:rPr>
          <w:rFonts w:ascii="Angsana New" w:hAnsi="Angsana New"/>
          <w:sz w:val="28"/>
          <w:szCs w:val="28"/>
        </w:rPr>
        <w:tab/>
      </w:r>
      <w:r w:rsidRPr="00D37EF8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4458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301"/>
        <w:gridCol w:w="426"/>
        <w:gridCol w:w="992"/>
        <w:gridCol w:w="283"/>
        <w:gridCol w:w="1276"/>
        <w:gridCol w:w="284"/>
        <w:gridCol w:w="1275"/>
        <w:gridCol w:w="284"/>
        <w:gridCol w:w="1100"/>
        <w:gridCol w:w="284"/>
        <w:gridCol w:w="1275"/>
        <w:gridCol w:w="284"/>
        <w:gridCol w:w="1276"/>
        <w:gridCol w:w="283"/>
        <w:gridCol w:w="1276"/>
        <w:gridCol w:w="283"/>
        <w:gridCol w:w="1276"/>
      </w:tblGrid>
      <w:tr w:rsidR="00E45951" w:rsidRPr="00D566CF" w14:paraId="05408A25" w14:textId="77777777" w:rsidTr="009F6554">
        <w:trPr>
          <w:trHeight w:val="397"/>
        </w:trPr>
        <w:tc>
          <w:tcPr>
            <w:tcW w:w="2301" w:type="dxa"/>
          </w:tcPr>
          <w:p w14:paraId="55000F3D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D37EF8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D566CF" w14:paraId="16F88179" w14:textId="77777777" w:rsidTr="009F6554">
        <w:trPr>
          <w:trHeight w:val="397"/>
        </w:trPr>
        <w:tc>
          <w:tcPr>
            <w:tcW w:w="2727" w:type="dxa"/>
            <w:gridSpan w:val="2"/>
          </w:tcPr>
          <w:p w14:paraId="1841873B" w14:textId="79BF35EA" w:rsidR="0091663A" w:rsidRPr="00D566CF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D566CF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D566CF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D566CF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84" w:type="dxa"/>
          </w:tcPr>
          <w:p w14:paraId="5E14DB5D" w14:textId="77777777" w:rsidR="0091663A" w:rsidRPr="00D566CF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D37EF8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ง</w:t>
            </w:r>
            <w:r w:rsidR="00925DF4" w:rsidRPr="00D37EF8">
              <w:rPr>
                <w:rFonts w:ascii="Angsana New" w:hAnsi="Angsana New" w:cs="Angsana New"/>
                <w:sz w:val="24"/>
                <w:szCs w:val="24"/>
                <w:cs/>
              </w:rPr>
              <w:t>บ</w:t>
            </w:r>
            <w:r w:rsidR="0091663A" w:rsidRPr="00D37EF8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D37EF8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91663A" w:rsidRPr="00D37EF8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D566CF" w14:paraId="7B08CD3D" w14:textId="77777777" w:rsidTr="009F6554">
        <w:trPr>
          <w:trHeight w:val="397"/>
        </w:trPr>
        <w:tc>
          <w:tcPr>
            <w:tcW w:w="2301" w:type="dxa"/>
          </w:tcPr>
          <w:p w14:paraId="18005FF2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D566CF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0A4AD30" w14:textId="77777777" w:rsidR="007B231F" w:rsidRPr="00D37EF8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D566CF" w14:paraId="018BA276" w14:textId="77777777" w:rsidTr="009F6554">
        <w:trPr>
          <w:trHeight w:val="397"/>
        </w:trPr>
        <w:tc>
          <w:tcPr>
            <w:tcW w:w="2301" w:type="dxa"/>
          </w:tcPr>
          <w:p w14:paraId="1BB69725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D566CF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61AA982" w14:textId="77777777" w:rsidR="007B231F" w:rsidRPr="00D37EF8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13417A2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0877F6" w:rsidRPr="00D566CF" w14:paraId="6304D1AE" w14:textId="77777777" w:rsidTr="009F6554">
        <w:trPr>
          <w:trHeight w:val="397"/>
        </w:trPr>
        <w:tc>
          <w:tcPr>
            <w:tcW w:w="2301" w:type="dxa"/>
          </w:tcPr>
          <w:p w14:paraId="64E431A0" w14:textId="77777777" w:rsidR="000877F6" w:rsidRPr="00D37EF8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0877F6" w:rsidRPr="00D566CF" w:rsidRDefault="000877F6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2DF60B" w14:textId="78DA3B29" w:rsidR="000877F6" w:rsidRPr="00D37EF8" w:rsidRDefault="000877F6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08D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444501E0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0877F6" w:rsidRPr="00D566CF" w:rsidRDefault="000877F6" w:rsidP="000877F6">
            <w:pPr>
              <w:pStyle w:val="a4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0877F6" w:rsidRPr="00D566CF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0A997250" w14:textId="77777777" w:rsidR="000877F6" w:rsidRPr="00D37EF8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9E321F" w14:textId="4C7BEB13" w:rsidR="000877F6" w:rsidRPr="00D566CF" w:rsidRDefault="000877F6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lang w:val="en-ZW"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08D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54F59C70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7F51F9" w14:textId="6B640BFC" w:rsidR="000877F6" w:rsidRPr="00D37EF8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  <w:vAlign w:val="bottom"/>
          </w:tcPr>
          <w:p w14:paraId="48789CC4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22E6D7" w14:textId="210B2F1B" w:rsidR="000877F6" w:rsidRPr="00D37EF8" w:rsidRDefault="000877F6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08D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3" w:type="dxa"/>
            <w:vAlign w:val="bottom"/>
          </w:tcPr>
          <w:p w14:paraId="13FEA591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226EE3" w14:textId="2794B39D" w:rsidR="000877F6" w:rsidRPr="00D37EF8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0877F6" w:rsidRPr="00D566CF" w14:paraId="5FE10768" w14:textId="77777777" w:rsidTr="009F6554">
        <w:trPr>
          <w:trHeight w:val="397"/>
        </w:trPr>
        <w:tc>
          <w:tcPr>
            <w:tcW w:w="2301" w:type="dxa"/>
          </w:tcPr>
          <w:p w14:paraId="45AD0902" w14:textId="77777777" w:rsidR="000877F6" w:rsidRPr="00D37EF8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1A3F7DA0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C32C2F" w14:textId="3B0C0844" w:rsidR="000877F6" w:rsidRPr="00D37EF8" w:rsidRDefault="000877F6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2A82BE5F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CE1E4C" w14:textId="06459B23" w:rsidR="000877F6" w:rsidRPr="00D37EF8" w:rsidRDefault="00783F04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 w:hint="cs"/>
                <w:sz w:val="24"/>
                <w:szCs w:val="24"/>
                <w:cs/>
              </w:rPr>
              <w:t>มีน</w:t>
            </w:r>
            <w:r w:rsidR="008908DB" w:rsidRPr="00D37EF8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="008908DB"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456B38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226D3702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2E402B2" w14:textId="4C70400B" w:rsidR="000877F6" w:rsidRPr="00D566CF" w:rsidRDefault="000877F6" w:rsidP="000877F6">
            <w:pPr>
              <w:pStyle w:val="a4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83F04" w:rsidRPr="00456B3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14:paraId="10483EA2" w14:textId="77777777" w:rsidR="000877F6" w:rsidRPr="00D566CF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3E9789C5" w14:textId="070F339A" w:rsidR="000877F6" w:rsidRPr="00D37EF8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568D17E4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DDA710C" w14:textId="25D655D3" w:rsidR="000877F6" w:rsidRPr="00D37EF8" w:rsidRDefault="007E4BCD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 w:hint="cs"/>
                <w:sz w:val="24"/>
                <w:szCs w:val="24"/>
                <w:cs/>
              </w:rPr>
              <w:t>มีน</w:t>
            </w: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456B38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402FD6CA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4FDFEC" w14:textId="2C180D21" w:rsidR="000877F6" w:rsidRPr="00D37EF8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4BCD" w:rsidRPr="00456B3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414E20B9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4A37B0" w14:textId="6F779B95" w:rsidR="000877F6" w:rsidRPr="00D37EF8" w:rsidRDefault="007E4BCD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 w:hint="cs"/>
                <w:sz w:val="24"/>
                <w:szCs w:val="24"/>
                <w:cs/>
              </w:rPr>
              <w:t>มีน</w:t>
            </w: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456B38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53475D03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3C82284" w14:textId="24CE1264" w:rsidR="000877F6" w:rsidRPr="00D37EF8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4BCD" w:rsidRPr="00456B3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E45951" w:rsidRPr="00D566CF" w14:paraId="15EF418C" w14:textId="77777777" w:rsidTr="009F6554">
        <w:trPr>
          <w:trHeight w:val="397"/>
        </w:trPr>
        <w:tc>
          <w:tcPr>
            <w:tcW w:w="2301" w:type="dxa"/>
            <w:vAlign w:val="bottom"/>
          </w:tcPr>
          <w:p w14:paraId="48C9D00D" w14:textId="77777777" w:rsidR="00B70FF9" w:rsidRPr="00D37EF8" w:rsidRDefault="00B70FF9" w:rsidP="00EE7C80">
            <w:pPr>
              <w:pStyle w:val="a4"/>
              <w:widowControl/>
              <w:ind w:left="33" w:right="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59B09" w14:textId="77777777" w:rsidR="00B70FF9" w:rsidRPr="00D566CF" w:rsidRDefault="00B70FF9" w:rsidP="008F4CA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ind w:left="2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199597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DCE03AF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03AA024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7ED9FEE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1D37B7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41F" w:rsidRPr="00D566CF" w14:paraId="64D6F6F8" w14:textId="77777777" w:rsidTr="0093547D">
        <w:trPr>
          <w:trHeight w:val="397"/>
        </w:trPr>
        <w:tc>
          <w:tcPr>
            <w:tcW w:w="2727" w:type="dxa"/>
            <w:gridSpan w:val="2"/>
            <w:vAlign w:val="bottom"/>
          </w:tcPr>
          <w:p w14:paraId="7511C70C" w14:textId="4C862FB1" w:rsidR="0059041F" w:rsidRPr="00D566CF" w:rsidRDefault="0059041F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992" w:type="dxa"/>
            <w:vAlign w:val="bottom"/>
          </w:tcPr>
          <w:p w14:paraId="460E1B02" w14:textId="69CA99FB" w:rsidR="0059041F" w:rsidRPr="00D37EF8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14:paraId="262EFB1D" w14:textId="77777777" w:rsidR="0059041F" w:rsidRPr="00D566CF" w:rsidRDefault="0059041F" w:rsidP="0059041F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6443C6" w14:textId="5E6B122F" w:rsidR="0059041F" w:rsidRPr="00D37EF8" w:rsidRDefault="0093547D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904A1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837E82" w14:textId="31C8486D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94241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88F895C" w14:textId="71EB9932" w:rsidR="0059041F" w:rsidRPr="00D37EF8" w:rsidRDefault="00605800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D370E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6EC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C7B8C3" w14:textId="6CD191F4" w:rsidR="0059041F" w:rsidRPr="00D566CF" w:rsidRDefault="0093547D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7DCF7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B4DE8D" w14:textId="61FFCC9C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CA9380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896BE4" w14:textId="714E5555" w:rsidR="0059041F" w:rsidRPr="00176311" w:rsidRDefault="0093547D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41,320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FCF43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322C37" w14:textId="5928FC7B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</w:t>
            </w:r>
            <w:r w:rsidR="007E4BCD" w:rsidRPr="00456B38">
              <w:rPr>
                <w:rFonts w:ascii="Angsana New" w:hAnsi="Angsana New" w:hint="cs"/>
                <w:sz w:val="24"/>
                <w:szCs w:val="24"/>
              </w:rPr>
              <w:t>3,011</w:t>
            </w:r>
          </w:p>
        </w:tc>
      </w:tr>
      <w:tr w:rsidR="0059041F" w:rsidRPr="00D566CF" w14:paraId="2F275DCE" w14:textId="77777777" w:rsidTr="0093547D">
        <w:trPr>
          <w:trHeight w:val="397"/>
        </w:trPr>
        <w:tc>
          <w:tcPr>
            <w:tcW w:w="3719" w:type="dxa"/>
            <w:gridSpan w:val="3"/>
            <w:vAlign w:val="bottom"/>
          </w:tcPr>
          <w:p w14:paraId="4FFA1B87" w14:textId="7518F5C2" w:rsidR="0059041F" w:rsidRPr="00D566CF" w:rsidRDefault="00A30B98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(หัก)</w:t>
            </w:r>
            <w:r w:rsidR="0059041F" w:rsidRPr="00D37EF8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ค่าเผื่อผลขาดทุนจากการด้อยค่า</w:t>
            </w:r>
          </w:p>
        </w:tc>
        <w:tc>
          <w:tcPr>
            <w:tcW w:w="283" w:type="dxa"/>
          </w:tcPr>
          <w:p w14:paraId="48FEF976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B50186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50797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79C942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FE2C" w14:textId="33044267" w:rsidR="0059041F" w:rsidRPr="00D37EF8" w:rsidRDefault="0093547D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37EF8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6,051</w:t>
            </w:r>
            <w:r w:rsidRPr="00D37EF8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198E3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931B" w14:textId="6A9729E3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37EF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7E4BCD" w:rsidRPr="00456B38">
              <w:rPr>
                <w:rFonts w:ascii="Angsana New" w:hAnsi="Angsana New" w:hint="cs"/>
                <w:sz w:val="24"/>
                <w:szCs w:val="24"/>
              </w:rPr>
              <w:t>7,072</w:t>
            </w:r>
            <w:r w:rsidRPr="00D37EF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82173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CA31" w14:textId="652C9144" w:rsidR="0059041F" w:rsidRPr="00176311" w:rsidRDefault="0093547D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76742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4913" w14:textId="1514F602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EF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9041F" w:rsidRPr="00D566CF" w14:paraId="724200BF" w14:textId="77777777" w:rsidTr="0093547D">
        <w:trPr>
          <w:trHeight w:val="397"/>
        </w:trPr>
        <w:tc>
          <w:tcPr>
            <w:tcW w:w="2301" w:type="dxa"/>
            <w:vAlign w:val="bottom"/>
          </w:tcPr>
          <w:p w14:paraId="14468413" w14:textId="77777777" w:rsidR="0059041F" w:rsidRPr="00D566CF" w:rsidRDefault="0059041F" w:rsidP="0059041F">
            <w:pPr>
              <w:pStyle w:val="a4"/>
              <w:widowControl/>
              <w:ind w:left="33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7EF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CD5335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FDF28B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4E939E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D7974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07FA066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711225AB" w:rsidR="0059041F" w:rsidRPr="00D566CF" w:rsidRDefault="0093547D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63,881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CB570C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4FDDA882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AE3B04" w:rsidRPr="00456B38">
              <w:rPr>
                <w:rFonts w:ascii="Angsana New" w:hAnsi="Angsana New" w:hint="cs"/>
                <w:b/>
                <w:bCs/>
                <w:sz w:val="24"/>
                <w:szCs w:val="24"/>
              </w:rPr>
              <w:t>2,860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38D4E6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7A44CE49" w:rsidR="0059041F" w:rsidRPr="00176311" w:rsidRDefault="0093547D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41,320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3EB329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3EF2D186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7E4BCD" w:rsidRPr="00456B38">
              <w:rPr>
                <w:rFonts w:ascii="Angsana New" w:hAnsi="Angsana New" w:hint="cs"/>
                <w:b/>
                <w:bCs/>
                <w:sz w:val="24"/>
                <w:szCs w:val="24"/>
              </w:rPr>
              <w:t>3,011</w:t>
            </w:r>
          </w:p>
        </w:tc>
      </w:tr>
    </w:tbl>
    <w:p w14:paraId="131C1EBB" w14:textId="7E4B0EAE" w:rsidR="00B76E70" w:rsidRPr="00D566CF" w:rsidRDefault="00B76E70" w:rsidP="00594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  <w:tab w:val="left" w:pos="3544"/>
        </w:tabs>
        <w:spacing w:before="120" w:after="120" w:line="240" w:lineRule="auto"/>
        <w:ind w:left="1134" w:right="-11"/>
        <w:jc w:val="thaiDistribute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>เงินลงทุนในบริษัทร่วมตาม</w:t>
      </w:r>
      <w:r w:rsidR="00714E7B" w:rsidRPr="00D37EF8">
        <w:rPr>
          <w:rFonts w:ascii="Angsana New" w:hAnsi="Angsana New"/>
          <w:sz w:val="28"/>
          <w:szCs w:val="28"/>
          <w:cs/>
        </w:rPr>
        <w:t>งบ</w:t>
      </w:r>
      <w:r w:rsidR="00A31F9B" w:rsidRPr="00D37EF8">
        <w:rPr>
          <w:rFonts w:ascii="Angsana New" w:hAnsi="Angsana New"/>
          <w:sz w:val="28"/>
          <w:szCs w:val="28"/>
          <w:cs/>
        </w:rPr>
        <w:t>การเงิน</w:t>
      </w:r>
      <w:r w:rsidRPr="00D37EF8">
        <w:rPr>
          <w:rFonts w:ascii="Angsana New" w:hAnsi="Angsana New"/>
          <w:sz w:val="28"/>
          <w:szCs w:val="28"/>
          <w:cs/>
        </w:rPr>
        <w:t>เฉพาะกิจการแสดงตามราคาทุนหักค่าเผื่อการด้อยค่าของเงินลงทุน</w:t>
      </w:r>
      <w:r w:rsidR="007244B9" w:rsidRPr="00D37EF8">
        <w:rPr>
          <w:rFonts w:ascii="Angsana New" w:hAnsi="Angsana New"/>
          <w:sz w:val="28"/>
          <w:szCs w:val="28"/>
          <w:cs/>
        </w:rPr>
        <w:t xml:space="preserve"> </w:t>
      </w:r>
      <w:r w:rsidRPr="00D37EF8">
        <w:rPr>
          <w:rFonts w:ascii="Angsana New" w:hAnsi="Angsana New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D37EF8">
        <w:rPr>
          <w:rFonts w:ascii="Angsana New" w:hAnsi="Angsana New"/>
          <w:sz w:val="28"/>
          <w:szCs w:val="28"/>
          <w:cs/>
        </w:rPr>
        <w:t>โดยใช้</w:t>
      </w:r>
      <w:r w:rsidR="00A02CDF" w:rsidRPr="00D37EF8">
        <w:rPr>
          <w:rFonts w:ascii="Angsana New" w:hAnsi="Angsana New"/>
          <w:sz w:val="28"/>
          <w:szCs w:val="28"/>
          <w:cs/>
        </w:rPr>
        <w:t>มูลค่า</w:t>
      </w:r>
      <w:r w:rsidR="007C09DC" w:rsidRPr="00D37EF8">
        <w:rPr>
          <w:rFonts w:ascii="Angsana New" w:hAnsi="Angsana New"/>
          <w:sz w:val="28"/>
          <w:szCs w:val="28"/>
          <w:cs/>
        </w:rPr>
        <w:t>ตาม</w:t>
      </w:r>
      <w:r w:rsidR="00A02CDF" w:rsidRPr="00D37EF8">
        <w:rPr>
          <w:rFonts w:ascii="Angsana New" w:hAnsi="Angsana New"/>
          <w:sz w:val="28"/>
          <w:szCs w:val="28"/>
          <w:cs/>
        </w:rPr>
        <w:t>ส่วนของผู้ถือหุ้นของ</w:t>
      </w:r>
      <w:r w:rsidR="00AB165F" w:rsidRPr="00D37EF8">
        <w:rPr>
          <w:rFonts w:ascii="Angsana New" w:hAnsi="Angsana New"/>
          <w:sz w:val="28"/>
          <w:szCs w:val="28"/>
          <w:cs/>
        </w:rPr>
        <w:t xml:space="preserve">บริษัทร่วม </w:t>
      </w:r>
      <w:r w:rsidR="006E0937" w:rsidRPr="00D37EF8">
        <w:rPr>
          <w:rFonts w:ascii="Angsana New" w:hAnsi="Angsana New"/>
          <w:sz w:val="28"/>
          <w:szCs w:val="28"/>
          <w:cs/>
        </w:rPr>
        <w:t xml:space="preserve">ณ </w:t>
      </w:r>
      <w:r w:rsidR="000B5999" w:rsidRPr="00D37EF8">
        <w:rPr>
          <w:rFonts w:ascii="Angsana New" w:hAnsi="Angsana New"/>
          <w:sz w:val="28"/>
          <w:szCs w:val="28"/>
          <w:cs/>
        </w:rPr>
        <w:t>วันที</w:t>
      </w:r>
      <w:r w:rsidR="00F01D7E" w:rsidRPr="00D37EF8">
        <w:rPr>
          <w:rFonts w:ascii="Angsana New" w:hAnsi="Angsana New"/>
          <w:sz w:val="28"/>
          <w:szCs w:val="28"/>
          <w:cs/>
        </w:rPr>
        <w:t>่</w:t>
      </w:r>
      <w:r w:rsidR="004014A2" w:rsidRPr="00D37EF8">
        <w:rPr>
          <w:rFonts w:ascii="Angsana New" w:hAnsi="Angsana New"/>
          <w:sz w:val="28"/>
          <w:szCs w:val="28"/>
          <w:cs/>
        </w:rPr>
        <w:t xml:space="preserve"> </w:t>
      </w:r>
      <w:r w:rsidR="00C54856">
        <w:rPr>
          <w:rFonts w:ascii="Angsana New" w:hAnsi="Angsana New"/>
          <w:sz w:val="28"/>
          <w:szCs w:val="28"/>
        </w:rPr>
        <w:t xml:space="preserve">31 </w:t>
      </w:r>
      <w:r w:rsidR="00F42D68" w:rsidRPr="00D37EF8">
        <w:rPr>
          <w:rFonts w:ascii="Angsana New" w:hAnsi="Angsana New" w:hint="cs"/>
          <w:sz w:val="28"/>
          <w:szCs w:val="28"/>
          <w:cs/>
        </w:rPr>
        <w:t>มีนา</w:t>
      </w:r>
      <w:r w:rsidR="00C54856" w:rsidRPr="00D37EF8">
        <w:rPr>
          <w:rFonts w:ascii="Angsana New" w:hAnsi="Angsana New"/>
          <w:sz w:val="28"/>
          <w:szCs w:val="28"/>
          <w:cs/>
        </w:rPr>
        <w:t xml:space="preserve">คม </w:t>
      </w:r>
      <w:r w:rsidR="00C54856">
        <w:rPr>
          <w:rFonts w:ascii="Angsana New" w:hAnsi="Angsana New"/>
          <w:sz w:val="28"/>
          <w:szCs w:val="28"/>
        </w:rPr>
        <w:t>256</w:t>
      </w:r>
      <w:r w:rsidR="00F42D68" w:rsidRPr="00456B38">
        <w:rPr>
          <w:rFonts w:ascii="Angsana New" w:hAnsi="Angsana New" w:hint="cs"/>
          <w:sz w:val="28"/>
          <w:szCs w:val="28"/>
        </w:rPr>
        <w:t>8</w:t>
      </w:r>
      <w:r w:rsidR="00DC569E" w:rsidRPr="00D37EF8">
        <w:rPr>
          <w:rFonts w:ascii="Angsana New" w:hAnsi="Angsana New"/>
          <w:sz w:val="28"/>
          <w:szCs w:val="28"/>
          <w:cs/>
        </w:rPr>
        <w:t xml:space="preserve"> </w:t>
      </w:r>
      <w:r w:rsidR="00DC569E" w:rsidRPr="00D37EF8">
        <w:rPr>
          <w:rFonts w:ascii="Angsana New" w:hAnsi="Angsana New" w:hint="cs"/>
          <w:sz w:val="28"/>
          <w:szCs w:val="28"/>
          <w:cs/>
        </w:rPr>
        <w:t>และ</w:t>
      </w:r>
      <w:r w:rsidR="00B2085E" w:rsidRPr="00D37EF8">
        <w:rPr>
          <w:rFonts w:ascii="Angsana New" w:hAnsi="Angsana New" w:hint="cs"/>
          <w:sz w:val="28"/>
          <w:szCs w:val="28"/>
          <w:cs/>
        </w:rPr>
        <w:t>วันที่</w:t>
      </w:r>
      <w:r w:rsidR="0028222F" w:rsidRPr="00D37EF8">
        <w:rPr>
          <w:rFonts w:ascii="Angsana New" w:hAnsi="Angsana New"/>
          <w:sz w:val="28"/>
          <w:szCs w:val="28"/>
          <w:cs/>
        </w:rPr>
        <w:t xml:space="preserve"> </w:t>
      </w:r>
      <w:r w:rsidR="00F42D68" w:rsidRPr="00456B38">
        <w:rPr>
          <w:rFonts w:ascii="Angsana New" w:hAnsi="Angsana New" w:hint="cs"/>
          <w:sz w:val="28"/>
          <w:szCs w:val="28"/>
        </w:rPr>
        <w:t xml:space="preserve">31 </w:t>
      </w:r>
      <w:r w:rsidR="00F42D68" w:rsidRPr="00D37E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376E65" w:rsidRPr="00D566CF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256</w:t>
      </w:r>
      <w:r w:rsidR="00F42D68" w:rsidRPr="00456B38">
        <w:rPr>
          <w:rFonts w:ascii="Angsana New" w:eastAsia="Arial Unicode MS" w:hAnsi="Angsana New" w:hint="cs"/>
          <w:snapToGrid w:val="0"/>
          <w:sz w:val="28"/>
          <w:szCs w:val="28"/>
          <w:lang w:eastAsia="th-TH"/>
        </w:rPr>
        <w:t>7</w:t>
      </w:r>
      <w:r w:rsidR="00307A6D" w:rsidRPr="00D37EF8">
        <w:rPr>
          <w:rFonts w:ascii="Angsana New" w:hAnsi="Angsana New"/>
          <w:sz w:val="28"/>
          <w:szCs w:val="28"/>
          <w:cs/>
        </w:rPr>
        <w:t xml:space="preserve"> </w:t>
      </w:r>
      <w:r w:rsidRPr="00D37EF8">
        <w:rPr>
          <w:rFonts w:ascii="Angsana New" w:hAnsi="Angsana New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93547D">
        <w:rPr>
          <w:rFonts w:ascii="Angsana New" w:hAnsi="Angsana New"/>
          <w:sz w:val="28"/>
          <w:szCs w:val="28"/>
        </w:rPr>
        <w:t>6</w:t>
      </w:r>
      <w:r w:rsidR="0093547D" w:rsidRPr="00D37EF8">
        <w:rPr>
          <w:rFonts w:ascii="Angsana New" w:hAnsi="Angsana New"/>
          <w:sz w:val="28"/>
          <w:szCs w:val="28"/>
          <w:cs/>
        </w:rPr>
        <w:t>.</w:t>
      </w:r>
      <w:r w:rsidR="0093547D">
        <w:rPr>
          <w:rFonts w:ascii="Angsana New" w:hAnsi="Angsana New"/>
          <w:sz w:val="28"/>
          <w:szCs w:val="28"/>
        </w:rPr>
        <w:t>05</w:t>
      </w:r>
      <w:r w:rsidRPr="00D37EF8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F42D68" w:rsidRPr="00D37EF8">
        <w:rPr>
          <w:rFonts w:ascii="Angsana New" w:hAnsi="Angsana New" w:hint="cs"/>
          <w:sz w:val="28"/>
          <w:szCs w:val="28"/>
          <w:cs/>
        </w:rPr>
        <w:t xml:space="preserve"> </w:t>
      </w:r>
      <w:r w:rsidR="00263546">
        <w:rPr>
          <w:rFonts w:ascii="Angsana New" w:hAnsi="Angsana New"/>
          <w:sz w:val="28"/>
          <w:szCs w:val="28"/>
        </w:rPr>
        <w:t>7</w:t>
      </w:r>
      <w:r w:rsidR="00263546" w:rsidRPr="00D37EF8">
        <w:rPr>
          <w:rFonts w:ascii="Angsana New" w:hAnsi="Angsana New"/>
          <w:sz w:val="28"/>
          <w:szCs w:val="28"/>
          <w:cs/>
        </w:rPr>
        <w:t>.</w:t>
      </w:r>
      <w:r w:rsidR="00263546">
        <w:rPr>
          <w:rFonts w:ascii="Angsana New" w:hAnsi="Angsana New"/>
          <w:sz w:val="28"/>
          <w:szCs w:val="28"/>
        </w:rPr>
        <w:t>07</w:t>
      </w:r>
      <w:r w:rsidR="00B32E92" w:rsidRPr="00D37EF8">
        <w:rPr>
          <w:rFonts w:ascii="Angsana New" w:hAnsi="Angsana New"/>
          <w:sz w:val="28"/>
          <w:szCs w:val="28"/>
          <w:cs/>
        </w:rPr>
        <w:t xml:space="preserve"> </w:t>
      </w:r>
      <w:r w:rsidRPr="00D37EF8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AB165F" w:rsidRPr="00D37EF8">
        <w:rPr>
          <w:rFonts w:ascii="Angsana New" w:hAnsi="Angsana New"/>
          <w:sz w:val="28"/>
          <w:szCs w:val="28"/>
          <w:cs/>
        </w:rPr>
        <w:t xml:space="preserve"> </w:t>
      </w:r>
      <w:r w:rsidR="003D6034" w:rsidRPr="00D37EF8">
        <w:rPr>
          <w:rFonts w:ascii="Angsana New" w:hAnsi="Angsana New"/>
          <w:sz w:val="28"/>
          <w:szCs w:val="28"/>
          <w:cs/>
        </w:rPr>
        <w:t>ในระหว่าง</w:t>
      </w:r>
      <w:r w:rsidR="0093547D" w:rsidRPr="00D37EF8">
        <w:rPr>
          <w:rFonts w:ascii="Angsana New" w:hAnsi="Angsana New" w:hint="cs"/>
          <w:sz w:val="28"/>
          <w:szCs w:val="28"/>
          <w:cs/>
        </w:rPr>
        <w:t>งวด</w:t>
      </w:r>
      <w:r w:rsidRPr="00D37EF8">
        <w:rPr>
          <w:rFonts w:ascii="Angsana New" w:hAnsi="Angsana New"/>
          <w:sz w:val="28"/>
          <w:szCs w:val="28"/>
          <w:cs/>
        </w:rPr>
        <w:t>บริษัทบันทึ</w:t>
      </w:r>
      <w:r w:rsidR="00395F9F" w:rsidRPr="00D37EF8">
        <w:rPr>
          <w:rFonts w:ascii="Angsana New" w:hAnsi="Angsana New"/>
          <w:sz w:val="28"/>
          <w:szCs w:val="28"/>
          <w:cs/>
        </w:rPr>
        <w:t>ก</w:t>
      </w:r>
      <w:r w:rsidR="00A30B98" w:rsidRPr="00D37EF8">
        <w:rPr>
          <w:rFonts w:ascii="Angsana New" w:hAnsi="Angsana New" w:hint="cs"/>
          <w:sz w:val="28"/>
          <w:szCs w:val="28"/>
          <w:cs/>
        </w:rPr>
        <w:t>ส่วนแบ่งขาดทุน</w:t>
      </w:r>
      <w:r w:rsidR="007412A1" w:rsidRPr="00D37EF8">
        <w:rPr>
          <w:rFonts w:ascii="Angsana New" w:hAnsi="Angsana New"/>
          <w:sz w:val="28"/>
          <w:szCs w:val="28"/>
          <w:cs/>
        </w:rPr>
        <w:t>ของเงินลงทุนในบริษัทร่วม จำนวน</w:t>
      </w:r>
      <w:r w:rsidR="0093547D" w:rsidRPr="00D37EF8">
        <w:rPr>
          <w:rFonts w:ascii="Angsana New" w:hAnsi="Angsana New" w:hint="cs"/>
          <w:sz w:val="28"/>
          <w:szCs w:val="28"/>
          <w:cs/>
        </w:rPr>
        <w:t xml:space="preserve"> </w:t>
      </w:r>
      <w:r w:rsidR="0093547D">
        <w:rPr>
          <w:rFonts w:ascii="Angsana New" w:hAnsi="Angsana New"/>
          <w:sz w:val="28"/>
          <w:szCs w:val="28"/>
        </w:rPr>
        <w:t>1</w:t>
      </w:r>
      <w:r w:rsidR="0093547D" w:rsidRPr="00D37EF8">
        <w:rPr>
          <w:rFonts w:ascii="Angsana New" w:hAnsi="Angsana New"/>
          <w:sz w:val="28"/>
          <w:szCs w:val="28"/>
          <w:cs/>
        </w:rPr>
        <w:t>.</w:t>
      </w:r>
      <w:r w:rsidR="0093547D">
        <w:rPr>
          <w:rFonts w:ascii="Angsana New" w:hAnsi="Angsana New"/>
          <w:sz w:val="28"/>
          <w:szCs w:val="28"/>
        </w:rPr>
        <w:t>02</w:t>
      </w:r>
      <w:r w:rsidRPr="00D37EF8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38D3AC13" w14:textId="77777777" w:rsidR="00240D0A" w:rsidRPr="00D37EF8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240D0A" w:rsidRPr="00D37EF8" w:rsidSect="00C552C9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</w:p>
    <w:p w14:paraId="2B7D1AF6" w14:textId="77777777" w:rsidR="008F06D1" w:rsidRPr="00D37EF8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D37EF8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D37EF8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D37EF8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D37EF8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D37EF8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D37EF8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F6CA57F" w14:textId="4623E258" w:rsidR="00967CF5" w:rsidRPr="00D566CF" w:rsidRDefault="00967CF5" w:rsidP="00AB0B28">
      <w:pPr>
        <w:pStyle w:val="a"/>
        <w:tabs>
          <w:tab w:val="left" w:pos="9356"/>
        </w:tabs>
        <w:spacing w:after="120"/>
        <w:ind w:left="284" w:right="-23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บริษัทบันทึกเงินลงทุนในบริษัทร่วมตามวิธีส่วนได้เสียใน</w:t>
      </w:r>
      <w:r w:rsidR="005B7074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การเงินที่แสดงเงินลงทุนตามวิธีส่วนได้เสีย</w:t>
      </w:r>
      <w:r w:rsidR="00FC259D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เงินลงทุน ณ วันที่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31 </w:t>
      </w:r>
      <w:r w:rsidR="00191055" w:rsidRPr="00D37EF8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มีนา</w:t>
      </w:r>
      <w:r w:rsidR="00C54856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คม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191055" w:rsidRPr="00456B38">
        <w:rPr>
          <w:rFonts w:ascii="Angsana New" w:hAnsi="Angsana New" w:cs="Angsana New" w:hint="cs"/>
          <w:spacing w:val="-2"/>
          <w:sz w:val="28"/>
          <w:szCs w:val="28"/>
          <w:lang w:val="en-US"/>
        </w:rPr>
        <w:t>8</w:t>
      </w:r>
      <w:r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และส่วนแบ่งกำไร</w:t>
      </w:r>
      <w:r w:rsidR="009562CD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(ขาดทุน) </w:t>
      </w:r>
      <w:r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</w:t>
      </w:r>
      <w:r w:rsidR="00C54856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</w:t>
      </w:r>
      <w:r w:rsidR="00EF0E0D" w:rsidRPr="00D37EF8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บงวดสามเดือน</w:t>
      </w:r>
      <w:r w:rsidR="00C54856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31 </w:t>
      </w:r>
      <w:r w:rsidR="00532F28" w:rsidRPr="00D37EF8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มีน</w:t>
      </w:r>
      <w:r w:rsidR="00C54856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าคม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532F28" w:rsidRPr="00456B38">
        <w:rPr>
          <w:rFonts w:ascii="Angsana New" w:hAnsi="Angsana New" w:cs="Angsana New" w:hint="cs"/>
          <w:spacing w:val="-2"/>
          <w:sz w:val="28"/>
          <w:szCs w:val="28"/>
          <w:lang w:val="en-US"/>
        </w:rPr>
        <w:t>8</w:t>
      </w:r>
      <w:r w:rsidR="006E0937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ถือตาม</w:t>
      </w:r>
      <w:r w:rsidR="005B7074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การเงินรวม</w:t>
      </w:r>
      <w:r w:rsidR="00C54856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</w:t>
      </w:r>
      <w:r w:rsidR="00874CBF" w:rsidRPr="00D37EF8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งวดสามเดือน</w:t>
      </w:r>
      <w:r w:rsidR="00C54856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31 </w:t>
      </w:r>
      <w:r w:rsidR="00874CBF" w:rsidRPr="00D37EF8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มีนา</w:t>
      </w:r>
      <w:r w:rsidR="00C54856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คม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874CBF" w:rsidRPr="00456B38">
        <w:rPr>
          <w:rFonts w:ascii="Angsana New" w:hAnsi="Angsana New" w:cs="Angsana New" w:hint="cs"/>
          <w:spacing w:val="-2"/>
          <w:sz w:val="28"/>
          <w:szCs w:val="28"/>
          <w:lang w:val="en-US"/>
        </w:rPr>
        <w:t>8</w:t>
      </w:r>
      <w:r w:rsidR="006E0937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ของบริษัท นิวพลัสนิตติ้ง จำกัด (มหาชน) และบริษัทย่อย ซึ่งตรวจสอบโดยผู้สอบบัญชีอื่น มูลค่าของเงินลงทุน</w:t>
      </w:r>
      <w:r w:rsidR="006C146D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ตามวิธีส่วนได้เสีย</w:t>
      </w:r>
      <w:r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นี้ ณ </w:t>
      </w:r>
      <w:r w:rsidR="006E0937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31 </w:t>
      </w:r>
      <w:r w:rsidR="00DE1C05" w:rsidRPr="00D37EF8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มีน</w:t>
      </w:r>
      <w:r w:rsidR="00C54856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าคม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DE1C05" w:rsidRPr="00456B38">
        <w:rPr>
          <w:rFonts w:ascii="Angsana New" w:hAnsi="Angsana New" w:cs="Angsana New" w:hint="cs"/>
          <w:spacing w:val="-2"/>
          <w:sz w:val="28"/>
          <w:szCs w:val="28"/>
          <w:lang w:val="en-US"/>
        </w:rPr>
        <w:t>8</w:t>
      </w:r>
      <w:r w:rsidR="006820ED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820ED" w:rsidRPr="00D37EF8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และ</w:t>
      </w:r>
      <w:r w:rsidR="001C38B7" w:rsidRPr="00D37EF8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วันที่</w:t>
      </w:r>
      <w:r w:rsidR="005565CA" w:rsidRPr="00D37EF8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="00DE1C05" w:rsidRPr="00456B38">
        <w:rPr>
          <w:rFonts w:ascii="Angsana New" w:hAnsi="Angsana New" w:cs="Angsana New" w:hint="cs"/>
          <w:spacing w:val="-2"/>
          <w:sz w:val="28"/>
          <w:szCs w:val="28"/>
          <w:lang w:val="en-US"/>
        </w:rPr>
        <w:t xml:space="preserve">31 </w:t>
      </w:r>
      <w:r w:rsidR="00DE1C05" w:rsidRPr="00D37EF8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DE1C05" w:rsidRPr="00456B38">
        <w:rPr>
          <w:rFonts w:ascii="Angsana New" w:hAnsi="Angsana New" w:cs="Angsana New" w:hint="cs"/>
          <w:spacing w:val="-2"/>
          <w:sz w:val="28"/>
          <w:szCs w:val="28"/>
          <w:lang w:val="en-US"/>
        </w:rPr>
        <w:t>7</w:t>
      </w:r>
      <w:r w:rsidR="005602E2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มีจำนวน </w:t>
      </w:r>
      <w:r w:rsidR="00EE56FA">
        <w:rPr>
          <w:rFonts w:ascii="Angsana New" w:hAnsi="Angsana New" w:cs="Angsana New"/>
          <w:spacing w:val="-2"/>
          <w:sz w:val="28"/>
          <w:szCs w:val="28"/>
          <w:lang w:val="en-US"/>
        </w:rPr>
        <w:t>41</w:t>
      </w:r>
      <w:r w:rsidR="00EE56FA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.</w:t>
      </w:r>
      <w:r w:rsidR="00EE56FA">
        <w:rPr>
          <w:rFonts w:ascii="Angsana New" w:hAnsi="Angsana New" w:cs="Angsana New"/>
          <w:spacing w:val="-2"/>
          <w:sz w:val="28"/>
          <w:szCs w:val="28"/>
          <w:lang w:val="en-US"/>
        </w:rPr>
        <w:t>32</w:t>
      </w:r>
      <w:r w:rsidR="005602E2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และ </w:t>
      </w:r>
      <w:r w:rsidR="00307A6D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4</w:t>
      </w:r>
      <w:r w:rsidR="00263546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263546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.</w:t>
      </w:r>
      <w:r w:rsidR="00263546">
        <w:rPr>
          <w:rFonts w:ascii="Angsana New" w:hAnsi="Angsana New" w:cs="Angsana New"/>
          <w:spacing w:val="-2"/>
          <w:sz w:val="28"/>
          <w:szCs w:val="28"/>
          <w:lang w:val="en-US"/>
        </w:rPr>
        <w:t>01</w:t>
      </w:r>
      <w:r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ตามลำดับ ส่วนแบ่ง</w:t>
      </w:r>
      <w:r w:rsidR="000C0D13" w:rsidRPr="00D37EF8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กำไร</w:t>
      </w:r>
      <w:r w:rsidR="0049464E" w:rsidRPr="00D37EF8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(ขาดทุน) </w:t>
      </w:r>
      <w:r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</w:t>
      </w:r>
      <w:r w:rsidR="00C54856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</w:t>
      </w:r>
      <w:r w:rsidR="00623DD9" w:rsidRPr="00D37EF8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งวดสามเดือน</w:t>
      </w:r>
      <w:r w:rsidR="00C54856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31 </w:t>
      </w:r>
      <w:r w:rsidR="006814D7" w:rsidRPr="00D37EF8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มีน</w:t>
      </w:r>
      <w:r w:rsidR="00C54856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าคม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6814D7" w:rsidRPr="00456B38">
        <w:rPr>
          <w:rFonts w:ascii="Angsana New" w:hAnsi="Angsana New" w:cs="Angsana New" w:hint="cs"/>
          <w:spacing w:val="-2"/>
          <w:sz w:val="28"/>
          <w:szCs w:val="28"/>
          <w:lang w:val="en-US"/>
        </w:rPr>
        <w:t>8</w:t>
      </w:r>
      <w:r w:rsidR="006E0937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307A6D" w:rsidRPr="00D566CF">
        <w:rPr>
          <w:rFonts w:ascii="Angsana New" w:eastAsia="Arial Unicode MS" w:hAnsi="Angsana New" w:cs="Angsana New"/>
          <w:snapToGrid w:val="0"/>
          <w:sz w:val="28"/>
          <w:szCs w:val="28"/>
          <w:lang w:val="en-US" w:eastAsia="th-TH"/>
        </w:rPr>
        <w:t>256</w:t>
      </w:r>
      <w:r w:rsidR="006814D7" w:rsidRPr="00456B38">
        <w:rPr>
          <w:rFonts w:ascii="Angsana New" w:eastAsia="Arial Unicode MS" w:hAnsi="Angsana New" w:cs="Angsana New" w:hint="cs"/>
          <w:snapToGrid w:val="0"/>
          <w:sz w:val="28"/>
          <w:szCs w:val="28"/>
          <w:lang w:val="en-US" w:eastAsia="th-TH"/>
        </w:rPr>
        <w:t>7</w:t>
      </w:r>
      <w:r w:rsidR="00376E65" w:rsidRPr="00D37EF8">
        <w:rPr>
          <w:rFonts w:ascii="Angsana New" w:eastAsia="Arial Unicode MS" w:hAnsi="Angsana New" w:cs="Angsana New"/>
          <w:snapToGrid w:val="0"/>
          <w:sz w:val="28"/>
          <w:szCs w:val="28"/>
          <w:cs/>
          <w:lang w:val="en-US" w:eastAsia="th-TH"/>
        </w:rPr>
        <w:t xml:space="preserve"> </w:t>
      </w:r>
      <w:r w:rsidR="005602E2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มีจำนวน</w:t>
      </w:r>
      <w:r w:rsidR="006C146D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ผล</w:t>
      </w:r>
      <w:r w:rsidR="007C0B41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ขาดทุน</w:t>
      </w:r>
      <w:r w:rsidR="00FB060A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897E44">
        <w:rPr>
          <w:rFonts w:ascii="Angsana New" w:hAnsi="Angsana New" w:cs="Angsana New"/>
          <w:spacing w:val="-2"/>
          <w:sz w:val="28"/>
          <w:szCs w:val="28"/>
          <w:lang w:val="en-US"/>
        </w:rPr>
        <w:t>1</w:t>
      </w:r>
      <w:r w:rsidR="00897E44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.</w:t>
      </w:r>
      <w:r w:rsidR="00897E44">
        <w:rPr>
          <w:rFonts w:ascii="Angsana New" w:hAnsi="Angsana New" w:cs="Angsana New"/>
          <w:spacing w:val="-2"/>
          <w:sz w:val="28"/>
          <w:szCs w:val="28"/>
          <w:lang w:val="en-US"/>
        </w:rPr>
        <w:t>68</w:t>
      </w:r>
      <w:r w:rsidR="007C0B41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D37EF8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</w:t>
      </w:r>
      <w:r w:rsidR="005602E2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263546">
        <w:rPr>
          <w:rFonts w:ascii="Angsana New" w:hAnsi="Angsana New" w:cs="Angsana New"/>
          <w:spacing w:val="-2"/>
          <w:sz w:val="28"/>
          <w:szCs w:val="28"/>
          <w:lang w:val="en-US"/>
        </w:rPr>
        <w:t>1</w:t>
      </w:r>
      <w:r w:rsidR="00263546"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.</w:t>
      </w:r>
      <w:r w:rsidR="00263546">
        <w:rPr>
          <w:rFonts w:ascii="Angsana New" w:hAnsi="Angsana New" w:cs="Angsana New"/>
          <w:spacing w:val="-2"/>
          <w:sz w:val="28"/>
          <w:szCs w:val="28"/>
          <w:lang w:val="en-US"/>
        </w:rPr>
        <w:t>06</w:t>
      </w:r>
      <w:r w:rsidRPr="00D37EF8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</w:t>
      </w:r>
      <w:r w:rsidRPr="00D37EF8">
        <w:rPr>
          <w:rFonts w:ascii="Angsana New" w:hAnsi="Angsana New" w:cs="Angsana New"/>
          <w:sz w:val="28"/>
          <w:szCs w:val="28"/>
          <w:cs/>
          <w:lang w:val="en-US"/>
        </w:rPr>
        <w:t xml:space="preserve"> ตามลำดับ</w:t>
      </w:r>
    </w:p>
    <w:p w14:paraId="51DCC232" w14:textId="0615EDE2" w:rsidR="008D3AA6" w:rsidRPr="00D566CF" w:rsidRDefault="00967CF5" w:rsidP="00967CF5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D37EF8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709"/>
        <w:gridCol w:w="2302"/>
        <w:gridCol w:w="283"/>
        <w:gridCol w:w="2234"/>
      </w:tblGrid>
      <w:tr w:rsidR="00FD002A" w:rsidRPr="00D566CF" w14:paraId="22A0F398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D37EF8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D566CF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D37EF8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D566CF" w14:paraId="5A16BE38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262" w14:textId="77777777" w:rsidR="00B74494" w:rsidRPr="00D37EF8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5168B1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C3C6C" w14:textId="238CC40C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B74494" w:rsidRPr="00D566CF" w14:paraId="112CDFA4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6D4D" w14:textId="77777777" w:rsidR="00B74494" w:rsidRPr="00D37EF8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8D1430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C60E3" w14:textId="1850BE52" w:rsidR="00B74494" w:rsidRPr="00D37EF8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CC191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DAA13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6AED" w14:textId="609BF558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D566CF" w14:paraId="68997AA9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D37EF8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CBB3B" w14:textId="0042F5A6" w:rsidR="00C74A72" w:rsidRPr="00D566CF" w:rsidRDefault="000E59D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มีน</w:t>
            </w:r>
            <w:r w:rsidR="00CC191F"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าคม</w:t>
            </w:r>
            <w:r w:rsidR="00B74494"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602E2"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76E3532F" w:rsidR="00C74A72" w:rsidRPr="00D37EF8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0E59D3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</w:tr>
      <w:tr w:rsidR="00C74A72" w:rsidRPr="00D566CF" w14:paraId="359F9757" w14:textId="77777777" w:rsidTr="00D4213D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399D5" w14:textId="4244B880" w:rsidR="00C74A72" w:rsidRPr="00D37EF8" w:rsidRDefault="00B74494" w:rsidP="00D4213D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งบฐานะการเงินแบบย่อ</w:t>
            </w:r>
            <w:r w:rsidR="00C74A72"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1648F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B962C" w14:textId="77777777" w:rsidR="00C74A72" w:rsidRPr="00D37EF8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CCFC1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AFAAD" w14:textId="77777777" w:rsidR="00C74A72" w:rsidRPr="00D37EF8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E59D3" w:rsidRPr="00D566CF" w14:paraId="00754E87" w14:textId="77777777" w:rsidTr="00EE56FA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ABF0" w14:textId="77777777" w:rsidR="000E59D3" w:rsidRPr="00D37EF8" w:rsidRDefault="000E59D3" w:rsidP="000E59D3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9ED07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71363" w14:textId="7480E6F4" w:rsidR="000E59D3" w:rsidRPr="00D566CF" w:rsidRDefault="00EE56FA" w:rsidP="000E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212,102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A1BF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ACDBB4" w14:textId="1F775806" w:rsidR="000E59D3" w:rsidRPr="000E59D3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195,965</w:t>
            </w:r>
          </w:p>
        </w:tc>
      </w:tr>
      <w:tr w:rsidR="000E59D3" w:rsidRPr="00D566CF" w14:paraId="6F2246DE" w14:textId="77777777" w:rsidTr="00EE56FA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2451F" w14:textId="77777777" w:rsidR="000E59D3" w:rsidRPr="00D37EF8" w:rsidRDefault="000E59D3" w:rsidP="000E59D3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272F5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0E4ED" w14:textId="526D0EF2" w:rsidR="000E59D3" w:rsidRPr="00D566CF" w:rsidRDefault="00EE56FA" w:rsidP="000E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309,530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37F8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6F1269" w14:textId="6F27ACCB" w:rsidR="000E59D3" w:rsidRPr="000E59D3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310,453</w:t>
            </w:r>
          </w:p>
        </w:tc>
      </w:tr>
      <w:tr w:rsidR="000E59D3" w:rsidRPr="00D566CF" w14:paraId="4C8FD533" w14:textId="77777777" w:rsidTr="00EE56FA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5B540" w14:textId="77777777" w:rsidR="000E59D3" w:rsidRPr="00D37EF8" w:rsidRDefault="000E59D3" w:rsidP="000E59D3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722CE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F0868" w14:textId="2478670B" w:rsidR="000E59D3" w:rsidRPr="00D37EF8" w:rsidRDefault="00EE56FA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46,734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27A3D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844AF" w14:textId="4C0A3458" w:rsidR="000E59D3" w:rsidRPr="00D37EF8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59D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38,875</w:t>
            </w:r>
          </w:p>
        </w:tc>
      </w:tr>
      <w:tr w:rsidR="000E59D3" w:rsidRPr="00D566CF" w14:paraId="00DFBE05" w14:textId="77777777" w:rsidTr="00EE56FA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2E762" w14:textId="77777777" w:rsidR="000E59D3" w:rsidRPr="00D37EF8" w:rsidRDefault="000E59D3" w:rsidP="000E59D3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37CFC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E95FA" w14:textId="5ED45E81" w:rsidR="000E59D3" w:rsidRPr="00D37EF8" w:rsidRDefault="00EE56FA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42,969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C8E22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7580EC" w14:textId="579AA42D" w:rsidR="000E59D3" w:rsidRPr="00D37EF8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59D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42,521</w:t>
            </w:r>
          </w:p>
        </w:tc>
      </w:tr>
      <w:tr w:rsidR="00FB060A" w:rsidRPr="00D566CF" w14:paraId="1D7159D1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FB060A" w:rsidRPr="00D37EF8" w:rsidRDefault="00FB060A" w:rsidP="00FB060A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6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B060A" w:rsidRPr="00D566CF" w14:paraId="6D49522F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D176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9A45" w14:textId="28A5897D" w:rsidR="00FB060A" w:rsidRPr="00D37EF8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-27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B060A" w:rsidRPr="00D566CF" w14:paraId="2F24D027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B68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09C31" w14:textId="71984BEF" w:rsidR="00FB060A" w:rsidRPr="00D37EF8" w:rsidRDefault="00FB060A" w:rsidP="007D0C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2417A2" w:rsidRPr="00D566CF" w14:paraId="3F667283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4DEF" w14:textId="77777777" w:rsidR="002417A2" w:rsidRPr="00D566CF" w:rsidRDefault="002417A2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75D62" w14:textId="3DC1A36D" w:rsidR="002417A2" w:rsidRPr="00D37EF8" w:rsidRDefault="00CC191F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สำหรับ</w:t>
            </w:r>
            <w:r w:rsidR="000E59D3"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งวดสามเดือน</w:t>
            </w: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สิ้นสุด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0E59D3"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มีน</w:t>
            </w: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าคม</w:t>
            </w:r>
          </w:p>
        </w:tc>
      </w:tr>
      <w:tr w:rsidR="002639CB" w:rsidRPr="00D566CF" w14:paraId="55DF5A8C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0BE" w14:textId="77777777" w:rsidR="002639CB" w:rsidRPr="00D37EF8" w:rsidRDefault="002639CB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7E888" w14:textId="55BECEA4" w:rsidR="002639CB" w:rsidRPr="00D566CF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0E59D3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07083" w14:textId="77777777" w:rsidR="002639CB" w:rsidRPr="00D37EF8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C3FFA" w14:textId="678CFFC4" w:rsidR="002639CB" w:rsidRPr="00D37EF8" w:rsidRDefault="002639CB" w:rsidP="002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0E59D3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</w:tr>
      <w:tr w:rsidR="00FB060A" w:rsidRPr="00D566CF" w14:paraId="0F8BBC22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BECB" w14:textId="4582A622" w:rsidR="00FB060A" w:rsidRPr="00D37EF8" w:rsidRDefault="00FB060A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EA91E" w14:textId="402C363A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D5D7E4" w14:textId="02734FF2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07D19D49" w14:textId="7B291AAB" w:rsidR="00FB060A" w:rsidRPr="00D37EF8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01D4A" w:rsidRPr="00D566CF" w14:paraId="667D9290" w14:textId="77777777" w:rsidTr="00EE56FA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C255D" w14:textId="26EE1997" w:rsidR="00701D4A" w:rsidRPr="00D37EF8" w:rsidRDefault="00701D4A" w:rsidP="00701D4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D33840" w14:textId="17D12A61" w:rsidR="00701D4A" w:rsidRPr="00D566CF" w:rsidRDefault="00EE56F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70,11</w:t>
            </w:r>
            <w:r w:rsidR="00A30B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77D3" w14:textId="3F3AB234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A42B3" w14:textId="23203DBE" w:rsidR="00701D4A" w:rsidRPr="00D566CF" w:rsidRDefault="00431E0F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54,</w:t>
            </w:r>
            <w:r w:rsidR="00B7200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832</w:t>
            </w:r>
          </w:p>
        </w:tc>
      </w:tr>
      <w:tr w:rsidR="00701D4A" w:rsidRPr="00D566CF" w14:paraId="5B99C6DD" w14:textId="77777777" w:rsidTr="00D4213D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87B02" w14:textId="3AA77BAF" w:rsidR="00701D4A" w:rsidRPr="00D37EF8" w:rsidRDefault="00701D4A" w:rsidP="00701D4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86FAA" w14:textId="644989B5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5E14D" w14:textId="2782E06D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8E5D2F" w14:textId="4640B261" w:rsidR="00701D4A" w:rsidRPr="00D37EF8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01D4A" w:rsidRPr="00D566CF" w14:paraId="55F9816C" w14:textId="77777777" w:rsidTr="00EE56FA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EF09D" w14:textId="03A6EBCA" w:rsidR="00701D4A" w:rsidRPr="00D37EF8" w:rsidRDefault="00701D4A" w:rsidP="00701D4A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7A2C" w14:textId="65CD043B" w:rsidR="00701D4A" w:rsidRPr="00D37EF8" w:rsidRDefault="00EE56F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7,011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CE07" w14:textId="0A10C432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B65A" w14:textId="4638D93F" w:rsidR="00701D4A" w:rsidRPr="00D566CF" w:rsidRDefault="00CE1A90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431E0F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1,433</w:t>
            </w: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01D4A" w:rsidRPr="00D566CF" w14:paraId="28FCD431" w14:textId="77777777" w:rsidTr="00EE56FA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E732" w14:textId="7137A445" w:rsidR="00701D4A" w:rsidRPr="00224AE7" w:rsidRDefault="00701D4A" w:rsidP="00701D4A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2C4AF" w14:textId="3138CFA7" w:rsidR="00701D4A" w:rsidRPr="00D37EF8" w:rsidRDefault="00EE56F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105</w:t>
            </w:r>
            <w:r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3B9AC" w14:textId="77B2B2D0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467BF" w14:textId="7CC0DB3B" w:rsidR="00701D4A" w:rsidRPr="00D566CF" w:rsidRDefault="00476F23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282</w:t>
            </w:r>
            <w:r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01D4A" w:rsidRPr="00D566CF" w14:paraId="694AA4A3" w14:textId="77777777" w:rsidTr="00EE56FA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5326C" w14:textId="50034039" w:rsidR="00701D4A" w:rsidRPr="00D37EF8" w:rsidRDefault="00701D4A" w:rsidP="00701D4A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เบ็ดเสร็จรวม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8A891" w14:textId="1E831BE8" w:rsidR="00701D4A" w:rsidRPr="00A377DF" w:rsidRDefault="00EE56F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6,906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7A6B" w14:textId="3CC02F70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0BA876" w14:textId="63126E07" w:rsidR="00701D4A" w:rsidRPr="00D566CF" w:rsidRDefault="00CE1A90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476F23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1,715</w:t>
            </w: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01D4A" w:rsidRPr="00D566CF" w14:paraId="5A933335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383B8825" w:rsidR="00701D4A" w:rsidRPr="00D37EF8" w:rsidRDefault="00701D4A" w:rsidP="00701D4A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32FC8" w14:textId="3D09FE10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719B66" w14:textId="7F978416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6C794" w14:textId="5EE2CD81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D566CF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227E303C"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A8B475D" w14:textId="77777777" w:rsidR="00B70BB8" w:rsidRPr="00D566CF" w:rsidRDefault="00B70BB8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B0333B0" w14:textId="77777777" w:rsidR="000F48A6" w:rsidRDefault="000F48A6" w:rsidP="000F48A6"/>
    <w:p w14:paraId="50682F17" w14:textId="4D952753" w:rsidR="00240D0A" w:rsidRPr="00D566CF" w:rsidRDefault="00240D0A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lastRenderedPageBreak/>
        <w:t>ที่ดิน อาคารและอุปกรณ์ - สุทธิ</w:t>
      </w:r>
    </w:p>
    <w:p w14:paraId="60BE8149" w14:textId="2F55ADB9" w:rsidR="009B29B0" w:rsidRDefault="009B29B0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>รายการเคลื่อนไหวของบัญชีที่ดิน อาคารและอุปกรณ์</w:t>
      </w:r>
      <w:r w:rsidR="001104D2" w:rsidRPr="00D37EF8">
        <w:rPr>
          <w:rFonts w:ascii="Angsana New" w:hAnsi="Angsana New"/>
          <w:sz w:val="28"/>
          <w:szCs w:val="28"/>
          <w:cs/>
        </w:rPr>
        <w:t xml:space="preserve"> </w:t>
      </w:r>
      <w:r w:rsidR="00F63FAF" w:rsidRPr="00D37EF8">
        <w:rPr>
          <w:rFonts w:ascii="Angsana New" w:hAnsi="Angsana New" w:hint="cs"/>
          <w:sz w:val="28"/>
          <w:szCs w:val="28"/>
          <w:cs/>
        </w:rPr>
        <w:t>สำหรับงวดสามเดือนสิ้นสุดวันที่</w:t>
      </w:r>
      <w:r w:rsidRPr="00D37EF8">
        <w:rPr>
          <w:rFonts w:ascii="Angsana New" w:hAnsi="Angsana New"/>
          <w:sz w:val="28"/>
          <w:szCs w:val="28"/>
          <w:cs/>
        </w:rPr>
        <w:t xml:space="preserve"> </w:t>
      </w:r>
      <w:r w:rsidR="00C54856">
        <w:rPr>
          <w:rFonts w:ascii="Angsana New" w:hAnsi="Angsana New"/>
          <w:sz w:val="28"/>
          <w:szCs w:val="28"/>
        </w:rPr>
        <w:t xml:space="preserve">31 </w:t>
      </w:r>
      <w:r w:rsidR="001A1840" w:rsidRPr="00D37EF8">
        <w:rPr>
          <w:rFonts w:ascii="Angsana New" w:hAnsi="Angsana New" w:hint="cs"/>
          <w:sz w:val="28"/>
          <w:szCs w:val="28"/>
          <w:cs/>
        </w:rPr>
        <w:t>มีน</w:t>
      </w:r>
      <w:r w:rsidR="00C54856" w:rsidRPr="00D37EF8">
        <w:rPr>
          <w:rFonts w:ascii="Angsana New" w:hAnsi="Angsana New"/>
          <w:sz w:val="28"/>
          <w:szCs w:val="28"/>
          <w:cs/>
        </w:rPr>
        <w:t xml:space="preserve">าคม </w:t>
      </w:r>
      <w:r w:rsidR="00C54856">
        <w:rPr>
          <w:rFonts w:ascii="Angsana New" w:hAnsi="Angsana New"/>
          <w:sz w:val="28"/>
          <w:szCs w:val="28"/>
        </w:rPr>
        <w:t>256</w:t>
      </w:r>
      <w:r w:rsidR="001A1840" w:rsidRPr="00456B38">
        <w:rPr>
          <w:rFonts w:ascii="Angsana New" w:hAnsi="Angsana New" w:hint="cs"/>
          <w:sz w:val="28"/>
          <w:szCs w:val="28"/>
        </w:rPr>
        <w:t>8</w:t>
      </w:r>
      <w:r w:rsidR="00D00F8E">
        <w:rPr>
          <w:rFonts w:ascii="Angsana New" w:hAnsi="Angsana New"/>
          <w:sz w:val="28"/>
          <w:szCs w:val="28"/>
          <w:cs/>
        </w:rPr>
        <w:t xml:space="preserve"> </w:t>
      </w:r>
      <w:r w:rsidRPr="002D5CA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4"/>
        <w:gridCol w:w="709"/>
        <w:gridCol w:w="4394"/>
      </w:tblGrid>
      <w:tr w:rsidR="007C4A37" w:rsidRPr="00FD45CA" w14:paraId="1A2C008F" w14:textId="77777777" w:rsidTr="002071FD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3545FC46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58EBD328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6A109B8B" w14:textId="77777777" w:rsidR="007C4A37" w:rsidRPr="00D37EF8" w:rsidRDefault="007C4A37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C4A37" w:rsidRPr="00FD45CA" w14:paraId="33EFE8C7" w14:textId="77777777" w:rsidTr="002071FD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251E385B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1364BCB3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14:paraId="1AA7D700" w14:textId="77777777" w:rsidR="007C4A37" w:rsidRPr="00D37EF8" w:rsidRDefault="007C4A37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7C4A37" w:rsidRPr="00FD45CA" w14:paraId="15F640D2" w14:textId="77777777" w:rsidTr="002071FD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15C1E29A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4A1EEC49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1F5B8B28" w14:textId="77777777" w:rsidR="007C4A37" w:rsidRPr="00D37EF8" w:rsidRDefault="007C4A37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A37" w:rsidRPr="00FD45CA" w14:paraId="63DBA230" w14:textId="77777777" w:rsidTr="002071FD">
        <w:trPr>
          <w:cantSplit/>
          <w:trHeight w:hRule="exact" w:val="397"/>
        </w:trPr>
        <w:tc>
          <w:tcPr>
            <w:tcW w:w="4394" w:type="dxa"/>
          </w:tcPr>
          <w:p w14:paraId="2321701D" w14:textId="66AFFE51" w:rsidR="007C4A37" w:rsidRPr="00BB6C72" w:rsidRDefault="007C4A37" w:rsidP="002071FD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456B3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54D6C860" w14:textId="77777777" w:rsidR="007C4A37" w:rsidRPr="00D37EF8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4ED1DB6C" w14:textId="2E033100" w:rsidR="007C4A37" w:rsidRPr="00D37EF8" w:rsidRDefault="000D7128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7128">
              <w:rPr>
                <w:rFonts w:ascii="Angsana New" w:hAnsi="Angsana New"/>
                <w:sz w:val="28"/>
                <w:szCs w:val="28"/>
              </w:rPr>
              <w:t>21,129</w:t>
            </w:r>
          </w:p>
        </w:tc>
      </w:tr>
      <w:tr w:rsidR="007C4A37" w:rsidRPr="00826FCF" w14:paraId="537CAE06" w14:textId="77777777" w:rsidTr="00021109">
        <w:trPr>
          <w:cantSplit/>
          <w:trHeight w:hRule="exact" w:val="397"/>
        </w:trPr>
        <w:tc>
          <w:tcPr>
            <w:tcW w:w="4394" w:type="dxa"/>
          </w:tcPr>
          <w:p w14:paraId="7BE9F11D" w14:textId="77777777" w:rsidR="007C4A37" w:rsidRPr="00E74E50" w:rsidRDefault="007C4A37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7EF8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: ซื้อระหว่างงวด</w:t>
            </w:r>
          </w:p>
        </w:tc>
        <w:tc>
          <w:tcPr>
            <w:tcW w:w="709" w:type="dxa"/>
            <w:shd w:val="clear" w:color="auto" w:fill="auto"/>
          </w:tcPr>
          <w:p w14:paraId="58D3D208" w14:textId="77777777" w:rsidR="007C4A37" w:rsidRPr="00D37EF8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D5758" w14:textId="77F8BAF7" w:rsidR="007C4A37" w:rsidRPr="000D7128" w:rsidRDefault="00021109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851</w:t>
            </w:r>
          </w:p>
        </w:tc>
      </w:tr>
      <w:tr w:rsidR="007C4A37" w:rsidRPr="00826FCF" w14:paraId="080D9F16" w14:textId="77777777" w:rsidTr="00021109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712CFAF6" w14:textId="14BD9621" w:rsidR="007C4A37" w:rsidRPr="00E74E50" w:rsidRDefault="007C4A37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30B98" w:rsidRPr="00D37EF8">
              <w:rPr>
                <w:rFonts w:ascii="Angsana New" w:hAnsi="Angsana New"/>
                <w:sz w:val="28"/>
                <w:szCs w:val="28"/>
                <w:u w:val="single"/>
                <w:cs/>
              </w:rPr>
              <w:t>(หัก)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: จำหน่ายระหว่างงวด</w:t>
            </w:r>
          </w:p>
        </w:tc>
        <w:tc>
          <w:tcPr>
            <w:tcW w:w="709" w:type="dxa"/>
            <w:shd w:val="clear" w:color="auto" w:fill="auto"/>
          </w:tcPr>
          <w:p w14:paraId="65A4A6F3" w14:textId="77777777" w:rsidR="007C4A37" w:rsidRPr="002D5CA8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5B495" w14:textId="1C298719" w:rsidR="007C4A37" w:rsidRPr="000D7128" w:rsidRDefault="00021109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C4A37" w:rsidRPr="00826FCF" w14:paraId="32AF1C26" w14:textId="77777777" w:rsidTr="00021109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0D9CB249" w14:textId="78CF0EDE" w:rsidR="007C4A37" w:rsidRPr="00E74E50" w:rsidRDefault="007C4A37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30B98" w:rsidRPr="00D37EF8">
              <w:rPr>
                <w:rFonts w:ascii="Angsana New" w:hAnsi="Angsana New"/>
                <w:sz w:val="28"/>
                <w:szCs w:val="28"/>
                <w:u w:val="single"/>
                <w:cs/>
              </w:rPr>
              <w:t>(หัก)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: ค่าเสื่อมราคาสำหรับงวด</w:t>
            </w:r>
          </w:p>
        </w:tc>
        <w:tc>
          <w:tcPr>
            <w:tcW w:w="709" w:type="dxa"/>
            <w:shd w:val="clear" w:color="auto" w:fill="auto"/>
          </w:tcPr>
          <w:p w14:paraId="4F706333" w14:textId="77777777" w:rsidR="007C4A37" w:rsidRPr="00224A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A7CB6" w14:textId="234F6353" w:rsidR="007C4A37" w:rsidRPr="00D37EF8" w:rsidRDefault="00021109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659</w:t>
            </w:r>
            <w:r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C4A37" w:rsidRPr="00FD45CA" w14:paraId="769558DC" w14:textId="77777777" w:rsidTr="00021109">
        <w:trPr>
          <w:cantSplit/>
          <w:trHeight w:hRule="exact" w:val="397"/>
        </w:trPr>
        <w:tc>
          <w:tcPr>
            <w:tcW w:w="4394" w:type="dxa"/>
          </w:tcPr>
          <w:p w14:paraId="02D7A2F8" w14:textId="3E0DDE1C" w:rsidR="007C4A37" w:rsidRPr="00E74E50" w:rsidRDefault="007C4A37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ราคาตามบัญชีสุทธิ ณ วันที่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D37E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09" w:type="dxa"/>
            <w:shd w:val="clear" w:color="auto" w:fill="auto"/>
          </w:tcPr>
          <w:p w14:paraId="2593AA4F" w14:textId="77777777" w:rsidR="007C4A37" w:rsidRPr="00D37EF8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CF9649B" w14:textId="58098128" w:rsidR="007C4A37" w:rsidRPr="00A30B98" w:rsidRDefault="00021109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0B98">
              <w:rPr>
                <w:rFonts w:ascii="Angsana New" w:hAnsi="Angsana New"/>
                <w:sz w:val="28"/>
                <w:szCs w:val="28"/>
                <w:lang w:val="en-US"/>
              </w:rPr>
              <w:t>21,321</w:t>
            </w:r>
          </w:p>
        </w:tc>
      </w:tr>
    </w:tbl>
    <w:p w14:paraId="4D69ECAB" w14:textId="67200A35" w:rsidR="00193D90" w:rsidRPr="00D566CF" w:rsidRDefault="00193D90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76AA0671" w14:textId="4998248F" w:rsidR="00BA340F" w:rsidRPr="00D37EF8" w:rsidRDefault="00BA340F" w:rsidP="00BA3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ab/>
      </w:r>
      <w:r w:rsidRPr="00D37EF8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horzAnchor="margin" w:tblpY="178"/>
        <w:tblW w:w="9747" w:type="dxa"/>
        <w:tblLayout w:type="fixed"/>
        <w:tblLook w:val="0000" w:firstRow="0" w:lastRow="0" w:firstColumn="0" w:lastColumn="0" w:noHBand="0" w:noVBand="0"/>
      </w:tblPr>
      <w:tblGrid>
        <w:gridCol w:w="5421"/>
        <w:gridCol w:w="1984"/>
        <w:gridCol w:w="284"/>
        <w:gridCol w:w="2058"/>
      </w:tblGrid>
      <w:tr w:rsidR="0069475D" w:rsidRPr="00D566CF" w14:paraId="28BB9DCB" w14:textId="77777777" w:rsidTr="002071FD">
        <w:trPr>
          <w:trHeight w:val="397"/>
        </w:trPr>
        <w:tc>
          <w:tcPr>
            <w:tcW w:w="5421" w:type="dxa"/>
          </w:tcPr>
          <w:p w14:paraId="09674E9C" w14:textId="77777777" w:rsidR="0069475D" w:rsidRPr="00D566CF" w:rsidRDefault="0069475D" w:rsidP="002071FD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5B3F5C0F" w14:textId="77777777" w:rsidR="0069475D" w:rsidRPr="00D37EF8" w:rsidRDefault="0069475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475D" w:rsidRPr="00D566CF" w14:paraId="2C71185A" w14:textId="77777777" w:rsidTr="002071FD">
        <w:trPr>
          <w:trHeight w:val="397"/>
        </w:trPr>
        <w:tc>
          <w:tcPr>
            <w:tcW w:w="5421" w:type="dxa"/>
          </w:tcPr>
          <w:p w14:paraId="40A12F44" w14:textId="77777777" w:rsidR="0069475D" w:rsidRPr="00D566CF" w:rsidRDefault="0069475D" w:rsidP="002071FD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top w:val="single" w:sz="4" w:space="0" w:color="auto"/>
            </w:tcBorders>
            <w:vAlign w:val="center"/>
          </w:tcPr>
          <w:p w14:paraId="029F183A" w14:textId="77777777" w:rsidR="0069475D" w:rsidRPr="00D37EF8" w:rsidRDefault="0069475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9475D" w:rsidRPr="00D566CF" w14:paraId="74D51746" w14:textId="77777777" w:rsidTr="002071FD">
        <w:trPr>
          <w:trHeight w:val="397"/>
        </w:trPr>
        <w:tc>
          <w:tcPr>
            <w:tcW w:w="5421" w:type="dxa"/>
          </w:tcPr>
          <w:p w14:paraId="09BFFFC8" w14:textId="77777777" w:rsidR="0069475D" w:rsidRPr="00D566CF" w:rsidRDefault="0069475D" w:rsidP="002071FD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25C43FEC" w14:textId="77777777" w:rsidR="0069475D" w:rsidRPr="00D37EF8" w:rsidRDefault="0069475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75D" w:rsidRPr="00D566CF" w14:paraId="7E18A39D" w14:textId="77777777" w:rsidTr="002071FD">
        <w:trPr>
          <w:trHeight w:val="397"/>
        </w:trPr>
        <w:tc>
          <w:tcPr>
            <w:tcW w:w="5421" w:type="dxa"/>
          </w:tcPr>
          <w:p w14:paraId="2DEAD0C4" w14:textId="77777777" w:rsidR="0069475D" w:rsidRPr="00D566CF" w:rsidRDefault="0069475D" w:rsidP="002071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457BE41" w14:textId="77777777" w:rsidR="0069475D" w:rsidRPr="00D566CF" w:rsidRDefault="0069475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552A8F4A" w14:textId="77777777" w:rsidR="0069475D" w:rsidRPr="00D566CF" w:rsidRDefault="0069475D" w:rsidP="002071FD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vAlign w:val="bottom"/>
          </w:tcPr>
          <w:p w14:paraId="5CC7F541" w14:textId="77777777" w:rsidR="0069475D" w:rsidRPr="00D566CF" w:rsidRDefault="0069475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9475D" w:rsidRPr="00D566CF" w14:paraId="63BF89A8" w14:textId="77777777" w:rsidTr="002071FD">
        <w:trPr>
          <w:trHeight w:val="397"/>
        </w:trPr>
        <w:tc>
          <w:tcPr>
            <w:tcW w:w="5421" w:type="dxa"/>
          </w:tcPr>
          <w:p w14:paraId="1249B88C" w14:textId="77777777" w:rsidR="0069475D" w:rsidRPr="00D566CF" w:rsidRDefault="0069475D" w:rsidP="002071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985BD" w14:textId="0642497A" w:rsidR="0069475D" w:rsidRPr="00D566CF" w:rsidRDefault="00C5485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03026" w:rsidRPr="00D37EF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303026" w:rsidRPr="00456B3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84" w:type="dxa"/>
            <w:vAlign w:val="bottom"/>
          </w:tcPr>
          <w:p w14:paraId="06CC63F4" w14:textId="77777777" w:rsidR="0069475D" w:rsidRPr="00D566CF" w:rsidRDefault="0069475D" w:rsidP="002071FD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bottom"/>
          </w:tcPr>
          <w:p w14:paraId="6A233545" w14:textId="5F206978" w:rsidR="0069475D" w:rsidRPr="00D37EF8" w:rsidRDefault="0069475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303026" w:rsidRPr="00456B3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69475D" w:rsidRPr="00D566CF" w14:paraId="478FA221" w14:textId="77777777" w:rsidTr="002071FD">
        <w:trPr>
          <w:trHeight w:val="397"/>
        </w:trPr>
        <w:tc>
          <w:tcPr>
            <w:tcW w:w="5421" w:type="dxa"/>
            <w:vAlign w:val="bottom"/>
          </w:tcPr>
          <w:p w14:paraId="4610D9F5" w14:textId="77777777" w:rsidR="0069475D" w:rsidRPr="00D566CF" w:rsidRDefault="0069475D" w:rsidP="002071FD">
            <w:pPr>
              <w:pStyle w:val="Heading5"/>
              <w:spacing w:line="240" w:lineRule="auto"/>
              <w:ind w:left="138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14:paraId="0F866360" w14:textId="77777777" w:rsidR="0069475D" w:rsidRPr="00D566CF" w:rsidRDefault="0069475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19F0569" w14:textId="77777777" w:rsidR="0069475D" w:rsidRPr="00D566CF" w:rsidRDefault="0069475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3C9F5514" w14:textId="77777777" w:rsidR="0069475D" w:rsidRPr="00D566CF" w:rsidRDefault="0069475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75D" w:rsidRPr="00D566CF" w14:paraId="7061C588" w14:textId="77777777" w:rsidTr="002071FD">
        <w:trPr>
          <w:trHeight w:val="397"/>
        </w:trPr>
        <w:tc>
          <w:tcPr>
            <w:tcW w:w="7405" w:type="dxa"/>
            <w:gridSpan w:val="2"/>
            <w:shd w:val="clear" w:color="auto" w:fill="auto"/>
            <w:vAlign w:val="bottom"/>
          </w:tcPr>
          <w:p w14:paraId="6C4B98DD" w14:textId="1A74EEBB" w:rsidR="0069475D" w:rsidRPr="00D566CF" w:rsidRDefault="0069475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right="171" w:firstLine="132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(ณ วันที่ </w:t>
            </w:r>
            <w:r w:rsidR="00C548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95089" w:rsidRPr="00D37EF8">
              <w:rPr>
                <w:rFonts w:ascii="Angsana New" w:hAnsi="Angsana New" w:hint="cs"/>
                <w:sz w:val="28"/>
                <w:szCs w:val="28"/>
                <w:cs/>
              </w:rPr>
              <w:t>มีนาค</w:t>
            </w:r>
            <w:r w:rsidR="00C54856" w:rsidRPr="00D37EF8">
              <w:rPr>
                <w:rFonts w:ascii="Angsana New" w:hAnsi="Angsana New"/>
                <w:sz w:val="28"/>
                <w:szCs w:val="28"/>
                <w:cs/>
              </w:rPr>
              <w:t xml:space="preserve">ม </w:t>
            </w:r>
            <w:r w:rsidR="00C54856">
              <w:rPr>
                <w:rFonts w:ascii="Angsana New" w:hAnsi="Angsana New"/>
                <w:sz w:val="28"/>
                <w:szCs w:val="28"/>
              </w:rPr>
              <w:t>256</w:t>
            </w:r>
            <w:r w:rsidR="00595089">
              <w:rPr>
                <w:rFonts w:ascii="Angsana New" w:hAnsi="Angsana New"/>
                <w:sz w:val="28"/>
                <w:szCs w:val="28"/>
              </w:rPr>
              <w:t>8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อัตราดอกเบี้ยร้อยละ </w:t>
            </w:r>
            <w:r w:rsidR="00021109" w:rsidRPr="00021109">
              <w:rPr>
                <w:rFonts w:ascii="Angsana New" w:hAnsi="Angsana New"/>
                <w:sz w:val="28"/>
                <w:szCs w:val="28"/>
              </w:rPr>
              <w:t>6</w:t>
            </w:r>
            <w:r w:rsidR="00021109" w:rsidRPr="00D37EF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021109" w:rsidRPr="00021109">
              <w:rPr>
                <w:rFonts w:ascii="Angsana New" w:hAnsi="Angsana New"/>
                <w:sz w:val="28"/>
                <w:szCs w:val="28"/>
              </w:rPr>
              <w:t>87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021109">
              <w:rPr>
                <w:rFonts w:ascii="Angsana New" w:hAnsi="Angsana New"/>
                <w:sz w:val="28"/>
                <w:szCs w:val="28"/>
              </w:rPr>
              <w:t>7</w:t>
            </w:r>
            <w:r w:rsidR="00021109" w:rsidRPr="00D37EF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021109">
              <w:rPr>
                <w:rFonts w:ascii="Angsana New" w:hAnsi="Angsana New"/>
                <w:sz w:val="28"/>
                <w:szCs w:val="28"/>
              </w:rPr>
              <w:t>75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ต่อปี </w:t>
            </w:r>
          </w:p>
        </w:tc>
        <w:tc>
          <w:tcPr>
            <w:tcW w:w="284" w:type="dxa"/>
          </w:tcPr>
          <w:p w14:paraId="2B343E10" w14:textId="77777777" w:rsidR="0069475D" w:rsidRPr="00D566CF" w:rsidRDefault="0069475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0E3DB552" w14:textId="77777777" w:rsidR="0069475D" w:rsidRPr="00D566CF" w:rsidRDefault="0069475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75D" w:rsidRPr="00D566CF" w14:paraId="261D1DFA" w14:textId="77777777" w:rsidTr="00021109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71E3DBD4" w14:textId="67108177" w:rsidR="0069475D" w:rsidRPr="00A276F6" w:rsidRDefault="0069475D" w:rsidP="002071FD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</w:pPr>
            <w:r w:rsidRPr="00D37EF8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และ ณ วันที่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3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lang w:val="en-ZW"/>
              </w:rPr>
              <w:t>1</w:t>
            </w:r>
            <w:r w:rsidRPr="00D37EF8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256</w:t>
            </w:r>
            <w:r w:rsidR="00595089" w:rsidRPr="00456B38">
              <w:rPr>
                <w:rFonts w:ascii="Angsana New" w:hAnsi="Angsana New" w:hint="cs"/>
                <w:b w:val="0"/>
                <w:bCs w:val="0"/>
                <w:spacing w:val="-8"/>
                <w:sz w:val="28"/>
                <w:szCs w:val="28"/>
              </w:rPr>
              <w:t>7</w:t>
            </w:r>
            <w:r w:rsidRPr="00D37EF8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อัตราดอกเบี้ยร้อยละ 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6</w:t>
            </w:r>
            <w:r w:rsidR="00E673D2" w:rsidRPr="00D37EF8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>.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87</w:t>
            </w:r>
            <w:r w:rsidRPr="00D37EF8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ถึง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7</w:t>
            </w:r>
            <w:r w:rsidRPr="00D37EF8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>.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7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5</w:t>
            </w:r>
            <w:r w:rsidR="00A276F6" w:rsidRPr="00D37EF8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</w:t>
            </w:r>
            <w:r w:rsidR="00A276F6" w:rsidRPr="00D37EF8">
              <w:rPr>
                <w:rFonts w:ascii="Angsana New" w:hAnsi="Angsana New" w:hint="cs"/>
                <w:b w:val="0"/>
                <w:bCs w:val="0"/>
                <w:spacing w:val="-8"/>
                <w:sz w:val="28"/>
                <w:szCs w:val="28"/>
                <w:cs/>
              </w:rPr>
              <w:t>ต่อปี</w:t>
            </w:r>
            <w:r w:rsidRPr="00D37EF8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7543BC" w14:textId="2CF50AA9" w:rsidR="0069475D" w:rsidRPr="00D566CF" w:rsidRDefault="00021109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B4568B" w14:textId="77777777" w:rsidR="0069475D" w:rsidRPr="00D566CF" w:rsidRDefault="0069475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6F68E4C4" w14:textId="4D15B152" w:rsidR="0069475D" w:rsidRPr="00D566CF" w:rsidRDefault="006D153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2,279</w:t>
            </w:r>
          </w:p>
        </w:tc>
      </w:tr>
      <w:tr w:rsidR="0069475D" w:rsidRPr="00D566CF" w14:paraId="15370FE1" w14:textId="77777777" w:rsidTr="002071FD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4613D384" w14:textId="77777777" w:rsidR="0069475D" w:rsidRPr="00D566CF" w:rsidRDefault="0069475D" w:rsidP="002071FD">
            <w:pPr>
              <w:pStyle w:val="Heading5"/>
              <w:spacing w:line="240" w:lineRule="auto"/>
              <w:ind w:left="460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1A644AD" w14:textId="77777777" w:rsidR="0069475D" w:rsidRPr="00D566CF" w:rsidRDefault="0069475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2A54C87" w14:textId="77777777" w:rsidR="0069475D" w:rsidRPr="00D566CF" w:rsidRDefault="0069475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7A75D346" w14:textId="77777777" w:rsidR="0069475D" w:rsidRPr="00D566CF" w:rsidRDefault="0069475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475D" w:rsidRPr="00D566CF" w14:paraId="1B93F46B" w14:textId="77777777" w:rsidTr="002071FD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7C68F07E" w14:textId="77777777" w:rsidR="0069475D" w:rsidRPr="00D37EF8" w:rsidRDefault="0069475D" w:rsidP="002071FD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DF1618" w14:textId="77777777" w:rsidR="0069475D" w:rsidRPr="00D566CF" w:rsidRDefault="0069475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95F8E87" w14:textId="77777777" w:rsidR="0069475D" w:rsidRPr="00D566CF" w:rsidRDefault="0069475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11EBBBE5" w14:textId="77777777" w:rsidR="0069475D" w:rsidRPr="00D566CF" w:rsidRDefault="0069475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475D" w:rsidRPr="00D566CF" w14:paraId="405073FE" w14:textId="77777777" w:rsidTr="002071FD">
        <w:trPr>
          <w:trHeight w:val="397"/>
        </w:trPr>
        <w:tc>
          <w:tcPr>
            <w:tcW w:w="7405" w:type="dxa"/>
            <w:gridSpan w:val="2"/>
            <w:shd w:val="clear" w:color="auto" w:fill="auto"/>
            <w:vAlign w:val="bottom"/>
          </w:tcPr>
          <w:p w14:paraId="16147781" w14:textId="18D88092" w:rsidR="0069475D" w:rsidRPr="00D566CF" w:rsidRDefault="0069475D" w:rsidP="002071FD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(ณ วันที่ </w:t>
            </w:r>
            <w:r w:rsidR="00C54856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="00595089" w:rsidRPr="00D37E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มีนาค</w:t>
            </w:r>
            <w:r w:rsidR="00C54856"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 </w:t>
            </w:r>
            <w:r w:rsidR="00C5485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59508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</w:t>
            </w: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อัตราดอกเบี้ย ร้อยละ </w:t>
            </w:r>
            <w:r w:rsidR="00021109" w:rsidRPr="0002110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021109"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021109" w:rsidRPr="0002110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80</w:t>
            </w: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ถึง </w:t>
            </w:r>
            <w:r w:rsidR="00021109" w:rsidRPr="0002110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021109"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02110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05</w:t>
            </w: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A39400B" w14:textId="77777777" w:rsidR="0069475D" w:rsidRPr="00D566CF" w:rsidRDefault="0069475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715AB7F7" w14:textId="77777777" w:rsidR="0069475D" w:rsidRPr="00D566CF" w:rsidRDefault="0069475D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15098" w:rsidRPr="00D566CF" w14:paraId="36D9AB4C" w14:textId="77777777" w:rsidTr="00021109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697EBB73" w14:textId="74C3B367" w:rsidR="00F15098" w:rsidRPr="00A276F6" w:rsidRDefault="00F15098" w:rsidP="00F15098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</w:pPr>
            <w:r w:rsidRPr="00D37EF8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และ ณ วันที่ 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 xml:space="preserve">31 </w:t>
            </w:r>
            <w:r w:rsidRPr="00D37EF8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256</w:t>
            </w:r>
            <w:r w:rsidR="00595089" w:rsidRPr="00456B38">
              <w:rPr>
                <w:rFonts w:ascii="Angsana New" w:hAnsi="Angsana New" w:hint="cs"/>
                <w:b w:val="0"/>
                <w:bCs w:val="0"/>
                <w:spacing w:val="-10"/>
                <w:sz w:val="28"/>
                <w:szCs w:val="28"/>
              </w:rPr>
              <w:t>7</w:t>
            </w:r>
            <w:r w:rsidRPr="00D37EF8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</w:t>
            </w:r>
            <w:r w:rsidR="00A276F6" w:rsidRPr="00D37EF8">
              <w:rPr>
                <w:rFonts w:ascii="Angsana New" w:hAnsi="Angsana New" w:hint="cs"/>
                <w:b w:val="0"/>
                <w:bCs w:val="0"/>
                <w:spacing w:val="-10"/>
                <w:sz w:val="28"/>
                <w:szCs w:val="28"/>
                <w:cs/>
              </w:rPr>
              <w:t>อัตราดอกเบี้ย</w:t>
            </w:r>
            <w:r w:rsidRPr="00D37EF8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ร้อยละ </w:t>
            </w:r>
            <w:r w:rsidR="00595089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3</w:t>
            </w:r>
            <w:r w:rsidR="00595089" w:rsidRPr="00D37EF8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>.</w:t>
            </w:r>
            <w:r w:rsidR="00595089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0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0</w:t>
            </w:r>
            <w:r w:rsidRPr="00D37EF8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ถึง 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3</w:t>
            </w:r>
            <w:r w:rsidR="00E673D2" w:rsidRPr="00D37EF8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>.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70</w:t>
            </w:r>
            <w:r w:rsidRPr="00D37EF8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ต่อปี)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DEA255C" w14:textId="046BC4A5" w:rsidR="00F15098" w:rsidRPr="00D566CF" w:rsidRDefault="00021109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A81A8E" w14:textId="77777777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7E0F9525" w14:textId="394EDD05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</w:tr>
      <w:tr w:rsidR="00F15098" w:rsidRPr="00D566CF" w14:paraId="2C4018D0" w14:textId="77777777" w:rsidTr="00021109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578D4A04" w14:textId="77777777" w:rsidR="00F15098" w:rsidRPr="00D566CF" w:rsidRDefault="00F15098" w:rsidP="00F15098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D5943" w14:textId="1E2F4E8A" w:rsidR="00F15098" w:rsidRPr="00FD45CA" w:rsidRDefault="00021109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169,222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364911" w14:textId="77777777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DCFF7" w14:textId="3E0A7FF0" w:rsidR="00F15098" w:rsidRPr="00D566CF" w:rsidRDefault="006D1530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sz w:val="28"/>
                <w:szCs w:val="28"/>
                <w:lang w:val="en-US"/>
              </w:rPr>
              <w:t>171,279</w:t>
            </w:r>
          </w:p>
        </w:tc>
      </w:tr>
    </w:tbl>
    <w:p w14:paraId="1F0A4273" w14:textId="7D6E1935" w:rsidR="00CF5ACE" w:rsidRDefault="00CF5ACE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  <w:r w:rsidRPr="00D37EF8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C54856">
        <w:rPr>
          <w:rFonts w:ascii="Angsana New" w:hAnsi="Angsana New"/>
          <w:spacing w:val="4"/>
          <w:sz w:val="28"/>
          <w:szCs w:val="28"/>
        </w:rPr>
        <w:t xml:space="preserve">31 </w:t>
      </w:r>
      <w:r w:rsidR="0017318F" w:rsidRPr="00D37EF8">
        <w:rPr>
          <w:rFonts w:ascii="Angsana New" w:hAnsi="Angsana New" w:hint="cs"/>
          <w:spacing w:val="4"/>
          <w:sz w:val="28"/>
          <w:szCs w:val="28"/>
          <w:cs/>
        </w:rPr>
        <w:t>มีน</w:t>
      </w:r>
      <w:r w:rsidR="00C54856" w:rsidRPr="00D37EF8">
        <w:rPr>
          <w:rFonts w:ascii="Angsana New" w:hAnsi="Angsana New"/>
          <w:spacing w:val="4"/>
          <w:sz w:val="28"/>
          <w:szCs w:val="28"/>
          <w:cs/>
        </w:rPr>
        <w:t xml:space="preserve">าคม </w:t>
      </w:r>
      <w:r w:rsidR="00C54856">
        <w:rPr>
          <w:rFonts w:ascii="Angsana New" w:hAnsi="Angsana New"/>
          <w:spacing w:val="4"/>
          <w:sz w:val="28"/>
          <w:szCs w:val="28"/>
        </w:rPr>
        <w:t>256</w:t>
      </w:r>
      <w:r w:rsidR="00D324D0">
        <w:rPr>
          <w:rFonts w:ascii="Angsana New" w:hAnsi="Angsana New"/>
          <w:spacing w:val="4"/>
          <w:sz w:val="28"/>
          <w:szCs w:val="28"/>
        </w:rPr>
        <w:t>8</w:t>
      </w:r>
      <w:r w:rsidRPr="00D37EF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37EF8">
        <w:rPr>
          <w:rFonts w:ascii="Angsana New" w:hAnsi="Angsana New"/>
          <w:spacing w:val="4"/>
          <w:sz w:val="28"/>
          <w:szCs w:val="28"/>
          <w:cs/>
        </w:rPr>
        <w:t>และ</w:t>
      </w:r>
      <w:r w:rsidR="0017318F" w:rsidRPr="00D37EF8">
        <w:rPr>
          <w:rFonts w:ascii="Angsana New" w:hAnsi="Angsana New" w:hint="cs"/>
          <w:spacing w:val="4"/>
          <w:sz w:val="28"/>
          <w:szCs w:val="28"/>
          <w:cs/>
        </w:rPr>
        <w:t>วันที่</w:t>
      </w:r>
      <w:r w:rsidR="00890807" w:rsidRPr="00D37EF8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324D0">
        <w:rPr>
          <w:rFonts w:ascii="Angsana New" w:hAnsi="Angsana New"/>
          <w:spacing w:val="4"/>
          <w:sz w:val="28"/>
          <w:szCs w:val="28"/>
        </w:rPr>
        <w:t>31</w:t>
      </w:r>
      <w:r w:rsidR="0017318F" w:rsidRPr="00D37EF8">
        <w:rPr>
          <w:rFonts w:ascii="Angsana New" w:hAnsi="Angsana New" w:hint="cs"/>
          <w:spacing w:val="4"/>
          <w:sz w:val="28"/>
          <w:szCs w:val="28"/>
          <w:cs/>
        </w:rPr>
        <w:t xml:space="preserve"> ธันวาคม </w:t>
      </w:r>
      <w:r w:rsidRPr="00D566CF">
        <w:rPr>
          <w:rFonts w:ascii="Angsana New" w:hAnsi="Angsana New"/>
          <w:spacing w:val="-2"/>
          <w:sz w:val="28"/>
          <w:szCs w:val="28"/>
        </w:rPr>
        <w:t>256</w:t>
      </w:r>
      <w:r w:rsidR="0017318F" w:rsidRPr="00456B38">
        <w:rPr>
          <w:rFonts w:ascii="Angsana New" w:hAnsi="Angsana New" w:hint="cs"/>
          <w:spacing w:val="-2"/>
          <w:sz w:val="28"/>
          <w:szCs w:val="28"/>
        </w:rPr>
        <w:t>7</w:t>
      </w:r>
      <w:r w:rsidRPr="00D37EF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37EF8">
        <w:rPr>
          <w:rFonts w:ascii="Angsana New" w:hAnsi="Angsana New"/>
          <w:spacing w:val="4"/>
          <w:sz w:val="28"/>
          <w:szCs w:val="28"/>
          <w:cs/>
        </w:rPr>
        <w:t xml:space="preserve">บริษัทมีวงเงินเบิกเกินบัญชีและเงินกู้ยืมระยะสั้นจากสถาบันการเงินคงเหลือ จำนวน </w:t>
      </w:r>
      <w:r w:rsidR="00B20BC9">
        <w:rPr>
          <w:rFonts w:ascii="Angsana New" w:hAnsi="Angsana New"/>
          <w:spacing w:val="4"/>
          <w:sz w:val="28"/>
          <w:szCs w:val="28"/>
        </w:rPr>
        <w:t>34</w:t>
      </w:r>
      <w:r w:rsidR="00B7200E">
        <w:rPr>
          <w:rFonts w:ascii="Angsana New" w:hAnsi="Angsana New"/>
          <w:spacing w:val="4"/>
          <w:sz w:val="28"/>
          <w:szCs w:val="28"/>
        </w:rPr>
        <w:t>1</w:t>
      </w:r>
      <w:r w:rsidRPr="00D37EF8">
        <w:rPr>
          <w:rFonts w:ascii="Angsana New" w:hAnsi="Angsana New"/>
          <w:spacing w:val="4"/>
          <w:sz w:val="28"/>
          <w:szCs w:val="28"/>
          <w:cs/>
        </w:rPr>
        <w:t xml:space="preserve"> ล้านบาท และ </w:t>
      </w:r>
      <w:r w:rsidR="00D324D0">
        <w:rPr>
          <w:rFonts w:ascii="Angsana New" w:hAnsi="Angsana New"/>
          <w:spacing w:val="4"/>
          <w:sz w:val="28"/>
          <w:szCs w:val="28"/>
        </w:rPr>
        <w:t>395</w:t>
      </w:r>
      <w:r w:rsidRPr="00D37EF8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</w:t>
      </w:r>
    </w:p>
    <w:p w14:paraId="61747B02" w14:textId="77777777" w:rsidR="000D7128" w:rsidRDefault="000D7128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04693052" w14:textId="77777777" w:rsidR="000D7128" w:rsidRDefault="000D7128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5A81DBB3" w14:textId="77777777" w:rsidR="00A5291A" w:rsidRPr="00D37EF8" w:rsidRDefault="00A52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  <w:cs/>
        </w:rPr>
      </w:pPr>
      <w:r w:rsidRPr="00D37EF8">
        <w:rPr>
          <w:rFonts w:ascii="Angsana New" w:hAnsi="Angsana New"/>
          <w:spacing w:val="-2"/>
          <w:sz w:val="28"/>
          <w:szCs w:val="28"/>
          <w:cs/>
        </w:rPr>
        <w:br w:type="page"/>
      </w:r>
    </w:p>
    <w:p w14:paraId="67A3F311" w14:textId="4BB7854E" w:rsidR="00CF5ACE" w:rsidRDefault="00CF5ACE" w:rsidP="00CF5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pacing w:val="-2"/>
          <w:sz w:val="28"/>
          <w:szCs w:val="28"/>
          <w:cs/>
        </w:rPr>
        <w:lastRenderedPageBreak/>
        <w:t>รายการเคลื่อนไหวของเงินกู้ยืมระยะสั้นจากสถาบันการเงิน</w:t>
      </w:r>
      <w:r w:rsidR="00F63FAF" w:rsidRPr="00D37EF8">
        <w:rPr>
          <w:rFonts w:ascii="Angsana New" w:hAnsi="Angsana New"/>
          <w:sz w:val="28"/>
          <w:szCs w:val="28"/>
          <w:cs/>
        </w:rPr>
        <w:t>สำหรับงวดสามเดือนสิ้นสุดวันที่</w:t>
      </w:r>
      <w:r w:rsidRPr="00D37EF8">
        <w:rPr>
          <w:rFonts w:ascii="Angsana New" w:hAnsi="Angsana New"/>
          <w:sz w:val="28"/>
          <w:szCs w:val="28"/>
          <w:cs/>
        </w:rPr>
        <w:t xml:space="preserve"> </w:t>
      </w:r>
      <w:r w:rsidR="00C54856">
        <w:rPr>
          <w:rFonts w:ascii="Angsana New" w:hAnsi="Angsana New"/>
          <w:sz w:val="28"/>
          <w:szCs w:val="28"/>
        </w:rPr>
        <w:t xml:space="preserve">31 </w:t>
      </w:r>
      <w:r w:rsidR="0017318F" w:rsidRPr="00D37EF8">
        <w:rPr>
          <w:rFonts w:ascii="Angsana New" w:hAnsi="Angsana New" w:hint="cs"/>
          <w:sz w:val="28"/>
          <w:szCs w:val="28"/>
          <w:cs/>
        </w:rPr>
        <w:t>มีน</w:t>
      </w:r>
      <w:r w:rsidR="00C54856" w:rsidRPr="00D37EF8">
        <w:rPr>
          <w:rFonts w:ascii="Angsana New" w:hAnsi="Angsana New"/>
          <w:sz w:val="28"/>
          <w:szCs w:val="28"/>
          <w:cs/>
        </w:rPr>
        <w:t xml:space="preserve">าคม </w:t>
      </w:r>
      <w:r w:rsidR="00C54856">
        <w:rPr>
          <w:rFonts w:ascii="Angsana New" w:hAnsi="Angsana New"/>
          <w:sz w:val="28"/>
          <w:szCs w:val="28"/>
        </w:rPr>
        <w:t>256</w:t>
      </w:r>
      <w:r w:rsidR="00D324D0">
        <w:rPr>
          <w:rFonts w:ascii="Angsana New" w:hAnsi="Angsana New"/>
          <w:sz w:val="28"/>
          <w:szCs w:val="28"/>
        </w:rPr>
        <w:t>8</w:t>
      </w:r>
      <w:r w:rsidRPr="00D37EF8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829" w:type="pct"/>
        <w:tblInd w:w="250" w:type="dxa"/>
        <w:tblLook w:val="0000" w:firstRow="0" w:lastRow="0" w:firstColumn="0" w:lastColumn="0" w:noHBand="0" w:noVBand="0"/>
      </w:tblPr>
      <w:tblGrid>
        <w:gridCol w:w="5263"/>
        <w:gridCol w:w="4026"/>
      </w:tblGrid>
      <w:tr w:rsidR="00FE64D4" w:rsidRPr="005764E7" w14:paraId="1D09434E" w14:textId="77777777" w:rsidTr="002071FD">
        <w:trPr>
          <w:trHeight w:hRule="exact" w:val="398"/>
        </w:trPr>
        <w:tc>
          <w:tcPr>
            <w:tcW w:w="2833" w:type="pct"/>
          </w:tcPr>
          <w:p w14:paraId="2952678D" w14:textId="77777777" w:rsidR="00FE64D4" w:rsidRPr="005764E7" w:rsidRDefault="00FE64D4" w:rsidP="002071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</w:tcPr>
          <w:p w14:paraId="595B423F" w14:textId="77777777" w:rsidR="00FE64D4" w:rsidRPr="005764E7" w:rsidRDefault="00FE64D4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E64D4" w:rsidRPr="005764E7" w14:paraId="75DC4489" w14:textId="77777777" w:rsidTr="002071FD">
        <w:trPr>
          <w:trHeight w:hRule="exact" w:val="398"/>
        </w:trPr>
        <w:tc>
          <w:tcPr>
            <w:tcW w:w="2833" w:type="pct"/>
          </w:tcPr>
          <w:p w14:paraId="0767C7B4" w14:textId="77777777" w:rsidR="00FE64D4" w:rsidRPr="005764E7" w:rsidRDefault="00FE64D4" w:rsidP="002071F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</w:tcBorders>
            <w:vAlign w:val="bottom"/>
          </w:tcPr>
          <w:p w14:paraId="3364F8FE" w14:textId="77777777" w:rsidR="00FE64D4" w:rsidRPr="00EC5FC2" w:rsidRDefault="00FE64D4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  <w:p w14:paraId="43B0EF61" w14:textId="77777777" w:rsidR="00FE64D4" w:rsidRPr="00D37EF8" w:rsidRDefault="00FE64D4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E64D4" w:rsidRPr="005764E7" w14:paraId="2CC140FF" w14:textId="77777777" w:rsidTr="002071FD">
        <w:trPr>
          <w:trHeight w:hRule="exact" w:val="398"/>
        </w:trPr>
        <w:tc>
          <w:tcPr>
            <w:tcW w:w="2833" w:type="pct"/>
          </w:tcPr>
          <w:p w14:paraId="1E3E35FB" w14:textId="77777777" w:rsidR="00FE64D4" w:rsidRPr="005764E7" w:rsidRDefault="00FE64D4" w:rsidP="002071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  <w:vAlign w:val="bottom"/>
          </w:tcPr>
          <w:p w14:paraId="53A99B8D" w14:textId="77777777" w:rsidR="00FE64D4" w:rsidRPr="00D37EF8" w:rsidRDefault="00FE64D4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FEE" w:rsidRPr="005764E7" w14:paraId="4F679F2C" w14:textId="77777777" w:rsidTr="00346A35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44445E4F" w14:textId="0EB16766" w:rsidR="00425FEE" w:rsidRPr="00D37EF8" w:rsidRDefault="00425FEE" w:rsidP="004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D07E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31517D" w:rsidRPr="00D37EF8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9D07E5">
              <w:rPr>
                <w:rFonts w:ascii="Angsana New" w:hAnsi="Angsana New"/>
                <w:sz w:val="28"/>
                <w:szCs w:val="28"/>
              </w:rPr>
              <w:t>256</w:t>
            </w:r>
            <w:r w:rsidR="00CB755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1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2C336" w14:textId="08A38E2E" w:rsidR="00425FEE" w:rsidRDefault="00CB7558" w:rsidP="00425FEE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  <w:r w:rsidR="00425FEE"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="00425FEE" w:rsidRPr="009D07E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25FEE" w:rsidRPr="005764E7" w14:paraId="12FDEE2A" w14:textId="77777777" w:rsidTr="00244F87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5552296F" w14:textId="7C92E8BA" w:rsidR="00425FEE" w:rsidRPr="00D37EF8" w:rsidRDefault="00425FEE" w:rsidP="004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: กู้เพิ่มระหว่าง</w:t>
            </w:r>
            <w:r w:rsidR="00CB7558" w:rsidRPr="00D37EF8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167" w:type="pct"/>
            <w:shd w:val="clear" w:color="auto" w:fill="auto"/>
            <w:vAlign w:val="bottom"/>
          </w:tcPr>
          <w:p w14:paraId="4C0C67FB" w14:textId="688549A3" w:rsidR="00425FEE" w:rsidRPr="00F513F7" w:rsidRDefault="00244F87" w:rsidP="00425FEE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219,000</w:t>
            </w:r>
          </w:p>
        </w:tc>
      </w:tr>
      <w:tr w:rsidR="00425FEE" w:rsidRPr="005764E7" w14:paraId="59604F5F" w14:textId="77777777" w:rsidTr="00244F87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1D339C47" w14:textId="4C8D8BCD" w:rsidR="00425FEE" w:rsidRPr="00742A42" w:rsidRDefault="00A30B98" w:rsidP="004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u w:val="single"/>
                <w:cs/>
              </w:rPr>
              <w:t>(หัก)</w:t>
            </w:r>
            <w:r w:rsidR="00425FEE" w:rsidRPr="00D37EF8">
              <w:rPr>
                <w:rFonts w:ascii="Angsana New" w:hAnsi="Angsana New"/>
                <w:sz w:val="28"/>
                <w:szCs w:val="28"/>
                <w:cs/>
              </w:rPr>
              <w:t xml:space="preserve"> : จ่ายชำระระหว่าง</w:t>
            </w:r>
            <w:r w:rsidR="00CB7558" w:rsidRPr="00D37EF8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1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F1F4A" w14:textId="366AEFFE" w:rsidR="00425FEE" w:rsidRPr="00D37EF8" w:rsidRDefault="00244F87" w:rsidP="00425FEE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219,000</w:t>
            </w: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25FEE" w:rsidRPr="005764E7" w14:paraId="73036354" w14:textId="77777777" w:rsidTr="00244F87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5D1D41F0" w14:textId="452EAC31" w:rsidR="00425FEE" w:rsidRPr="00FD6FF5" w:rsidRDefault="00425FEE" w:rsidP="004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CB7558" w:rsidRPr="00D37E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CB7558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1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78A59" w14:textId="5762F01F" w:rsidR="00425FEE" w:rsidRPr="00F513F7" w:rsidRDefault="00244F87" w:rsidP="00425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169,000</w:t>
            </w:r>
          </w:p>
        </w:tc>
      </w:tr>
    </w:tbl>
    <w:p w14:paraId="31D92199" w14:textId="13A033B4" w:rsidR="000E2BB4" w:rsidRPr="00FB4103" w:rsidRDefault="000E2BB4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>กำไร (ขาดทุน) เบ็ดเสร็จอื่น</w:t>
      </w: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267"/>
        <w:gridCol w:w="1248"/>
        <w:gridCol w:w="277"/>
        <w:gridCol w:w="1120"/>
        <w:gridCol w:w="277"/>
        <w:gridCol w:w="1237"/>
      </w:tblGrid>
      <w:tr w:rsidR="00B637ED" w:rsidRPr="00D566CF" w14:paraId="52578105" w14:textId="77777777" w:rsidTr="007046BE">
        <w:trPr>
          <w:trHeight w:val="397"/>
          <w:tblHeader/>
        </w:trPr>
        <w:tc>
          <w:tcPr>
            <w:tcW w:w="2794" w:type="pct"/>
            <w:shd w:val="clear" w:color="auto" w:fill="auto"/>
          </w:tcPr>
          <w:p w14:paraId="2F2AD076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06" w:type="pct"/>
            <w:gridSpan w:val="5"/>
            <w:shd w:val="clear" w:color="auto" w:fill="auto"/>
            <w:vAlign w:val="bottom"/>
          </w:tcPr>
          <w:p w14:paraId="188C1D94" w14:textId="77777777" w:rsidR="00B637ED" w:rsidRPr="00D37EF8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637ED" w:rsidRPr="00D566CF" w14:paraId="209BFC75" w14:textId="77777777" w:rsidTr="007046BE">
        <w:trPr>
          <w:trHeight w:val="397"/>
          <w:tblHeader/>
        </w:trPr>
        <w:tc>
          <w:tcPr>
            <w:tcW w:w="2794" w:type="pct"/>
            <w:shd w:val="clear" w:color="auto" w:fill="auto"/>
          </w:tcPr>
          <w:p w14:paraId="01FD76E2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06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67C50" w14:textId="22439C42" w:rsidR="00B637ED" w:rsidRPr="00D566CF" w:rsidRDefault="00F63FAF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6D5140"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C5485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="00BD3632" w:rsidRPr="00D37E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="00C54856"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C54856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D3632" w:rsidRPr="00456B38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B637ED" w:rsidRPr="00D566CF" w14:paraId="251799B5" w14:textId="77777777" w:rsidTr="007046BE">
        <w:trPr>
          <w:trHeight w:val="397"/>
          <w:tblHeader/>
        </w:trPr>
        <w:tc>
          <w:tcPr>
            <w:tcW w:w="2794" w:type="pct"/>
            <w:shd w:val="clear" w:color="auto" w:fill="auto"/>
          </w:tcPr>
          <w:p w14:paraId="1B30D492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7A421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05D95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2DD91" w14:textId="77777777" w:rsidR="00B637ED" w:rsidRPr="00D37EF8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AE59B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754A9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B9F8B5D" w14:textId="77777777" w:rsidTr="007046BE">
        <w:trPr>
          <w:trHeight w:val="397"/>
          <w:tblHeader/>
        </w:trPr>
        <w:tc>
          <w:tcPr>
            <w:tcW w:w="2794" w:type="pct"/>
            <w:shd w:val="clear" w:color="auto" w:fill="auto"/>
            <w:vAlign w:val="bottom"/>
          </w:tcPr>
          <w:p w14:paraId="15708514" w14:textId="77777777" w:rsidR="00B637ED" w:rsidRPr="00D566CF" w:rsidRDefault="00B637ED" w:rsidP="002071FD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E1F51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AF4321A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2FAD2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FCD0900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4679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637ED" w:rsidRPr="00D566CF" w14:paraId="282D2CD9" w14:textId="77777777" w:rsidTr="007046B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42B24EEB" w14:textId="77777777" w:rsidR="00B637ED" w:rsidRPr="00D37EF8" w:rsidRDefault="00B637E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4D8A68EF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1E87150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5D4FF7C2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FE0A451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480CA545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04A3CCB2" w14:textId="77777777" w:rsidTr="007046B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681E4012" w14:textId="77777777" w:rsidR="00B637ED" w:rsidRPr="00D566CF" w:rsidRDefault="00B637E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62" w:type="pct"/>
            <w:shd w:val="clear" w:color="auto" w:fill="auto"/>
          </w:tcPr>
          <w:p w14:paraId="6B8CD811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549E2BD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4E8C2920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212A0DD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4FB2423C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9D0619D" w14:textId="77777777" w:rsidTr="007046B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1AF0746D" w14:textId="77777777" w:rsidR="00B637ED" w:rsidRPr="00D37EF8" w:rsidRDefault="00B637E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62" w:type="pct"/>
            <w:shd w:val="clear" w:color="auto" w:fill="auto"/>
          </w:tcPr>
          <w:p w14:paraId="15AF3013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CD3FE66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6BD3836A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C657D29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4C7F46EA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2F1C7636" w14:textId="77777777" w:rsidTr="0093630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5A3D9F5F" w14:textId="77777777" w:rsidR="00B637ED" w:rsidRPr="00D566CF" w:rsidRDefault="00B637ED" w:rsidP="00EB3984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 (ขาดทุน) เบ็ดเสร็จอื่นจากบริษัทร่วม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917E977" w14:textId="47CD5EE3" w:rsidR="00B637ED" w:rsidRPr="00D37EF8" w:rsidRDefault="00936305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Pr="00D37E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564278F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1E4E9508" w14:textId="2CBE1252" w:rsidR="00B637ED" w:rsidRPr="00846E25" w:rsidRDefault="00936305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7B825F4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7E94D781" w14:textId="67F2B4A0" w:rsidR="00B637ED" w:rsidRPr="00D37EF8" w:rsidRDefault="00936305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Pr="00D37E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637ED" w:rsidRPr="00D566CF" w14:paraId="4574C1A6" w14:textId="77777777" w:rsidTr="007046B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71EFC351" w14:textId="77777777" w:rsidR="00B637ED" w:rsidRPr="00D37EF8" w:rsidRDefault="00B637ED" w:rsidP="002071FD">
            <w:pPr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624E221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003CE74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4D13F009" w14:textId="77777777" w:rsidR="00B637ED" w:rsidRPr="00D37EF8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0EC7671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5A88997A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31B6C01" w14:textId="77777777" w:rsidTr="007046B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2B35DF76" w14:textId="77777777" w:rsidR="00B637ED" w:rsidRPr="00D566CF" w:rsidRDefault="00B637E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CCA89C2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113B3CB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3BE51DD5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FB638DD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6CB050DF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3B4922AE" w14:textId="77777777" w:rsidTr="007046B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0E0B38E9" w14:textId="77777777" w:rsidR="00B637ED" w:rsidRPr="00D566CF" w:rsidRDefault="00B637E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-  ผล (ขาดทุน) จากการวัดมูลค่ายุติธรรม - หลักทรัพย์จด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F92EE40" w14:textId="77777777" w:rsidR="00B637ED" w:rsidRPr="00D37EF8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22CB0284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12C3FB1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9945CE9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BBD6143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F7629" w:rsidRPr="00D566CF" w14:paraId="21077203" w14:textId="77777777" w:rsidTr="0093630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7FC430CB" w14:textId="77777777" w:rsidR="006F7629" w:rsidRPr="00742A42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firstLine="20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490D5CE" w14:textId="1BA73FD7" w:rsidR="006F7629" w:rsidRPr="00D37EF8" w:rsidRDefault="00936305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3,983</w:t>
            </w:r>
            <w:r w:rsidRPr="00D37E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36715A1" w14:textId="77777777" w:rsidR="006F7629" w:rsidRPr="00846E25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4B59A82" w14:textId="3E8C73F8" w:rsidR="006F7629" w:rsidRPr="00D37EF8" w:rsidRDefault="00936305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5F5189C" w14:textId="77777777" w:rsidR="006F7629" w:rsidRPr="00846E25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6BDF907" w14:textId="7E97653B" w:rsidR="006F7629" w:rsidRPr="00D37EF8" w:rsidRDefault="00936305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3,187</w:t>
            </w:r>
            <w:r w:rsidRPr="00D37E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F7629" w:rsidRPr="00D566CF" w14:paraId="69F103E2" w14:textId="77777777" w:rsidTr="0093630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56F65DCD" w14:textId="49F3FAC1" w:rsidR="006F7629" w:rsidRPr="00D566CF" w:rsidRDefault="006F7629" w:rsidP="006F7629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(ขาดทุน) </w:t>
            </w:r>
            <w:r w:rsidRPr="00D37EF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="00846E25" w:rsidRPr="00D37E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796BA5" w14:textId="7335FFA5" w:rsidR="006F7629" w:rsidRPr="00D37EF8" w:rsidRDefault="00D05A97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9363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4,002</w:t>
            </w:r>
            <w:r w:rsidRPr="00D37E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0123818C" w14:textId="77777777" w:rsidR="006F7629" w:rsidRPr="00846E25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2D7ADA" w14:textId="1DFAC39F" w:rsidR="006F7629" w:rsidRPr="00D37EF8" w:rsidRDefault="00936305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DCED05E" w14:textId="77777777" w:rsidR="006F7629" w:rsidRPr="00846E25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1C7CEB" w14:textId="6654284A" w:rsidR="006F7629" w:rsidRPr="00D37EF8" w:rsidRDefault="00936305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3,202</w:t>
            </w:r>
            <w:r w:rsidRPr="00D37E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F7629" w:rsidRPr="00D566CF" w14:paraId="1908ECE7" w14:textId="77777777" w:rsidTr="007046BE">
        <w:trPr>
          <w:trHeight w:val="397"/>
        </w:trPr>
        <w:tc>
          <w:tcPr>
            <w:tcW w:w="2794" w:type="pct"/>
            <w:shd w:val="clear" w:color="auto" w:fill="auto"/>
          </w:tcPr>
          <w:p w14:paraId="5E2EDE00" w14:textId="77777777" w:rsidR="006F7629" w:rsidRPr="00D37EF8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78B3A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7751920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18710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CB7519E" w14:textId="77777777" w:rsidR="006F7629" w:rsidRPr="00D566CF" w:rsidRDefault="006F7629" w:rsidP="006F762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C30E51" w14:textId="77777777" w:rsidR="006F7629" w:rsidRPr="00D566CF" w:rsidRDefault="006F7629" w:rsidP="006F7629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7629" w:rsidRPr="00D566CF" w14:paraId="5E7CF43F" w14:textId="77777777" w:rsidTr="00F215C0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664E616B" w14:textId="77777777" w:rsidR="006F7629" w:rsidRPr="00D37EF8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7FC458C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404F97B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5DE3B38E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36C408E" w14:textId="77777777" w:rsidR="006F7629" w:rsidRPr="00D566CF" w:rsidRDefault="006F7629" w:rsidP="006F762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6AF545A0" w14:textId="77777777" w:rsidR="006F7629" w:rsidRPr="00D566CF" w:rsidRDefault="006F7629" w:rsidP="006F7629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7629" w:rsidRPr="00D566CF" w14:paraId="082B69E0" w14:textId="77777777" w:rsidTr="007046B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7AB30F17" w14:textId="77777777" w:rsidR="006F7629" w:rsidRPr="00D37EF8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256EF60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C29FFD5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12484C93" w14:textId="77777777" w:rsidR="006F7629" w:rsidRPr="00D37EF8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AAE4DBC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BE91731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7629" w:rsidRPr="00D566CF" w14:paraId="7F7FE69C" w14:textId="77777777" w:rsidTr="007046B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04897D43" w14:textId="77777777" w:rsidR="006F7629" w:rsidRPr="00D37EF8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9972060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5C1BCB9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1471C161" w14:textId="77777777" w:rsidR="006F7629" w:rsidRPr="00D37EF8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B14543E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5F0BC99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7629" w:rsidRPr="00D566CF" w14:paraId="68E77285" w14:textId="77777777" w:rsidTr="007046B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68BEF53E" w14:textId="77777777" w:rsidR="006F7629" w:rsidRPr="00D566CF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-  ผล (ขาดทุน) จากการวัดมูลค่ายุติธรรม - หลักทรัพย์จด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0D32E0F" w14:textId="77777777" w:rsidR="006F7629" w:rsidRPr="00D37EF8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09AA375" w14:textId="77777777" w:rsidR="006F7629" w:rsidRPr="00321EFD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77D8737" w14:textId="77777777" w:rsidR="006F7629" w:rsidRPr="00D37EF8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5B90166" w14:textId="77777777" w:rsidR="006F7629" w:rsidRPr="00321EFD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5779DA4" w14:textId="77777777" w:rsidR="006F7629" w:rsidRPr="00D37EF8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F7629" w:rsidRPr="00D566CF" w14:paraId="7BC8C92E" w14:textId="77777777" w:rsidTr="00792B0A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12213F45" w14:textId="77777777" w:rsidR="006F7629" w:rsidRPr="00224AE7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0850393" w14:textId="088BB06C" w:rsidR="006F7629" w:rsidRPr="00321EFD" w:rsidRDefault="00792B0A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F41771">
              <w:rPr>
                <w:rFonts w:ascii="Angsana New" w:hAnsi="Angsana New"/>
                <w:color w:val="000000"/>
                <w:sz w:val="28"/>
                <w:szCs w:val="28"/>
              </w:rPr>
              <w:t>3,983</w:t>
            </w:r>
            <w:r w:rsidRPr="00D37E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9E6D926" w14:textId="77777777" w:rsidR="006F7629" w:rsidRPr="00321EFD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182549DE" w14:textId="43B2A403" w:rsidR="006F7629" w:rsidRPr="00D37EF8" w:rsidRDefault="00F41771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98F92ED" w14:textId="77777777" w:rsidR="006F7629" w:rsidRPr="00321EFD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40480AA" w14:textId="169F38B9" w:rsidR="006F7629" w:rsidRPr="00D37EF8" w:rsidRDefault="00792B0A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F41771">
              <w:rPr>
                <w:rFonts w:ascii="Angsana New" w:hAnsi="Angsana New"/>
                <w:color w:val="000000"/>
                <w:sz w:val="28"/>
                <w:szCs w:val="28"/>
              </w:rPr>
              <w:t>3,187</w:t>
            </w:r>
            <w:r w:rsidRPr="00D37E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F7629" w:rsidRPr="00D566CF" w14:paraId="15E16F29" w14:textId="77777777" w:rsidTr="00792B0A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4A4541EE" w14:textId="110C919D" w:rsidR="006F7629" w:rsidRPr="00742A42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(ขาดทุน) </w:t>
            </w:r>
            <w:r w:rsidRPr="00D37EF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</w:t>
            </w:r>
            <w:r w:rsidRPr="00D37E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</w:t>
            </w:r>
            <w:r w:rsidR="005B036C" w:rsidRPr="00D37E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FF2A37" w14:textId="68EF7930" w:rsidR="006F7629" w:rsidRPr="00D37EF8" w:rsidRDefault="00792B0A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F4177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3,983</w:t>
            </w:r>
            <w:r w:rsidRPr="00D37E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1036942" w14:textId="77777777" w:rsidR="006F7629" w:rsidRPr="00321EFD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E9C453" w14:textId="41EDC5AB" w:rsidR="006F7629" w:rsidRPr="00321EFD" w:rsidRDefault="00F41771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796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51D523C" w14:textId="77777777" w:rsidR="006F7629" w:rsidRPr="00321EFD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E89679" w14:textId="32F8370B" w:rsidR="006F7629" w:rsidRPr="00D37EF8" w:rsidRDefault="00792B0A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F4177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3,187</w:t>
            </w:r>
            <w:r w:rsidRPr="00D37E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534DD9A2" w14:textId="77777777" w:rsidR="000E2BB4" w:rsidRPr="00B637ED" w:rsidRDefault="000E2BB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267"/>
        <w:gridCol w:w="1248"/>
        <w:gridCol w:w="277"/>
        <w:gridCol w:w="1120"/>
        <w:gridCol w:w="277"/>
        <w:gridCol w:w="1237"/>
      </w:tblGrid>
      <w:tr w:rsidR="00A15D9E" w:rsidRPr="00D566CF" w14:paraId="65D39CC6" w14:textId="77777777" w:rsidTr="00A15D9E">
        <w:trPr>
          <w:trHeight w:val="397"/>
          <w:tblHeader/>
        </w:trPr>
        <w:tc>
          <w:tcPr>
            <w:tcW w:w="2794" w:type="pct"/>
            <w:shd w:val="clear" w:color="auto" w:fill="auto"/>
          </w:tcPr>
          <w:p w14:paraId="0582B46E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06" w:type="pct"/>
            <w:gridSpan w:val="5"/>
            <w:shd w:val="clear" w:color="auto" w:fill="auto"/>
            <w:vAlign w:val="bottom"/>
          </w:tcPr>
          <w:p w14:paraId="0250838E" w14:textId="77777777" w:rsidR="00A15D9E" w:rsidRPr="00D37EF8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15D9E" w:rsidRPr="00D566CF" w14:paraId="1BAEDB36" w14:textId="77777777" w:rsidTr="00A15D9E">
        <w:trPr>
          <w:trHeight w:val="397"/>
          <w:tblHeader/>
        </w:trPr>
        <w:tc>
          <w:tcPr>
            <w:tcW w:w="2794" w:type="pct"/>
            <w:shd w:val="clear" w:color="auto" w:fill="auto"/>
          </w:tcPr>
          <w:p w14:paraId="02324EFF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06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D48CD" w14:textId="2F086A55" w:rsidR="00A15D9E" w:rsidRPr="00D37EF8" w:rsidRDefault="00F63FAF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A15D9E"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A15D9E"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63049" w:rsidRPr="00D37EF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F6304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15D9E" w:rsidRPr="00D566CF" w14:paraId="54881EA1" w14:textId="77777777" w:rsidTr="00A15D9E">
        <w:trPr>
          <w:trHeight w:val="397"/>
          <w:tblHeader/>
        </w:trPr>
        <w:tc>
          <w:tcPr>
            <w:tcW w:w="2794" w:type="pct"/>
            <w:shd w:val="clear" w:color="auto" w:fill="auto"/>
          </w:tcPr>
          <w:p w14:paraId="1E1C5EF7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3F3FC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3E49D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61B40" w14:textId="77777777" w:rsidR="00A15D9E" w:rsidRPr="00D37EF8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3346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BFA24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0706B29D" w14:textId="77777777" w:rsidTr="00A15D9E">
        <w:trPr>
          <w:trHeight w:val="397"/>
          <w:tblHeader/>
        </w:trPr>
        <w:tc>
          <w:tcPr>
            <w:tcW w:w="2794" w:type="pct"/>
            <w:shd w:val="clear" w:color="auto" w:fill="auto"/>
            <w:vAlign w:val="bottom"/>
          </w:tcPr>
          <w:p w14:paraId="050BE161" w14:textId="77777777" w:rsidR="00A15D9E" w:rsidRPr="00D566CF" w:rsidRDefault="00A15D9E" w:rsidP="002071FD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20661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B4B7D4C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2A015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7940670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7FB77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A15D9E" w:rsidRPr="00D566CF" w14:paraId="67842B7B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26FEF539" w14:textId="77777777" w:rsidR="00A15D9E" w:rsidRPr="00D37EF8" w:rsidRDefault="00A15D9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1E124A6D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EBDEC59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1720E761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4592DEE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4C43FE6B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457C25A4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7AED5C24" w14:textId="68A31CB6" w:rsidR="00E05F29" w:rsidRPr="00D37EF8" w:rsidRDefault="00A15D9E" w:rsidP="00E05F29">
            <w:pPr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EF4C031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E7E2665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18939748" w14:textId="77777777" w:rsidR="00A15D9E" w:rsidRPr="00D37EF8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11F6D89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DBA0C71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411E5157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46BCCF35" w14:textId="77777777" w:rsidR="00A15D9E" w:rsidRPr="00D566CF" w:rsidRDefault="00A15D9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465FACC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7533614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7E4E9286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27582926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7C2F640D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436D5" w:rsidRPr="00D566CF" w14:paraId="2C7B8678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432351F1" w14:textId="50CD5D9F" w:rsidR="005436D5" w:rsidRPr="002D5CA8" w:rsidRDefault="005436D5" w:rsidP="0054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-  ส่วนแบ่ง (ขาดทุน) เบ็ดเสร็จอื่นจากบริษัทร่วม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D0B7480" w14:textId="3BC9DA52" w:rsidR="005436D5" w:rsidRPr="00D37EF8" w:rsidRDefault="005436D5" w:rsidP="005436D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456B38">
              <w:rPr>
                <w:rFonts w:ascii="Angsana New" w:hAnsi="Angsana New" w:hint="cs"/>
                <w:color w:val="000000"/>
                <w:sz w:val="28"/>
                <w:szCs w:val="28"/>
              </w:rPr>
              <w:t>53</w:t>
            </w: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B812631" w14:textId="77777777" w:rsidR="005436D5" w:rsidRPr="00D566CF" w:rsidRDefault="005436D5" w:rsidP="005436D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24A321E2" w14:textId="49C954BB" w:rsidR="005436D5" w:rsidRPr="00D566CF" w:rsidRDefault="005436D5" w:rsidP="005436D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157AD26" w14:textId="77777777" w:rsidR="005436D5" w:rsidRPr="00D566CF" w:rsidRDefault="005436D5" w:rsidP="005436D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3B9A60AC" w14:textId="4BC454B6" w:rsidR="005436D5" w:rsidRPr="00D566CF" w:rsidRDefault="005436D5" w:rsidP="005436D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A17F5" w:rsidRPr="00D566CF" w14:paraId="791D373F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1584D253" w14:textId="571D27FF" w:rsidR="00DA17F5" w:rsidRPr="00D37EF8" w:rsidRDefault="006D4077" w:rsidP="006D4077">
            <w:pPr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3857CB1" w14:textId="77777777" w:rsidR="00DA17F5" w:rsidRDefault="00DA17F5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30D512A" w14:textId="77777777" w:rsidR="00DA17F5" w:rsidRPr="00D566CF" w:rsidRDefault="00DA17F5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0EFA14F" w14:textId="77777777" w:rsidR="00DA17F5" w:rsidRDefault="00DA17F5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40C2080" w14:textId="77777777" w:rsidR="00DA17F5" w:rsidRPr="00D566CF" w:rsidRDefault="00DA17F5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2047AF4F" w14:textId="77777777" w:rsidR="00DA17F5" w:rsidRPr="0037151E" w:rsidRDefault="00DA17F5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A1B1E" w:rsidRPr="00D566CF" w14:paraId="3611471B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58F15706" w14:textId="2155D965" w:rsidR="00CA1B1E" w:rsidRPr="00D37EF8" w:rsidRDefault="00CA1B1E" w:rsidP="00CA1B1E">
            <w:pPr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DA46775" w14:textId="77777777" w:rsidR="00CA1B1E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721CB05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16765EA7" w14:textId="77777777" w:rsidR="00CA1B1E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619EC5B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3B8D4809" w14:textId="77777777" w:rsidR="00CA1B1E" w:rsidRPr="0037151E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A1B1E" w:rsidRPr="00D566CF" w14:paraId="0136DCD0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13991C0C" w14:textId="60BF3A56" w:rsidR="00CA1B1E" w:rsidRPr="00D566CF" w:rsidRDefault="00CA1B1E" w:rsidP="00CA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-  ผล</w:t>
            </w:r>
            <w:r w:rsidRPr="00D37E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</w:t>
            </w:r>
            <w:r w:rsidR="00C405A1" w:rsidRPr="00D37E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จด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3D5C42F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AD43861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A83E46F" w14:textId="77777777" w:rsidR="00CA1B1E" w:rsidRPr="00D37EF8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0DF789F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78236717" w14:textId="77777777" w:rsidR="00CA1B1E" w:rsidRPr="00D37EF8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405A1" w:rsidRPr="00D566CF" w14:paraId="5F156854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30C1C9FE" w14:textId="1DD8486F" w:rsidR="00C405A1" w:rsidRPr="00D566CF" w:rsidRDefault="00C405A1" w:rsidP="00C4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56ED21F" w14:textId="1E69BA51" w:rsidR="00C405A1" w:rsidRPr="00D566CF" w:rsidRDefault="00C405A1" w:rsidP="00C405A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1,745</w:t>
            </w: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77F9AC2" w14:textId="77777777" w:rsidR="00C405A1" w:rsidRPr="00D37EF8" w:rsidRDefault="00C405A1" w:rsidP="00C405A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560DC1B" w14:textId="78CFDA28" w:rsidR="00C405A1" w:rsidRPr="00742A42" w:rsidRDefault="00C405A1" w:rsidP="00C405A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FE8CEDF" w14:textId="77777777" w:rsidR="00C405A1" w:rsidRPr="00D566CF" w:rsidRDefault="00C405A1" w:rsidP="00C405A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215543C4" w14:textId="4F105053" w:rsidR="00C405A1" w:rsidRPr="00D37EF8" w:rsidRDefault="00C405A1" w:rsidP="00C405A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1,396</w:t>
            </w: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A1B1E" w:rsidRPr="00D566CF" w14:paraId="1E7ACBF5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53504C36" w14:textId="77777777" w:rsidR="00CA1B1E" w:rsidRPr="00D37EF8" w:rsidRDefault="00CA1B1E" w:rsidP="00CA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-  ผลกำไรจากการวัดมูลค่าใหม่ของผลประโยชน์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A888A75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3349859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3C5731C" w14:textId="77777777" w:rsidR="00CA1B1E" w:rsidRPr="00D37EF8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8DDDEDA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2BB1754" w14:textId="77777777" w:rsidR="00CA1B1E" w:rsidRPr="00D37EF8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A1B1E" w:rsidRPr="00D566CF" w14:paraId="57C15841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67EF32B2" w14:textId="77777777" w:rsidR="00CA1B1E" w:rsidRPr="00D37EF8" w:rsidRDefault="00CA1B1E" w:rsidP="00CA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E78B572" w14:textId="6DA6308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B3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,946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7D5CE00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04CABF1" w14:textId="77777777" w:rsidR="00CA1B1E" w:rsidRPr="00D37EF8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86D2380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DF7D55E" w14:textId="75DC13BC" w:rsidR="00CA1B1E" w:rsidRPr="00D37EF8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</w:tr>
      <w:tr w:rsidR="00CA1B1E" w:rsidRPr="00D566CF" w14:paraId="293A6AB4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2F639F0A" w14:textId="3A565D29" w:rsidR="00CA1B1E" w:rsidRPr="00D566CF" w:rsidRDefault="0035562F" w:rsidP="00CA1B1E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CA1B1E" w:rsidRPr="00D37EF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Pr="00D37E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90BEA" w14:textId="46A5E2F0" w:rsidR="00CA1B1E" w:rsidRPr="00D37EF8" w:rsidRDefault="0035562F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56B3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0AADC35" w14:textId="77777777" w:rsidR="00CA1B1E" w:rsidRPr="00D566CF" w:rsidRDefault="00CA1B1E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CED30A" w14:textId="26595AE9" w:rsidR="00CA1B1E" w:rsidRPr="00D37EF8" w:rsidRDefault="0035562F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56B3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A831527" w14:textId="77777777" w:rsidR="00CA1B1E" w:rsidRPr="00D566CF" w:rsidRDefault="00CA1B1E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CF4FF0" w14:textId="637F797F" w:rsidR="00CA1B1E" w:rsidRPr="00D37EF8" w:rsidRDefault="0035562F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56B3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508</w:t>
            </w:r>
          </w:p>
        </w:tc>
      </w:tr>
      <w:tr w:rsidR="00321EFD" w:rsidRPr="00D566CF" w14:paraId="5405FE10" w14:textId="77777777" w:rsidTr="00321EFD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626BD7B8" w14:textId="77777777" w:rsidR="00321EFD" w:rsidRDefault="00321EFD" w:rsidP="00CA1B1E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F9ADD" w14:textId="77777777" w:rsidR="00321EFD" w:rsidRPr="00D37EF8" w:rsidRDefault="00321EFD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924F523" w14:textId="77777777" w:rsidR="00321EFD" w:rsidRPr="00D566CF" w:rsidRDefault="00321EFD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D2C4A" w14:textId="77777777" w:rsidR="00321EFD" w:rsidRPr="00D37EF8" w:rsidRDefault="00321EFD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24F8CDEE" w14:textId="77777777" w:rsidR="00321EFD" w:rsidRPr="00D566CF" w:rsidRDefault="00321EFD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0DC07" w14:textId="77777777" w:rsidR="00321EFD" w:rsidRPr="00D37EF8" w:rsidRDefault="00321EFD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CA1B1E" w:rsidRPr="00D566CF" w14:paraId="654DB21E" w14:textId="77777777" w:rsidTr="00CA0EA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37FF98D0" w14:textId="77777777" w:rsidR="00CA1B1E" w:rsidRPr="00D37EF8" w:rsidRDefault="00CA1B1E" w:rsidP="00CA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39627F8" w14:textId="77777777" w:rsidR="00CA1B1E" w:rsidRPr="00D566CF" w:rsidRDefault="00CA1B1E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2884F15" w14:textId="77777777" w:rsidR="00CA1B1E" w:rsidRPr="00D566CF" w:rsidRDefault="00CA1B1E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124E8105" w14:textId="77777777" w:rsidR="00CA1B1E" w:rsidRPr="00D566CF" w:rsidRDefault="00CA1B1E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8B84C9E" w14:textId="77777777" w:rsidR="00CA1B1E" w:rsidRPr="00D566CF" w:rsidRDefault="00CA1B1E" w:rsidP="00CA1B1E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1604542" w14:textId="77777777" w:rsidR="00CA1B1E" w:rsidRPr="00D566CF" w:rsidRDefault="00CA1B1E" w:rsidP="00CA1B1E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1B1E" w:rsidRPr="00D566CF" w14:paraId="697F75B5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70B70B21" w14:textId="77777777" w:rsidR="00CA1B1E" w:rsidRPr="00D37EF8" w:rsidRDefault="00CA1B1E" w:rsidP="00CA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932DB50" w14:textId="77777777" w:rsidR="00CA1B1E" w:rsidRPr="00D566CF" w:rsidRDefault="00CA1B1E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F145C4F" w14:textId="77777777" w:rsidR="00CA1B1E" w:rsidRPr="00D566CF" w:rsidRDefault="00CA1B1E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7B263124" w14:textId="77777777" w:rsidR="00CA1B1E" w:rsidRPr="00D37EF8" w:rsidRDefault="00CA1B1E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3382865" w14:textId="77777777" w:rsidR="00CA1B1E" w:rsidRPr="00D566CF" w:rsidRDefault="00CA1B1E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C7256FA" w14:textId="77777777" w:rsidR="00CA1B1E" w:rsidRPr="00D566CF" w:rsidRDefault="00CA1B1E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1B1E" w:rsidRPr="00D566CF" w14:paraId="3DE0E076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59D39D22" w14:textId="77777777" w:rsidR="00CA1B1E" w:rsidRPr="00D37EF8" w:rsidRDefault="00CA1B1E" w:rsidP="00CA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6400F46" w14:textId="77777777" w:rsidR="00CA1B1E" w:rsidRPr="00D566CF" w:rsidRDefault="00CA1B1E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296B5D1" w14:textId="77777777" w:rsidR="00CA1B1E" w:rsidRPr="00D566CF" w:rsidRDefault="00CA1B1E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6AC9CE0B" w14:textId="77777777" w:rsidR="00CA1B1E" w:rsidRPr="00D37EF8" w:rsidRDefault="00CA1B1E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AF261E6" w14:textId="77777777" w:rsidR="00CA1B1E" w:rsidRPr="00D566CF" w:rsidRDefault="00CA1B1E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FA2A6AC" w14:textId="77777777" w:rsidR="00CA1B1E" w:rsidRPr="00D566CF" w:rsidRDefault="00CA1B1E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1B1E" w:rsidRPr="00D566CF" w14:paraId="0D1B6072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770FEFBF" w14:textId="77777777" w:rsidR="00CA1B1E" w:rsidRPr="00D566CF" w:rsidRDefault="00CA1B1E" w:rsidP="00CA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-  ผล (ขาดทุน) จากการวัดมูลค่ายุติธรรม - หลักทรัพย์จด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96D6D45" w14:textId="77777777" w:rsidR="00CA1B1E" w:rsidRPr="00D37EF8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605C5B6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167EA233" w14:textId="77777777" w:rsidR="00CA1B1E" w:rsidRPr="00D37EF8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3213228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7B8DE1C6" w14:textId="77777777" w:rsidR="00CA1B1E" w:rsidRPr="00D37EF8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A1B1E" w:rsidRPr="00D566CF" w14:paraId="6E29AF35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6E4F9E19" w14:textId="77777777" w:rsidR="00CA1B1E" w:rsidRPr="002D5CA8" w:rsidRDefault="00CA1B1E" w:rsidP="00CA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F71171F" w14:textId="5464C0D1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035F2E">
              <w:rPr>
                <w:rFonts w:ascii="Angsana New" w:hAnsi="Angsana New"/>
                <w:color w:val="000000"/>
                <w:sz w:val="28"/>
                <w:szCs w:val="28"/>
              </w:rPr>
              <w:t>1,745</w:t>
            </w: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090EBC9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2B24AAC" w14:textId="54B6DC67" w:rsidR="00CA1B1E" w:rsidRPr="00D37EF8" w:rsidRDefault="00035F2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CE77B5B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77427D9" w14:textId="47EF9F0D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035F2E">
              <w:rPr>
                <w:rFonts w:ascii="Angsana New" w:hAnsi="Angsana New"/>
                <w:color w:val="000000"/>
                <w:sz w:val="28"/>
                <w:szCs w:val="28"/>
              </w:rPr>
              <w:t>1,396</w:t>
            </w: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A1B1E" w:rsidRPr="00D566CF" w14:paraId="36FC64B5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4E7D8A27" w14:textId="77777777" w:rsidR="00CA1B1E" w:rsidRPr="00D37EF8" w:rsidRDefault="00CA1B1E" w:rsidP="00CA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-  ผลกำไรจากการวัดมูลค่าใหม่ของผลประโยชน์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129CD0A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BABCE6C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91B049E" w14:textId="77777777" w:rsidR="00CA1B1E" w:rsidRPr="00D37EF8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C8CCCC8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7098F503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A1B1E" w:rsidRPr="00D566CF" w14:paraId="6B63FCA7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0BB04DE5" w14:textId="77777777" w:rsidR="00CA1B1E" w:rsidRPr="00D37EF8" w:rsidRDefault="00CA1B1E" w:rsidP="00CA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5A91161" w14:textId="7E4C9C4E" w:rsidR="00CA1B1E" w:rsidRPr="00D566CF" w:rsidRDefault="00DA6FB5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20C58C8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EB6C061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EF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3FF2D44" w14:textId="77777777" w:rsidR="00CA1B1E" w:rsidRPr="00D566CF" w:rsidRDefault="00CA1B1E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1F78766D" w14:textId="33D5842D" w:rsidR="00CA1B1E" w:rsidRPr="00D566CF" w:rsidRDefault="00DA6FB5" w:rsidP="00CA1B1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</w:tr>
      <w:tr w:rsidR="00CA1B1E" w:rsidRPr="00D566CF" w14:paraId="1B00E601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75E07053" w14:textId="24EDE58F" w:rsidR="00CA1B1E" w:rsidRPr="00D37EF8" w:rsidRDefault="00DA6FB5" w:rsidP="00CA1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CA1B1E" w:rsidRPr="00D37EF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Pr="00D37EF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22274" w14:textId="293ABC3C" w:rsidR="00CA1B1E" w:rsidRPr="00D37EF8" w:rsidRDefault="00DA6FB5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A309130" w14:textId="77777777" w:rsidR="00CA1B1E" w:rsidRPr="00D566CF" w:rsidRDefault="00CA1B1E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3E9823" w14:textId="0E6FAC4F" w:rsidR="00CA1B1E" w:rsidRPr="00D566CF" w:rsidRDefault="00DA6FB5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349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05F24F1" w14:textId="77777777" w:rsidR="00CA1B1E" w:rsidRPr="00D566CF" w:rsidRDefault="00CA1B1E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93487" w14:textId="1FF0BB4A" w:rsidR="00CA1B1E" w:rsidRPr="00D37EF8" w:rsidRDefault="00DA6FB5" w:rsidP="00CA1B1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550</w:t>
            </w:r>
          </w:p>
        </w:tc>
      </w:tr>
    </w:tbl>
    <w:p w14:paraId="320C0118" w14:textId="77777777" w:rsidR="00FC4CFB" w:rsidRDefault="00FC4CFB" w:rsidP="00FC4CFB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44EA1862" w14:textId="77777777" w:rsidR="00FC4CFB" w:rsidRDefault="00FC4CFB" w:rsidP="00FC4CFB"/>
    <w:p w14:paraId="6404862F" w14:textId="77777777" w:rsidR="00FC4CFB" w:rsidRDefault="00FC4CFB" w:rsidP="00FC4CFB"/>
    <w:p w14:paraId="4040CFB6" w14:textId="77777777" w:rsidR="00FC4CFB" w:rsidRDefault="00FC4CFB" w:rsidP="00FC4CFB"/>
    <w:p w14:paraId="29A71798" w14:textId="77777777" w:rsidR="00FC4CFB" w:rsidRDefault="00FC4CFB" w:rsidP="00FC4CFB"/>
    <w:p w14:paraId="74BA5AAD" w14:textId="77777777" w:rsidR="00FC4CFB" w:rsidRDefault="00FC4CFB" w:rsidP="00FC4CFB"/>
    <w:p w14:paraId="20D5BF74" w14:textId="77777777" w:rsidR="00FC4CFB" w:rsidRDefault="00FC4CFB" w:rsidP="00FC4CFB"/>
    <w:p w14:paraId="05F45552" w14:textId="77777777" w:rsidR="00FC4CFB" w:rsidRDefault="00FC4CFB" w:rsidP="00FC4CFB"/>
    <w:p w14:paraId="2308CB9C" w14:textId="77777777" w:rsidR="00FC4CFB" w:rsidRDefault="00FC4CFB" w:rsidP="00FC4CFB"/>
    <w:p w14:paraId="4ACBDDDC" w14:textId="77777777" w:rsidR="00FC4CFB" w:rsidRDefault="00FC4CFB" w:rsidP="00FC4CFB"/>
    <w:p w14:paraId="66A4214B" w14:textId="77777777" w:rsidR="00FC4CFB" w:rsidRPr="00FC4CFB" w:rsidRDefault="00FC4CFB" w:rsidP="00FC4CFB"/>
    <w:p w14:paraId="6ACDFAFF" w14:textId="70E59181" w:rsidR="00F42EA5" w:rsidRPr="00D566CF" w:rsidRDefault="00F42EA5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15BF7237" w14:textId="0F4CE54F" w:rsidR="00E25521" w:rsidRDefault="00F42EA5" w:rsidP="00865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ข้อมูลทางการเงินจำแนกตามส่วนงานธุรกิจของบริษัท</w:t>
      </w:r>
      <w:r w:rsidR="00F63FAF" w:rsidRPr="00D37EF8">
        <w:rPr>
          <w:rFonts w:ascii="Angsana New" w:hAnsi="Angsana New"/>
          <w:sz w:val="28"/>
          <w:szCs w:val="28"/>
          <w:cs/>
        </w:rPr>
        <w:t>สำหรับงวดสามเดือนสิ้นสุดวันที่</w:t>
      </w:r>
      <w:r w:rsidRPr="00D37EF8">
        <w:rPr>
          <w:rFonts w:ascii="Angsana New" w:hAnsi="Angsana New"/>
          <w:sz w:val="28"/>
          <w:szCs w:val="28"/>
          <w:cs/>
        </w:rPr>
        <w:t xml:space="preserve"> </w:t>
      </w:r>
      <w:r w:rsidR="00C54856">
        <w:rPr>
          <w:rFonts w:ascii="Angsana New" w:hAnsi="Angsana New"/>
          <w:sz w:val="28"/>
          <w:szCs w:val="28"/>
        </w:rPr>
        <w:t xml:space="preserve">31 </w:t>
      </w:r>
      <w:r w:rsidR="00597FF7" w:rsidRPr="00D37EF8">
        <w:rPr>
          <w:rFonts w:ascii="Angsana New" w:hAnsi="Angsana New" w:hint="cs"/>
          <w:sz w:val="28"/>
          <w:szCs w:val="28"/>
          <w:cs/>
        </w:rPr>
        <w:t>มีน</w:t>
      </w:r>
      <w:r w:rsidR="00C54856" w:rsidRPr="00D37EF8">
        <w:rPr>
          <w:rFonts w:ascii="Angsana New" w:hAnsi="Angsana New"/>
          <w:sz w:val="28"/>
          <w:szCs w:val="28"/>
          <w:cs/>
        </w:rPr>
        <w:t xml:space="preserve">าคม </w:t>
      </w:r>
      <w:r w:rsidR="00C54856">
        <w:rPr>
          <w:rFonts w:ascii="Angsana New" w:hAnsi="Angsana New"/>
          <w:sz w:val="28"/>
          <w:szCs w:val="28"/>
        </w:rPr>
        <w:t>256</w:t>
      </w:r>
      <w:r w:rsidR="00597FF7" w:rsidRPr="00456B38">
        <w:rPr>
          <w:rFonts w:ascii="Angsana New" w:hAnsi="Angsana New" w:hint="cs"/>
          <w:sz w:val="28"/>
          <w:szCs w:val="28"/>
        </w:rPr>
        <w:t>8</w:t>
      </w:r>
      <w:r w:rsidRPr="00D37EF8">
        <w:rPr>
          <w:rFonts w:ascii="Angsana New" w:hAnsi="Angsana New"/>
          <w:sz w:val="28"/>
          <w:szCs w:val="28"/>
          <w:cs/>
        </w:rPr>
        <w:t xml:space="preserve"> และ </w:t>
      </w:r>
      <w:r w:rsidRPr="002A0572">
        <w:rPr>
          <w:rFonts w:ascii="Angsana New" w:hAnsi="Angsana New"/>
          <w:sz w:val="28"/>
          <w:szCs w:val="28"/>
        </w:rPr>
        <w:t>256</w:t>
      </w:r>
      <w:r w:rsidR="00597FF7" w:rsidRPr="00456B38">
        <w:rPr>
          <w:rFonts w:ascii="Angsana New" w:hAnsi="Angsana New" w:hint="cs"/>
          <w:sz w:val="28"/>
          <w:szCs w:val="28"/>
        </w:rPr>
        <w:t>7</w:t>
      </w:r>
      <w:r w:rsidRPr="002A0572">
        <w:rPr>
          <w:rFonts w:ascii="Angsana New" w:hAnsi="Angsana New"/>
          <w:sz w:val="28"/>
          <w:szCs w:val="28"/>
          <w:cs/>
        </w:rPr>
        <w:t xml:space="preserve"> </w:t>
      </w:r>
      <w:r w:rsidRPr="002D5CA8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865D02" w:rsidRPr="00D566CF" w14:paraId="3D36C045" w14:textId="77777777" w:rsidTr="00C62148">
        <w:trPr>
          <w:trHeight w:val="369"/>
        </w:trPr>
        <w:tc>
          <w:tcPr>
            <w:tcW w:w="4111" w:type="dxa"/>
          </w:tcPr>
          <w:p w14:paraId="6C8D656B" w14:textId="77777777" w:rsidR="00865D02" w:rsidRPr="00D566CF" w:rsidRDefault="00865D02" w:rsidP="002071FD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0778B7FB" w14:textId="77777777" w:rsidR="00865D02" w:rsidRPr="00D37EF8" w:rsidRDefault="00865D02" w:rsidP="002071FD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 (พันบาท)</w:t>
            </w:r>
          </w:p>
        </w:tc>
      </w:tr>
      <w:tr w:rsidR="00865D02" w:rsidRPr="00D566CF" w14:paraId="6B627616" w14:textId="77777777" w:rsidTr="00C62148">
        <w:trPr>
          <w:trHeight w:val="369"/>
        </w:trPr>
        <w:tc>
          <w:tcPr>
            <w:tcW w:w="4111" w:type="dxa"/>
          </w:tcPr>
          <w:p w14:paraId="787AF7B9" w14:textId="77777777" w:rsidR="00865D02" w:rsidRPr="00D566CF" w:rsidRDefault="00865D02" w:rsidP="002071F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07E5A30" w14:textId="77777777" w:rsidR="00865D02" w:rsidRPr="00D566CF" w:rsidRDefault="00865D02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7EF8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2A569F28" w14:textId="77777777" w:rsidR="00865D02" w:rsidRPr="00D566CF" w:rsidRDefault="00865D02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8249274" w14:textId="77777777" w:rsidR="00865D02" w:rsidRPr="00D37EF8" w:rsidRDefault="00865D02" w:rsidP="002071F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E134C94" w14:textId="77777777" w:rsidR="00865D02" w:rsidRPr="00D566CF" w:rsidRDefault="00865D02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56D747A" w14:textId="77777777" w:rsidR="00865D02" w:rsidRPr="00D566CF" w:rsidRDefault="00865D02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7EF8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231A3454" w14:textId="77777777" w:rsidR="00865D02" w:rsidRPr="00D566CF" w:rsidRDefault="00865D02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564359" w14:textId="77777777" w:rsidR="00865D02" w:rsidRPr="00D566CF" w:rsidRDefault="00865D02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7EF8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65D02" w:rsidRPr="00D566CF" w14:paraId="2E73D341" w14:textId="77777777" w:rsidTr="00C62148">
        <w:trPr>
          <w:trHeight w:val="369"/>
        </w:trPr>
        <w:tc>
          <w:tcPr>
            <w:tcW w:w="4111" w:type="dxa"/>
            <w:shd w:val="clear" w:color="auto" w:fill="auto"/>
          </w:tcPr>
          <w:p w14:paraId="3B591225" w14:textId="1C8DE2D9" w:rsidR="00865D02" w:rsidRPr="00D37EF8" w:rsidRDefault="00F63FAF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D37EF8">
              <w:rPr>
                <w:rFonts w:ascii="Angsana New" w:hAnsi="Angsana New" w:cs="Angsana New"/>
                <w:u w:val="single"/>
                <w:cs/>
              </w:rPr>
              <w:t>สำหรับงวดสามเดือนสิ้นสุดวันที่</w:t>
            </w:r>
            <w:r w:rsidR="00865D02" w:rsidRPr="00D37EF8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C54856">
              <w:rPr>
                <w:rFonts w:ascii="Angsana New" w:hAnsi="Angsana New" w:cs="Angsana New"/>
                <w:u w:val="single"/>
              </w:rPr>
              <w:t xml:space="preserve">31 </w:t>
            </w:r>
            <w:r w:rsidR="00E55B86" w:rsidRPr="00D37EF8">
              <w:rPr>
                <w:rFonts w:ascii="Angsana New" w:hAnsi="Angsana New" w:cs="Angsana New" w:hint="cs"/>
                <w:u w:val="single"/>
                <w:cs/>
              </w:rPr>
              <w:t>มีนาค</w:t>
            </w:r>
            <w:r w:rsidR="00C54856" w:rsidRPr="00D37EF8">
              <w:rPr>
                <w:rFonts w:ascii="Angsana New" w:hAnsi="Angsana New" w:cs="Angsana New"/>
                <w:u w:val="single"/>
                <w:cs/>
              </w:rPr>
              <w:t xml:space="preserve">ม </w:t>
            </w:r>
            <w:r w:rsidR="00C54856">
              <w:rPr>
                <w:rFonts w:ascii="Angsana New" w:hAnsi="Angsana New" w:cs="Angsana New"/>
                <w:u w:val="single"/>
              </w:rPr>
              <w:t>256</w:t>
            </w:r>
            <w:r w:rsidR="00E55B86" w:rsidRPr="00456B38">
              <w:rPr>
                <w:rFonts w:ascii="Angsana New" w:hAnsi="Angsana New" w:cs="Angsana New" w:hint="cs"/>
                <w:u w:val="single"/>
              </w:rPr>
              <w:t>8</w:t>
            </w:r>
          </w:p>
        </w:tc>
        <w:tc>
          <w:tcPr>
            <w:tcW w:w="1007" w:type="dxa"/>
            <w:shd w:val="clear" w:color="auto" w:fill="auto"/>
          </w:tcPr>
          <w:p w14:paraId="6319DB7F" w14:textId="77777777" w:rsidR="00865D02" w:rsidRPr="00D566CF" w:rsidRDefault="00865D02" w:rsidP="002071F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720690F8" w14:textId="77777777" w:rsidR="00865D02" w:rsidRPr="00D566CF" w:rsidRDefault="00865D02" w:rsidP="002071F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0F46146" w14:textId="77777777" w:rsidR="00865D02" w:rsidRPr="00D566CF" w:rsidRDefault="00865D02" w:rsidP="002071F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44728D" w14:textId="77777777" w:rsidR="00865D02" w:rsidRPr="00D566CF" w:rsidRDefault="00865D02" w:rsidP="002071F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EEB66EF" w14:textId="77777777" w:rsidR="00865D02" w:rsidRPr="00D566CF" w:rsidRDefault="00865D02" w:rsidP="002071F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7D8D0B7" w14:textId="77777777" w:rsidR="00865D02" w:rsidRPr="00D566CF" w:rsidRDefault="00865D02" w:rsidP="002071F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3CBD9EB" w14:textId="77777777" w:rsidR="00865D02" w:rsidRPr="00D566CF" w:rsidRDefault="00865D02" w:rsidP="002071FD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4FFEB8EA" w14:textId="77777777" w:rsidTr="00D05A97">
        <w:trPr>
          <w:trHeight w:val="369"/>
        </w:trPr>
        <w:tc>
          <w:tcPr>
            <w:tcW w:w="4111" w:type="dxa"/>
            <w:shd w:val="clear" w:color="auto" w:fill="auto"/>
          </w:tcPr>
          <w:p w14:paraId="2C7C3803" w14:textId="77777777" w:rsidR="00865D02" w:rsidRPr="00D37EF8" w:rsidRDefault="00865D02" w:rsidP="002071FD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D84EF" w14:textId="02F67737" w:rsidR="00865D02" w:rsidRPr="00D37EF8" w:rsidRDefault="00B45A05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82,283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E61A75B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5E226E" w14:textId="68EA5610" w:rsidR="00865D02" w:rsidRPr="007A0928" w:rsidRDefault="00B45A05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5B9DAB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BC7C71" w14:textId="383793CC" w:rsidR="00865D02" w:rsidRPr="007A0928" w:rsidRDefault="00B45A05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FED449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230188" w14:textId="14DCF564" w:rsidR="00865D02" w:rsidRPr="007A0928" w:rsidRDefault="00B45A05" w:rsidP="00C62148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131,699</w:t>
            </w:r>
          </w:p>
        </w:tc>
      </w:tr>
      <w:tr w:rsidR="00865D02" w:rsidRPr="00D566CF" w14:paraId="49A7B8D3" w14:textId="77777777" w:rsidTr="00D05A97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7A08C23F" w14:textId="77777777" w:rsidR="00865D02" w:rsidRPr="00D566CF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D37EF8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10D18A" w14:textId="256EA321" w:rsidR="00865D02" w:rsidRPr="007A0928" w:rsidRDefault="00B45A05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26,883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9436F47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10CFF5" w14:textId="170F6558" w:rsidR="00865D02" w:rsidRPr="007A0928" w:rsidRDefault="00B45A05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06C9B1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743D0E" w14:textId="15C94AE0" w:rsidR="00865D02" w:rsidRPr="007A0928" w:rsidRDefault="00B45A05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570CF1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983EA2" w14:textId="710CB818" w:rsidR="00865D02" w:rsidRPr="00D37EF8" w:rsidRDefault="00B45A05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39,709</w:t>
            </w:r>
          </w:p>
        </w:tc>
      </w:tr>
      <w:tr w:rsidR="00865D02" w:rsidRPr="00D566CF" w14:paraId="3EF61FC0" w14:textId="77777777" w:rsidTr="00D05A97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426A46C0" w14:textId="5A62569E" w:rsidR="00865D02" w:rsidRPr="00D37EF8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291443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CFB0004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3C83B4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9570AC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105FFB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F3F16CB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5A5830" w14:textId="2C2D2374" w:rsidR="00865D02" w:rsidRPr="00D37EF8" w:rsidRDefault="00D05A97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1,660</w:t>
            </w:r>
          </w:p>
        </w:tc>
      </w:tr>
      <w:tr w:rsidR="00865D02" w:rsidRPr="00D566CF" w14:paraId="3BC91A2F" w14:textId="77777777" w:rsidTr="00D05A97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032CDB53" w14:textId="77777777" w:rsidR="00865D02" w:rsidRPr="00D37EF8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AE6B912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056D10B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9E53F6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07CA5B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BEAAB32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B68876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9DF4E6" w14:textId="178CF917" w:rsidR="00865D02" w:rsidRPr="00D37EF8" w:rsidRDefault="00D05A97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D5CA8">
              <w:rPr>
                <w:rFonts w:ascii="Angsana New" w:hAnsi="Angsana New"/>
                <w:sz w:val="28"/>
                <w:szCs w:val="28"/>
              </w:rPr>
              <w:t>38</w:t>
            </w:r>
            <w:r w:rsidRPr="00D05A97">
              <w:rPr>
                <w:rFonts w:ascii="Angsana New" w:hAnsi="Angsana New"/>
                <w:sz w:val="28"/>
                <w:szCs w:val="28"/>
              </w:rPr>
              <w:t>,</w:t>
            </w:r>
            <w:r w:rsidRPr="002D5CA8">
              <w:rPr>
                <w:rFonts w:ascii="Angsana New" w:hAnsi="Angsana New"/>
                <w:sz w:val="28"/>
                <w:szCs w:val="28"/>
              </w:rPr>
              <w:t>212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65D02" w:rsidRPr="00D566CF" w14:paraId="3C541804" w14:textId="77777777" w:rsidTr="00D05A97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2CFE5604" w14:textId="77777777" w:rsidR="00865D02" w:rsidRPr="00D37EF8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436A23C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EFA95EA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E55FBBC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A75150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4E720C2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1E0A33F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E36985" w14:textId="27D7F223" w:rsidR="00865D02" w:rsidRPr="00D37EF8" w:rsidRDefault="00D05A97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D5CA8">
              <w:rPr>
                <w:rFonts w:ascii="Angsana New" w:hAnsi="Angsana New"/>
                <w:sz w:val="28"/>
                <w:szCs w:val="28"/>
              </w:rPr>
              <w:t>1</w:t>
            </w:r>
            <w:r w:rsidRPr="00D05A97">
              <w:rPr>
                <w:rFonts w:ascii="Angsana New" w:hAnsi="Angsana New"/>
                <w:sz w:val="28"/>
                <w:szCs w:val="28"/>
              </w:rPr>
              <w:t>,</w:t>
            </w:r>
            <w:r w:rsidRPr="002D5CA8">
              <w:rPr>
                <w:rFonts w:ascii="Angsana New" w:hAnsi="Angsana New"/>
                <w:sz w:val="28"/>
                <w:szCs w:val="28"/>
              </w:rPr>
              <w:t>276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65D02" w:rsidRPr="00D566CF" w14:paraId="597F0D84" w14:textId="77777777" w:rsidTr="00D05A97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012A1F4F" w14:textId="77777777" w:rsidR="00865D02" w:rsidRPr="00D37EF8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ส่วนแบ่ง (ขาดทุน) จากเงินลงทุนในบริษัทร่วม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7FFC29C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9D9BB42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0F19715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3E0519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5695AF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B908F4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996331" w14:textId="6C03A783" w:rsidR="00865D02" w:rsidRPr="007A0928" w:rsidRDefault="00D05A97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5A97">
              <w:rPr>
                <w:rFonts w:ascii="Angsana New" w:hAnsi="Angsana New"/>
                <w:sz w:val="28"/>
                <w:szCs w:val="28"/>
              </w:rPr>
              <w:t>1,676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65D02" w:rsidRPr="00D566CF" w14:paraId="4F798B33" w14:textId="77777777" w:rsidTr="00D05A97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7A365C10" w14:textId="2191331B" w:rsidR="00865D02" w:rsidRPr="00D37EF8" w:rsidRDefault="00DC1C1F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 w:hint="cs"/>
                <w:cs/>
              </w:rPr>
              <w:t>รายได้</w:t>
            </w:r>
            <w:r w:rsidR="00865D02" w:rsidRPr="00D37EF8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276CD39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2ABBD79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190CCE2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10D2BD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F71984A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EC43FF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963E1" w14:textId="7B905FE6" w:rsidR="00865D02" w:rsidRPr="007A0928" w:rsidRDefault="00D05A97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5A97">
              <w:rPr>
                <w:rFonts w:ascii="Angsana New" w:hAnsi="Angsana New"/>
                <w:sz w:val="28"/>
                <w:szCs w:val="28"/>
              </w:rPr>
              <w:t>294</w:t>
            </w:r>
          </w:p>
        </w:tc>
      </w:tr>
      <w:tr w:rsidR="00865D02" w:rsidRPr="00D566CF" w14:paraId="4DF6D995" w14:textId="77777777" w:rsidTr="00D05A97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04DE02EA" w14:textId="37F208BB" w:rsidR="00865D02" w:rsidRPr="00D37EF8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กำไรสำหรั</w:t>
            </w:r>
            <w:r w:rsidR="00985312" w:rsidRPr="00D37EF8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4228740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BAB7D96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CFDCD72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BF3BBE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663E41A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32B1DB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DF46D" w14:textId="515BF4D6" w:rsidR="00865D02" w:rsidRPr="007A0928" w:rsidRDefault="00D05A97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5A97">
              <w:rPr>
                <w:rFonts w:ascii="Angsana New" w:hAnsi="Angsana New"/>
                <w:sz w:val="28"/>
                <w:szCs w:val="28"/>
              </w:rPr>
              <w:t>499</w:t>
            </w:r>
          </w:p>
        </w:tc>
      </w:tr>
      <w:tr w:rsidR="00E26D42" w:rsidRPr="00D566CF" w14:paraId="3AD4A151" w14:textId="77777777" w:rsidTr="00E26D42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13669C70" w14:textId="77777777" w:rsidR="00E26D42" w:rsidRPr="00D37EF8" w:rsidRDefault="00E26D4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28C2F81" w14:textId="77777777" w:rsidR="00E26D42" w:rsidRPr="007A0928" w:rsidRDefault="00E26D4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7075842" w14:textId="77777777" w:rsidR="00E26D42" w:rsidRPr="007A0928" w:rsidRDefault="00E26D4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FD1A123" w14:textId="77777777" w:rsidR="00E26D42" w:rsidRPr="007A0928" w:rsidRDefault="00E26D4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1F884B" w14:textId="77777777" w:rsidR="00E26D42" w:rsidRPr="007A0928" w:rsidRDefault="00E26D4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CBC7127" w14:textId="77777777" w:rsidR="00E26D42" w:rsidRPr="007A0928" w:rsidRDefault="00E26D4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44D98B8" w14:textId="77777777" w:rsidR="00E26D42" w:rsidRPr="007A0928" w:rsidRDefault="00E26D4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8A37C" w14:textId="77777777" w:rsidR="00E26D42" w:rsidRPr="00D05A97" w:rsidRDefault="00E26D4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35C167B2" w14:textId="77777777" w:rsidTr="00C62148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4A85D647" w14:textId="77777777" w:rsidR="00865D02" w:rsidRPr="00D37EF8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B7A3E8F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BBEA27A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B6C1ACF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4D2DAC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DDFB59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005354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89C116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1BDB4E62" w14:textId="77777777" w:rsidTr="00D05A97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57B3F77F" w14:textId="1448039C" w:rsidR="00865D02" w:rsidRPr="00D37EF8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7EF8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="00C54856">
              <w:rPr>
                <w:rFonts w:ascii="Angsana New" w:hAnsi="Angsana New" w:cs="Angsana New"/>
              </w:rPr>
              <w:t xml:space="preserve">31 </w:t>
            </w:r>
            <w:r w:rsidR="00985312" w:rsidRPr="00D37EF8">
              <w:rPr>
                <w:rFonts w:ascii="Angsana New" w:hAnsi="Angsana New" w:cs="Angsana New" w:hint="cs"/>
                <w:cs/>
              </w:rPr>
              <w:t>มีนาค</w:t>
            </w:r>
            <w:r w:rsidR="00C54856" w:rsidRPr="00D37EF8">
              <w:rPr>
                <w:rFonts w:ascii="Angsana New" w:hAnsi="Angsana New" w:cs="Angsana New"/>
                <w:cs/>
              </w:rPr>
              <w:t xml:space="preserve">ม </w:t>
            </w:r>
            <w:r w:rsidR="00C54856">
              <w:rPr>
                <w:rFonts w:ascii="Angsana New" w:hAnsi="Angsana New" w:cs="Angsana New"/>
              </w:rPr>
              <w:t>256</w:t>
            </w:r>
            <w:r w:rsidR="00985312" w:rsidRPr="00456B38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E2AA931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5A97F6A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289CB57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4AAD89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AF02DF2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1F7A34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9FD5D5" w14:textId="469AC2C4" w:rsidR="00865D02" w:rsidRPr="00224AE7" w:rsidRDefault="00D05A97" w:rsidP="00C62148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801,214</w:t>
            </w:r>
          </w:p>
        </w:tc>
      </w:tr>
      <w:tr w:rsidR="00865D02" w:rsidRPr="00D566CF" w14:paraId="2230859F" w14:textId="77777777" w:rsidTr="00D734F7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475ABEC6" w14:textId="2DAC5993" w:rsidR="00865D02" w:rsidRPr="00D37EF8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D37EF8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จังหวะเวลาในการรับรู้รายได้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F557C1B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D871145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1AE487B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1F43F0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87E434D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E8B723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C6B592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74B13" w:rsidRPr="00D566CF" w14:paraId="33613F58" w14:textId="77777777" w:rsidTr="00D05A97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3A82E799" w14:textId="77777777" w:rsidR="00074B13" w:rsidRPr="00D37EF8" w:rsidRDefault="00074B13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7EF8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FBB352" w14:textId="78414426" w:rsidR="00074B13" w:rsidRPr="00D37EF8" w:rsidRDefault="00D05A97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82,283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1B295B" w14:textId="77777777" w:rsidR="00074B13" w:rsidRPr="007A092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0E565B" w14:textId="5E42188A" w:rsidR="00074B13" w:rsidRPr="007A0928" w:rsidRDefault="00D05A97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13DA25" w14:textId="77777777" w:rsidR="00074B13" w:rsidRPr="007A092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A4854D" w14:textId="142372B1" w:rsidR="00074B13" w:rsidRPr="007A0928" w:rsidRDefault="00D05A97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9A95DE" w14:textId="77777777" w:rsidR="00074B13" w:rsidRPr="007A092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7436A6" w14:textId="1D4B40E0" w:rsidR="00074B13" w:rsidRPr="00D05A97" w:rsidRDefault="00D05A97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5A97">
              <w:rPr>
                <w:rFonts w:ascii="Angsana New" w:hAnsi="Angsana New"/>
                <w:sz w:val="28"/>
                <w:szCs w:val="28"/>
              </w:rPr>
              <w:t>131,699</w:t>
            </w:r>
          </w:p>
        </w:tc>
      </w:tr>
    </w:tbl>
    <w:p w14:paraId="7A4FDA34" w14:textId="77777777" w:rsidR="00B45A05" w:rsidRDefault="00B45A05"/>
    <w:p w14:paraId="319B797D" w14:textId="77777777" w:rsidR="00E26D42" w:rsidRDefault="00E26D42"/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074B13" w:rsidRPr="00D566CF" w14:paraId="1218CAB7" w14:textId="77777777" w:rsidTr="00B45A05">
        <w:trPr>
          <w:trHeight w:val="397"/>
          <w:tblHeader/>
        </w:trPr>
        <w:tc>
          <w:tcPr>
            <w:tcW w:w="4111" w:type="dxa"/>
          </w:tcPr>
          <w:p w14:paraId="20B6E534" w14:textId="77777777" w:rsidR="00074B13" w:rsidRPr="00D566CF" w:rsidRDefault="00074B13" w:rsidP="00074B13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2383CB3E" w14:textId="77777777" w:rsidR="00074B13" w:rsidRPr="00D37EF8" w:rsidRDefault="00074B13" w:rsidP="00074B13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 (พันบาท)</w:t>
            </w:r>
          </w:p>
        </w:tc>
      </w:tr>
      <w:tr w:rsidR="00074B13" w:rsidRPr="00D566CF" w14:paraId="37B1AFD9" w14:textId="77777777" w:rsidTr="00B45A05">
        <w:trPr>
          <w:trHeight w:val="397"/>
          <w:tblHeader/>
        </w:trPr>
        <w:tc>
          <w:tcPr>
            <w:tcW w:w="4111" w:type="dxa"/>
          </w:tcPr>
          <w:p w14:paraId="5C258301" w14:textId="77777777" w:rsidR="00074B13" w:rsidRPr="00D566CF" w:rsidRDefault="00074B13" w:rsidP="00074B13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61FA3DE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7EF8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26DE41B5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78B903A" w14:textId="77777777" w:rsidR="00074B13" w:rsidRPr="00D37EF8" w:rsidRDefault="00074B13" w:rsidP="00074B13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028C1E3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6A2D983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7EF8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207F4B56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79F4D0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7EF8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074B13" w:rsidRPr="00D566CF" w14:paraId="2F695D27" w14:textId="77777777" w:rsidTr="00B45A05">
        <w:trPr>
          <w:trHeight w:val="397"/>
        </w:trPr>
        <w:tc>
          <w:tcPr>
            <w:tcW w:w="4111" w:type="dxa"/>
            <w:shd w:val="clear" w:color="auto" w:fill="auto"/>
          </w:tcPr>
          <w:p w14:paraId="36B3DAF8" w14:textId="0D4E6705" w:rsidR="00074B13" w:rsidRPr="00D37EF8" w:rsidRDefault="00F63FAF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D37EF8">
              <w:rPr>
                <w:rFonts w:ascii="Angsana New" w:hAnsi="Angsana New" w:cs="Angsana New"/>
                <w:u w:val="single"/>
                <w:cs/>
              </w:rPr>
              <w:t>สำหรับงวดสามเดือนสิ้นสุดวันที่</w:t>
            </w:r>
            <w:r w:rsidR="00074B13" w:rsidRPr="00D37EF8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074B13" w:rsidRPr="00D566CF">
              <w:rPr>
                <w:rFonts w:ascii="Angsana New" w:hAnsi="Angsana New" w:cs="Angsana New"/>
                <w:u w:val="single"/>
              </w:rPr>
              <w:t xml:space="preserve">31 </w:t>
            </w:r>
            <w:r w:rsidR="009F73F1" w:rsidRPr="00D37EF8">
              <w:rPr>
                <w:rFonts w:ascii="Angsana New" w:hAnsi="Angsana New" w:cs="Angsana New" w:hint="cs"/>
                <w:u w:val="single"/>
                <w:cs/>
              </w:rPr>
              <w:t>มีน</w:t>
            </w:r>
            <w:r w:rsidR="00074B13" w:rsidRPr="00D37EF8">
              <w:rPr>
                <w:rFonts w:ascii="Angsana New" w:hAnsi="Angsana New" w:cs="Angsana New"/>
                <w:u w:val="single"/>
                <w:cs/>
              </w:rPr>
              <w:t xml:space="preserve">าคม </w:t>
            </w:r>
            <w:r w:rsidR="00074B13" w:rsidRPr="00D566CF">
              <w:rPr>
                <w:rFonts w:ascii="Angsana New" w:hAnsi="Angsana New" w:cs="Angsana New"/>
                <w:u w:val="single"/>
              </w:rPr>
              <w:t>256</w:t>
            </w:r>
            <w:r w:rsidR="009F73F1" w:rsidRPr="00456B38">
              <w:rPr>
                <w:rFonts w:ascii="Angsana New" w:hAnsi="Angsana New" w:cs="Angsana New" w:hint="cs"/>
                <w:u w:val="single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2CE42C58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4885F40D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55F06685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99E751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654BD096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88DF33F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8B97FD1" w14:textId="77777777" w:rsidR="00074B13" w:rsidRPr="00D566CF" w:rsidRDefault="00074B13" w:rsidP="00074B13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5C4" w:rsidRPr="00D566CF" w14:paraId="54A845D0" w14:textId="77777777" w:rsidTr="002071FD">
        <w:trPr>
          <w:trHeight w:val="397"/>
        </w:trPr>
        <w:tc>
          <w:tcPr>
            <w:tcW w:w="4111" w:type="dxa"/>
            <w:shd w:val="clear" w:color="auto" w:fill="auto"/>
          </w:tcPr>
          <w:p w14:paraId="78276E0B" w14:textId="77777777" w:rsidR="000A15C4" w:rsidRPr="00D37EF8" w:rsidRDefault="000A15C4" w:rsidP="000A15C4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B583C6" w14:textId="27A280AB" w:rsidR="000A15C4" w:rsidRPr="00D566CF" w:rsidRDefault="000A15C4" w:rsidP="000A15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92,534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D8D0C70" w14:textId="77777777" w:rsidR="000A15C4" w:rsidRPr="00D566CF" w:rsidRDefault="000A15C4" w:rsidP="000A15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22DF6E" w14:textId="4269845F" w:rsidR="000A15C4" w:rsidRPr="00D566CF" w:rsidRDefault="000A15C4" w:rsidP="000A15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28,83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E26863" w14:textId="77777777" w:rsidR="000A15C4" w:rsidRPr="00D566CF" w:rsidRDefault="000A15C4" w:rsidP="000A15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CB673F" w14:textId="7F9BFAB6" w:rsidR="000A15C4" w:rsidRPr="00D566CF" w:rsidRDefault="000A15C4" w:rsidP="000A15C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11,185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44A816" w14:textId="77777777" w:rsidR="000A15C4" w:rsidRPr="00D566CF" w:rsidRDefault="000A15C4" w:rsidP="000A15C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F149C8" w14:textId="4FC0AF36" w:rsidR="000A15C4" w:rsidRPr="00D566CF" w:rsidRDefault="000A15C4" w:rsidP="000A15C4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132,557</w:t>
            </w:r>
          </w:p>
        </w:tc>
      </w:tr>
      <w:tr w:rsidR="00642136" w:rsidRPr="00D566CF" w14:paraId="18F195E6" w14:textId="77777777" w:rsidTr="002071FD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568B1354" w14:textId="77777777" w:rsidR="00642136" w:rsidRPr="00D566CF" w:rsidRDefault="00642136" w:rsidP="00642136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D37EF8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716465" w14:textId="3B523D9E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0DA0">
              <w:rPr>
                <w:rFonts w:ascii="Angsana New" w:hAnsi="Angsana New"/>
                <w:sz w:val="28"/>
                <w:szCs w:val="28"/>
              </w:rPr>
              <w:t>41,991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925393B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114B4C" w14:textId="32646143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0DA0">
              <w:rPr>
                <w:rFonts w:ascii="Angsana New" w:hAnsi="Angsana New"/>
                <w:sz w:val="28"/>
                <w:szCs w:val="28"/>
              </w:rPr>
              <w:t>4,029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828BA8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349F58" w14:textId="608D7734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0DA0">
              <w:rPr>
                <w:rFonts w:ascii="Angsana New" w:hAnsi="Angsana New"/>
                <w:sz w:val="28"/>
                <w:szCs w:val="28"/>
              </w:rPr>
              <w:t>3,77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D1E1B7" w14:textId="77777777" w:rsidR="00642136" w:rsidRPr="00D566CF" w:rsidRDefault="00642136" w:rsidP="0064213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CCEEC9" w14:textId="0F350956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49,797</w:t>
            </w:r>
          </w:p>
        </w:tc>
      </w:tr>
      <w:tr w:rsidR="00642136" w:rsidRPr="00D566CF" w14:paraId="149B39CA" w14:textId="77777777" w:rsidTr="002071FD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7105C38" w14:textId="77777777" w:rsidR="00642136" w:rsidRPr="00D37EF8" w:rsidRDefault="00642136" w:rsidP="00642136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AE84A5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7237F8A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E0A38F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EF50EE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00AC34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DB1663" w14:textId="77777777" w:rsidR="00642136" w:rsidRPr="00D566CF" w:rsidRDefault="00642136" w:rsidP="0064213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F6C975" w14:textId="0F5A0F83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</w:t>
            </w:r>
          </w:p>
        </w:tc>
      </w:tr>
      <w:tr w:rsidR="00642136" w:rsidRPr="00D566CF" w14:paraId="641E69AB" w14:textId="77777777" w:rsidTr="002071FD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204BB46" w14:textId="77777777" w:rsidR="00642136" w:rsidRPr="00D37EF8" w:rsidRDefault="00642136" w:rsidP="00642136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A912B72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E3C850A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2C89532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105A5C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26741ED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591E60" w14:textId="77777777" w:rsidR="00642136" w:rsidRPr="00D566CF" w:rsidRDefault="00642136" w:rsidP="0064213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EF3DB0" w14:textId="7C3E07FA" w:rsidR="00642136" w:rsidRPr="00D37EF8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38,332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42136" w:rsidRPr="00D566CF" w14:paraId="7906C784" w14:textId="77777777" w:rsidTr="002071FD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7DC8B210" w14:textId="77777777" w:rsidR="00642136" w:rsidRPr="00D37EF8" w:rsidRDefault="00642136" w:rsidP="00642136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7641410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5627437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D1149FB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500084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730BC18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ACAD2D" w14:textId="77777777" w:rsidR="00642136" w:rsidRPr="00D566CF" w:rsidRDefault="00642136" w:rsidP="0064213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7C63A1" w14:textId="0BE416B5" w:rsidR="00642136" w:rsidRPr="00D37EF8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1,501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42136" w:rsidRPr="00D566CF" w14:paraId="1D2C65BB" w14:textId="77777777" w:rsidTr="002071FD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1420FD5B" w14:textId="77777777" w:rsidR="00642136" w:rsidRPr="00D37EF8" w:rsidRDefault="00642136" w:rsidP="00642136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ส่วนแบ่ง (ขาดทุน) จากเงินลงทุนในบริษัทร่วม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0A453EA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B341944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8BA16B4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05B86F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8120EA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D87964" w14:textId="77777777" w:rsidR="00642136" w:rsidRPr="00D566CF" w:rsidRDefault="00642136" w:rsidP="0064213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5B6A2" w14:textId="04FC2414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1,063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42136" w:rsidRPr="00D566CF" w14:paraId="0A11293A" w14:textId="77777777" w:rsidTr="002071FD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B477A98" w14:textId="52281410" w:rsidR="00642136" w:rsidRPr="00D37EF8" w:rsidRDefault="00642136" w:rsidP="00642136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 w:hint="cs"/>
                <w:cs/>
              </w:rPr>
              <w:t>(</w:t>
            </w:r>
            <w:r w:rsidRPr="00D37EF8">
              <w:rPr>
                <w:rFonts w:ascii="Angsana New" w:hAnsi="Angsana New" w:cs="Angsana New"/>
                <w:cs/>
              </w:rPr>
              <w:t>ค่าใช้จ่าย</w:t>
            </w:r>
            <w:r w:rsidRPr="00D37EF8">
              <w:rPr>
                <w:rFonts w:ascii="Angsana New" w:hAnsi="Angsana New" w:cs="Angsana New" w:hint="cs"/>
                <w:cs/>
              </w:rPr>
              <w:t xml:space="preserve">) </w:t>
            </w:r>
            <w:r w:rsidRPr="00D37EF8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036F3E3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736F6B3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2A30374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C82520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3450802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50F4DD" w14:textId="77777777" w:rsidR="00642136" w:rsidRPr="00D566CF" w:rsidRDefault="00642136" w:rsidP="0064213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EAEB4" w14:textId="2E7993DB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1,110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42136" w:rsidRPr="00D566CF" w14:paraId="2B0BB915" w14:textId="77777777" w:rsidTr="002071FD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F675708" w14:textId="14351A7A" w:rsidR="00642136" w:rsidRPr="00D37EF8" w:rsidRDefault="00642136" w:rsidP="00642136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กำไรสำหรับ</w:t>
            </w:r>
            <w:r w:rsidR="00633B81" w:rsidRPr="00D37EF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A82BA41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4301C1E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4B36FD6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D61C6A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B0CE6C6" w14:textId="77777777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FE12B9" w14:textId="77777777" w:rsidR="00642136" w:rsidRPr="00D566CF" w:rsidRDefault="00642136" w:rsidP="0064213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21000D" w14:textId="2B75C2BB" w:rsidR="00642136" w:rsidRPr="00D566CF" w:rsidRDefault="00642136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8,325</w:t>
            </w:r>
          </w:p>
        </w:tc>
      </w:tr>
      <w:tr w:rsidR="00E26D42" w:rsidRPr="00D566CF" w14:paraId="7741AAB4" w14:textId="77777777" w:rsidTr="00E26D42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53C1FDB4" w14:textId="77777777" w:rsidR="00E26D42" w:rsidRPr="00D37EF8" w:rsidRDefault="00E26D42" w:rsidP="00642136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42EBAE1" w14:textId="77777777" w:rsidR="00E26D42" w:rsidRPr="00D566CF" w:rsidRDefault="00E26D42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FC43770" w14:textId="77777777" w:rsidR="00E26D42" w:rsidRPr="00D566CF" w:rsidRDefault="00E26D42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8F742B" w14:textId="77777777" w:rsidR="00E26D42" w:rsidRPr="00D566CF" w:rsidRDefault="00E26D42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685D1B" w14:textId="77777777" w:rsidR="00E26D42" w:rsidRPr="00D566CF" w:rsidRDefault="00E26D42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DC89339" w14:textId="77777777" w:rsidR="00E26D42" w:rsidRPr="00D566CF" w:rsidRDefault="00E26D42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C4D74F" w14:textId="77777777" w:rsidR="00E26D42" w:rsidRPr="00D566CF" w:rsidRDefault="00E26D42" w:rsidP="0064213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4D73B" w14:textId="77777777" w:rsidR="00E26D42" w:rsidRDefault="00E26D42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D42" w:rsidRPr="00D566CF" w14:paraId="1B09A398" w14:textId="77777777" w:rsidTr="00E26D42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62AC3ED0" w14:textId="77777777" w:rsidR="00E26D42" w:rsidRPr="00D37EF8" w:rsidRDefault="00E26D42" w:rsidP="00642136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4F2A87A" w14:textId="77777777" w:rsidR="00E26D42" w:rsidRPr="00D566CF" w:rsidRDefault="00E26D42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C360DE9" w14:textId="77777777" w:rsidR="00E26D42" w:rsidRPr="00D566CF" w:rsidRDefault="00E26D42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0C08952" w14:textId="77777777" w:rsidR="00E26D42" w:rsidRPr="00D566CF" w:rsidRDefault="00E26D42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60FB5D" w14:textId="77777777" w:rsidR="00E26D42" w:rsidRPr="00D566CF" w:rsidRDefault="00E26D42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497D9E8" w14:textId="77777777" w:rsidR="00E26D42" w:rsidRPr="00D566CF" w:rsidRDefault="00E26D42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8F58D3" w14:textId="77777777" w:rsidR="00E26D42" w:rsidRPr="00D566CF" w:rsidRDefault="00E26D42" w:rsidP="0064213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4F4B54" w14:textId="77777777" w:rsidR="00E26D42" w:rsidRDefault="00E26D42" w:rsidP="0064213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B13" w:rsidRPr="00D566CF" w14:paraId="7EDD7A49" w14:textId="77777777" w:rsidTr="00B45A05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656931F" w14:textId="77777777" w:rsidR="00074B13" w:rsidRPr="00D37EF8" w:rsidRDefault="00074B13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b/>
                <w:bCs/>
                <w:cs/>
              </w:rPr>
              <w:lastRenderedPageBreak/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256B3AD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337BC28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C3A08DF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7331A6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3447098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A02F0A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3978D5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B13" w:rsidRPr="00D566CF" w14:paraId="2F849433" w14:textId="77777777" w:rsidTr="00B45A05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11A94CEA" w14:textId="2A4C5432" w:rsidR="00074B13" w:rsidRPr="00D37EF8" w:rsidRDefault="00074B13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7EF8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</w:rPr>
              <w:t xml:space="preserve">31 </w:t>
            </w:r>
            <w:r w:rsidR="00E6741D" w:rsidRPr="00D37EF8">
              <w:rPr>
                <w:rFonts w:ascii="Angsana New" w:hAnsi="Angsana New" w:cs="Angsana New" w:hint="cs"/>
                <w:cs/>
              </w:rPr>
              <w:t>มีนา</w:t>
            </w:r>
            <w:r w:rsidRPr="00D37EF8">
              <w:rPr>
                <w:rFonts w:ascii="Angsana New" w:hAnsi="Angsana New" w:cs="Angsana New"/>
                <w:cs/>
              </w:rPr>
              <w:t xml:space="preserve">คม </w:t>
            </w:r>
            <w:r w:rsidRPr="00D566CF">
              <w:rPr>
                <w:rFonts w:ascii="Angsana New" w:hAnsi="Angsana New" w:cs="Angsana New"/>
                <w:color w:val="000000" w:themeColor="text1"/>
              </w:rPr>
              <w:t>256</w:t>
            </w:r>
            <w:r w:rsidR="000A15C4" w:rsidRPr="00456B38">
              <w:rPr>
                <w:rFonts w:ascii="Angsana New" w:hAnsi="Angsana New" w:cs="Angsana New" w:hint="cs"/>
                <w:color w:val="000000" w:themeColor="text1"/>
              </w:rPr>
              <w:t>7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6F8735E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46EA621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3E816AE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BAF11F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3C0F8EB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1A343A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525B47" w14:textId="34B523C9" w:rsidR="00074B13" w:rsidRPr="00742A42" w:rsidRDefault="004175A2" w:rsidP="00074B13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807,333</w:t>
            </w:r>
          </w:p>
        </w:tc>
      </w:tr>
      <w:tr w:rsidR="00B45A05" w:rsidRPr="00D566CF" w14:paraId="0889BD95" w14:textId="77777777" w:rsidTr="00B45A05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1E2F5056" w14:textId="77777777" w:rsidR="00B45A05" w:rsidRPr="00D37EF8" w:rsidRDefault="00B45A05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829A79F" w14:textId="77777777" w:rsidR="00B45A05" w:rsidRPr="00D566CF" w:rsidRDefault="00B45A05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11030F8" w14:textId="77777777" w:rsidR="00B45A05" w:rsidRPr="00D566CF" w:rsidRDefault="00B45A05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5334208" w14:textId="77777777" w:rsidR="00B45A05" w:rsidRPr="00D566CF" w:rsidRDefault="00B45A05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78FFA1" w14:textId="77777777" w:rsidR="00B45A05" w:rsidRPr="00D566CF" w:rsidRDefault="00B45A05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EF38B58" w14:textId="77777777" w:rsidR="00B45A05" w:rsidRPr="00D566CF" w:rsidRDefault="00B45A05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35903A" w14:textId="77777777" w:rsidR="00B45A05" w:rsidRPr="00D566CF" w:rsidRDefault="00B45A05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EAD211" w14:textId="77777777" w:rsidR="00B45A05" w:rsidRDefault="00B45A05" w:rsidP="00074B13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74B13" w:rsidRPr="00D566CF" w14:paraId="431795E3" w14:textId="77777777" w:rsidTr="00B45A05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C364777" w14:textId="77777777" w:rsidR="00074B13" w:rsidRPr="00D37EF8" w:rsidRDefault="00074B13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D37EF8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9605907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0442F3F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2D54539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CD8487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96233BE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67CDE1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51D9A6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33B81" w:rsidRPr="00D566CF" w14:paraId="509091CF" w14:textId="77777777" w:rsidTr="002071FD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7ADE0478" w14:textId="77777777" w:rsidR="00633B81" w:rsidRPr="00D37EF8" w:rsidRDefault="00633B81" w:rsidP="00633B8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7EF8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5E7C16" w14:textId="15F2B62B" w:rsidR="00633B81" w:rsidRPr="00D37EF8" w:rsidRDefault="00633B81" w:rsidP="00633B8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92,534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DCB21A5" w14:textId="77777777" w:rsidR="00633B81" w:rsidRPr="00D566CF" w:rsidRDefault="00633B81" w:rsidP="00633B8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D6A5FD" w14:textId="7D86325B" w:rsidR="00633B81" w:rsidRPr="00D566CF" w:rsidRDefault="00633B81" w:rsidP="00633B8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28,83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AA95E1" w14:textId="77777777" w:rsidR="00633B81" w:rsidRPr="00D566CF" w:rsidRDefault="00633B81" w:rsidP="00633B8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44B0B5" w14:textId="56126289" w:rsidR="00633B81" w:rsidRPr="00D566CF" w:rsidRDefault="00633B81" w:rsidP="00633B8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11,185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3BCCAB" w14:textId="77777777" w:rsidR="00633B81" w:rsidRPr="00D566CF" w:rsidRDefault="00633B81" w:rsidP="00633B8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27AFD0" w14:textId="316A6AB7" w:rsidR="00633B81" w:rsidRPr="00D566CF" w:rsidRDefault="00633B81" w:rsidP="00633B8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132,557</w:t>
            </w:r>
          </w:p>
        </w:tc>
      </w:tr>
    </w:tbl>
    <w:p w14:paraId="77396A0E" w14:textId="77777777" w:rsidR="00C62148" w:rsidRPr="00E56ED5" w:rsidRDefault="00C6214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4C417D" w:rsidRPr="00D566CF" w14:paraId="23024E9D" w14:textId="77777777" w:rsidTr="002071FD">
        <w:trPr>
          <w:trHeight w:val="397"/>
        </w:trPr>
        <w:tc>
          <w:tcPr>
            <w:tcW w:w="4111" w:type="dxa"/>
          </w:tcPr>
          <w:p w14:paraId="66EC755E" w14:textId="77777777" w:rsidR="004C417D" w:rsidRPr="00D566CF" w:rsidRDefault="004C417D" w:rsidP="002071FD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185F81C6" w14:textId="77777777" w:rsidR="004C417D" w:rsidRPr="00D37EF8" w:rsidRDefault="004C417D" w:rsidP="002071FD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งบการเงินเฉพาะกิจการ (พันบาท)</w:t>
            </w:r>
          </w:p>
        </w:tc>
      </w:tr>
      <w:tr w:rsidR="004C417D" w:rsidRPr="00D566CF" w14:paraId="32318ADB" w14:textId="77777777" w:rsidTr="002071FD">
        <w:trPr>
          <w:trHeight w:val="397"/>
        </w:trPr>
        <w:tc>
          <w:tcPr>
            <w:tcW w:w="4111" w:type="dxa"/>
          </w:tcPr>
          <w:p w14:paraId="2A8EB407" w14:textId="77777777" w:rsidR="004C417D" w:rsidRPr="00D566CF" w:rsidRDefault="004C417D" w:rsidP="002071F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F9D45F6" w14:textId="77777777" w:rsidR="004C417D" w:rsidRPr="00D566CF" w:rsidRDefault="004C417D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7EF8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0F91CAE8" w14:textId="77777777" w:rsidR="004C417D" w:rsidRPr="00D566CF" w:rsidRDefault="004C417D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721E645" w14:textId="77777777" w:rsidR="004C417D" w:rsidRPr="00D37EF8" w:rsidRDefault="004C417D" w:rsidP="002071F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A8BC38E" w14:textId="77777777" w:rsidR="004C417D" w:rsidRPr="00D566CF" w:rsidRDefault="004C417D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ED9D3EE" w14:textId="77777777" w:rsidR="004C417D" w:rsidRPr="00D566CF" w:rsidRDefault="004C417D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7EF8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05A45E41" w14:textId="77777777" w:rsidR="004C417D" w:rsidRPr="00D566CF" w:rsidRDefault="004C417D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C0A2C8" w14:textId="77777777" w:rsidR="004C417D" w:rsidRPr="00D566CF" w:rsidRDefault="004C417D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7EF8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C417D" w:rsidRPr="00D566CF" w14:paraId="674003F7" w14:textId="77777777" w:rsidTr="002071FD">
        <w:trPr>
          <w:trHeight w:val="397"/>
        </w:trPr>
        <w:tc>
          <w:tcPr>
            <w:tcW w:w="4111" w:type="dxa"/>
          </w:tcPr>
          <w:p w14:paraId="31A8AFE1" w14:textId="30E7989B" w:rsidR="004C417D" w:rsidRPr="00D566CF" w:rsidRDefault="00F63FAF" w:rsidP="002071FD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D37EF8">
              <w:rPr>
                <w:rFonts w:ascii="Angsana New" w:hAnsi="Angsana New" w:cs="Angsana New"/>
                <w:u w:val="single"/>
                <w:cs/>
              </w:rPr>
              <w:t>สำหรับงวดสามเดือนสิ้นสุดวันที่</w:t>
            </w:r>
            <w:r w:rsidR="004C417D" w:rsidRPr="00D37EF8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C54856">
              <w:rPr>
                <w:rFonts w:ascii="Angsana New" w:hAnsi="Angsana New" w:cs="Angsana New"/>
                <w:u w:val="single"/>
              </w:rPr>
              <w:t xml:space="preserve">31 </w:t>
            </w:r>
            <w:r w:rsidR="00C33545" w:rsidRPr="00D37EF8">
              <w:rPr>
                <w:rFonts w:ascii="Angsana New" w:hAnsi="Angsana New" w:cs="Angsana New" w:hint="cs"/>
                <w:u w:val="single"/>
                <w:cs/>
              </w:rPr>
              <w:t>มีนา</w:t>
            </w:r>
            <w:r w:rsidR="00C54856" w:rsidRPr="00D37EF8">
              <w:rPr>
                <w:rFonts w:ascii="Angsana New" w:hAnsi="Angsana New" w:cs="Angsana New"/>
                <w:u w:val="single"/>
                <w:cs/>
              </w:rPr>
              <w:t xml:space="preserve">คม </w:t>
            </w:r>
            <w:r w:rsidR="00C54856">
              <w:rPr>
                <w:rFonts w:ascii="Angsana New" w:hAnsi="Angsana New" w:cs="Angsana New"/>
                <w:u w:val="single"/>
              </w:rPr>
              <w:t>256</w:t>
            </w:r>
            <w:r w:rsidR="001D07A2" w:rsidRPr="00456B38">
              <w:rPr>
                <w:rFonts w:ascii="Angsana New" w:hAnsi="Angsana New" w:cs="Angsana New" w:hint="cs"/>
                <w:u w:val="single"/>
              </w:rPr>
              <w:t>8</w:t>
            </w:r>
          </w:p>
        </w:tc>
        <w:tc>
          <w:tcPr>
            <w:tcW w:w="1007" w:type="dxa"/>
          </w:tcPr>
          <w:p w14:paraId="2F7006AF" w14:textId="77777777" w:rsidR="004C417D" w:rsidRPr="00D566CF" w:rsidRDefault="004C417D" w:rsidP="002071F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77BD2709" w14:textId="77777777" w:rsidR="004C417D" w:rsidRPr="00D566CF" w:rsidRDefault="004C417D" w:rsidP="002071F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E8F7EB4" w14:textId="77777777" w:rsidR="004C417D" w:rsidRPr="00D566CF" w:rsidRDefault="004C417D" w:rsidP="002071F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FC91BC" w14:textId="77777777" w:rsidR="004C417D" w:rsidRPr="00D566CF" w:rsidRDefault="004C417D" w:rsidP="002071F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16FCB09" w14:textId="77777777" w:rsidR="004C417D" w:rsidRPr="00D566CF" w:rsidRDefault="004C417D" w:rsidP="002071F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8CD0E22" w14:textId="77777777" w:rsidR="004C417D" w:rsidRPr="00D566CF" w:rsidRDefault="004C417D" w:rsidP="002071F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A3FD7B" w14:textId="77777777" w:rsidR="004C417D" w:rsidRPr="00D566CF" w:rsidRDefault="004C417D" w:rsidP="002071FD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B13" w:rsidRPr="00D566CF" w14:paraId="271A720F" w14:textId="77777777" w:rsidTr="00E26D42">
        <w:trPr>
          <w:trHeight w:val="397"/>
        </w:trPr>
        <w:tc>
          <w:tcPr>
            <w:tcW w:w="4111" w:type="dxa"/>
          </w:tcPr>
          <w:p w14:paraId="1DE501FC" w14:textId="77777777" w:rsidR="00074B13" w:rsidRPr="00D37EF8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89DF8F" w14:textId="0579A188" w:rsidR="00074B13" w:rsidRPr="00CA3FD8" w:rsidRDefault="002951C0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82,283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55267EF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6A26C0" w14:textId="32DEFFFE" w:rsidR="00074B13" w:rsidRPr="00CA3FD8" w:rsidRDefault="002951C0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5D4EF1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AA606D" w14:textId="2A1B5EC1" w:rsidR="00074B13" w:rsidRPr="00CA3FD8" w:rsidRDefault="002951C0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41E627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27349F" w14:textId="6790BCFC" w:rsidR="00074B13" w:rsidRPr="00CA3FD8" w:rsidRDefault="002951C0" w:rsidP="00074B13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131,699</w:t>
            </w:r>
          </w:p>
        </w:tc>
      </w:tr>
      <w:tr w:rsidR="00074B13" w:rsidRPr="00D566CF" w14:paraId="1B97DBA2" w14:textId="77777777" w:rsidTr="00E26D42">
        <w:trPr>
          <w:trHeight w:val="397"/>
        </w:trPr>
        <w:tc>
          <w:tcPr>
            <w:tcW w:w="4111" w:type="dxa"/>
          </w:tcPr>
          <w:p w14:paraId="3C966910" w14:textId="77777777" w:rsidR="00074B13" w:rsidRPr="00D566CF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D37EF8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96CD1" w14:textId="6F9D14D0" w:rsidR="00074B13" w:rsidRPr="00CA3FD8" w:rsidRDefault="002951C0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26,883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8E07E3F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57F527" w14:textId="31E0A7C6" w:rsidR="00074B13" w:rsidRPr="00CA3FD8" w:rsidRDefault="002951C0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64B0D6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E0C925" w14:textId="39E07F38" w:rsidR="00074B13" w:rsidRPr="00CA3FD8" w:rsidRDefault="002951C0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91949D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F34C3" w14:textId="0360CFCD" w:rsidR="00074B13" w:rsidRPr="00CA3FD8" w:rsidRDefault="002951C0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39,709</w:t>
            </w:r>
          </w:p>
        </w:tc>
      </w:tr>
      <w:tr w:rsidR="00074B13" w:rsidRPr="00D566CF" w14:paraId="3B5DBEF4" w14:textId="77777777" w:rsidTr="00E26D42">
        <w:trPr>
          <w:trHeight w:val="397"/>
        </w:trPr>
        <w:tc>
          <w:tcPr>
            <w:tcW w:w="4111" w:type="dxa"/>
          </w:tcPr>
          <w:p w14:paraId="2BD19192" w14:textId="77777777" w:rsidR="00074B13" w:rsidRPr="00D37EF8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CA5EF7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BA9E3CC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95008B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42C304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40474C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FBF617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1CB522" w14:textId="64C4FFBA" w:rsidR="00074B13" w:rsidRPr="00CA3FD8" w:rsidRDefault="002951C0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2,681</w:t>
            </w:r>
          </w:p>
        </w:tc>
      </w:tr>
      <w:tr w:rsidR="00074B13" w:rsidRPr="00D566CF" w14:paraId="4F37A271" w14:textId="77777777" w:rsidTr="00E26D42">
        <w:trPr>
          <w:trHeight w:val="397"/>
        </w:trPr>
        <w:tc>
          <w:tcPr>
            <w:tcW w:w="4111" w:type="dxa"/>
          </w:tcPr>
          <w:p w14:paraId="16737C2C" w14:textId="77777777" w:rsidR="00074B13" w:rsidRPr="00D37EF8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76F5C2E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6303364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23065A2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B7DDAE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9C0305B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0BEC3A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722663" w14:textId="6FC5422A" w:rsidR="00074B13" w:rsidRPr="00D37EF8" w:rsidRDefault="00E26D42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38,212</w:t>
            </w: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74B13" w:rsidRPr="00D566CF" w14:paraId="6E1CA6BC" w14:textId="77777777" w:rsidTr="00E26D42">
        <w:trPr>
          <w:trHeight w:val="397"/>
        </w:trPr>
        <w:tc>
          <w:tcPr>
            <w:tcW w:w="4111" w:type="dxa"/>
          </w:tcPr>
          <w:p w14:paraId="245FBA45" w14:textId="77777777" w:rsidR="00074B13" w:rsidRPr="00D37EF8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779AE27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21AD3C6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A3B4951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7881F8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1EBCE5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4160B4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27A61E" w14:textId="655D84B2" w:rsidR="00074B13" w:rsidRPr="00D37EF8" w:rsidRDefault="00E26D42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1,276</w:t>
            </w: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74B13" w:rsidRPr="00D566CF" w14:paraId="5820109F" w14:textId="77777777" w:rsidTr="00E26D42">
        <w:trPr>
          <w:trHeight w:val="397"/>
        </w:trPr>
        <w:tc>
          <w:tcPr>
            <w:tcW w:w="4111" w:type="dxa"/>
          </w:tcPr>
          <w:p w14:paraId="5C357255" w14:textId="204ECD5B" w:rsidR="00074B13" w:rsidRPr="00D37EF8" w:rsidRDefault="00712BAC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 w:hint="cs"/>
                <w:cs/>
              </w:rPr>
              <w:t>รายได้</w:t>
            </w:r>
            <w:r w:rsidRPr="00D37EF8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970006C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8CCE509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77B4DC7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63BE62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D8B8F70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0AB3B8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D99BF" w14:textId="74EFB099" w:rsidR="00074B13" w:rsidRPr="00CA3FD8" w:rsidRDefault="00E26D42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074B13" w:rsidRPr="00D566CF" w14:paraId="4EDCF15C" w14:textId="77777777" w:rsidTr="00E26D42">
        <w:trPr>
          <w:trHeight w:val="397"/>
        </w:trPr>
        <w:tc>
          <w:tcPr>
            <w:tcW w:w="4111" w:type="dxa"/>
          </w:tcPr>
          <w:p w14:paraId="612A949A" w14:textId="4D445ED5" w:rsidR="00074B13" w:rsidRPr="00D37EF8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กำไรสำหรับ</w:t>
            </w:r>
            <w:r w:rsidR="0046158D" w:rsidRPr="00D37EF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993C6EA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542D938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0942DDC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B015C7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14070B9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3145BF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D705F" w14:textId="2CAB62C6" w:rsidR="00074B13" w:rsidRPr="00CA3FD8" w:rsidRDefault="00E26D42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2,992</w:t>
            </w:r>
          </w:p>
        </w:tc>
      </w:tr>
      <w:tr w:rsidR="00074B13" w:rsidRPr="00D566CF" w14:paraId="183FFD4F" w14:textId="77777777" w:rsidTr="002071FD">
        <w:trPr>
          <w:trHeight w:val="397"/>
        </w:trPr>
        <w:tc>
          <w:tcPr>
            <w:tcW w:w="4111" w:type="dxa"/>
          </w:tcPr>
          <w:p w14:paraId="0D243236" w14:textId="77777777" w:rsidR="00074B13" w:rsidRPr="00D37EF8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0A708A6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303A9A2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E8FAA2F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8089FF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63AA299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7CB2CE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E45FE8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B13" w:rsidRPr="00D566CF" w14:paraId="4B2E5CCB" w14:textId="77777777" w:rsidTr="002071FD">
        <w:trPr>
          <w:trHeight w:val="397"/>
        </w:trPr>
        <w:tc>
          <w:tcPr>
            <w:tcW w:w="4111" w:type="dxa"/>
          </w:tcPr>
          <w:p w14:paraId="69E571C0" w14:textId="77777777" w:rsidR="00074B13" w:rsidRPr="00D37EF8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249B97B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15D584A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510AFA0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2E756E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5BB5FB" w14:textId="77777777" w:rsidR="00074B13" w:rsidRPr="00D37EF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26140CB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FF60B8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B13" w:rsidRPr="00D566CF" w14:paraId="7C06FC45" w14:textId="77777777" w:rsidTr="00E26D42">
        <w:trPr>
          <w:trHeight w:val="397"/>
        </w:trPr>
        <w:tc>
          <w:tcPr>
            <w:tcW w:w="4111" w:type="dxa"/>
          </w:tcPr>
          <w:p w14:paraId="4CAAC272" w14:textId="6AE88AE8" w:rsidR="00074B13" w:rsidRPr="00D37EF8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7EF8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 w:rsidR="001D07A2" w:rsidRPr="00D37EF8">
              <w:rPr>
                <w:rFonts w:ascii="Angsana New" w:hAnsi="Angsana New" w:cs="Angsana New" w:hint="cs"/>
                <w:cs/>
              </w:rPr>
              <w:t>มีนาค</w:t>
            </w:r>
            <w:r w:rsidRPr="00D37EF8">
              <w:rPr>
                <w:rFonts w:ascii="Angsana New" w:hAnsi="Angsana New" w:cs="Angsana New"/>
                <w:cs/>
              </w:rPr>
              <w:t xml:space="preserve">ม </w:t>
            </w:r>
            <w:r>
              <w:rPr>
                <w:rFonts w:ascii="Angsana New" w:hAnsi="Angsana New" w:cs="Angsana New"/>
              </w:rPr>
              <w:t>256</w:t>
            </w:r>
            <w:r w:rsidR="001D07A2" w:rsidRPr="00456B38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DF25C11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5C2CB0B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CF46126" w14:textId="77777777" w:rsidR="00074B13" w:rsidRPr="00D37EF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3FEE2F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A152D3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0F322A5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850469" w14:textId="6C1E3F51" w:rsidR="00074B13" w:rsidRPr="00D37EF8" w:rsidRDefault="00E26D42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824,985</w:t>
            </w:r>
          </w:p>
        </w:tc>
      </w:tr>
      <w:tr w:rsidR="00074B13" w:rsidRPr="00D566CF" w14:paraId="32ADB3D4" w14:textId="77777777" w:rsidTr="002071FD">
        <w:trPr>
          <w:trHeight w:val="397"/>
        </w:trPr>
        <w:tc>
          <w:tcPr>
            <w:tcW w:w="4111" w:type="dxa"/>
            <w:vAlign w:val="bottom"/>
          </w:tcPr>
          <w:p w14:paraId="3308D1E3" w14:textId="77777777" w:rsidR="00074B13" w:rsidRPr="00D37EF8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7EF8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68BDD0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146D849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E44EF2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B57F71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7E6F09C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A9735B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BB25FF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905A7" w:rsidRPr="00D566CF" w14:paraId="00CD8265" w14:textId="77777777" w:rsidTr="00E26D42">
        <w:trPr>
          <w:trHeight w:val="397"/>
        </w:trPr>
        <w:tc>
          <w:tcPr>
            <w:tcW w:w="4111" w:type="dxa"/>
            <w:vAlign w:val="bottom"/>
          </w:tcPr>
          <w:p w14:paraId="4CD8A029" w14:textId="77777777" w:rsidR="005905A7" w:rsidRPr="00D37EF8" w:rsidRDefault="005905A7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7EF8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851E10" w14:textId="7B44B840" w:rsidR="005905A7" w:rsidRPr="00CA3FD8" w:rsidRDefault="00E26D42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82,283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6DF0521" w14:textId="77777777" w:rsidR="005905A7" w:rsidRPr="00CA3FD8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D4C178" w14:textId="0CF39455" w:rsidR="005905A7" w:rsidRPr="00CA3FD8" w:rsidRDefault="00E26D42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EE373" w14:textId="77777777" w:rsidR="005905A7" w:rsidRPr="00CA3FD8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877DC" w14:textId="12F29412" w:rsidR="005905A7" w:rsidRPr="00CA3FD8" w:rsidRDefault="00E26D42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5B1EE4" w14:textId="77777777" w:rsidR="005905A7" w:rsidRPr="00CA3FD8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BD074A" w14:textId="39D8AB40" w:rsidR="005905A7" w:rsidRPr="00CA3FD8" w:rsidRDefault="00E26D42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131,699</w:t>
            </w:r>
          </w:p>
        </w:tc>
      </w:tr>
    </w:tbl>
    <w:p w14:paraId="639C0000" w14:textId="77777777" w:rsidR="002951C0" w:rsidRDefault="002951C0"/>
    <w:p w14:paraId="2906000F" w14:textId="77777777" w:rsidR="00E26D42" w:rsidRDefault="00E26D42"/>
    <w:p w14:paraId="50CC3FE2" w14:textId="77777777" w:rsidR="00E26D42" w:rsidRDefault="00E26D42"/>
    <w:p w14:paraId="25C0E666" w14:textId="77777777" w:rsidR="00E26D42" w:rsidRDefault="00E26D42"/>
    <w:p w14:paraId="459A0232" w14:textId="77777777" w:rsidR="00E26D42" w:rsidRDefault="00E26D42"/>
    <w:p w14:paraId="4FA6EDDC" w14:textId="77777777" w:rsidR="00E26D42" w:rsidRDefault="00E26D42"/>
    <w:p w14:paraId="63313D40" w14:textId="77777777" w:rsidR="00E26D42" w:rsidRDefault="00E26D42"/>
    <w:p w14:paraId="077B2157" w14:textId="77777777" w:rsidR="00E26D42" w:rsidRDefault="00E26D42"/>
    <w:p w14:paraId="2A62163C" w14:textId="77777777" w:rsidR="00E26D42" w:rsidRDefault="00E26D42"/>
    <w:p w14:paraId="2B141F90" w14:textId="77777777" w:rsidR="00E26D42" w:rsidRDefault="00E26D42"/>
    <w:p w14:paraId="5D2B69CB" w14:textId="77777777" w:rsidR="00E26D42" w:rsidRDefault="00E26D42"/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5905A7" w:rsidRPr="00D566CF" w14:paraId="24801CFB" w14:textId="77777777" w:rsidTr="002951C0">
        <w:trPr>
          <w:trHeight w:val="397"/>
          <w:tblHeader/>
        </w:trPr>
        <w:tc>
          <w:tcPr>
            <w:tcW w:w="4111" w:type="dxa"/>
          </w:tcPr>
          <w:p w14:paraId="0958E6BD" w14:textId="77777777" w:rsidR="005905A7" w:rsidRPr="00D566CF" w:rsidRDefault="005905A7" w:rsidP="005905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3298A1B3" w14:textId="77777777" w:rsidR="005905A7" w:rsidRPr="00D37EF8" w:rsidRDefault="005905A7" w:rsidP="005905A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งบการเงินเฉพาะกิจการ (พันบาท)</w:t>
            </w:r>
          </w:p>
        </w:tc>
      </w:tr>
      <w:tr w:rsidR="005905A7" w:rsidRPr="00D566CF" w14:paraId="11319E33" w14:textId="77777777" w:rsidTr="002951C0">
        <w:trPr>
          <w:trHeight w:val="397"/>
          <w:tblHeader/>
        </w:trPr>
        <w:tc>
          <w:tcPr>
            <w:tcW w:w="4111" w:type="dxa"/>
          </w:tcPr>
          <w:p w14:paraId="61E49190" w14:textId="77777777" w:rsidR="005905A7" w:rsidRPr="00D566CF" w:rsidRDefault="005905A7" w:rsidP="005905A7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8B12CFD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7EF8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60179A0F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47E1B7A" w14:textId="77777777" w:rsidR="005905A7" w:rsidRPr="00D37EF8" w:rsidRDefault="005905A7" w:rsidP="005905A7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74F0CB9E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4C0645C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7EF8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73D6EFEA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BEE3B0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7EF8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905A7" w:rsidRPr="00D566CF" w14:paraId="5436B7F1" w14:textId="77777777" w:rsidTr="002071FD">
        <w:trPr>
          <w:trHeight w:val="397"/>
        </w:trPr>
        <w:tc>
          <w:tcPr>
            <w:tcW w:w="4111" w:type="dxa"/>
          </w:tcPr>
          <w:p w14:paraId="378EB40A" w14:textId="0DBCC168" w:rsidR="005905A7" w:rsidRPr="00D566CF" w:rsidRDefault="00F63FAF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D37EF8">
              <w:rPr>
                <w:rFonts w:ascii="Angsana New" w:hAnsi="Angsana New" w:cs="Angsana New"/>
                <w:u w:val="single"/>
                <w:cs/>
              </w:rPr>
              <w:t>สำหรับงวดสามเดือนสิ้นสุดวันที่</w:t>
            </w:r>
            <w:r w:rsidR="005905A7" w:rsidRPr="00D37EF8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5905A7" w:rsidRPr="00D566CF">
              <w:rPr>
                <w:rFonts w:ascii="Angsana New" w:hAnsi="Angsana New" w:cs="Angsana New"/>
                <w:u w:val="single"/>
              </w:rPr>
              <w:t xml:space="preserve">31 </w:t>
            </w:r>
            <w:r w:rsidR="00C33545" w:rsidRPr="00D37EF8">
              <w:rPr>
                <w:rFonts w:ascii="Angsana New" w:hAnsi="Angsana New" w:cs="Angsana New" w:hint="cs"/>
                <w:u w:val="single"/>
                <w:cs/>
              </w:rPr>
              <w:t>มีน</w:t>
            </w:r>
            <w:r w:rsidR="005905A7" w:rsidRPr="00D37EF8">
              <w:rPr>
                <w:rFonts w:ascii="Angsana New" w:hAnsi="Angsana New" w:cs="Angsana New"/>
                <w:u w:val="single"/>
                <w:cs/>
              </w:rPr>
              <w:t xml:space="preserve">าคม </w:t>
            </w:r>
            <w:r w:rsidR="005905A7" w:rsidRPr="00D566CF">
              <w:rPr>
                <w:rFonts w:ascii="Angsana New" w:hAnsi="Angsana New" w:cs="Angsana New"/>
                <w:u w:val="single"/>
              </w:rPr>
              <w:t>256</w:t>
            </w:r>
            <w:r w:rsidR="00C33545">
              <w:rPr>
                <w:rFonts w:ascii="Angsana New" w:hAnsi="Angsana New" w:cs="Angsana New"/>
                <w:u w:val="single"/>
              </w:rPr>
              <w:t>7</w:t>
            </w:r>
          </w:p>
        </w:tc>
        <w:tc>
          <w:tcPr>
            <w:tcW w:w="1007" w:type="dxa"/>
          </w:tcPr>
          <w:p w14:paraId="789DAF3B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54587533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0950EA6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FF070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897D55F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3E191CD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FA33BB8" w14:textId="77777777" w:rsidR="005905A7" w:rsidRPr="00D566CF" w:rsidRDefault="005905A7" w:rsidP="005905A7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F9B" w:rsidRPr="00D566CF" w14:paraId="235F04E0" w14:textId="77777777" w:rsidTr="002071FD">
        <w:trPr>
          <w:trHeight w:val="397"/>
        </w:trPr>
        <w:tc>
          <w:tcPr>
            <w:tcW w:w="4111" w:type="dxa"/>
          </w:tcPr>
          <w:p w14:paraId="523B77EF" w14:textId="77777777" w:rsidR="00185F9B" w:rsidRPr="00D37EF8" w:rsidRDefault="00185F9B" w:rsidP="00185F9B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74EE6E" w14:textId="31676731" w:rsidR="00185F9B" w:rsidRPr="00D566CF" w:rsidRDefault="00185F9B" w:rsidP="00185F9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92,534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6EBCD4C" w14:textId="77777777" w:rsidR="00185F9B" w:rsidRPr="00D566CF" w:rsidRDefault="00185F9B" w:rsidP="00185F9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2FC68F" w14:textId="68640F1F" w:rsidR="00185F9B" w:rsidRPr="00D566CF" w:rsidRDefault="00185F9B" w:rsidP="00185F9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28,83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E12FCA" w14:textId="77777777" w:rsidR="00185F9B" w:rsidRPr="00D566CF" w:rsidRDefault="00185F9B" w:rsidP="00185F9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F36267" w14:textId="14860BF8" w:rsidR="00185F9B" w:rsidRPr="00D566CF" w:rsidRDefault="00185F9B" w:rsidP="00185F9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11,185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12D360" w14:textId="77777777" w:rsidR="00185F9B" w:rsidRPr="00D566CF" w:rsidRDefault="00185F9B" w:rsidP="00185F9B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43C810" w14:textId="2A7D0972" w:rsidR="00185F9B" w:rsidRPr="00D566CF" w:rsidRDefault="00185F9B" w:rsidP="00185F9B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132,557</w:t>
            </w:r>
          </w:p>
        </w:tc>
      </w:tr>
      <w:tr w:rsidR="00185F9B" w:rsidRPr="00D566CF" w14:paraId="54E7F1FF" w14:textId="77777777" w:rsidTr="002071FD">
        <w:trPr>
          <w:trHeight w:val="397"/>
        </w:trPr>
        <w:tc>
          <w:tcPr>
            <w:tcW w:w="4111" w:type="dxa"/>
            <w:vAlign w:val="bottom"/>
          </w:tcPr>
          <w:p w14:paraId="0F4AD0E8" w14:textId="114B29F6" w:rsidR="00185F9B" w:rsidRPr="00D566CF" w:rsidRDefault="00185F9B" w:rsidP="00185F9B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D37EF8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3D0B5B" w14:textId="48B7797E" w:rsidR="00185F9B" w:rsidRPr="00D566CF" w:rsidRDefault="00185F9B" w:rsidP="00185F9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0DA0">
              <w:rPr>
                <w:rFonts w:ascii="Angsana New" w:hAnsi="Angsana New"/>
                <w:sz w:val="28"/>
                <w:szCs w:val="28"/>
              </w:rPr>
              <w:t>41,991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4E968F0" w14:textId="77777777" w:rsidR="00185F9B" w:rsidRPr="00D566CF" w:rsidRDefault="00185F9B" w:rsidP="00185F9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6BB8F2" w14:textId="7FA4FF22" w:rsidR="00185F9B" w:rsidRPr="00D566CF" w:rsidRDefault="00185F9B" w:rsidP="00185F9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0DA0">
              <w:rPr>
                <w:rFonts w:ascii="Angsana New" w:hAnsi="Angsana New"/>
                <w:sz w:val="28"/>
                <w:szCs w:val="28"/>
              </w:rPr>
              <w:t>4,029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A2FC32" w14:textId="77777777" w:rsidR="00185F9B" w:rsidRPr="00D566CF" w:rsidRDefault="00185F9B" w:rsidP="00185F9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B1F3AA" w14:textId="6A4D85BE" w:rsidR="00185F9B" w:rsidRPr="00D566CF" w:rsidRDefault="00185F9B" w:rsidP="00185F9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0DA0">
              <w:rPr>
                <w:rFonts w:ascii="Angsana New" w:hAnsi="Angsana New"/>
                <w:sz w:val="28"/>
                <w:szCs w:val="28"/>
              </w:rPr>
              <w:t>3,77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DD9101" w14:textId="77777777" w:rsidR="00185F9B" w:rsidRPr="00D566CF" w:rsidRDefault="00185F9B" w:rsidP="00185F9B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10C1CF" w14:textId="0E4D6332" w:rsidR="00185F9B" w:rsidRPr="00D566CF" w:rsidRDefault="00185F9B" w:rsidP="00185F9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49,797</w:t>
            </w:r>
          </w:p>
        </w:tc>
      </w:tr>
      <w:tr w:rsidR="009538A1" w:rsidRPr="00D566CF" w14:paraId="31F10D99" w14:textId="77777777" w:rsidTr="002071FD">
        <w:trPr>
          <w:trHeight w:val="397"/>
        </w:trPr>
        <w:tc>
          <w:tcPr>
            <w:tcW w:w="4111" w:type="dxa"/>
            <w:vAlign w:val="bottom"/>
          </w:tcPr>
          <w:p w14:paraId="613BAEA2" w14:textId="580DCC7E" w:rsidR="009538A1" w:rsidRPr="00D37EF8" w:rsidRDefault="009538A1" w:rsidP="009538A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A76560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5E8FCA0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305D6B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7C9CCD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983086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8A6C88" w14:textId="77777777" w:rsidR="009538A1" w:rsidRPr="00D566CF" w:rsidRDefault="009538A1" w:rsidP="009538A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726DF5" w14:textId="64F981D2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</w:t>
            </w:r>
          </w:p>
        </w:tc>
      </w:tr>
      <w:tr w:rsidR="009538A1" w:rsidRPr="00D566CF" w14:paraId="469192A7" w14:textId="77777777" w:rsidTr="002071FD">
        <w:trPr>
          <w:trHeight w:val="397"/>
        </w:trPr>
        <w:tc>
          <w:tcPr>
            <w:tcW w:w="4111" w:type="dxa"/>
            <w:vAlign w:val="bottom"/>
          </w:tcPr>
          <w:p w14:paraId="07A365E6" w14:textId="6447B1D2" w:rsidR="009538A1" w:rsidRPr="00D37EF8" w:rsidRDefault="009538A1" w:rsidP="009538A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288EEB1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A39B05F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23035EF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91CA65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A0E63DA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196FE6" w14:textId="77777777" w:rsidR="009538A1" w:rsidRPr="00D566CF" w:rsidRDefault="009538A1" w:rsidP="009538A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E68BE5" w14:textId="4CD92FDD" w:rsidR="009538A1" w:rsidRPr="00D37EF8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38,582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538A1" w:rsidRPr="00D566CF" w14:paraId="08A9E642" w14:textId="77777777" w:rsidTr="00EF1711">
        <w:trPr>
          <w:trHeight w:val="397"/>
        </w:trPr>
        <w:tc>
          <w:tcPr>
            <w:tcW w:w="4111" w:type="dxa"/>
            <w:vAlign w:val="bottom"/>
          </w:tcPr>
          <w:p w14:paraId="59B3EEED" w14:textId="550661CA" w:rsidR="009538A1" w:rsidRPr="00D37EF8" w:rsidRDefault="009538A1" w:rsidP="009538A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6E1E744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3720E7F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9A2DC1A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E2B39B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F10F2D7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40D80D" w14:textId="77777777" w:rsidR="009538A1" w:rsidRPr="00D566CF" w:rsidRDefault="009538A1" w:rsidP="009538A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AD6289" w14:textId="0B6EEC14" w:rsidR="009538A1" w:rsidRPr="00D37EF8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1,501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538A1" w:rsidRPr="00D566CF" w14:paraId="276D2FB0" w14:textId="77777777" w:rsidTr="002071FD">
        <w:trPr>
          <w:trHeight w:val="397"/>
        </w:trPr>
        <w:tc>
          <w:tcPr>
            <w:tcW w:w="4111" w:type="dxa"/>
            <w:vAlign w:val="bottom"/>
          </w:tcPr>
          <w:p w14:paraId="60DDDB6E" w14:textId="12C4A3EC" w:rsidR="009538A1" w:rsidRPr="00D37EF8" w:rsidRDefault="002D5CA8" w:rsidP="009538A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(ค่าใช้จ่าย) 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A37ED1E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E906FCB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61D74B2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12A21C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CE1F705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CE5568" w14:textId="77777777" w:rsidR="009538A1" w:rsidRPr="00D566CF" w:rsidRDefault="009538A1" w:rsidP="009538A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F4169" w14:textId="37263A7D" w:rsidR="009538A1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1,060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538A1" w:rsidRPr="00D566CF" w14:paraId="0A076B07" w14:textId="77777777" w:rsidTr="002071FD">
        <w:trPr>
          <w:trHeight w:val="397"/>
        </w:trPr>
        <w:tc>
          <w:tcPr>
            <w:tcW w:w="4111" w:type="dxa"/>
          </w:tcPr>
          <w:p w14:paraId="08A67B13" w14:textId="33521F0E" w:rsidR="009538A1" w:rsidRPr="00D37EF8" w:rsidRDefault="009538A1" w:rsidP="009538A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cs/>
              </w:rPr>
              <w:t>กำไรสำหรับ</w:t>
            </w:r>
            <w:r w:rsidRPr="00D37EF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5CC3D79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75F464A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D185E1F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DFB1EB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2B93201" w14:textId="77777777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C01B97" w14:textId="77777777" w:rsidR="009538A1" w:rsidRPr="00D566CF" w:rsidRDefault="009538A1" w:rsidP="009538A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EF57C8" w14:textId="708BDF0B" w:rsidR="009538A1" w:rsidRPr="00D566CF" w:rsidRDefault="009538A1" w:rsidP="009538A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9,188</w:t>
            </w:r>
          </w:p>
        </w:tc>
      </w:tr>
      <w:tr w:rsidR="005905A7" w:rsidRPr="00D566CF" w14:paraId="7821D7FF" w14:textId="77777777" w:rsidTr="002951C0">
        <w:trPr>
          <w:trHeight w:val="397"/>
        </w:trPr>
        <w:tc>
          <w:tcPr>
            <w:tcW w:w="4111" w:type="dxa"/>
          </w:tcPr>
          <w:p w14:paraId="59A19713" w14:textId="77777777" w:rsidR="005905A7" w:rsidRPr="00D37EF8" w:rsidRDefault="005905A7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72DA233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CB44064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A170934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C8F7AA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8D2248C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D10F5C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4729F7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05A7" w:rsidRPr="00D566CF" w14:paraId="47629D81" w14:textId="77777777" w:rsidTr="002071FD">
        <w:trPr>
          <w:trHeight w:val="397"/>
        </w:trPr>
        <w:tc>
          <w:tcPr>
            <w:tcW w:w="4111" w:type="dxa"/>
          </w:tcPr>
          <w:p w14:paraId="456847B9" w14:textId="77777777" w:rsidR="005905A7" w:rsidRPr="00D37EF8" w:rsidRDefault="005905A7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7EF8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C94683C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46FB271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C1D816C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FB0D7D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4134A0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48CAB27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8EC684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F03" w:rsidRPr="00D566CF" w14:paraId="1A710965" w14:textId="77777777" w:rsidTr="002071FD">
        <w:trPr>
          <w:trHeight w:val="397"/>
        </w:trPr>
        <w:tc>
          <w:tcPr>
            <w:tcW w:w="4111" w:type="dxa"/>
          </w:tcPr>
          <w:p w14:paraId="2D4138E7" w14:textId="326B2B5B" w:rsidR="007A1F03" w:rsidRPr="00D37EF8" w:rsidRDefault="007A1F03" w:rsidP="007A1F0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7EF8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</w:rPr>
              <w:t xml:space="preserve">31 </w:t>
            </w:r>
            <w:r w:rsidRPr="00D37EF8">
              <w:rPr>
                <w:rFonts w:ascii="Angsana New" w:hAnsi="Angsana New" w:cs="Angsana New" w:hint="cs"/>
                <w:cs/>
              </w:rPr>
              <w:t>มีน</w:t>
            </w:r>
            <w:r w:rsidRPr="00D37EF8">
              <w:rPr>
                <w:rFonts w:ascii="Angsana New" w:hAnsi="Angsana New" w:cs="Angsana New"/>
                <w:cs/>
              </w:rPr>
              <w:t xml:space="preserve">าคม </w:t>
            </w:r>
            <w:r w:rsidRPr="00D566CF">
              <w:rPr>
                <w:rFonts w:ascii="Angsana New" w:hAnsi="Angsana New" w:cs="Angsana New"/>
                <w:color w:val="000000" w:themeColor="text1"/>
              </w:rPr>
              <w:t>256</w:t>
            </w:r>
            <w:r w:rsidRPr="00456B38">
              <w:rPr>
                <w:rFonts w:ascii="Angsana New" w:hAnsi="Angsana New" w:cs="Angsana New" w:hint="cs"/>
                <w:color w:val="000000" w:themeColor="text1"/>
              </w:rPr>
              <w:t>7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A30C3FE" w14:textId="77777777" w:rsidR="007A1F03" w:rsidRPr="00D566CF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BDBCB73" w14:textId="77777777" w:rsidR="007A1F03" w:rsidRPr="00D566CF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A18F55C" w14:textId="77777777" w:rsidR="007A1F03" w:rsidRPr="00D566CF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89AA8D" w14:textId="77777777" w:rsidR="007A1F03" w:rsidRPr="00D566CF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E60E526" w14:textId="77777777" w:rsidR="007A1F03" w:rsidRPr="00D566CF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643BB4C" w14:textId="77777777" w:rsidR="007A1F03" w:rsidRPr="00D566CF" w:rsidRDefault="007A1F03" w:rsidP="007A1F0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7519F2" w14:textId="0765361D" w:rsidR="007A1F03" w:rsidRPr="00D37EF8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827,934</w:t>
            </w:r>
          </w:p>
        </w:tc>
      </w:tr>
      <w:tr w:rsidR="007A1F03" w:rsidRPr="00D566CF" w14:paraId="2EB5A5A5" w14:textId="77777777" w:rsidTr="002071FD">
        <w:trPr>
          <w:trHeight w:val="397"/>
        </w:trPr>
        <w:tc>
          <w:tcPr>
            <w:tcW w:w="4111" w:type="dxa"/>
            <w:vAlign w:val="bottom"/>
          </w:tcPr>
          <w:p w14:paraId="7D822F2B" w14:textId="77777777" w:rsidR="007A1F03" w:rsidRPr="00D37EF8" w:rsidRDefault="007A1F03" w:rsidP="007A1F0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7EF8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6588FC4" w14:textId="77777777" w:rsidR="007A1F03" w:rsidRPr="00D566CF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E901185" w14:textId="77777777" w:rsidR="007A1F03" w:rsidRPr="00D566CF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7FCE173" w14:textId="77777777" w:rsidR="007A1F03" w:rsidRPr="00D566CF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61D337" w14:textId="77777777" w:rsidR="007A1F03" w:rsidRPr="00D566CF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2F0C80A" w14:textId="77777777" w:rsidR="007A1F03" w:rsidRPr="00D566CF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36E00D" w14:textId="77777777" w:rsidR="007A1F03" w:rsidRPr="00D566CF" w:rsidRDefault="007A1F03" w:rsidP="007A1F0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3E4A4F" w14:textId="77777777" w:rsidR="007A1F03" w:rsidRPr="00D566CF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A1F03" w:rsidRPr="00D566CF" w14:paraId="4026629A" w14:textId="77777777" w:rsidTr="002071FD">
        <w:trPr>
          <w:trHeight w:val="397"/>
        </w:trPr>
        <w:tc>
          <w:tcPr>
            <w:tcW w:w="4111" w:type="dxa"/>
            <w:vAlign w:val="bottom"/>
          </w:tcPr>
          <w:p w14:paraId="09A088D5" w14:textId="77777777" w:rsidR="007A1F03" w:rsidRPr="00D37EF8" w:rsidRDefault="007A1F03" w:rsidP="007A1F0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7EF8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ADF758" w14:textId="4876111C" w:rsidR="007A1F03" w:rsidRPr="00D566CF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92,534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2F6CC01" w14:textId="77777777" w:rsidR="007A1F03" w:rsidRPr="00D566CF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FCFE87" w14:textId="33DFD570" w:rsidR="007A1F03" w:rsidRPr="00D566CF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28,83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BD7BC7" w14:textId="77777777" w:rsidR="007A1F03" w:rsidRPr="00D566CF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424926" w14:textId="40CDA544" w:rsidR="007A1F03" w:rsidRPr="00D566CF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EFA">
              <w:rPr>
                <w:rFonts w:ascii="Angsana New" w:hAnsi="Angsana New"/>
                <w:sz w:val="28"/>
                <w:szCs w:val="28"/>
              </w:rPr>
              <w:t>11,185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FD180F" w14:textId="77777777" w:rsidR="007A1F03" w:rsidRPr="00D566CF" w:rsidRDefault="007A1F03" w:rsidP="007A1F0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90EECF" w14:textId="2EDC02CE" w:rsidR="007A1F03" w:rsidRPr="00D566CF" w:rsidRDefault="007A1F03" w:rsidP="007A1F0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132,557</w:t>
            </w:r>
          </w:p>
        </w:tc>
      </w:tr>
    </w:tbl>
    <w:p w14:paraId="709AE762" w14:textId="721E79DE" w:rsidR="00577FB9" w:rsidRPr="00FE5485" w:rsidRDefault="00577FB9" w:rsidP="00577FB9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D37EF8">
        <w:rPr>
          <w:rFonts w:ascii="Angsana New" w:hAnsi="Angsana New"/>
          <w:spacing w:val="-2"/>
          <w:sz w:val="28"/>
          <w:szCs w:val="28"/>
          <w:cs/>
        </w:rPr>
        <w:t>ยอดขายให้ลูกค้ารายใหญ่</w:t>
      </w:r>
      <w:r w:rsidR="00F63FAF" w:rsidRPr="00D37EF8">
        <w:rPr>
          <w:rFonts w:ascii="Angsana New" w:hAnsi="Angsana New"/>
          <w:spacing w:val="-2"/>
          <w:sz w:val="28"/>
          <w:szCs w:val="28"/>
          <w:cs/>
        </w:rPr>
        <w:t>สำหรับงวดสามเดือนสิ้นสุดวันที่</w:t>
      </w:r>
      <w:r w:rsidRPr="00D37EF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54856">
        <w:rPr>
          <w:rFonts w:ascii="Angsana New" w:hAnsi="Angsana New"/>
          <w:spacing w:val="-2"/>
          <w:sz w:val="28"/>
          <w:szCs w:val="28"/>
        </w:rPr>
        <w:t xml:space="preserve">31 </w:t>
      </w:r>
      <w:r w:rsidR="0090059C" w:rsidRPr="00D37EF8">
        <w:rPr>
          <w:rFonts w:ascii="Angsana New" w:hAnsi="Angsana New" w:hint="cs"/>
          <w:spacing w:val="-2"/>
          <w:sz w:val="28"/>
          <w:szCs w:val="28"/>
          <w:cs/>
        </w:rPr>
        <w:t>มีนา</w:t>
      </w:r>
      <w:r w:rsidR="00C54856" w:rsidRPr="00D37EF8">
        <w:rPr>
          <w:rFonts w:ascii="Angsana New" w:hAnsi="Angsana New"/>
          <w:spacing w:val="-2"/>
          <w:sz w:val="28"/>
          <w:szCs w:val="28"/>
          <w:cs/>
        </w:rPr>
        <w:t xml:space="preserve">คม </w:t>
      </w:r>
      <w:r w:rsidR="00C54856">
        <w:rPr>
          <w:rFonts w:ascii="Angsana New" w:hAnsi="Angsana New"/>
          <w:spacing w:val="-2"/>
          <w:sz w:val="28"/>
          <w:szCs w:val="28"/>
        </w:rPr>
        <w:t>256</w:t>
      </w:r>
      <w:r w:rsidR="0090059C">
        <w:rPr>
          <w:rFonts w:ascii="Angsana New" w:hAnsi="Angsana New"/>
          <w:spacing w:val="-2"/>
          <w:sz w:val="28"/>
          <w:szCs w:val="28"/>
        </w:rPr>
        <w:t>8</w:t>
      </w:r>
      <w:r w:rsidRPr="00D37EF8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FE5485">
        <w:rPr>
          <w:rFonts w:ascii="Angsana New" w:hAnsi="Angsana New"/>
          <w:spacing w:val="-2"/>
          <w:sz w:val="28"/>
          <w:szCs w:val="28"/>
        </w:rPr>
        <w:t>256</w:t>
      </w:r>
      <w:r w:rsidR="0090059C">
        <w:rPr>
          <w:rFonts w:ascii="Angsana New" w:hAnsi="Angsana New"/>
          <w:spacing w:val="-2"/>
          <w:sz w:val="28"/>
          <w:szCs w:val="28"/>
        </w:rPr>
        <w:t>7</w:t>
      </w:r>
      <w:r w:rsidRPr="00D37EF8">
        <w:rPr>
          <w:rFonts w:ascii="Angsana New" w:hAnsi="Angsana New"/>
          <w:spacing w:val="-2"/>
          <w:sz w:val="28"/>
          <w:szCs w:val="28"/>
          <w:cs/>
        </w:rPr>
        <w:t xml:space="preserve">  มีจำนวน </w:t>
      </w:r>
      <w:r w:rsidR="00EB2A57">
        <w:rPr>
          <w:rFonts w:ascii="Angsana New" w:hAnsi="Angsana New"/>
          <w:spacing w:val="-2"/>
          <w:sz w:val="28"/>
          <w:szCs w:val="28"/>
        </w:rPr>
        <w:t>2</w:t>
      </w:r>
      <w:r w:rsidRPr="00D37EF8">
        <w:rPr>
          <w:rFonts w:ascii="Angsana New" w:hAnsi="Angsana New"/>
          <w:spacing w:val="-2"/>
          <w:sz w:val="28"/>
          <w:szCs w:val="28"/>
          <w:cs/>
        </w:rPr>
        <w:t xml:space="preserve"> ราย เป็นมูลค่า </w:t>
      </w:r>
      <w:r w:rsidR="00EB2A57">
        <w:rPr>
          <w:rFonts w:ascii="Angsana New" w:hAnsi="Angsana New"/>
          <w:spacing w:val="-2"/>
          <w:sz w:val="28"/>
          <w:szCs w:val="28"/>
        </w:rPr>
        <w:t>4</w:t>
      </w:r>
      <w:r w:rsidR="005F604E">
        <w:rPr>
          <w:rFonts w:ascii="Angsana New" w:hAnsi="Angsana New"/>
          <w:spacing w:val="-2"/>
          <w:sz w:val="28"/>
          <w:szCs w:val="28"/>
        </w:rPr>
        <w:t>9</w:t>
      </w:r>
      <w:r w:rsidR="00EB2A57" w:rsidRPr="00D37EF8">
        <w:rPr>
          <w:rFonts w:ascii="Angsana New" w:hAnsi="Angsana New"/>
          <w:spacing w:val="-2"/>
          <w:sz w:val="28"/>
          <w:szCs w:val="28"/>
          <w:cs/>
        </w:rPr>
        <w:t>.</w:t>
      </w:r>
      <w:r w:rsidR="005F604E">
        <w:rPr>
          <w:rFonts w:ascii="Angsana New" w:hAnsi="Angsana New"/>
          <w:spacing w:val="-2"/>
          <w:sz w:val="28"/>
          <w:szCs w:val="28"/>
        </w:rPr>
        <w:t>70</w:t>
      </w:r>
      <w:r w:rsidRPr="00D37EF8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 </w:t>
      </w:r>
      <w:r w:rsidR="00241964">
        <w:rPr>
          <w:rFonts w:ascii="Angsana New" w:hAnsi="Angsana New"/>
          <w:spacing w:val="-2"/>
          <w:sz w:val="28"/>
          <w:szCs w:val="28"/>
        </w:rPr>
        <w:t>2</w:t>
      </w:r>
      <w:r w:rsidRPr="00D37EF8">
        <w:rPr>
          <w:rFonts w:ascii="Angsana New" w:hAnsi="Angsana New"/>
          <w:spacing w:val="-2"/>
          <w:sz w:val="28"/>
          <w:szCs w:val="28"/>
          <w:cs/>
        </w:rPr>
        <w:t xml:space="preserve"> ราย เป็นมูลค่า </w:t>
      </w:r>
      <w:r w:rsidR="007F5A7F">
        <w:rPr>
          <w:rFonts w:ascii="Angsana New" w:hAnsi="Angsana New"/>
          <w:spacing w:val="-2"/>
          <w:sz w:val="28"/>
          <w:szCs w:val="28"/>
        </w:rPr>
        <w:t>44</w:t>
      </w:r>
      <w:r w:rsidR="007F5A7F" w:rsidRPr="00D37EF8">
        <w:rPr>
          <w:rFonts w:ascii="Angsana New" w:hAnsi="Angsana New"/>
          <w:spacing w:val="-2"/>
          <w:sz w:val="28"/>
          <w:szCs w:val="28"/>
          <w:cs/>
        </w:rPr>
        <w:t>.</w:t>
      </w:r>
      <w:r w:rsidR="007F5A7F">
        <w:rPr>
          <w:rFonts w:ascii="Angsana New" w:hAnsi="Angsana New"/>
          <w:spacing w:val="-2"/>
          <w:sz w:val="28"/>
          <w:szCs w:val="28"/>
        </w:rPr>
        <w:t>04</w:t>
      </w:r>
      <w:r w:rsidRPr="00D37EF8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</w:t>
      </w:r>
    </w:p>
    <w:p w14:paraId="01AB9543" w14:textId="5FB2BB68" w:rsidR="00577FB9" w:rsidRPr="00D566CF" w:rsidRDefault="00577FB9" w:rsidP="0057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>ยอดขายทางภูมิศาสตร์</w:t>
      </w:r>
      <w:r w:rsidR="00F63FAF" w:rsidRPr="00D37EF8">
        <w:rPr>
          <w:rFonts w:ascii="Angsana New" w:hAnsi="Angsana New"/>
          <w:sz w:val="28"/>
          <w:szCs w:val="28"/>
          <w:cs/>
        </w:rPr>
        <w:t>สำหรับงวดสามเดือนสิ้นสุดวันที่</w:t>
      </w:r>
      <w:r w:rsidRPr="00D37EF8">
        <w:rPr>
          <w:rFonts w:ascii="Angsana New" w:hAnsi="Angsana New"/>
          <w:sz w:val="28"/>
          <w:szCs w:val="28"/>
          <w:cs/>
        </w:rPr>
        <w:t xml:space="preserve"> </w:t>
      </w:r>
      <w:r w:rsidR="00C54856">
        <w:rPr>
          <w:rFonts w:ascii="Angsana New" w:hAnsi="Angsana New"/>
          <w:sz w:val="28"/>
          <w:szCs w:val="28"/>
        </w:rPr>
        <w:t xml:space="preserve">31 </w:t>
      </w:r>
      <w:r w:rsidR="00DB324C" w:rsidRPr="00D37EF8">
        <w:rPr>
          <w:rFonts w:ascii="Angsana New" w:hAnsi="Angsana New" w:hint="cs"/>
          <w:sz w:val="28"/>
          <w:szCs w:val="28"/>
          <w:cs/>
        </w:rPr>
        <w:t>มีน</w:t>
      </w:r>
      <w:r w:rsidR="00C54856" w:rsidRPr="00D37EF8">
        <w:rPr>
          <w:rFonts w:ascii="Angsana New" w:hAnsi="Angsana New"/>
          <w:sz w:val="28"/>
          <w:szCs w:val="28"/>
          <w:cs/>
        </w:rPr>
        <w:t xml:space="preserve">าคม </w:t>
      </w:r>
      <w:r w:rsidR="00C54856">
        <w:rPr>
          <w:rFonts w:ascii="Angsana New" w:hAnsi="Angsana New"/>
          <w:sz w:val="28"/>
          <w:szCs w:val="28"/>
        </w:rPr>
        <w:t>256</w:t>
      </w:r>
      <w:r w:rsidR="00601A96">
        <w:rPr>
          <w:rFonts w:ascii="Angsana New" w:hAnsi="Angsana New"/>
          <w:sz w:val="28"/>
          <w:szCs w:val="28"/>
        </w:rPr>
        <w:t>8</w:t>
      </w:r>
      <w:r w:rsidRPr="00D37EF8">
        <w:rPr>
          <w:rFonts w:ascii="Angsana New" w:hAnsi="Angsana New"/>
          <w:sz w:val="28"/>
          <w:szCs w:val="28"/>
          <w:cs/>
        </w:rPr>
        <w:t xml:space="preserve"> และ </w:t>
      </w:r>
      <w:r w:rsidRPr="00D566CF">
        <w:rPr>
          <w:rFonts w:ascii="Angsana New" w:hAnsi="Angsana New"/>
          <w:sz w:val="28"/>
          <w:szCs w:val="28"/>
        </w:rPr>
        <w:t>256</w:t>
      </w:r>
      <w:r w:rsidR="00601A96">
        <w:rPr>
          <w:rFonts w:ascii="Angsana New" w:hAnsi="Angsana New"/>
          <w:sz w:val="28"/>
          <w:szCs w:val="28"/>
        </w:rPr>
        <w:t>7</w:t>
      </w:r>
      <w:r w:rsidRPr="00D566CF">
        <w:rPr>
          <w:rFonts w:ascii="Angsana New" w:hAnsi="Angsana New"/>
          <w:sz w:val="28"/>
          <w:szCs w:val="28"/>
          <w:cs/>
        </w:rPr>
        <w:t xml:space="preserve"> </w:t>
      </w:r>
      <w:r w:rsidRPr="002D5CA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018"/>
        <w:gridCol w:w="284"/>
        <w:gridCol w:w="1950"/>
      </w:tblGrid>
      <w:tr w:rsidR="006118D7" w:rsidRPr="00D566CF" w14:paraId="39AA69C1" w14:textId="77777777" w:rsidTr="002071FD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0B72" w14:textId="77777777" w:rsidR="006118D7" w:rsidRPr="00D566CF" w:rsidRDefault="006118D7" w:rsidP="002071F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4D91F" w14:textId="77777777" w:rsidR="006118D7" w:rsidRPr="00D566CF" w:rsidRDefault="006118D7" w:rsidP="002071F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18D7" w:rsidRPr="00D566CF" w14:paraId="4AC9BAB5" w14:textId="77777777" w:rsidTr="002071FD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5BE" w14:textId="77777777" w:rsidR="006118D7" w:rsidRPr="00D566CF" w:rsidRDefault="006118D7" w:rsidP="002071F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B51B1" w14:textId="77777777" w:rsidR="006118D7" w:rsidRPr="00D37EF8" w:rsidRDefault="006118D7" w:rsidP="002071F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118D7" w:rsidRPr="00D566CF" w14:paraId="0DB94B6D" w14:textId="77777777" w:rsidTr="002071FD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8F91" w14:textId="77777777" w:rsidR="006118D7" w:rsidRPr="00D566CF" w:rsidRDefault="006118D7" w:rsidP="002071F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C7109" w14:textId="77777777" w:rsidR="006118D7" w:rsidRPr="00D37EF8" w:rsidRDefault="006118D7" w:rsidP="002071F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18D7" w:rsidRPr="00D566CF" w14:paraId="004A55F4" w14:textId="77777777" w:rsidTr="002071FD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5051" w14:textId="77777777" w:rsidR="006118D7" w:rsidRPr="00D37EF8" w:rsidRDefault="006118D7" w:rsidP="002071F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90459" w14:textId="48E99059" w:rsidR="006118D7" w:rsidRPr="00D566CF" w:rsidRDefault="006118D7" w:rsidP="002071F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601A9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AAC3" w14:textId="77777777" w:rsidR="006118D7" w:rsidRPr="00D37EF8" w:rsidRDefault="006118D7" w:rsidP="002071F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BF246" w14:textId="6A59C042" w:rsidR="006118D7" w:rsidRPr="00D37EF8" w:rsidRDefault="006118D7" w:rsidP="002071F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</w:t>
            </w:r>
            <w:r w:rsidR="00601A96">
              <w:rPr>
                <w:rFonts w:ascii="Angsana New" w:hAnsi="Angsana New"/>
                <w:sz w:val="28"/>
                <w:szCs w:val="28"/>
              </w:rPr>
              <w:t>567</w:t>
            </w:r>
          </w:p>
        </w:tc>
      </w:tr>
      <w:tr w:rsidR="00E5705D" w:rsidRPr="00D566CF" w14:paraId="559F7270" w14:textId="77777777" w:rsidTr="00E26D42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221F" w14:textId="77777777" w:rsidR="00E5705D" w:rsidRPr="00D37EF8" w:rsidRDefault="00E5705D" w:rsidP="00E5705D">
            <w:pPr>
              <w:spacing w:line="240" w:lineRule="auto"/>
              <w:ind w:left="34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9C6BE" w14:textId="5C24991B" w:rsidR="00E5705D" w:rsidRPr="00CA3FD8" w:rsidRDefault="00E26D42" w:rsidP="00E5705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109,6</w:t>
            </w:r>
            <w:r w:rsidR="00A30B98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A5A30" w14:textId="77777777" w:rsidR="00E5705D" w:rsidRPr="00D566CF" w:rsidRDefault="00E5705D" w:rsidP="00E5705D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2C43F" w14:textId="3E95EA55" w:rsidR="00E5705D" w:rsidRPr="00D566CF" w:rsidRDefault="00601A96" w:rsidP="00E5705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128,815</w:t>
            </w:r>
          </w:p>
        </w:tc>
      </w:tr>
      <w:tr w:rsidR="00E5705D" w:rsidRPr="00D566CF" w14:paraId="3DFE028B" w14:textId="77777777" w:rsidTr="00E26D42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0C73" w14:textId="77777777" w:rsidR="00E5705D" w:rsidRPr="00D566CF" w:rsidRDefault="00E5705D" w:rsidP="00E5705D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888D8" w14:textId="62223110" w:rsidR="00E5705D" w:rsidRPr="00CA3FD8" w:rsidRDefault="00E26D42" w:rsidP="00E5705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6A3FB" w14:textId="77777777" w:rsidR="00E5705D" w:rsidRPr="00D566CF" w:rsidRDefault="00E5705D" w:rsidP="00E5705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DA209" w14:textId="0E1FEB05" w:rsidR="00E5705D" w:rsidRPr="00D566CF" w:rsidRDefault="00601A96" w:rsidP="00E5705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3,742</w:t>
            </w:r>
          </w:p>
        </w:tc>
      </w:tr>
      <w:tr w:rsidR="00E5705D" w:rsidRPr="00D566CF" w14:paraId="77E3CE1E" w14:textId="77777777" w:rsidTr="00E26D42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6F14" w14:textId="77777777" w:rsidR="00E5705D" w:rsidRPr="00D566CF" w:rsidRDefault="00E5705D" w:rsidP="00E5705D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163147" w14:textId="568CCDA5" w:rsidR="00E5705D" w:rsidRPr="00D37EF8" w:rsidRDefault="00E26D42" w:rsidP="00E5705D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131,</w:t>
            </w:r>
            <w:r w:rsidR="00A30B98">
              <w:rPr>
                <w:rFonts w:ascii="Angsana New" w:hAnsi="Angsana New"/>
                <w:b/>
                <w:bCs/>
                <w:sz w:val="28"/>
                <w:szCs w:val="28"/>
              </w:rPr>
              <w:t>699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308E" w14:textId="77777777" w:rsidR="00E5705D" w:rsidRPr="00D566CF" w:rsidRDefault="00E5705D" w:rsidP="00E5705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ECA788" w14:textId="7775FF5F" w:rsidR="00E5705D" w:rsidRPr="00D566CF" w:rsidRDefault="00601A96" w:rsidP="00E5705D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132,557</w:t>
            </w:r>
          </w:p>
        </w:tc>
      </w:tr>
    </w:tbl>
    <w:p w14:paraId="4FE71B45" w14:textId="77777777" w:rsidR="00977EFB" w:rsidRDefault="00977EFB">
      <w:pPr>
        <w:rPr>
          <w:sz w:val="28"/>
          <w:szCs w:val="28"/>
        </w:rPr>
      </w:pPr>
    </w:p>
    <w:p w14:paraId="13F1A040" w14:textId="77777777" w:rsidR="001A6E34" w:rsidRDefault="001A6E34">
      <w:pPr>
        <w:rPr>
          <w:sz w:val="28"/>
          <w:szCs w:val="28"/>
        </w:rPr>
      </w:pPr>
    </w:p>
    <w:p w14:paraId="2D42312D" w14:textId="77777777" w:rsidR="001A6E34" w:rsidRDefault="001A6E34">
      <w:pPr>
        <w:rPr>
          <w:sz w:val="28"/>
          <w:szCs w:val="28"/>
        </w:rPr>
      </w:pPr>
    </w:p>
    <w:p w14:paraId="4BB4A47A" w14:textId="77777777" w:rsidR="001A6E34" w:rsidRDefault="001A6E34">
      <w:pPr>
        <w:rPr>
          <w:sz w:val="28"/>
          <w:szCs w:val="28"/>
        </w:rPr>
      </w:pPr>
    </w:p>
    <w:p w14:paraId="3F4889B4" w14:textId="77777777" w:rsidR="001A6E34" w:rsidRDefault="001A6E34">
      <w:pPr>
        <w:rPr>
          <w:sz w:val="28"/>
          <w:szCs w:val="28"/>
        </w:rPr>
      </w:pPr>
    </w:p>
    <w:p w14:paraId="55C9E32C" w14:textId="77777777" w:rsidR="001A6E34" w:rsidRDefault="001A6E34">
      <w:pPr>
        <w:rPr>
          <w:sz w:val="28"/>
          <w:szCs w:val="28"/>
        </w:rPr>
      </w:pPr>
    </w:p>
    <w:p w14:paraId="11750920" w14:textId="77777777" w:rsidR="001A6E34" w:rsidRDefault="001A6E34">
      <w:pPr>
        <w:rPr>
          <w:sz w:val="28"/>
          <w:szCs w:val="28"/>
        </w:rPr>
      </w:pPr>
    </w:p>
    <w:p w14:paraId="7B7692FB" w14:textId="3143E9E1" w:rsidR="00705AB8" w:rsidRPr="00BB33E8" w:rsidRDefault="00705AB8" w:rsidP="00705AB8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lastRenderedPageBreak/>
        <w:t>เครื่องมือทางการเงิน</w:t>
      </w:r>
    </w:p>
    <w:p w14:paraId="0EF19C99" w14:textId="77777777" w:rsidR="00705AB8" w:rsidRPr="008B1A6D" w:rsidRDefault="00705AB8" w:rsidP="00705AB8">
      <w:pPr>
        <w:tabs>
          <w:tab w:val="clear" w:pos="227"/>
          <w:tab w:val="clear" w:pos="454"/>
          <w:tab w:val="clear" w:pos="680"/>
          <w:tab w:val="left" w:pos="284"/>
          <w:tab w:val="left" w:pos="709"/>
          <w:tab w:val="left" w:pos="851"/>
        </w:tabs>
        <w:spacing w:before="120" w:after="120" w:line="240" w:lineRule="auto"/>
        <w:ind w:right="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Pr="00D37EF8">
        <w:rPr>
          <w:rFonts w:ascii="Angsana New" w:hAnsi="Angsana New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 </w:t>
      </w:r>
    </w:p>
    <w:p w14:paraId="66116555" w14:textId="1629B074" w:rsidR="00705AB8" w:rsidRPr="00D37EF8" w:rsidRDefault="00705AB8" w:rsidP="0069350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51"/>
        <w:jc w:val="thaiDistribute"/>
        <w:rPr>
          <w:rFonts w:ascii="Angsana New" w:hAnsi="Angsana New"/>
          <w:sz w:val="28"/>
          <w:szCs w:val="28"/>
          <w:cs/>
        </w:rPr>
      </w:pPr>
      <w:r w:rsidRPr="00D37EF8">
        <w:rPr>
          <w:rFonts w:ascii="Angsana New" w:hAnsi="Angsana New"/>
          <w:sz w:val="28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เงินเบิกเกินบัญชีและเงินกู้ยืมระยะสั้น เจ้าหนี้การค้าและเจ้าหนี้หมุนเวียนอื่น </w:t>
      </w:r>
      <w:r w:rsidR="00684617" w:rsidRPr="00D37EF8">
        <w:rPr>
          <w:rFonts w:ascii="Angsana New" w:hAnsi="Angsana New" w:hint="cs"/>
          <w:sz w:val="28"/>
          <w:szCs w:val="28"/>
          <w:cs/>
        </w:rPr>
        <w:t xml:space="preserve">และส่วนของหนี้สินตามสัญญาเช่าที่ถึงกำหนดชำระภายในหนึ่งปี </w:t>
      </w:r>
      <w:r w:rsidRPr="00D37EF8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44696038" w14:textId="77777777" w:rsidR="00705AB8" w:rsidRDefault="00705AB8" w:rsidP="00705A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51" w:hanging="425"/>
        <w:jc w:val="thaiDistribute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 xml:space="preserve">ข)  </w:t>
      </w:r>
      <w:r w:rsidRPr="00D37EF8">
        <w:rPr>
          <w:rFonts w:ascii="Angsana New" w:hAnsi="Angsana New"/>
          <w:sz w:val="28"/>
          <w:szCs w:val="28"/>
          <w:cs/>
        </w:rPr>
        <w:tab/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173A710E" w14:textId="77777777" w:rsidR="00EA06FE" w:rsidRDefault="00EA06FE" w:rsidP="00EA06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 xml:space="preserve"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 </w:t>
      </w:r>
    </w:p>
    <w:p w14:paraId="443DAF9E" w14:textId="0C0EF966" w:rsidR="00BD6916" w:rsidRPr="003D13DA" w:rsidRDefault="00C161A9" w:rsidP="008B7C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 xml:space="preserve">ณ </w:t>
      </w:r>
      <w:r w:rsidRPr="00D37EF8">
        <w:rPr>
          <w:rFonts w:ascii="Angsana New" w:hAnsi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3</w:t>
      </w:r>
      <w:r w:rsidR="00AF4CDB" w:rsidRPr="00456B38">
        <w:rPr>
          <w:rFonts w:ascii="Angsana New" w:hAnsi="Angsana New" w:hint="cs"/>
          <w:sz w:val="28"/>
          <w:szCs w:val="28"/>
        </w:rPr>
        <w:t>1</w:t>
      </w:r>
      <w:r w:rsidR="00AF4B48" w:rsidRPr="00D37EF8">
        <w:rPr>
          <w:rFonts w:ascii="Angsana New" w:hAnsi="Angsana New"/>
          <w:sz w:val="28"/>
          <w:szCs w:val="28"/>
          <w:cs/>
        </w:rPr>
        <w:t xml:space="preserve"> </w:t>
      </w:r>
      <w:r w:rsidR="00172CD6" w:rsidRPr="00D37EF8">
        <w:rPr>
          <w:rFonts w:ascii="Angsana New" w:hAnsi="Angsana New" w:hint="cs"/>
          <w:sz w:val="28"/>
          <w:szCs w:val="28"/>
          <w:cs/>
        </w:rPr>
        <w:t>มีนาคม</w:t>
      </w:r>
      <w:r w:rsidRPr="00D37EF8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AF4CDB">
        <w:rPr>
          <w:rFonts w:ascii="Angsana New" w:hAnsi="Angsana New"/>
          <w:sz w:val="28"/>
          <w:szCs w:val="28"/>
        </w:rPr>
        <w:t>8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Pr="002808E7">
        <w:rPr>
          <w:rFonts w:ascii="Angsana New" w:hAnsi="Angsana New"/>
          <w:sz w:val="28"/>
          <w:szCs w:val="28"/>
          <w:cs/>
        </w:rPr>
        <w:t>วันที่</w:t>
      </w:r>
      <w:r w:rsidRPr="002808E7">
        <w:rPr>
          <w:rFonts w:ascii="Angsana New" w:hAnsi="Angsana New"/>
          <w:sz w:val="28"/>
          <w:szCs w:val="28"/>
        </w:rPr>
        <w:t xml:space="preserve"> 31</w:t>
      </w:r>
      <w:r w:rsidRPr="00D37EF8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 w:rsidR="002D5CA8">
        <w:rPr>
          <w:rFonts w:ascii="Angsana New" w:hAnsi="Angsana New"/>
          <w:sz w:val="28"/>
          <w:szCs w:val="28"/>
        </w:rPr>
        <w:t>7</w:t>
      </w:r>
      <w:r w:rsidRPr="00D37EF8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52"/>
        <w:gridCol w:w="1101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8B7CDE" w:rsidRPr="00625E49" w14:paraId="11202F9A" w14:textId="77777777" w:rsidTr="00324800">
        <w:trPr>
          <w:trHeight w:val="397"/>
        </w:trPr>
        <w:tc>
          <w:tcPr>
            <w:tcW w:w="3152" w:type="dxa"/>
          </w:tcPr>
          <w:p w14:paraId="3D8B8CC5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6" w:type="dxa"/>
            <w:gridSpan w:val="9"/>
            <w:vAlign w:val="bottom"/>
          </w:tcPr>
          <w:p w14:paraId="2DA43F61" w14:textId="77777777" w:rsidR="008B7CDE" w:rsidRPr="00D37EF8" w:rsidRDefault="008B7CDE" w:rsidP="002071FD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B7CDE" w:rsidRPr="00625E49" w14:paraId="379C3D29" w14:textId="77777777" w:rsidTr="00324800">
        <w:trPr>
          <w:trHeight w:val="397"/>
        </w:trPr>
        <w:tc>
          <w:tcPr>
            <w:tcW w:w="3152" w:type="dxa"/>
          </w:tcPr>
          <w:p w14:paraId="1ACEE5BD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6" w:type="dxa"/>
            <w:gridSpan w:val="9"/>
            <w:tcBorders>
              <w:top w:val="single" w:sz="4" w:space="0" w:color="auto"/>
            </w:tcBorders>
            <w:vAlign w:val="bottom"/>
          </w:tcPr>
          <w:p w14:paraId="0E503F62" w14:textId="77777777" w:rsidR="008B7CDE" w:rsidRPr="00EC5FC2" w:rsidRDefault="008B7CDE" w:rsidP="002071FD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D37EF8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D37EF8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B7CDE" w:rsidRPr="00625E49" w14:paraId="2CFCF203" w14:textId="77777777" w:rsidTr="00324800">
        <w:trPr>
          <w:trHeight w:val="397"/>
        </w:trPr>
        <w:tc>
          <w:tcPr>
            <w:tcW w:w="3152" w:type="dxa"/>
          </w:tcPr>
          <w:p w14:paraId="7FE32E53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6" w:type="dxa"/>
            <w:gridSpan w:val="9"/>
            <w:tcBorders>
              <w:top w:val="single" w:sz="4" w:space="0" w:color="auto"/>
            </w:tcBorders>
            <w:vAlign w:val="bottom"/>
          </w:tcPr>
          <w:p w14:paraId="49751D96" w14:textId="672023F7" w:rsidR="008B7CDE" w:rsidRPr="00B94003" w:rsidRDefault="008B7CDE" w:rsidP="002071FD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8B6B01" w:rsidRPr="00456B3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B6B01" w:rsidRPr="00D37EF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B6B01" w:rsidRPr="00456B38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8B7CDE" w:rsidRPr="00625E49" w14:paraId="374BD4C4" w14:textId="77777777" w:rsidTr="00324800">
        <w:trPr>
          <w:trHeight w:val="397"/>
        </w:trPr>
        <w:tc>
          <w:tcPr>
            <w:tcW w:w="3152" w:type="dxa"/>
          </w:tcPr>
          <w:p w14:paraId="7EDD33DA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071B3F70" w14:textId="77777777" w:rsidR="008B7CDE" w:rsidRPr="00D37EF8" w:rsidRDefault="008B7CDE" w:rsidP="002071FD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B5D6E4D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D45CF" w14:textId="77777777" w:rsidR="008B7CDE" w:rsidRPr="00B94003" w:rsidRDefault="008B7CDE" w:rsidP="002071FD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B7CDE" w:rsidRPr="00625E49" w14:paraId="50BF7889" w14:textId="77777777" w:rsidTr="00324800">
        <w:trPr>
          <w:trHeight w:val="397"/>
        </w:trPr>
        <w:tc>
          <w:tcPr>
            <w:tcW w:w="3152" w:type="dxa"/>
            <w:vAlign w:val="center"/>
          </w:tcPr>
          <w:p w14:paraId="732E3060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E02D686" w14:textId="77777777" w:rsidR="008B7CDE" w:rsidRPr="00D37EF8" w:rsidRDefault="008B7CDE" w:rsidP="002071FD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5DECB210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C77F26B" w14:textId="77777777" w:rsidR="008B7CDE" w:rsidRPr="00D37EF8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009BCE36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442B133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3D94EB96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51EBAD4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56F2089E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E4178AE" w14:textId="77777777" w:rsidR="008B7CDE" w:rsidRPr="00D37EF8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E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B7CDE" w:rsidRPr="00625E49" w14:paraId="06386940" w14:textId="77777777" w:rsidTr="00324800">
        <w:trPr>
          <w:trHeight w:val="397"/>
        </w:trPr>
        <w:tc>
          <w:tcPr>
            <w:tcW w:w="3152" w:type="dxa"/>
            <w:vAlign w:val="bottom"/>
          </w:tcPr>
          <w:p w14:paraId="5C800AFE" w14:textId="77777777" w:rsidR="008B7CDE" w:rsidRPr="00B94003" w:rsidRDefault="008B7CDE" w:rsidP="002071FD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37328957" w14:textId="77777777" w:rsidR="008B7CDE" w:rsidRPr="00B94003" w:rsidRDefault="008B7CDE" w:rsidP="002071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8CBAAFE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86BAAB1" w14:textId="77777777" w:rsidR="008B7CDE" w:rsidRPr="00D37EF8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58008AA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BD93CB8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7FB4C51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EAB815D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48EA0A1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EB5242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618254C6" w14:textId="77777777" w:rsidTr="00324800">
        <w:trPr>
          <w:trHeight w:val="397"/>
        </w:trPr>
        <w:tc>
          <w:tcPr>
            <w:tcW w:w="3152" w:type="dxa"/>
            <w:vAlign w:val="bottom"/>
          </w:tcPr>
          <w:p w14:paraId="3D2A6C94" w14:textId="77777777" w:rsidR="008B7CDE" w:rsidRPr="00D37EF8" w:rsidRDefault="008B7CDE" w:rsidP="002071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F9449AD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6DB3882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31391B7" w14:textId="77777777" w:rsidR="008B7CDE" w:rsidRPr="00D37EF8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50CA060D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157023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1FC6ACB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99C8C9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5B89519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53C9DE5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73443A3E" w14:textId="77777777" w:rsidTr="00324800">
        <w:trPr>
          <w:trHeight w:val="397"/>
        </w:trPr>
        <w:tc>
          <w:tcPr>
            <w:tcW w:w="3152" w:type="dxa"/>
            <w:vAlign w:val="bottom"/>
          </w:tcPr>
          <w:p w14:paraId="5FFB1010" w14:textId="77777777" w:rsidR="008B7CDE" w:rsidRPr="00D37EF8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DA41160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A3B685D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41FA57B" w14:textId="77777777" w:rsidR="008B7CDE" w:rsidRPr="00D37EF8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D1C3687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E64A085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56F1975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230832F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A256848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81E7390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6D4700E1" w14:textId="77777777" w:rsidTr="00324800">
        <w:trPr>
          <w:trHeight w:val="397"/>
        </w:trPr>
        <w:tc>
          <w:tcPr>
            <w:tcW w:w="3152" w:type="dxa"/>
            <w:vAlign w:val="bottom"/>
          </w:tcPr>
          <w:p w14:paraId="1B7B620C" w14:textId="676E77CE" w:rsidR="008B7CDE" w:rsidRPr="00D37EF8" w:rsidRDefault="008B7CDE" w:rsidP="002071FD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  <w:r w:rsidR="00684617" w:rsidRPr="00D37EF8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684617">
              <w:rPr>
                <w:rFonts w:ascii="Angsana New" w:hAnsi="Angsana New"/>
                <w:sz w:val="28"/>
                <w:szCs w:val="28"/>
              </w:rPr>
              <w:t>FVOCI</w:t>
            </w:r>
            <w:r w:rsidR="00684617" w:rsidRPr="00D37EF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76D3435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378CAE4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C0C6D6A" w14:textId="77777777" w:rsidR="008B7CDE" w:rsidRPr="00D37EF8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73CE3427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8B3A24C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E66074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B318463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5B084C8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FE2DD0C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0D7DC63B" w14:textId="77777777" w:rsidTr="00324800">
        <w:trPr>
          <w:trHeight w:val="397"/>
        </w:trPr>
        <w:tc>
          <w:tcPr>
            <w:tcW w:w="3152" w:type="dxa"/>
            <w:vAlign w:val="bottom"/>
          </w:tcPr>
          <w:p w14:paraId="57F9AAC1" w14:textId="48D6B453" w:rsidR="008B7CDE" w:rsidRPr="00D37EF8" w:rsidRDefault="008B7CDE" w:rsidP="0068461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- ตราสารทุน</w:t>
            </w:r>
            <w:r w:rsidR="00684617" w:rsidRPr="00D37EF8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684617" w:rsidRPr="00D37EF8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0188110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71BF935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7346183" w14:textId="77777777" w:rsidR="008B7CDE" w:rsidRPr="00D37EF8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6F8DB0B5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9C112F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F00F693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30060BD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08BE58A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1F19F6B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4617" w:rsidRPr="00625E49" w14:paraId="0ADCA2AE" w14:textId="77777777" w:rsidTr="00324800">
        <w:trPr>
          <w:trHeight w:val="397"/>
        </w:trPr>
        <w:tc>
          <w:tcPr>
            <w:tcW w:w="3152" w:type="dxa"/>
            <w:vAlign w:val="bottom"/>
          </w:tcPr>
          <w:p w14:paraId="061EC4F7" w14:textId="3F710F4E" w:rsidR="00684617" w:rsidRPr="00D37EF8" w:rsidRDefault="00684617" w:rsidP="00684617">
            <w:pPr>
              <w:spacing w:line="240" w:lineRule="auto"/>
              <w:ind w:firstLine="349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576FB50" w14:textId="0494A3A2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164,965</w:t>
            </w:r>
          </w:p>
        </w:tc>
        <w:tc>
          <w:tcPr>
            <w:tcW w:w="283" w:type="dxa"/>
            <w:vAlign w:val="bottom"/>
          </w:tcPr>
          <w:p w14:paraId="2094261F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E8748FA" w14:textId="5C69519C" w:rsidR="00684617" w:rsidRPr="00D37EF8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4617">
              <w:rPr>
                <w:rFonts w:ascii="Angsana New" w:hAnsi="Angsana New"/>
                <w:sz w:val="28"/>
                <w:szCs w:val="28"/>
              </w:rPr>
              <w:t>164,965</w:t>
            </w:r>
          </w:p>
        </w:tc>
        <w:tc>
          <w:tcPr>
            <w:tcW w:w="256" w:type="dxa"/>
            <w:vAlign w:val="bottom"/>
          </w:tcPr>
          <w:p w14:paraId="5707973B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18860" w14:textId="0AA10E76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4219B1D4" w14:textId="77777777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7DB85" w14:textId="74CA83C6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043D5E6D" w14:textId="77777777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15C3EA9" w14:textId="5F4B3C4A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4617">
              <w:rPr>
                <w:rFonts w:ascii="Angsana New" w:hAnsi="Angsana New"/>
                <w:sz w:val="28"/>
                <w:szCs w:val="28"/>
              </w:rPr>
              <w:t>164,965</w:t>
            </w:r>
          </w:p>
        </w:tc>
      </w:tr>
      <w:tr w:rsidR="00684617" w:rsidRPr="00625E49" w14:paraId="48BF4EEE" w14:textId="77777777" w:rsidTr="00324800">
        <w:trPr>
          <w:trHeight w:val="397"/>
        </w:trPr>
        <w:tc>
          <w:tcPr>
            <w:tcW w:w="3152" w:type="dxa"/>
            <w:vAlign w:val="bottom"/>
          </w:tcPr>
          <w:p w14:paraId="242C666A" w14:textId="1022D287" w:rsidR="00684617" w:rsidRPr="00D37EF8" w:rsidRDefault="00684617" w:rsidP="0068461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- ตราสารทุน - </w:t>
            </w: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661BFB5" w14:textId="77777777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F045C5D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5586547" w14:textId="77777777" w:rsidR="00684617" w:rsidRPr="00D37EF8" w:rsidRDefault="00684617" w:rsidP="00684617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B323AA0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0FFB9D5" w14:textId="77777777" w:rsidR="00684617" w:rsidRPr="00B94003" w:rsidRDefault="00684617" w:rsidP="00684617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D88F294" w14:textId="77777777" w:rsidR="00684617" w:rsidRPr="00B94003" w:rsidRDefault="00684617" w:rsidP="00684617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9CED535" w14:textId="77777777" w:rsidR="00684617" w:rsidRPr="00B94003" w:rsidRDefault="00684617" w:rsidP="00684617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ED629FE" w14:textId="77777777" w:rsidR="00684617" w:rsidRPr="00B94003" w:rsidRDefault="00684617" w:rsidP="00684617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915EA03" w14:textId="77777777" w:rsidR="00684617" w:rsidRPr="00B94003" w:rsidRDefault="00684617" w:rsidP="00684617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4617" w:rsidRPr="00625E49" w14:paraId="25019E8E" w14:textId="77777777" w:rsidTr="00324800">
        <w:trPr>
          <w:trHeight w:val="397"/>
        </w:trPr>
        <w:tc>
          <w:tcPr>
            <w:tcW w:w="3152" w:type="dxa"/>
            <w:vAlign w:val="bottom"/>
          </w:tcPr>
          <w:p w14:paraId="68B97B9A" w14:textId="51834F83" w:rsidR="00684617" w:rsidRPr="00D37EF8" w:rsidRDefault="00684617" w:rsidP="00684617">
            <w:pPr>
              <w:spacing w:line="240" w:lineRule="auto"/>
              <w:ind w:firstLine="349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ที่ไม่อยู่ในความต้องการตลาด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EC7C34D" w14:textId="7C119F52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  <w:tc>
          <w:tcPr>
            <w:tcW w:w="283" w:type="dxa"/>
            <w:vAlign w:val="bottom"/>
          </w:tcPr>
          <w:p w14:paraId="409C1A38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FA6A77E" w14:textId="662E3FBD" w:rsidR="00684617" w:rsidRPr="00D37EF8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6" w:type="dxa"/>
            <w:vAlign w:val="bottom"/>
          </w:tcPr>
          <w:p w14:paraId="77745BBF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5F09976" w14:textId="6B15E995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  <w:tc>
          <w:tcPr>
            <w:tcW w:w="283" w:type="dxa"/>
            <w:vAlign w:val="bottom"/>
          </w:tcPr>
          <w:p w14:paraId="3A3C0D13" w14:textId="77777777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CCE5723" w14:textId="3E450F72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02F1AD44" w14:textId="77777777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C90AB20" w14:textId="2FCB5FED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</w:tr>
      <w:tr w:rsidR="00684617" w:rsidRPr="005764E7" w14:paraId="48C0AC5A" w14:textId="77777777" w:rsidTr="00324800">
        <w:trPr>
          <w:trHeight w:val="397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3E1046EE" w14:textId="77777777" w:rsidR="00684617" w:rsidRPr="00D37EF8" w:rsidRDefault="00684617" w:rsidP="0068461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7DED35" w14:textId="546D3AAB" w:rsidR="00684617" w:rsidRPr="00CA3FD8" w:rsidRDefault="00684617" w:rsidP="00684617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225,881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1CE71" w14:textId="77777777" w:rsidR="00684617" w:rsidRPr="00CA3FD8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5983C5" w14:textId="0B622109" w:rsidR="00684617" w:rsidRPr="00D37EF8" w:rsidRDefault="00684617" w:rsidP="0068461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164,965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0D152" w14:textId="77777777" w:rsidR="00684617" w:rsidRPr="00CA3FD8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0AE577" w14:textId="57822440" w:rsidR="00684617" w:rsidRPr="00CA3FD8" w:rsidRDefault="00684617" w:rsidP="0068461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60,916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20CA8" w14:textId="77777777" w:rsidR="00684617" w:rsidRPr="00CA3FD8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7C3769" w14:textId="6EC7DD9E" w:rsidR="00684617" w:rsidRPr="00D37EF8" w:rsidRDefault="00684617" w:rsidP="00684617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6A1B2" w14:textId="77777777" w:rsidR="00684617" w:rsidRPr="00CA3FD8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55E862" w14:textId="30FC67D1" w:rsidR="00684617" w:rsidRPr="00D37EF8" w:rsidRDefault="00684617" w:rsidP="0068461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225,881</w:t>
            </w:r>
          </w:p>
        </w:tc>
      </w:tr>
    </w:tbl>
    <w:p w14:paraId="4F68BFD3" w14:textId="77777777" w:rsidR="008B7CDE" w:rsidRDefault="008B7CDE" w:rsidP="008B7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9EF3C1C" w14:textId="77777777" w:rsidR="00CA3FD8" w:rsidRPr="00D37EF8" w:rsidRDefault="00CA3FD8" w:rsidP="008B7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1D4B3B94" w14:textId="13184D3B" w:rsidR="00CA3FD8" w:rsidRPr="008B7CDE" w:rsidRDefault="00CA3FD8" w:rsidP="008B7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52"/>
        <w:gridCol w:w="1101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8B7CDE" w:rsidRPr="00625E49" w14:paraId="183A5187" w14:textId="77777777" w:rsidTr="0093353A">
        <w:trPr>
          <w:trHeight w:val="397"/>
        </w:trPr>
        <w:tc>
          <w:tcPr>
            <w:tcW w:w="3152" w:type="dxa"/>
          </w:tcPr>
          <w:p w14:paraId="0093DDBE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6" w:type="dxa"/>
            <w:gridSpan w:val="9"/>
            <w:vAlign w:val="bottom"/>
          </w:tcPr>
          <w:p w14:paraId="43AE7E91" w14:textId="77777777" w:rsidR="008B7CDE" w:rsidRPr="00D37EF8" w:rsidRDefault="008B7CDE" w:rsidP="002071FD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B7CDE" w:rsidRPr="00625E49" w14:paraId="0D23D11F" w14:textId="77777777" w:rsidTr="0093353A">
        <w:trPr>
          <w:trHeight w:val="397"/>
        </w:trPr>
        <w:tc>
          <w:tcPr>
            <w:tcW w:w="3152" w:type="dxa"/>
          </w:tcPr>
          <w:p w14:paraId="1056669D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6" w:type="dxa"/>
            <w:gridSpan w:val="9"/>
            <w:tcBorders>
              <w:top w:val="single" w:sz="4" w:space="0" w:color="auto"/>
            </w:tcBorders>
            <w:vAlign w:val="bottom"/>
          </w:tcPr>
          <w:p w14:paraId="5DAB3BD9" w14:textId="77777777" w:rsidR="008B7CDE" w:rsidRPr="00EC5FC2" w:rsidRDefault="008B7CDE" w:rsidP="002071FD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D37EF8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D37EF8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B7CDE" w:rsidRPr="00625E49" w14:paraId="3D09094A" w14:textId="77777777" w:rsidTr="0093353A">
        <w:trPr>
          <w:trHeight w:val="397"/>
        </w:trPr>
        <w:tc>
          <w:tcPr>
            <w:tcW w:w="3152" w:type="dxa"/>
          </w:tcPr>
          <w:p w14:paraId="321A4B35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6" w:type="dxa"/>
            <w:gridSpan w:val="9"/>
            <w:tcBorders>
              <w:top w:val="single" w:sz="4" w:space="0" w:color="auto"/>
            </w:tcBorders>
            <w:vAlign w:val="bottom"/>
          </w:tcPr>
          <w:p w14:paraId="35C40BE4" w14:textId="36B26213" w:rsidR="008B7CDE" w:rsidRPr="00B94003" w:rsidRDefault="008B7CDE" w:rsidP="002071FD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C04A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C04A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B6B01" w:rsidRPr="00456B38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</w:tr>
      <w:tr w:rsidR="008B7CDE" w:rsidRPr="00625E49" w14:paraId="1C95884C" w14:textId="77777777" w:rsidTr="0093353A">
        <w:trPr>
          <w:trHeight w:val="397"/>
        </w:trPr>
        <w:tc>
          <w:tcPr>
            <w:tcW w:w="3152" w:type="dxa"/>
          </w:tcPr>
          <w:p w14:paraId="1EB61F19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4BD3B2EF" w14:textId="77777777" w:rsidR="008B7CDE" w:rsidRPr="00D37EF8" w:rsidRDefault="008B7CDE" w:rsidP="002071FD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3846527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932FA" w14:textId="77777777" w:rsidR="008B7CDE" w:rsidRPr="00B94003" w:rsidRDefault="008B7CDE" w:rsidP="002071FD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B7CDE" w:rsidRPr="00625E49" w14:paraId="068CD886" w14:textId="77777777" w:rsidTr="0093353A">
        <w:trPr>
          <w:trHeight w:val="397"/>
        </w:trPr>
        <w:tc>
          <w:tcPr>
            <w:tcW w:w="3152" w:type="dxa"/>
            <w:vAlign w:val="center"/>
          </w:tcPr>
          <w:p w14:paraId="2F9A9F88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9E6E8AA" w14:textId="77777777" w:rsidR="008B7CDE" w:rsidRPr="00D37EF8" w:rsidRDefault="008B7CDE" w:rsidP="002071FD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0A78ADCF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2B08ED4" w14:textId="77777777" w:rsidR="008B7CDE" w:rsidRPr="00D37EF8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5A64306F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50A2EEDC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15B25447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557DFE9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4735EFB8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B3A4C44" w14:textId="77777777" w:rsidR="008B7CDE" w:rsidRPr="00D37EF8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E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B7CDE" w:rsidRPr="00625E49" w14:paraId="527F19FA" w14:textId="77777777" w:rsidTr="0093353A">
        <w:trPr>
          <w:trHeight w:val="397"/>
        </w:trPr>
        <w:tc>
          <w:tcPr>
            <w:tcW w:w="3152" w:type="dxa"/>
            <w:vAlign w:val="bottom"/>
          </w:tcPr>
          <w:p w14:paraId="645B3E0E" w14:textId="77777777" w:rsidR="008B7CDE" w:rsidRPr="00B94003" w:rsidRDefault="008B7CDE" w:rsidP="002071FD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1B6893D4" w14:textId="77777777" w:rsidR="008B7CDE" w:rsidRPr="00B94003" w:rsidRDefault="008B7CDE" w:rsidP="002071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5FBDF58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AB3F6B3" w14:textId="77777777" w:rsidR="008B7CDE" w:rsidRPr="00D37EF8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650C3905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0F468BC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B62A7B2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2C848BA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89B0B73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F12E24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113202E9" w14:textId="77777777" w:rsidTr="0093353A">
        <w:trPr>
          <w:trHeight w:val="397"/>
        </w:trPr>
        <w:tc>
          <w:tcPr>
            <w:tcW w:w="3152" w:type="dxa"/>
            <w:vAlign w:val="bottom"/>
          </w:tcPr>
          <w:p w14:paraId="71146C66" w14:textId="77777777" w:rsidR="008B7CDE" w:rsidRPr="00D37EF8" w:rsidRDefault="008B7CDE" w:rsidP="002071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78F8A6E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8BE5DBA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A1E7226" w14:textId="77777777" w:rsidR="008B7CDE" w:rsidRPr="00D37EF8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5D0E03E1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DB7B40A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B82D3A7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4FE766D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2111F563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8FF9CDF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1CBEAB3F" w14:textId="77777777" w:rsidTr="0093353A">
        <w:trPr>
          <w:trHeight w:val="397"/>
        </w:trPr>
        <w:tc>
          <w:tcPr>
            <w:tcW w:w="3152" w:type="dxa"/>
            <w:vAlign w:val="bottom"/>
          </w:tcPr>
          <w:p w14:paraId="46A66DB3" w14:textId="77777777" w:rsidR="008B7CDE" w:rsidRPr="00D37EF8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9CB49AF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6D6C0BA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7AC66AD" w14:textId="77777777" w:rsidR="008B7CDE" w:rsidRPr="00D37EF8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2BEBE326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375FCA7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06A4FF6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98A5A2B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4BB2209A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B998CE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177F91DB" w14:textId="77777777" w:rsidTr="0093353A">
        <w:trPr>
          <w:trHeight w:val="397"/>
        </w:trPr>
        <w:tc>
          <w:tcPr>
            <w:tcW w:w="3152" w:type="dxa"/>
            <w:vAlign w:val="bottom"/>
          </w:tcPr>
          <w:p w14:paraId="59BC4E00" w14:textId="4115CEC2" w:rsidR="008B7CDE" w:rsidRPr="00D37EF8" w:rsidRDefault="008B7CDE" w:rsidP="002071FD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  <w:r w:rsidR="0093353A" w:rsidRPr="00D37E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3353A" w:rsidRPr="00D37EF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3353A">
              <w:rPr>
                <w:rFonts w:ascii="Angsana New" w:hAnsi="Angsana New"/>
                <w:sz w:val="28"/>
                <w:szCs w:val="28"/>
              </w:rPr>
              <w:t>FVOCI</w:t>
            </w:r>
            <w:r w:rsidR="0093353A" w:rsidRPr="00D37EF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8094618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6D2D65F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176B135" w14:textId="77777777" w:rsidR="008B7CDE" w:rsidRPr="00D37EF8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21792F06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10DBAD1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6C4C243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55D521F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824113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AB4DC98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2963B7D3" w14:textId="77777777" w:rsidTr="0093353A">
        <w:trPr>
          <w:trHeight w:val="397"/>
        </w:trPr>
        <w:tc>
          <w:tcPr>
            <w:tcW w:w="3152" w:type="dxa"/>
            <w:vAlign w:val="bottom"/>
          </w:tcPr>
          <w:p w14:paraId="140B41D9" w14:textId="25C4D239" w:rsidR="008B7CDE" w:rsidRPr="00D37EF8" w:rsidRDefault="0093353A" w:rsidP="002071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- ตราสารทุน - </w:t>
            </w: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EE9D9A8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C4FC1DF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ACD588F" w14:textId="77777777" w:rsidR="008B7CDE" w:rsidRPr="00D37EF8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2CB49E8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BDF0899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6599BB7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6B795EB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BFF3B6E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997A361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53A" w:rsidRPr="00625E49" w14:paraId="3E1DA7CB" w14:textId="77777777" w:rsidTr="0093353A">
        <w:trPr>
          <w:trHeight w:val="397"/>
        </w:trPr>
        <w:tc>
          <w:tcPr>
            <w:tcW w:w="3152" w:type="dxa"/>
            <w:vAlign w:val="bottom"/>
          </w:tcPr>
          <w:p w14:paraId="73A73D54" w14:textId="2818B698" w:rsidR="0093353A" w:rsidRPr="00D37EF8" w:rsidRDefault="0093353A" w:rsidP="0093353A">
            <w:pPr>
              <w:spacing w:line="240" w:lineRule="auto"/>
              <w:ind w:firstLine="349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1E8A26B" w14:textId="01BC746B" w:rsidR="0093353A" w:rsidRPr="00B94003" w:rsidRDefault="0093353A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168,949</w:t>
            </w:r>
          </w:p>
        </w:tc>
        <w:tc>
          <w:tcPr>
            <w:tcW w:w="283" w:type="dxa"/>
            <w:vAlign w:val="bottom"/>
          </w:tcPr>
          <w:p w14:paraId="04ABDA16" w14:textId="77777777" w:rsidR="0093353A" w:rsidRPr="00B94003" w:rsidRDefault="0093353A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FDA312B" w14:textId="350A5BFF" w:rsidR="0093353A" w:rsidRPr="00D37EF8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168,949</w:t>
            </w:r>
          </w:p>
        </w:tc>
        <w:tc>
          <w:tcPr>
            <w:tcW w:w="256" w:type="dxa"/>
            <w:vAlign w:val="bottom"/>
          </w:tcPr>
          <w:p w14:paraId="009D1AC9" w14:textId="77777777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6195488" w14:textId="2E63EA0B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34CCB223" w14:textId="77777777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BDAA7B2" w14:textId="3897570E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7E60119E" w14:textId="77777777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690DA90" w14:textId="13F72C8D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168,949</w:t>
            </w:r>
          </w:p>
        </w:tc>
      </w:tr>
      <w:tr w:rsidR="0093353A" w:rsidRPr="00625E49" w14:paraId="00F149D2" w14:textId="77777777" w:rsidTr="0093353A">
        <w:trPr>
          <w:trHeight w:val="397"/>
        </w:trPr>
        <w:tc>
          <w:tcPr>
            <w:tcW w:w="3152" w:type="dxa"/>
            <w:vAlign w:val="bottom"/>
          </w:tcPr>
          <w:p w14:paraId="48E01A8E" w14:textId="78CFD2B2" w:rsidR="0093353A" w:rsidRPr="00D37EF8" w:rsidRDefault="0093353A" w:rsidP="0093353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 xml:space="preserve">- ตราสารทุน - </w:t>
            </w: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8678470" w14:textId="77777777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650A823" w14:textId="77777777" w:rsidR="0093353A" w:rsidRPr="00B94003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F4F0C53" w14:textId="77777777" w:rsidR="0093353A" w:rsidRPr="00D37EF8" w:rsidRDefault="0093353A" w:rsidP="0093353A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6989C2E" w14:textId="77777777" w:rsidR="0093353A" w:rsidRPr="00B94003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7AC43E4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6B537A1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123DF00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82ECFBB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6E3EC69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53A" w:rsidRPr="00625E49" w14:paraId="451E00AC" w14:textId="77777777" w:rsidTr="0093353A">
        <w:trPr>
          <w:trHeight w:val="397"/>
        </w:trPr>
        <w:tc>
          <w:tcPr>
            <w:tcW w:w="3152" w:type="dxa"/>
            <w:vAlign w:val="bottom"/>
          </w:tcPr>
          <w:p w14:paraId="60E16E11" w14:textId="0D905218" w:rsidR="0093353A" w:rsidRPr="00D37EF8" w:rsidRDefault="0093353A" w:rsidP="0093353A">
            <w:pPr>
              <w:spacing w:line="240" w:lineRule="auto"/>
              <w:ind w:firstLine="349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 w:hint="cs"/>
                <w:sz w:val="28"/>
                <w:szCs w:val="28"/>
                <w:cs/>
              </w:rPr>
              <w:t>ที่ไม่อยู่ในความต้องการตลาด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43487CD5" w14:textId="22A88292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  <w:tc>
          <w:tcPr>
            <w:tcW w:w="283" w:type="dxa"/>
            <w:vAlign w:val="bottom"/>
          </w:tcPr>
          <w:p w14:paraId="4EE9DE7B" w14:textId="77777777" w:rsidR="0093353A" w:rsidRPr="00B94003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D08EC1F" w14:textId="266D39E5" w:rsidR="0093353A" w:rsidRPr="00D37EF8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6" w:type="dxa"/>
            <w:vAlign w:val="bottom"/>
          </w:tcPr>
          <w:p w14:paraId="5A57607D" w14:textId="77777777" w:rsidR="0093353A" w:rsidRPr="00B94003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51D85BB" w14:textId="60A21321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  <w:tc>
          <w:tcPr>
            <w:tcW w:w="283" w:type="dxa"/>
            <w:vAlign w:val="bottom"/>
          </w:tcPr>
          <w:p w14:paraId="38A04D79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8C8DC11" w14:textId="66984F73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4CAF7275" w14:textId="77777777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1C6DD22" w14:textId="56F8C4F8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</w:tr>
      <w:tr w:rsidR="0093353A" w:rsidRPr="005764E7" w14:paraId="72D29734" w14:textId="77777777" w:rsidTr="0093353A">
        <w:trPr>
          <w:trHeight w:val="397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0B05EAF5" w14:textId="77777777" w:rsidR="0093353A" w:rsidRPr="00D37EF8" w:rsidRDefault="0093353A" w:rsidP="0093353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138221" w14:textId="1F0BF02B" w:rsidR="0093353A" w:rsidRPr="006D7D97" w:rsidRDefault="0093353A" w:rsidP="0093353A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229,865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436FA" w14:textId="77777777" w:rsidR="0093353A" w:rsidRPr="006D7D97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6E12ED" w14:textId="0920D11C" w:rsidR="0093353A" w:rsidRPr="00D37EF8" w:rsidRDefault="0093353A" w:rsidP="0093353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168,949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8DC8C" w14:textId="77777777" w:rsidR="0093353A" w:rsidRPr="006D7D97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91C784" w14:textId="48EFFE1A" w:rsidR="0093353A" w:rsidRPr="006D7D97" w:rsidRDefault="0093353A" w:rsidP="0093353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60,916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FF8EF" w14:textId="77777777" w:rsidR="0093353A" w:rsidRPr="006D7D97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1DA479" w14:textId="627B67AE" w:rsidR="0093353A" w:rsidRPr="00D37EF8" w:rsidRDefault="0093353A" w:rsidP="0093353A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B598D" w14:textId="77777777" w:rsidR="0093353A" w:rsidRPr="006D7D97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E73469" w14:textId="08C54013" w:rsidR="0093353A" w:rsidRPr="00D37EF8" w:rsidRDefault="0093353A" w:rsidP="009335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229,865</w:t>
            </w:r>
          </w:p>
        </w:tc>
      </w:tr>
    </w:tbl>
    <w:p w14:paraId="13FF97C9" w14:textId="77777777" w:rsidR="008B7CDE" w:rsidRDefault="008B7CDE" w:rsidP="008B7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51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CB2959">
        <w:rPr>
          <w:rFonts w:ascii="Angsana New" w:hAnsi="Angsana New"/>
          <w:sz w:val="28"/>
          <w:szCs w:val="28"/>
        </w:rPr>
        <w:t xml:space="preserve">1 </w:t>
      </w:r>
      <w:r w:rsidRPr="00D37EF8">
        <w:rPr>
          <w:rFonts w:ascii="Angsana New" w:hAnsi="Angsana New"/>
          <w:sz w:val="28"/>
          <w:szCs w:val="28"/>
          <w:cs/>
        </w:rPr>
        <w:t xml:space="preserve">ระดับ </w:t>
      </w:r>
      <w:r w:rsidRPr="00CB2959">
        <w:rPr>
          <w:rFonts w:ascii="Angsana New" w:hAnsi="Angsana New"/>
          <w:sz w:val="28"/>
          <w:szCs w:val="28"/>
        </w:rPr>
        <w:t xml:space="preserve">2 </w:t>
      </w:r>
      <w:r w:rsidRPr="00D37EF8">
        <w:rPr>
          <w:rFonts w:ascii="Angsana New" w:hAnsi="Angsana New"/>
          <w:sz w:val="28"/>
          <w:szCs w:val="28"/>
          <w:cs/>
        </w:rPr>
        <w:t xml:space="preserve">และระดับ </w:t>
      </w:r>
      <w:r w:rsidRPr="00CB2959">
        <w:rPr>
          <w:rFonts w:ascii="Angsana New" w:hAnsi="Angsana New"/>
          <w:sz w:val="28"/>
          <w:szCs w:val="28"/>
        </w:rPr>
        <w:t xml:space="preserve">3 </w:t>
      </w:r>
      <w:r w:rsidRPr="00D37EF8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</w:t>
      </w:r>
      <w:r w:rsidRPr="00D37EF8">
        <w:rPr>
          <w:rFonts w:ascii="Angsana New" w:hAnsi="Angsana New" w:hint="cs"/>
          <w:sz w:val="28"/>
          <w:szCs w:val="28"/>
          <w:cs/>
        </w:rPr>
        <w:t>งวด</w:t>
      </w:r>
    </w:p>
    <w:p w14:paraId="4F6EB117" w14:textId="77777777" w:rsidR="008B7CDE" w:rsidRPr="00D37EF8" w:rsidRDefault="008B7CDE" w:rsidP="008B7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45"/>
        <w:rPr>
          <w:rFonts w:ascii="Angsana New" w:hAnsi="Angsana New"/>
          <w:sz w:val="28"/>
          <w:szCs w:val="28"/>
          <w:cs/>
        </w:rPr>
      </w:pPr>
      <w:r w:rsidRPr="00D37EF8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02"/>
        <w:gridCol w:w="284"/>
        <w:gridCol w:w="4677"/>
      </w:tblGrid>
      <w:tr w:rsidR="008B7CDE" w:rsidRPr="002361B3" w14:paraId="17066E19" w14:textId="77777777" w:rsidTr="00DA0D9E">
        <w:trPr>
          <w:trHeight w:val="431"/>
        </w:trPr>
        <w:tc>
          <w:tcPr>
            <w:tcW w:w="4502" w:type="dxa"/>
            <w:tcBorders>
              <w:bottom w:val="single" w:sz="4" w:space="0" w:color="auto"/>
            </w:tcBorders>
            <w:shd w:val="clear" w:color="auto" w:fill="auto"/>
          </w:tcPr>
          <w:p w14:paraId="648CAC99" w14:textId="77777777" w:rsidR="008B7CDE" w:rsidRPr="002361B3" w:rsidDel="00A37FCF" w:rsidRDefault="008B7CDE" w:rsidP="002071FD">
            <w:pPr>
              <w:suppressAutoHyphens/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D37EF8"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cs/>
                <w:lang w:eastAsia="zh-CN"/>
              </w:rPr>
              <w:t>ประเภท</w:t>
            </w:r>
          </w:p>
        </w:tc>
        <w:tc>
          <w:tcPr>
            <w:tcW w:w="284" w:type="dxa"/>
          </w:tcPr>
          <w:p w14:paraId="03C66358" w14:textId="77777777" w:rsidR="008B7CDE" w:rsidRPr="00656B26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14:paraId="6CDDE0D0" w14:textId="77777777" w:rsidR="008B7CDE" w:rsidRPr="00D37EF8" w:rsidRDefault="008B7CDE" w:rsidP="002071FD">
            <w:pPr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D37EF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เทคนิคการประเมินมูลค่า</w:t>
            </w:r>
          </w:p>
        </w:tc>
      </w:tr>
      <w:tr w:rsidR="008B7CDE" w:rsidRPr="002361B3" w14:paraId="0BED2F8A" w14:textId="77777777" w:rsidTr="00DA0D9E">
        <w:trPr>
          <w:trHeight w:val="355"/>
        </w:trPr>
        <w:tc>
          <w:tcPr>
            <w:tcW w:w="4502" w:type="dxa"/>
            <w:tcBorders>
              <w:top w:val="single" w:sz="4" w:space="0" w:color="auto"/>
            </w:tcBorders>
            <w:shd w:val="clear" w:color="auto" w:fill="auto"/>
          </w:tcPr>
          <w:p w14:paraId="6CBA6329" w14:textId="77777777" w:rsidR="008B7CDE" w:rsidRDefault="008B7CDE" w:rsidP="002071FD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หลักทรัพย์จดทะเบียนในตลาด</w:t>
            </w:r>
          </w:p>
        </w:tc>
        <w:tc>
          <w:tcPr>
            <w:tcW w:w="284" w:type="dxa"/>
          </w:tcPr>
          <w:p w14:paraId="457B10EF" w14:textId="77777777" w:rsidR="008B7CDE" w:rsidRPr="00656B26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5702D" w14:textId="77777777" w:rsidR="008B7CDE" w:rsidRPr="00D37EF8" w:rsidRDefault="008B7CDE" w:rsidP="002071FD">
            <w:pPr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D37EF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ราคาเสนอซื้อครั้งสุดท้ายในตลาดหลักทรัพย์แห่งประเทศไทย</w:t>
            </w:r>
          </w:p>
        </w:tc>
      </w:tr>
      <w:tr w:rsidR="008B7CDE" w:rsidRPr="002361B3" w14:paraId="6E62C58F" w14:textId="77777777" w:rsidTr="00DA0D9E">
        <w:trPr>
          <w:trHeight w:val="307"/>
        </w:trPr>
        <w:tc>
          <w:tcPr>
            <w:tcW w:w="4502" w:type="dxa"/>
            <w:shd w:val="clear" w:color="auto" w:fill="auto"/>
          </w:tcPr>
          <w:p w14:paraId="254575A9" w14:textId="77777777" w:rsidR="008B7CDE" w:rsidRPr="00656B26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284" w:type="dxa"/>
          </w:tcPr>
          <w:p w14:paraId="74BF9488" w14:textId="77777777" w:rsidR="008B7CDE" w:rsidRPr="001444BC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7" w:type="dxa"/>
            <w:shd w:val="clear" w:color="auto" w:fill="auto"/>
          </w:tcPr>
          <w:p w14:paraId="74B211D3" w14:textId="77777777" w:rsidR="008B7CDE" w:rsidRPr="00D37EF8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291A" w:rsidRPr="002361B3" w14:paraId="34ADE897" w14:textId="77777777" w:rsidTr="00DA0D9E">
        <w:trPr>
          <w:trHeight w:val="426"/>
        </w:trPr>
        <w:tc>
          <w:tcPr>
            <w:tcW w:w="4502" w:type="dxa"/>
            <w:shd w:val="clear" w:color="auto" w:fill="auto"/>
          </w:tcPr>
          <w:p w14:paraId="5E41ED2B" w14:textId="02534053" w:rsidR="00A5291A" w:rsidRDefault="00A5291A" w:rsidP="00A5291A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หลักทรัพย์ที่ไม่อยู่ในความ</w:t>
            </w:r>
          </w:p>
        </w:tc>
        <w:tc>
          <w:tcPr>
            <w:tcW w:w="284" w:type="dxa"/>
          </w:tcPr>
          <w:p w14:paraId="22346BF5" w14:textId="77777777" w:rsidR="00A5291A" w:rsidRPr="00656B26" w:rsidRDefault="00A5291A" w:rsidP="00A5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501E479B" w14:textId="375321DE" w:rsidR="00A5291A" w:rsidRPr="00625E49" w:rsidRDefault="00A5291A" w:rsidP="00A5291A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zh-CN"/>
              </w:rPr>
            </w:pPr>
            <w:r w:rsidRPr="00D37EF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ประเมินมูลค่าโดยใช้แผนธุรกิจร่วมกับการประเมินสภาพ</w:t>
            </w:r>
          </w:p>
        </w:tc>
      </w:tr>
      <w:tr w:rsidR="00A5291A" w:rsidRPr="002361B3" w14:paraId="61F9C737" w14:textId="77777777" w:rsidTr="00DA0D9E">
        <w:trPr>
          <w:trHeight w:val="277"/>
        </w:trPr>
        <w:tc>
          <w:tcPr>
            <w:tcW w:w="4502" w:type="dxa"/>
            <w:shd w:val="clear" w:color="auto" w:fill="auto"/>
          </w:tcPr>
          <w:p w14:paraId="0EC0B62F" w14:textId="4ED767D3" w:rsidR="00A5291A" w:rsidRPr="00656B26" w:rsidRDefault="00A5291A" w:rsidP="00A5291A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ต้องการตลาด</w:t>
            </w:r>
          </w:p>
        </w:tc>
        <w:tc>
          <w:tcPr>
            <w:tcW w:w="284" w:type="dxa"/>
          </w:tcPr>
          <w:p w14:paraId="1219EDF0" w14:textId="77777777" w:rsidR="00A5291A" w:rsidRPr="00656B26" w:rsidRDefault="00A5291A" w:rsidP="00A5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07C9C0E5" w14:textId="0B47071C" w:rsidR="00A5291A" w:rsidRPr="00D37EF8" w:rsidRDefault="00A5291A" w:rsidP="00A5291A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D37EF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ปัจจุบันของตลาดโดยใช้วิธีคิดลดมูลค่าปัจจุบันสุทธิของ</w:t>
            </w:r>
          </w:p>
        </w:tc>
      </w:tr>
      <w:tr w:rsidR="00A5291A" w:rsidRPr="002361B3" w14:paraId="0DC01215" w14:textId="77777777" w:rsidTr="00DA0D9E">
        <w:trPr>
          <w:trHeight w:val="277"/>
        </w:trPr>
        <w:tc>
          <w:tcPr>
            <w:tcW w:w="4502" w:type="dxa"/>
            <w:shd w:val="clear" w:color="auto" w:fill="auto"/>
          </w:tcPr>
          <w:p w14:paraId="4F8DA276" w14:textId="77777777" w:rsidR="00A5291A" w:rsidRPr="00FD45CA" w:rsidRDefault="00A5291A" w:rsidP="00A5291A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79E5D2A" w14:textId="77777777" w:rsidR="00A5291A" w:rsidRPr="00656B26" w:rsidRDefault="00A5291A" w:rsidP="00A5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6168D4FF" w14:textId="3EE87F42" w:rsidR="00A5291A" w:rsidRPr="00D37EF8" w:rsidRDefault="00A5291A" w:rsidP="00A5291A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D37EF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กระแสเงินสด</w:t>
            </w:r>
          </w:p>
        </w:tc>
      </w:tr>
    </w:tbl>
    <w:p w14:paraId="33563692" w14:textId="59169B54" w:rsidR="0093353A" w:rsidRDefault="0093353A" w:rsidP="0093353A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5351C7D2" w14:textId="334DE2FF" w:rsidR="0093353A" w:rsidRDefault="0093353A" w:rsidP="0093353A"/>
    <w:p w14:paraId="4E0A28D4" w14:textId="4BD96300" w:rsidR="0093353A" w:rsidRDefault="0093353A" w:rsidP="0093353A"/>
    <w:p w14:paraId="6DB7D39C" w14:textId="6343F6C4" w:rsidR="0093353A" w:rsidRDefault="0093353A" w:rsidP="0093353A"/>
    <w:p w14:paraId="415EA25B" w14:textId="20D27719" w:rsidR="0093353A" w:rsidRDefault="0093353A" w:rsidP="0093353A"/>
    <w:p w14:paraId="452FD0B3" w14:textId="2C00DE38" w:rsidR="0093353A" w:rsidRDefault="0093353A" w:rsidP="0093353A"/>
    <w:p w14:paraId="3859CA7C" w14:textId="1BD26DB6" w:rsidR="0093353A" w:rsidRDefault="0093353A" w:rsidP="0093353A"/>
    <w:p w14:paraId="72C79CC8" w14:textId="1AE9CF47" w:rsidR="0093353A" w:rsidRDefault="0093353A" w:rsidP="0093353A"/>
    <w:p w14:paraId="16C186E6" w14:textId="64933DCB" w:rsidR="0093353A" w:rsidRDefault="0093353A" w:rsidP="0093353A"/>
    <w:p w14:paraId="7FB6825D" w14:textId="183FF2BA" w:rsidR="0093353A" w:rsidRDefault="0093353A" w:rsidP="0093353A"/>
    <w:p w14:paraId="684F9A91" w14:textId="77777777" w:rsidR="0093353A" w:rsidRPr="0093353A" w:rsidRDefault="0093353A" w:rsidP="0093353A"/>
    <w:p w14:paraId="5D7B39F8" w14:textId="53CE7B1F" w:rsidR="00F50AAB" w:rsidRPr="00D37EF8" w:rsidRDefault="00F50AAB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  <w:cs/>
        </w:rPr>
      </w:pPr>
      <w:r w:rsidRPr="00D37EF8">
        <w:rPr>
          <w:rFonts w:ascii="Angsana New" w:hAnsi="Angsana New"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5B6BC765" w14:textId="2E284AE2" w:rsidR="00F50AAB" w:rsidRPr="00D566CF" w:rsidRDefault="00F50AAB" w:rsidP="00F50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54856">
        <w:rPr>
          <w:rFonts w:ascii="Angsana New" w:hAnsi="Angsana New"/>
          <w:sz w:val="28"/>
          <w:szCs w:val="28"/>
        </w:rPr>
        <w:t xml:space="preserve">31 </w:t>
      </w:r>
      <w:r w:rsidR="00CD03BF" w:rsidRPr="00D37EF8">
        <w:rPr>
          <w:rFonts w:ascii="Angsana New" w:hAnsi="Angsana New" w:hint="cs"/>
          <w:sz w:val="28"/>
          <w:szCs w:val="28"/>
          <w:cs/>
        </w:rPr>
        <w:t>มีนาค</w:t>
      </w:r>
      <w:r w:rsidR="00C54856" w:rsidRPr="00D37EF8">
        <w:rPr>
          <w:rFonts w:ascii="Angsana New" w:hAnsi="Angsana New"/>
          <w:sz w:val="28"/>
          <w:szCs w:val="28"/>
          <w:cs/>
        </w:rPr>
        <w:t xml:space="preserve">ม </w:t>
      </w:r>
      <w:r w:rsidR="00C54856">
        <w:rPr>
          <w:rFonts w:ascii="Angsana New" w:hAnsi="Angsana New"/>
          <w:sz w:val="28"/>
          <w:szCs w:val="28"/>
        </w:rPr>
        <w:t>256</w:t>
      </w:r>
      <w:r w:rsidR="00CD03BF" w:rsidRPr="00456B38">
        <w:rPr>
          <w:rFonts w:ascii="Angsana New" w:hAnsi="Angsana New" w:hint="cs"/>
          <w:sz w:val="28"/>
          <w:szCs w:val="28"/>
        </w:rPr>
        <w:t>8</w:t>
      </w:r>
      <w:r w:rsidRPr="00D566CF">
        <w:rPr>
          <w:rFonts w:ascii="Angsana New" w:hAnsi="Angsana New"/>
          <w:sz w:val="28"/>
          <w:szCs w:val="28"/>
          <w:cs/>
        </w:rPr>
        <w:t xml:space="preserve"> </w:t>
      </w:r>
      <w:r w:rsidRPr="002D5CA8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บริษัทมีภาระผูกพันจากสัญญาเช่าและสัญญาบริการ ดังนี้</w:t>
      </w:r>
    </w:p>
    <w:tbl>
      <w:tblPr>
        <w:tblW w:w="9463" w:type="dxa"/>
        <w:tblInd w:w="284" w:type="dxa"/>
        <w:tblLook w:val="04A0" w:firstRow="1" w:lastRow="0" w:firstColumn="1" w:lastColumn="0" w:noHBand="0" w:noVBand="1"/>
      </w:tblPr>
      <w:tblGrid>
        <w:gridCol w:w="7087"/>
        <w:gridCol w:w="284"/>
        <w:gridCol w:w="2092"/>
      </w:tblGrid>
      <w:tr w:rsidR="000F6769" w:rsidRPr="00D566CF" w14:paraId="6000B07B" w14:textId="77777777" w:rsidTr="00DA0D9E">
        <w:trPr>
          <w:trHeight w:hRule="exact" w:val="397"/>
        </w:trPr>
        <w:tc>
          <w:tcPr>
            <w:tcW w:w="7087" w:type="dxa"/>
          </w:tcPr>
          <w:p w14:paraId="034F83EA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1C845318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1B748435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F6769" w:rsidRPr="00D566CF" w14:paraId="704EEC56" w14:textId="77777777" w:rsidTr="00DA0D9E">
        <w:trPr>
          <w:trHeight w:hRule="exact" w:val="397"/>
        </w:trPr>
        <w:tc>
          <w:tcPr>
            <w:tcW w:w="7087" w:type="dxa"/>
            <w:vAlign w:val="bottom"/>
          </w:tcPr>
          <w:p w14:paraId="157F469D" w14:textId="77777777" w:rsidR="000F6769" w:rsidRPr="00D566CF" w:rsidRDefault="000F6769" w:rsidP="00DA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EC4A60A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25BA6806" w14:textId="0C84ECAB" w:rsidR="000F6769" w:rsidRDefault="00795E34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B7200E">
              <w:rPr>
                <w:rFonts w:ascii="Angsana New" w:hAnsi="Angsana New"/>
                <w:sz w:val="28"/>
                <w:szCs w:val="28"/>
              </w:rPr>
              <w:t>872</w:t>
            </w:r>
          </w:p>
          <w:p w14:paraId="69229F87" w14:textId="73DD91F7" w:rsidR="00795E34" w:rsidRPr="006D7D97" w:rsidRDefault="00795E34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6769" w:rsidRPr="00D566CF" w14:paraId="269A91D6" w14:textId="77777777" w:rsidTr="00DA0D9E">
        <w:trPr>
          <w:trHeight w:hRule="exact" w:val="397"/>
        </w:trPr>
        <w:tc>
          <w:tcPr>
            <w:tcW w:w="7087" w:type="dxa"/>
            <w:vAlign w:val="bottom"/>
          </w:tcPr>
          <w:p w14:paraId="1ECD8778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EF8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4DD2D38B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A6A3E" w14:textId="36D5B5FD" w:rsidR="000F6769" w:rsidRPr="006D7D97" w:rsidRDefault="00795E34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2,008</w:t>
            </w:r>
          </w:p>
        </w:tc>
      </w:tr>
      <w:tr w:rsidR="000F6769" w:rsidRPr="00D566CF" w14:paraId="777F0884" w14:textId="77777777" w:rsidTr="00DA0D9E">
        <w:trPr>
          <w:trHeight w:hRule="exact" w:val="397"/>
        </w:trPr>
        <w:tc>
          <w:tcPr>
            <w:tcW w:w="7087" w:type="dxa"/>
            <w:vAlign w:val="bottom"/>
          </w:tcPr>
          <w:p w14:paraId="12D972E5" w14:textId="77777777" w:rsidR="000F6769" w:rsidRPr="00D37EF8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E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B197EDA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44BDB" w14:textId="6D5B048E" w:rsidR="000F6769" w:rsidRPr="006D7D97" w:rsidRDefault="00795E34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</w:t>
            </w:r>
            <w:r w:rsidR="00B7200E">
              <w:rPr>
                <w:rFonts w:ascii="Angsana New" w:hAnsi="Angsana New"/>
                <w:b/>
                <w:bCs/>
                <w:sz w:val="28"/>
                <w:szCs w:val="28"/>
              </w:rPr>
              <w:t>880</w:t>
            </w:r>
          </w:p>
        </w:tc>
      </w:tr>
    </w:tbl>
    <w:p w14:paraId="606BD722" w14:textId="2991AA6C" w:rsidR="005250B6" w:rsidRPr="00D37EF8" w:rsidRDefault="0093353A" w:rsidP="00933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51"/>
        <w:rPr>
          <w:rFonts w:ascii="Angsana New" w:hAnsi="Angsana New"/>
          <w:sz w:val="28"/>
          <w:szCs w:val="28"/>
          <w:cs/>
        </w:rPr>
      </w:pPr>
      <w:r w:rsidRPr="00D37EF8">
        <w:rPr>
          <w:rFonts w:ascii="Angsana New" w:hAnsi="Angsana New" w:hint="cs"/>
          <w:sz w:val="28"/>
          <w:szCs w:val="28"/>
          <w:cs/>
        </w:rPr>
        <w:t>บริษัท</w:t>
      </w:r>
      <w:r w:rsidRPr="00D37EF8">
        <w:rPr>
          <w:rFonts w:ascii="Angsana New" w:hAnsi="Angsana New"/>
          <w:sz w:val="28"/>
          <w:szCs w:val="28"/>
          <w:cs/>
        </w:rPr>
        <w:t xml:space="preserve">มีภาระผูกพันจากการทำสัญญาเช่ากับบริษัทอื่นมีจำนวนเงินที่ต้องจ่ายในอนาคตทั้งสิ้นภายใต้สัญญาเช่าดำเนินงานและสัญญาบริการ ซึ่งไม่เข้าเงื่อนไขการบันทึกบัญชีตามมาตรฐานการรายงานทางการเงินฉบับที่ </w:t>
      </w:r>
      <w:r w:rsidRPr="0093353A">
        <w:rPr>
          <w:rFonts w:ascii="Angsana New" w:hAnsi="Angsana New"/>
          <w:sz w:val="28"/>
          <w:szCs w:val="28"/>
        </w:rPr>
        <w:t xml:space="preserve">16 </w:t>
      </w:r>
      <w:r w:rsidRPr="00D37EF8">
        <w:rPr>
          <w:rFonts w:ascii="Angsana New" w:hAnsi="Angsana New"/>
          <w:sz w:val="28"/>
          <w:szCs w:val="28"/>
          <w:cs/>
        </w:rPr>
        <w:t>เรื่องสัญญาเช่า</w:t>
      </w:r>
    </w:p>
    <w:p w14:paraId="3E5B58AD" w14:textId="0AAEECD5" w:rsidR="005250B6" w:rsidRPr="00DE4D09" w:rsidRDefault="00A6345C" w:rsidP="005250B6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>เหตุการณ์ภายหลังรอบระยะเวลารายงาน</w:t>
      </w:r>
    </w:p>
    <w:p w14:paraId="3BE584C0" w14:textId="28ECF1FE" w:rsidR="00791D9C" w:rsidRDefault="00791D9C" w:rsidP="00DE4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Theme="majorBidi" w:hAnsiTheme="majorBidi"/>
          <w:sz w:val="28"/>
          <w:szCs w:val="28"/>
        </w:rPr>
      </w:pPr>
      <w:r w:rsidRPr="00D37EF8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ตามมติที่ประชุมสามัญผู้ถือหุ้นครั้งที่ </w:t>
      </w:r>
      <w:r>
        <w:rPr>
          <w:rFonts w:asciiTheme="majorBidi" w:hAnsiTheme="majorBidi"/>
          <w:sz w:val="28"/>
          <w:szCs w:val="28"/>
        </w:rPr>
        <w:t>57</w:t>
      </w:r>
      <w:r w:rsidRPr="00D37EF8">
        <w:rPr>
          <w:rFonts w:asciiTheme="majorBidi" w:hAnsiTheme="majorBidi"/>
          <w:sz w:val="28"/>
          <w:szCs w:val="28"/>
          <w:cs/>
        </w:rPr>
        <w:t>/</w:t>
      </w:r>
      <w:r>
        <w:rPr>
          <w:rFonts w:asciiTheme="majorBidi" w:hAnsiTheme="majorBidi"/>
          <w:sz w:val="28"/>
          <w:szCs w:val="28"/>
        </w:rPr>
        <w:t xml:space="preserve">2568 </w:t>
      </w:r>
      <w:r w:rsidRPr="00D37EF8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/>
          <w:sz w:val="28"/>
          <w:szCs w:val="28"/>
        </w:rPr>
        <w:t xml:space="preserve">29 </w:t>
      </w:r>
      <w:r w:rsidRPr="00D37EF8">
        <w:rPr>
          <w:rFonts w:asciiTheme="majorBidi" w:hAnsiTheme="majorBidi" w:hint="cs"/>
          <w:sz w:val="28"/>
          <w:szCs w:val="28"/>
          <w:cs/>
        </w:rPr>
        <w:t xml:space="preserve">เมษายน </w:t>
      </w:r>
      <w:r>
        <w:rPr>
          <w:rFonts w:asciiTheme="majorBidi" w:hAnsiTheme="majorBidi"/>
          <w:sz w:val="28"/>
          <w:szCs w:val="28"/>
        </w:rPr>
        <w:t xml:space="preserve">2568 </w:t>
      </w:r>
      <w:r w:rsidRPr="00D37EF8">
        <w:rPr>
          <w:rFonts w:asciiTheme="majorBidi" w:hAnsiTheme="majorBidi" w:hint="cs"/>
          <w:sz w:val="28"/>
          <w:szCs w:val="28"/>
          <w:cs/>
        </w:rPr>
        <w:t>มีมติอนุมัติเรื่องดังต่อไปนี้</w:t>
      </w:r>
    </w:p>
    <w:p w14:paraId="44D534DA" w14:textId="40DDAC7D" w:rsidR="00791D9C" w:rsidRDefault="00791D9C" w:rsidP="00DE4D0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283"/>
        <w:jc w:val="thaiDistribute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>อนุมัติการจัดสรรก</w:t>
      </w:r>
      <w:r w:rsidRPr="00D37EF8">
        <w:rPr>
          <w:rFonts w:ascii="Angsana New" w:hAnsi="Angsana New" w:hint="cs"/>
          <w:sz w:val="28"/>
          <w:szCs w:val="28"/>
          <w:cs/>
        </w:rPr>
        <w:t>ำ</w:t>
      </w:r>
      <w:r w:rsidRPr="00D37EF8">
        <w:rPr>
          <w:rFonts w:ascii="Angsana New" w:hAnsi="Angsana New"/>
          <w:sz w:val="28"/>
          <w:szCs w:val="28"/>
          <w:cs/>
        </w:rPr>
        <w:t>ไรและการจ</w:t>
      </w:r>
      <w:r w:rsidRPr="00D37EF8">
        <w:rPr>
          <w:rFonts w:ascii="Angsana New" w:hAnsi="Angsana New" w:hint="cs"/>
          <w:sz w:val="28"/>
          <w:szCs w:val="28"/>
          <w:cs/>
        </w:rPr>
        <w:t>่</w:t>
      </w:r>
      <w:r w:rsidRPr="00D37EF8">
        <w:rPr>
          <w:rFonts w:ascii="Angsana New" w:hAnsi="Angsana New"/>
          <w:sz w:val="28"/>
          <w:szCs w:val="28"/>
          <w:cs/>
        </w:rPr>
        <w:t>ายเง</w:t>
      </w:r>
      <w:r w:rsidRPr="00D37EF8">
        <w:rPr>
          <w:rFonts w:ascii="Angsana New" w:hAnsi="Angsana New" w:hint="cs"/>
          <w:sz w:val="28"/>
          <w:szCs w:val="28"/>
          <w:cs/>
        </w:rPr>
        <w:t>ิ</w:t>
      </w:r>
      <w:r w:rsidRPr="00D37EF8">
        <w:rPr>
          <w:rFonts w:ascii="Angsana New" w:hAnsi="Angsana New"/>
          <w:sz w:val="28"/>
          <w:szCs w:val="28"/>
          <w:cs/>
        </w:rPr>
        <w:t>นป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 xml:space="preserve">นผล </w:t>
      </w:r>
      <w:r w:rsidR="00324800" w:rsidRPr="00D37EF8">
        <w:rPr>
          <w:rFonts w:ascii="Angsana New" w:hAnsi="Angsana New" w:hint="cs"/>
          <w:sz w:val="28"/>
          <w:szCs w:val="28"/>
          <w:cs/>
        </w:rPr>
        <w:t xml:space="preserve">สำหรับผลการดำเนินงานประจำปี </w:t>
      </w:r>
      <w:r w:rsidR="00324800">
        <w:rPr>
          <w:rFonts w:ascii="Angsana New" w:hAnsi="Angsana New"/>
          <w:sz w:val="28"/>
          <w:szCs w:val="28"/>
        </w:rPr>
        <w:t xml:space="preserve">2567 </w:t>
      </w:r>
      <w:r w:rsidRPr="00D37EF8">
        <w:rPr>
          <w:rFonts w:ascii="Angsana New" w:hAnsi="Angsana New"/>
          <w:sz w:val="28"/>
          <w:szCs w:val="28"/>
          <w:cs/>
        </w:rPr>
        <w:t>โดยอนุมัติการจ</w:t>
      </w:r>
      <w:r w:rsidRPr="00D37EF8">
        <w:rPr>
          <w:rFonts w:ascii="Angsana New" w:hAnsi="Angsana New" w:hint="cs"/>
          <w:sz w:val="28"/>
          <w:szCs w:val="28"/>
          <w:cs/>
        </w:rPr>
        <w:t>่</w:t>
      </w:r>
      <w:r w:rsidRPr="00D37EF8">
        <w:rPr>
          <w:rFonts w:ascii="Angsana New" w:hAnsi="Angsana New"/>
          <w:sz w:val="28"/>
          <w:szCs w:val="28"/>
          <w:cs/>
        </w:rPr>
        <w:t>ายเง</w:t>
      </w:r>
      <w:r w:rsidRPr="00D37EF8">
        <w:rPr>
          <w:rFonts w:ascii="Angsana New" w:hAnsi="Angsana New" w:hint="cs"/>
          <w:sz w:val="28"/>
          <w:szCs w:val="28"/>
          <w:cs/>
        </w:rPr>
        <w:t>ิ</w:t>
      </w:r>
      <w:r w:rsidRPr="00D37EF8">
        <w:rPr>
          <w:rFonts w:ascii="Angsana New" w:hAnsi="Angsana New"/>
          <w:sz w:val="28"/>
          <w:szCs w:val="28"/>
          <w:cs/>
        </w:rPr>
        <w:t>นป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นผลในอ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ตราห</w:t>
      </w:r>
      <w:r w:rsidRPr="00D37EF8">
        <w:rPr>
          <w:rFonts w:ascii="Angsana New" w:hAnsi="Angsana New" w:hint="cs"/>
          <w:sz w:val="28"/>
          <w:szCs w:val="28"/>
          <w:cs/>
        </w:rPr>
        <w:t>ุ้</w:t>
      </w:r>
      <w:r w:rsidRPr="00D37EF8">
        <w:rPr>
          <w:rFonts w:ascii="Angsana New" w:hAnsi="Angsana New"/>
          <w:sz w:val="28"/>
          <w:szCs w:val="28"/>
          <w:cs/>
        </w:rPr>
        <w:t xml:space="preserve">นละ </w:t>
      </w:r>
      <w:r w:rsidRPr="00791D9C">
        <w:rPr>
          <w:rFonts w:ascii="Angsana New" w:hAnsi="Angsana New"/>
          <w:sz w:val="28"/>
          <w:szCs w:val="28"/>
        </w:rPr>
        <w:t>0</w:t>
      </w:r>
      <w:r w:rsidRPr="00D37EF8">
        <w:rPr>
          <w:rFonts w:ascii="Angsana New" w:hAnsi="Angsana New"/>
          <w:sz w:val="28"/>
          <w:szCs w:val="28"/>
          <w:cs/>
        </w:rPr>
        <w:t>.</w:t>
      </w:r>
      <w:r w:rsidRPr="00791D9C">
        <w:rPr>
          <w:rFonts w:ascii="Angsana New" w:hAnsi="Angsana New"/>
          <w:sz w:val="28"/>
          <w:szCs w:val="28"/>
        </w:rPr>
        <w:t>03</w:t>
      </w:r>
      <w:r w:rsidRPr="00D37EF8">
        <w:rPr>
          <w:rFonts w:ascii="Angsana New" w:hAnsi="Angsana New"/>
          <w:sz w:val="28"/>
          <w:szCs w:val="28"/>
          <w:cs/>
        </w:rPr>
        <w:t xml:space="preserve"> </w:t>
      </w:r>
      <w:r w:rsidR="00324800" w:rsidRPr="00D37EF8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D37EF8">
        <w:rPr>
          <w:rFonts w:ascii="Angsana New" w:hAnsi="Angsana New"/>
          <w:sz w:val="28"/>
          <w:szCs w:val="28"/>
          <w:cs/>
        </w:rPr>
        <w:t>จ</w:t>
      </w:r>
      <w:r w:rsidRPr="00D37EF8">
        <w:rPr>
          <w:rFonts w:ascii="Angsana New" w:hAnsi="Angsana New" w:hint="cs"/>
          <w:sz w:val="28"/>
          <w:szCs w:val="28"/>
          <w:cs/>
        </w:rPr>
        <w:t>ำ</w:t>
      </w:r>
      <w:r w:rsidRPr="00D37EF8">
        <w:rPr>
          <w:rFonts w:ascii="Angsana New" w:hAnsi="Angsana New"/>
          <w:sz w:val="28"/>
          <w:szCs w:val="28"/>
          <w:cs/>
        </w:rPr>
        <w:t xml:space="preserve">นวน </w:t>
      </w:r>
      <w:r w:rsidRPr="00791D9C">
        <w:rPr>
          <w:rFonts w:ascii="Angsana New" w:hAnsi="Angsana New"/>
          <w:sz w:val="28"/>
          <w:szCs w:val="28"/>
        </w:rPr>
        <w:t xml:space="preserve">149,510,000 </w:t>
      </w:r>
      <w:r w:rsidRPr="00D37EF8">
        <w:rPr>
          <w:rFonts w:ascii="Angsana New" w:hAnsi="Angsana New"/>
          <w:sz w:val="28"/>
          <w:szCs w:val="28"/>
          <w:cs/>
        </w:rPr>
        <w:t>ห</w:t>
      </w:r>
      <w:r w:rsidRPr="00D37EF8">
        <w:rPr>
          <w:rFonts w:ascii="Angsana New" w:hAnsi="Angsana New" w:hint="cs"/>
          <w:sz w:val="28"/>
          <w:szCs w:val="28"/>
          <w:cs/>
        </w:rPr>
        <w:t>ุ้น</w:t>
      </w:r>
      <w:r w:rsidRPr="00D37EF8">
        <w:rPr>
          <w:rFonts w:ascii="Angsana New" w:hAnsi="Angsana New"/>
          <w:sz w:val="28"/>
          <w:szCs w:val="28"/>
          <w:cs/>
        </w:rPr>
        <w:t xml:space="preserve"> รวมเป</w:t>
      </w:r>
      <w:r w:rsidRPr="00D37EF8">
        <w:rPr>
          <w:rFonts w:ascii="Angsana New" w:hAnsi="Angsana New" w:hint="cs"/>
          <w:sz w:val="28"/>
          <w:szCs w:val="28"/>
          <w:cs/>
        </w:rPr>
        <w:t>็</w:t>
      </w:r>
      <w:r w:rsidRPr="00D37EF8">
        <w:rPr>
          <w:rFonts w:ascii="Angsana New" w:hAnsi="Angsana New"/>
          <w:sz w:val="28"/>
          <w:szCs w:val="28"/>
          <w:cs/>
        </w:rPr>
        <w:t>นเง</w:t>
      </w:r>
      <w:r w:rsidRPr="00D37EF8">
        <w:rPr>
          <w:rFonts w:ascii="Angsana New" w:hAnsi="Angsana New" w:hint="cs"/>
          <w:sz w:val="28"/>
          <w:szCs w:val="28"/>
          <w:cs/>
        </w:rPr>
        <w:t>ิ</w:t>
      </w:r>
      <w:r w:rsidRPr="00D37EF8">
        <w:rPr>
          <w:rFonts w:ascii="Angsana New" w:hAnsi="Angsana New"/>
          <w:sz w:val="28"/>
          <w:szCs w:val="28"/>
          <w:cs/>
        </w:rPr>
        <w:t>นป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นผลท</w:t>
      </w:r>
      <w:r w:rsidRPr="00D37EF8">
        <w:rPr>
          <w:rFonts w:ascii="Angsana New" w:hAnsi="Angsana New" w:hint="cs"/>
          <w:sz w:val="28"/>
          <w:szCs w:val="28"/>
          <w:cs/>
        </w:rPr>
        <w:t>ั้ง</w:t>
      </w:r>
      <w:r w:rsidRPr="00D37EF8">
        <w:rPr>
          <w:rFonts w:ascii="Angsana New" w:hAnsi="Angsana New"/>
          <w:sz w:val="28"/>
          <w:szCs w:val="28"/>
          <w:cs/>
        </w:rPr>
        <w:t>ส</w:t>
      </w:r>
      <w:r w:rsidRPr="00D37EF8">
        <w:rPr>
          <w:rFonts w:ascii="Angsana New" w:hAnsi="Angsana New" w:hint="cs"/>
          <w:sz w:val="28"/>
          <w:szCs w:val="28"/>
          <w:cs/>
        </w:rPr>
        <w:t>ิ้</w:t>
      </w:r>
      <w:r w:rsidRPr="00D37EF8">
        <w:rPr>
          <w:rFonts w:ascii="Angsana New" w:hAnsi="Angsana New"/>
          <w:sz w:val="28"/>
          <w:szCs w:val="28"/>
          <w:cs/>
        </w:rPr>
        <w:t>นจ</w:t>
      </w:r>
      <w:r w:rsidRPr="00D37EF8">
        <w:rPr>
          <w:rFonts w:ascii="Angsana New" w:hAnsi="Angsana New" w:hint="cs"/>
          <w:sz w:val="28"/>
          <w:szCs w:val="28"/>
          <w:cs/>
        </w:rPr>
        <w:t>ำ</w:t>
      </w:r>
      <w:r w:rsidRPr="00D37EF8">
        <w:rPr>
          <w:rFonts w:ascii="Angsana New" w:hAnsi="Angsana New"/>
          <w:sz w:val="28"/>
          <w:szCs w:val="28"/>
          <w:cs/>
        </w:rPr>
        <w:t xml:space="preserve">นวน </w:t>
      </w:r>
      <w:r w:rsidRPr="00791D9C">
        <w:rPr>
          <w:rFonts w:ascii="Angsana New" w:hAnsi="Angsana New"/>
          <w:sz w:val="28"/>
          <w:szCs w:val="28"/>
        </w:rPr>
        <w:t>4</w:t>
      </w:r>
      <w:r w:rsidRPr="00D37EF8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</w:rPr>
        <w:t>49</w:t>
      </w:r>
      <w:r w:rsidRPr="00D37EF8">
        <w:rPr>
          <w:rFonts w:ascii="Angsana New" w:hAnsi="Angsana New"/>
          <w:sz w:val="28"/>
          <w:szCs w:val="28"/>
          <w:cs/>
        </w:rPr>
        <w:t xml:space="preserve"> </w:t>
      </w:r>
      <w:r w:rsidRPr="00D37EF8">
        <w:rPr>
          <w:rFonts w:ascii="Angsana New" w:hAnsi="Angsana New" w:hint="cs"/>
          <w:sz w:val="28"/>
          <w:szCs w:val="28"/>
          <w:cs/>
        </w:rPr>
        <w:t>ล้าน</w:t>
      </w:r>
      <w:r w:rsidRPr="00D37EF8">
        <w:rPr>
          <w:rFonts w:ascii="Angsana New" w:hAnsi="Angsana New"/>
          <w:sz w:val="28"/>
          <w:szCs w:val="28"/>
          <w:cs/>
        </w:rPr>
        <w:t>บาท</w:t>
      </w:r>
      <w:r w:rsidR="00324800" w:rsidRPr="00D37EF8">
        <w:rPr>
          <w:rFonts w:ascii="Angsana New" w:hAnsi="Angsana New" w:hint="cs"/>
          <w:sz w:val="28"/>
          <w:szCs w:val="28"/>
          <w:cs/>
        </w:rPr>
        <w:t xml:space="preserve"> รายละเอียดการจ่ายเงินปันผล ดังนี้</w:t>
      </w:r>
    </w:p>
    <w:p w14:paraId="178753B9" w14:textId="47D4F0AE" w:rsidR="00FA46BE" w:rsidRDefault="00C974B8" w:rsidP="00B302E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14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FA46BE" w:rsidRPr="00D37EF8">
        <w:rPr>
          <w:rFonts w:ascii="Angsana New" w:hAnsi="Angsana New"/>
          <w:sz w:val="28"/>
          <w:szCs w:val="28"/>
          <w:cs/>
        </w:rPr>
        <w:t xml:space="preserve">จ่ายปันผลเป็นเงินสด ในอัตราหุ้นละ </w:t>
      </w:r>
      <w:r w:rsidR="00FA46BE" w:rsidRPr="00D37EF8">
        <w:rPr>
          <w:rFonts w:ascii="Angsana New" w:hAnsi="Angsana New"/>
          <w:sz w:val="28"/>
          <w:szCs w:val="28"/>
        </w:rPr>
        <w:t>0</w:t>
      </w:r>
      <w:r w:rsidR="00FA46BE" w:rsidRPr="00D37EF8">
        <w:rPr>
          <w:rFonts w:ascii="Angsana New" w:hAnsi="Angsana New"/>
          <w:sz w:val="28"/>
          <w:szCs w:val="28"/>
          <w:cs/>
        </w:rPr>
        <w:t>.</w:t>
      </w:r>
      <w:r w:rsidR="00FA46BE" w:rsidRPr="00D37EF8">
        <w:rPr>
          <w:rFonts w:ascii="Angsana New" w:hAnsi="Angsana New"/>
          <w:sz w:val="28"/>
          <w:szCs w:val="28"/>
        </w:rPr>
        <w:t xml:space="preserve">01 </w:t>
      </w:r>
      <w:r w:rsidR="00FA46BE" w:rsidRPr="00D37EF8">
        <w:rPr>
          <w:rFonts w:ascii="Angsana New" w:hAnsi="Angsana New"/>
          <w:sz w:val="28"/>
          <w:szCs w:val="28"/>
          <w:cs/>
        </w:rPr>
        <w:t xml:space="preserve">บาท เป็นเงิน </w:t>
      </w:r>
      <w:r w:rsidR="00FA46BE" w:rsidRPr="00D37EF8">
        <w:rPr>
          <w:rFonts w:ascii="Angsana New" w:hAnsi="Angsana New"/>
          <w:sz w:val="28"/>
          <w:szCs w:val="28"/>
        </w:rPr>
        <w:t xml:space="preserve">1,495,100 </w:t>
      </w:r>
      <w:r w:rsidR="00FA46BE" w:rsidRPr="00D37EF8">
        <w:rPr>
          <w:rFonts w:ascii="Angsana New" w:hAnsi="Angsana New"/>
          <w:sz w:val="28"/>
          <w:szCs w:val="28"/>
          <w:cs/>
        </w:rPr>
        <w:t>บาท</w:t>
      </w:r>
    </w:p>
    <w:p w14:paraId="406EFF06" w14:textId="59D54C52" w:rsidR="00FA46BE" w:rsidRPr="00FA46BE" w:rsidRDefault="00C974B8" w:rsidP="007B219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14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FA46BE" w:rsidRPr="00D37EF8">
        <w:rPr>
          <w:rFonts w:ascii="Angsana New" w:hAnsi="Angsana New"/>
          <w:sz w:val="28"/>
          <w:szCs w:val="28"/>
          <w:cs/>
        </w:rPr>
        <w:t>จ</w:t>
      </w:r>
      <w:r>
        <w:rPr>
          <w:rFonts w:ascii="Angsana New" w:hAnsi="Angsana New" w:hint="cs"/>
          <w:sz w:val="28"/>
          <w:szCs w:val="28"/>
          <w:cs/>
        </w:rPr>
        <w:t>่</w:t>
      </w:r>
      <w:r w:rsidR="00FA46BE" w:rsidRPr="00D37EF8">
        <w:rPr>
          <w:rFonts w:ascii="Angsana New" w:hAnsi="Angsana New"/>
          <w:sz w:val="28"/>
          <w:szCs w:val="28"/>
          <w:cs/>
        </w:rPr>
        <w:t>ายป</w:t>
      </w:r>
      <w:r w:rsidR="00FA46BE" w:rsidRPr="00D37EF8">
        <w:rPr>
          <w:rFonts w:ascii="Angsana New" w:hAnsi="Angsana New" w:hint="cs"/>
          <w:sz w:val="28"/>
          <w:szCs w:val="28"/>
          <w:cs/>
        </w:rPr>
        <w:t>ั</w:t>
      </w:r>
      <w:r w:rsidR="00FA46BE" w:rsidRPr="00D37EF8">
        <w:rPr>
          <w:rFonts w:ascii="Angsana New" w:hAnsi="Angsana New"/>
          <w:sz w:val="28"/>
          <w:szCs w:val="28"/>
          <w:cs/>
        </w:rPr>
        <w:t>นผล เป</w:t>
      </w:r>
      <w:r w:rsidR="00FA46BE" w:rsidRPr="00D37EF8">
        <w:rPr>
          <w:rFonts w:ascii="Angsana New" w:hAnsi="Angsana New" w:hint="cs"/>
          <w:sz w:val="28"/>
          <w:szCs w:val="28"/>
          <w:cs/>
        </w:rPr>
        <w:t>็</w:t>
      </w:r>
      <w:r w:rsidR="00FA46BE" w:rsidRPr="00D37EF8">
        <w:rPr>
          <w:rFonts w:ascii="Angsana New" w:hAnsi="Angsana New"/>
          <w:sz w:val="28"/>
          <w:szCs w:val="28"/>
          <w:cs/>
        </w:rPr>
        <w:t>นห</w:t>
      </w:r>
      <w:r w:rsidR="00FA46BE" w:rsidRPr="00D37EF8">
        <w:rPr>
          <w:rFonts w:ascii="Angsana New" w:hAnsi="Angsana New" w:hint="cs"/>
          <w:sz w:val="28"/>
          <w:szCs w:val="28"/>
          <w:cs/>
        </w:rPr>
        <w:t>ุ้</w:t>
      </w:r>
      <w:r w:rsidR="00FA46BE" w:rsidRPr="00D37EF8">
        <w:rPr>
          <w:rFonts w:ascii="Angsana New" w:hAnsi="Angsana New"/>
          <w:sz w:val="28"/>
          <w:szCs w:val="28"/>
          <w:cs/>
        </w:rPr>
        <w:t>นสาม</w:t>
      </w:r>
      <w:r w:rsidR="00FA46BE" w:rsidRPr="00D37EF8">
        <w:rPr>
          <w:rFonts w:ascii="Angsana New" w:hAnsi="Angsana New" w:hint="cs"/>
          <w:sz w:val="28"/>
          <w:szCs w:val="28"/>
          <w:cs/>
        </w:rPr>
        <w:t>ั</w:t>
      </w:r>
      <w:r w:rsidR="00FA46BE" w:rsidRPr="00D37EF8">
        <w:rPr>
          <w:rFonts w:ascii="Angsana New" w:hAnsi="Angsana New"/>
          <w:sz w:val="28"/>
          <w:szCs w:val="28"/>
          <w:cs/>
        </w:rPr>
        <w:t>ญของบร</w:t>
      </w:r>
      <w:r w:rsidR="00FA46BE" w:rsidRPr="00D37EF8">
        <w:rPr>
          <w:rFonts w:ascii="Angsana New" w:hAnsi="Angsana New" w:hint="cs"/>
          <w:sz w:val="28"/>
          <w:szCs w:val="28"/>
          <w:cs/>
        </w:rPr>
        <w:t>ิ</w:t>
      </w:r>
      <w:r w:rsidR="00FA46BE" w:rsidRPr="00D37EF8">
        <w:rPr>
          <w:rFonts w:ascii="Angsana New" w:hAnsi="Angsana New"/>
          <w:sz w:val="28"/>
          <w:szCs w:val="28"/>
          <w:cs/>
        </w:rPr>
        <w:t>ษ</w:t>
      </w:r>
      <w:r w:rsidR="00FA46BE" w:rsidRPr="00D37EF8">
        <w:rPr>
          <w:rFonts w:ascii="Angsana New" w:hAnsi="Angsana New" w:hint="cs"/>
          <w:sz w:val="28"/>
          <w:szCs w:val="28"/>
          <w:cs/>
        </w:rPr>
        <w:t>ั</w:t>
      </w:r>
      <w:r w:rsidR="00FA46BE" w:rsidRPr="00D37EF8">
        <w:rPr>
          <w:rFonts w:ascii="Angsana New" w:hAnsi="Angsana New"/>
          <w:sz w:val="28"/>
          <w:szCs w:val="28"/>
          <w:cs/>
        </w:rPr>
        <w:t>ท จ</w:t>
      </w:r>
      <w:r w:rsidR="00FA46BE" w:rsidRPr="00D37EF8">
        <w:rPr>
          <w:rFonts w:ascii="Angsana New" w:hAnsi="Angsana New" w:hint="cs"/>
          <w:sz w:val="28"/>
          <w:szCs w:val="28"/>
          <w:cs/>
        </w:rPr>
        <w:t>ำ</w:t>
      </w:r>
      <w:r w:rsidR="00FA46BE" w:rsidRPr="00D37EF8">
        <w:rPr>
          <w:rFonts w:ascii="Angsana New" w:hAnsi="Angsana New"/>
          <w:sz w:val="28"/>
          <w:szCs w:val="28"/>
          <w:cs/>
        </w:rPr>
        <w:t>นวนไม</w:t>
      </w:r>
      <w:r w:rsidR="00FA46BE" w:rsidRPr="00D37EF8">
        <w:rPr>
          <w:rFonts w:ascii="Angsana New" w:hAnsi="Angsana New" w:hint="cs"/>
          <w:sz w:val="28"/>
          <w:szCs w:val="28"/>
          <w:cs/>
        </w:rPr>
        <w:t>่</w:t>
      </w:r>
      <w:r w:rsidR="00FA46BE" w:rsidRPr="00D37EF8">
        <w:rPr>
          <w:rFonts w:ascii="Angsana New" w:hAnsi="Angsana New"/>
          <w:sz w:val="28"/>
          <w:szCs w:val="28"/>
          <w:cs/>
        </w:rPr>
        <w:t>เก</w:t>
      </w:r>
      <w:r w:rsidR="00FA46BE" w:rsidRPr="00D37EF8">
        <w:rPr>
          <w:rFonts w:ascii="Angsana New" w:hAnsi="Angsana New" w:hint="cs"/>
          <w:sz w:val="28"/>
          <w:szCs w:val="28"/>
          <w:cs/>
        </w:rPr>
        <w:t>ิ</w:t>
      </w:r>
      <w:r w:rsidR="00FA46BE" w:rsidRPr="00D37EF8">
        <w:rPr>
          <w:rFonts w:ascii="Angsana New" w:hAnsi="Angsana New"/>
          <w:sz w:val="28"/>
          <w:szCs w:val="28"/>
          <w:cs/>
        </w:rPr>
        <w:t xml:space="preserve">น </w:t>
      </w:r>
      <w:r w:rsidR="00FA46BE" w:rsidRPr="00D37EF8">
        <w:rPr>
          <w:rFonts w:ascii="Angsana New" w:hAnsi="Angsana New"/>
          <w:sz w:val="28"/>
          <w:szCs w:val="28"/>
        </w:rPr>
        <w:t xml:space="preserve">2,990,200 </w:t>
      </w:r>
      <w:r w:rsidR="00FA46BE" w:rsidRPr="00D37EF8">
        <w:rPr>
          <w:rFonts w:ascii="Angsana New" w:hAnsi="Angsana New"/>
          <w:sz w:val="28"/>
          <w:szCs w:val="28"/>
          <w:cs/>
        </w:rPr>
        <w:t>ห</w:t>
      </w:r>
      <w:r w:rsidR="00FA46BE" w:rsidRPr="00D37EF8">
        <w:rPr>
          <w:rFonts w:ascii="Angsana New" w:hAnsi="Angsana New" w:hint="cs"/>
          <w:sz w:val="28"/>
          <w:szCs w:val="28"/>
          <w:cs/>
        </w:rPr>
        <w:t>ุ้</w:t>
      </w:r>
      <w:r w:rsidR="00FA46BE" w:rsidRPr="00D37EF8">
        <w:rPr>
          <w:rFonts w:ascii="Angsana New" w:hAnsi="Angsana New"/>
          <w:sz w:val="28"/>
          <w:szCs w:val="28"/>
          <w:cs/>
        </w:rPr>
        <w:t>น ม</w:t>
      </w:r>
      <w:r w:rsidR="00FA46BE" w:rsidRPr="00D37EF8">
        <w:rPr>
          <w:rFonts w:ascii="Angsana New" w:hAnsi="Angsana New" w:hint="cs"/>
          <w:sz w:val="28"/>
          <w:szCs w:val="28"/>
          <w:cs/>
        </w:rPr>
        <w:t>ู</w:t>
      </w:r>
      <w:r w:rsidR="00FA46BE" w:rsidRPr="00D37EF8">
        <w:rPr>
          <w:rFonts w:ascii="Angsana New" w:hAnsi="Angsana New"/>
          <w:sz w:val="28"/>
          <w:szCs w:val="28"/>
          <w:cs/>
        </w:rPr>
        <w:t>ลค</w:t>
      </w:r>
      <w:r>
        <w:rPr>
          <w:rFonts w:ascii="Angsana New" w:hAnsi="Angsana New" w:hint="cs"/>
          <w:sz w:val="28"/>
          <w:szCs w:val="28"/>
          <w:cs/>
        </w:rPr>
        <w:t>่</w:t>
      </w:r>
      <w:r w:rsidR="00FA46BE" w:rsidRPr="00D37EF8">
        <w:rPr>
          <w:rFonts w:ascii="Angsana New" w:hAnsi="Angsana New"/>
          <w:sz w:val="28"/>
          <w:szCs w:val="28"/>
          <w:cs/>
        </w:rPr>
        <w:t>าท</w:t>
      </w:r>
      <w:r w:rsidR="00FA46BE" w:rsidRPr="00D37EF8">
        <w:rPr>
          <w:rFonts w:ascii="Angsana New" w:hAnsi="Angsana New" w:hint="cs"/>
          <w:sz w:val="28"/>
          <w:szCs w:val="28"/>
          <w:cs/>
        </w:rPr>
        <w:t>ี่</w:t>
      </w:r>
      <w:r w:rsidR="00FA46BE" w:rsidRPr="00D37EF8">
        <w:rPr>
          <w:rFonts w:ascii="Angsana New" w:hAnsi="Angsana New"/>
          <w:sz w:val="28"/>
          <w:szCs w:val="28"/>
          <w:cs/>
        </w:rPr>
        <w:t>ตราไว</w:t>
      </w:r>
      <w:r w:rsidR="00FA46BE" w:rsidRPr="00D37EF8">
        <w:rPr>
          <w:rFonts w:ascii="Angsana New" w:hAnsi="Angsana New" w:hint="cs"/>
          <w:sz w:val="28"/>
          <w:szCs w:val="28"/>
          <w:cs/>
        </w:rPr>
        <w:t>้</w:t>
      </w:r>
      <w:r w:rsidR="00FA46BE" w:rsidRPr="00D37EF8">
        <w:rPr>
          <w:rFonts w:ascii="Angsana New" w:hAnsi="Angsana New"/>
          <w:sz w:val="28"/>
          <w:szCs w:val="28"/>
          <w:cs/>
        </w:rPr>
        <w:t>ห</w:t>
      </w:r>
      <w:r w:rsidR="00FA46BE" w:rsidRPr="00D37EF8">
        <w:rPr>
          <w:rFonts w:ascii="Angsana New" w:hAnsi="Angsana New" w:hint="cs"/>
          <w:sz w:val="28"/>
          <w:szCs w:val="28"/>
          <w:cs/>
        </w:rPr>
        <w:t>ุ้</w:t>
      </w:r>
      <w:r w:rsidR="00FA46BE" w:rsidRPr="00D37EF8">
        <w:rPr>
          <w:rFonts w:ascii="Angsana New" w:hAnsi="Angsana New"/>
          <w:sz w:val="28"/>
          <w:szCs w:val="28"/>
          <w:cs/>
        </w:rPr>
        <w:t xml:space="preserve">นละ </w:t>
      </w:r>
      <w:r w:rsidR="00FA46BE" w:rsidRPr="00D37EF8">
        <w:rPr>
          <w:rFonts w:ascii="Angsana New" w:hAnsi="Angsana New"/>
          <w:sz w:val="28"/>
          <w:szCs w:val="28"/>
        </w:rPr>
        <w:t xml:space="preserve">1 </w:t>
      </w:r>
      <w:r w:rsidR="00FA46BE" w:rsidRPr="00D37EF8">
        <w:rPr>
          <w:rFonts w:ascii="Angsana New" w:hAnsi="Angsana New"/>
          <w:sz w:val="28"/>
          <w:szCs w:val="28"/>
          <w:cs/>
        </w:rPr>
        <w:t>บาท</w:t>
      </w:r>
      <w:r w:rsidR="00FA46BE" w:rsidRPr="00D37EF8">
        <w:rPr>
          <w:rFonts w:ascii="Angsana New" w:hAnsi="Angsana New" w:hint="cs"/>
          <w:sz w:val="28"/>
          <w:szCs w:val="28"/>
          <w:cs/>
        </w:rPr>
        <w:t xml:space="preserve"> </w:t>
      </w:r>
      <w:r w:rsidR="00FA46BE" w:rsidRPr="00D37EF8">
        <w:rPr>
          <w:rFonts w:ascii="Angsana New" w:hAnsi="Angsana New"/>
          <w:sz w:val="28"/>
          <w:szCs w:val="28"/>
          <w:cs/>
        </w:rPr>
        <w:t>ในอ</w:t>
      </w:r>
      <w:r w:rsidR="00FA46BE" w:rsidRPr="00D37EF8">
        <w:rPr>
          <w:rFonts w:ascii="Angsana New" w:hAnsi="Angsana New" w:hint="cs"/>
          <w:sz w:val="28"/>
          <w:szCs w:val="28"/>
          <w:cs/>
        </w:rPr>
        <w:t>ั</w:t>
      </w:r>
      <w:r w:rsidR="00FA46BE" w:rsidRPr="00D37EF8">
        <w:rPr>
          <w:rFonts w:ascii="Angsana New" w:hAnsi="Angsana New"/>
          <w:sz w:val="28"/>
          <w:szCs w:val="28"/>
          <w:cs/>
        </w:rPr>
        <w:t>ตราส</w:t>
      </w:r>
      <w:r w:rsidR="00FA46BE" w:rsidRPr="00D37EF8">
        <w:rPr>
          <w:rFonts w:ascii="Angsana New" w:hAnsi="Angsana New" w:hint="cs"/>
          <w:sz w:val="28"/>
          <w:szCs w:val="28"/>
          <w:cs/>
        </w:rPr>
        <w:t>่</w:t>
      </w:r>
      <w:r w:rsidR="00FA46BE" w:rsidRPr="00D37EF8">
        <w:rPr>
          <w:rFonts w:ascii="Angsana New" w:hAnsi="Angsana New"/>
          <w:sz w:val="28"/>
          <w:szCs w:val="28"/>
          <w:cs/>
        </w:rPr>
        <w:t xml:space="preserve">วน </w:t>
      </w:r>
      <w:r w:rsidR="00FA46BE" w:rsidRPr="00D37EF8">
        <w:rPr>
          <w:rFonts w:ascii="Angsana New" w:hAnsi="Angsana New"/>
          <w:sz w:val="28"/>
          <w:szCs w:val="28"/>
        </w:rPr>
        <w:t xml:space="preserve">50 </w:t>
      </w:r>
      <w:r w:rsidR="00FA46BE" w:rsidRPr="00D37EF8">
        <w:rPr>
          <w:rFonts w:ascii="Angsana New" w:hAnsi="Angsana New"/>
          <w:sz w:val="28"/>
          <w:szCs w:val="28"/>
          <w:cs/>
        </w:rPr>
        <w:t>ห</w:t>
      </w:r>
      <w:r w:rsidR="00FA46BE" w:rsidRPr="00D37EF8">
        <w:rPr>
          <w:rFonts w:ascii="Angsana New" w:hAnsi="Angsana New" w:hint="cs"/>
          <w:sz w:val="28"/>
          <w:szCs w:val="28"/>
          <w:cs/>
        </w:rPr>
        <w:t>ุ้</w:t>
      </w:r>
      <w:r w:rsidR="00FA46BE" w:rsidRPr="00D37EF8">
        <w:rPr>
          <w:rFonts w:ascii="Angsana New" w:hAnsi="Angsana New"/>
          <w:sz w:val="28"/>
          <w:szCs w:val="28"/>
          <w:cs/>
        </w:rPr>
        <w:t>น</w:t>
      </w:r>
      <w:r>
        <w:rPr>
          <w:rFonts w:ascii="Angsana New" w:hAnsi="Angsana New" w:hint="cs"/>
          <w:sz w:val="28"/>
          <w:szCs w:val="28"/>
          <w:cs/>
        </w:rPr>
        <w:t xml:space="preserve">        </w:t>
      </w:r>
      <w:r w:rsidR="00FA46BE" w:rsidRPr="00D37EF8">
        <w:rPr>
          <w:rFonts w:ascii="Angsana New" w:hAnsi="Angsana New"/>
          <w:sz w:val="28"/>
          <w:szCs w:val="28"/>
          <w:cs/>
        </w:rPr>
        <w:t>เด</w:t>
      </w:r>
      <w:r w:rsidR="00FA46BE" w:rsidRPr="00D37EF8">
        <w:rPr>
          <w:rFonts w:ascii="Angsana New" w:hAnsi="Angsana New" w:hint="cs"/>
          <w:sz w:val="28"/>
          <w:szCs w:val="28"/>
          <w:cs/>
        </w:rPr>
        <w:t>ิ</w:t>
      </w:r>
      <w:r w:rsidR="00FA46BE" w:rsidRPr="00D37EF8">
        <w:rPr>
          <w:rFonts w:ascii="Angsana New" w:hAnsi="Angsana New"/>
          <w:sz w:val="28"/>
          <w:szCs w:val="28"/>
          <w:cs/>
        </w:rPr>
        <w:t>มต</w:t>
      </w:r>
      <w:r w:rsidR="00FA46BE" w:rsidRPr="00D37EF8">
        <w:rPr>
          <w:rFonts w:ascii="Angsana New" w:hAnsi="Angsana New" w:hint="cs"/>
          <w:sz w:val="28"/>
          <w:szCs w:val="28"/>
          <w:cs/>
        </w:rPr>
        <w:t>่</w:t>
      </w:r>
      <w:r w:rsidR="00FA46BE" w:rsidRPr="00D37EF8">
        <w:rPr>
          <w:rFonts w:ascii="Angsana New" w:hAnsi="Angsana New"/>
          <w:sz w:val="28"/>
          <w:szCs w:val="28"/>
          <w:cs/>
        </w:rPr>
        <w:t xml:space="preserve">อ </w:t>
      </w:r>
      <w:r w:rsidR="00FA46BE" w:rsidRPr="00D37EF8">
        <w:rPr>
          <w:rFonts w:ascii="Angsana New" w:hAnsi="Angsana New"/>
          <w:sz w:val="28"/>
          <w:szCs w:val="28"/>
        </w:rPr>
        <w:t xml:space="preserve">1 </w:t>
      </w:r>
      <w:r w:rsidR="00FA46BE" w:rsidRPr="00D37EF8">
        <w:rPr>
          <w:rFonts w:ascii="Angsana New" w:hAnsi="Angsana New"/>
          <w:sz w:val="28"/>
          <w:szCs w:val="28"/>
          <w:cs/>
        </w:rPr>
        <w:t>หุ</w:t>
      </w:r>
      <w:r w:rsidR="00FA46BE" w:rsidRPr="00D37EF8">
        <w:rPr>
          <w:rFonts w:ascii="Angsana New" w:hAnsi="Angsana New" w:hint="cs"/>
          <w:sz w:val="28"/>
          <w:szCs w:val="28"/>
          <w:cs/>
        </w:rPr>
        <w:t>้</w:t>
      </w:r>
      <w:r w:rsidR="00FA46BE" w:rsidRPr="00D37EF8">
        <w:rPr>
          <w:rFonts w:ascii="Angsana New" w:hAnsi="Angsana New"/>
          <w:sz w:val="28"/>
          <w:szCs w:val="28"/>
          <w:cs/>
        </w:rPr>
        <w:t>นปันผล (</w:t>
      </w:r>
      <w:r w:rsidR="00FA46BE" w:rsidRPr="00D37EF8">
        <w:rPr>
          <w:rFonts w:ascii="Angsana New" w:hAnsi="Angsana New"/>
          <w:sz w:val="28"/>
          <w:szCs w:val="28"/>
        </w:rPr>
        <w:t>50</w:t>
      </w:r>
      <w:r w:rsidR="00FA46BE" w:rsidRPr="00D37EF8">
        <w:rPr>
          <w:rFonts w:ascii="Angsana New" w:hAnsi="Angsana New"/>
          <w:sz w:val="28"/>
          <w:szCs w:val="28"/>
          <w:cs/>
        </w:rPr>
        <w:t>:</w:t>
      </w:r>
      <w:r w:rsidR="00FA46BE" w:rsidRPr="00D37EF8">
        <w:rPr>
          <w:rFonts w:ascii="Angsana New" w:hAnsi="Angsana New"/>
          <w:sz w:val="28"/>
          <w:szCs w:val="28"/>
        </w:rPr>
        <w:t>1</w:t>
      </w:r>
      <w:r w:rsidR="00FA46BE" w:rsidRPr="00D37EF8">
        <w:rPr>
          <w:rFonts w:ascii="Angsana New" w:hAnsi="Angsana New"/>
          <w:sz w:val="28"/>
          <w:szCs w:val="28"/>
          <w:cs/>
        </w:rPr>
        <w:t>) ค</w:t>
      </w:r>
      <w:r w:rsidR="00FA46BE" w:rsidRPr="00D37EF8">
        <w:rPr>
          <w:rFonts w:ascii="Angsana New" w:hAnsi="Angsana New" w:hint="cs"/>
          <w:sz w:val="28"/>
          <w:szCs w:val="28"/>
          <w:cs/>
        </w:rPr>
        <w:t>ิ</w:t>
      </w:r>
      <w:r w:rsidR="00FA46BE" w:rsidRPr="00D37EF8">
        <w:rPr>
          <w:rFonts w:ascii="Angsana New" w:hAnsi="Angsana New"/>
          <w:sz w:val="28"/>
          <w:szCs w:val="28"/>
          <w:cs/>
        </w:rPr>
        <w:t>ดเป</w:t>
      </w:r>
      <w:r w:rsidR="00FA46BE" w:rsidRPr="00D37EF8">
        <w:rPr>
          <w:rFonts w:ascii="Angsana New" w:hAnsi="Angsana New" w:hint="cs"/>
          <w:sz w:val="28"/>
          <w:szCs w:val="28"/>
          <w:cs/>
        </w:rPr>
        <w:t>็</w:t>
      </w:r>
      <w:r w:rsidR="00FA46BE" w:rsidRPr="00D37EF8">
        <w:rPr>
          <w:rFonts w:ascii="Angsana New" w:hAnsi="Angsana New"/>
          <w:sz w:val="28"/>
          <w:szCs w:val="28"/>
          <w:cs/>
        </w:rPr>
        <w:t>นเง</w:t>
      </w:r>
      <w:r w:rsidR="00FA46BE" w:rsidRPr="00D37EF8">
        <w:rPr>
          <w:rFonts w:ascii="Angsana New" w:hAnsi="Angsana New" w:hint="cs"/>
          <w:sz w:val="28"/>
          <w:szCs w:val="28"/>
          <w:cs/>
        </w:rPr>
        <w:t>ิ</w:t>
      </w:r>
      <w:r w:rsidR="00FA46BE" w:rsidRPr="00D37EF8">
        <w:rPr>
          <w:rFonts w:ascii="Angsana New" w:hAnsi="Angsana New"/>
          <w:sz w:val="28"/>
          <w:szCs w:val="28"/>
          <w:cs/>
        </w:rPr>
        <w:t>นป</w:t>
      </w:r>
      <w:r w:rsidR="00FA46BE" w:rsidRPr="00D37EF8">
        <w:rPr>
          <w:rFonts w:ascii="Angsana New" w:hAnsi="Angsana New" w:hint="cs"/>
          <w:sz w:val="28"/>
          <w:szCs w:val="28"/>
          <w:cs/>
        </w:rPr>
        <w:t>ั</w:t>
      </w:r>
      <w:r w:rsidR="00FA46BE" w:rsidRPr="00D37EF8">
        <w:rPr>
          <w:rFonts w:ascii="Angsana New" w:hAnsi="Angsana New"/>
          <w:sz w:val="28"/>
          <w:szCs w:val="28"/>
          <w:cs/>
        </w:rPr>
        <w:t>นผลจ</w:t>
      </w:r>
      <w:r w:rsidR="00FA46BE" w:rsidRPr="00D37EF8">
        <w:rPr>
          <w:rFonts w:ascii="Angsana New" w:hAnsi="Angsana New" w:hint="cs"/>
          <w:sz w:val="28"/>
          <w:szCs w:val="28"/>
          <w:cs/>
        </w:rPr>
        <w:t>่</w:t>
      </w:r>
      <w:r w:rsidR="00FA46BE" w:rsidRPr="00D37EF8">
        <w:rPr>
          <w:rFonts w:ascii="Angsana New" w:hAnsi="Angsana New"/>
          <w:sz w:val="28"/>
          <w:szCs w:val="28"/>
          <w:cs/>
        </w:rPr>
        <w:t>าย ในอ</w:t>
      </w:r>
      <w:r w:rsidR="00FA46BE" w:rsidRPr="00D37EF8">
        <w:rPr>
          <w:rFonts w:ascii="Angsana New" w:hAnsi="Angsana New" w:hint="cs"/>
          <w:sz w:val="28"/>
          <w:szCs w:val="28"/>
          <w:cs/>
        </w:rPr>
        <w:t>ั</w:t>
      </w:r>
      <w:r w:rsidR="00FA46BE" w:rsidRPr="00D37EF8">
        <w:rPr>
          <w:rFonts w:ascii="Angsana New" w:hAnsi="Angsana New"/>
          <w:sz w:val="28"/>
          <w:szCs w:val="28"/>
          <w:cs/>
        </w:rPr>
        <w:t>ตราหุ</w:t>
      </w:r>
      <w:r w:rsidR="00FA46BE" w:rsidRPr="00D37EF8">
        <w:rPr>
          <w:rFonts w:ascii="Angsana New" w:hAnsi="Angsana New" w:hint="cs"/>
          <w:sz w:val="28"/>
          <w:szCs w:val="28"/>
          <w:cs/>
        </w:rPr>
        <w:t>้</w:t>
      </w:r>
      <w:r w:rsidR="00FA46BE" w:rsidRPr="00D37EF8">
        <w:rPr>
          <w:rFonts w:ascii="Angsana New" w:hAnsi="Angsana New"/>
          <w:sz w:val="28"/>
          <w:szCs w:val="28"/>
          <w:cs/>
        </w:rPr>
        <w:t xml:space="preserve">นละ </w:t>
      </w:r>
      <w:r w:rsidR="00FA46BE" w:rsidRPr="00D37EF8">
        <w:rPr>
          <w:rFonts w:ascii="Angsana New" w:hAnsi="Angsana New"/>
          <w:sz w:val="28"/>
          <w:szCs w:val="28"/>
        </w:rPr>
        <w:t>0</w:t>
      </w:r>
      <w:r w:rsidR="00FA46BE" w:rsidRPr="00D37EF8">
        <w:rPr>
          <w:rFonts w:ascii="Angsana New" w:hAnsi="Angsana New"/>
          <w:sz w:val="28"/>
          <w:szCs w:val="28"/>
          <w:cs/>
        </w:rPr>
        <w:t>.</w:t>
      </w:r>
      <w:r w:rsidR="00FA46BE" w:rsidRPr="00D37EF8">
        <w:rPr>
          <w:rFonts w:ascii="Angsana New" w:hAnsi="Angsana New"/>
          <w:sz w:val="28"/>
          <w:szCs w:val="28"/>
        </w:rPr>
        <w:t xml:space="preserve">02 </w:t>
      </w:r>
      <w:r w:rsidR="00FA46BE" w:rsidRPr="00D37EF8">
        <w:rPr>
          <w:rFonts w:ascii="Angsana New" w:hAnsi="Angsana New"/>
          <w:sz w:val="28"/>
          <w:szCs w:val="28"/>
          <w:cs/>
        </w:rPr>
        <w:t>บาท ค</w:t>
      </w:r>
      <w:r w:rsidR="00FA46BE" w:rsidRPr="00D37EF8">
        <w:rPr>
          <w:rFonts w:ascii="Angsana New" w:hAnsi="Angsana New" w:hint="cs"/>
          <w:sz w:val="28"/>
          <w:szCs w:val="28"/>
          <w:cs/>
        </w:rPr>
        <w:t>ิ</w:t>
      </w:r>
      <w:r w:rsidR="00FA46BE" w:rsidRPr="00D37EF8">
        <w:rPr>
          <w:rFonts w:ascii="Angsana New" w:hAnsi="Angsana New"/>
          <w:sz w:val="28"/>
          <w:szCs w:val="28"/>
          <w:cs/>
        </w:rPr>
        <w:t>ดเป</w:t>
      </w:r>
      <w:r w:rsidR="00FA46BE" w:rsidRPr="00D37EF8">
        <w:rPr>
          <w:rFonts w:ascii="Angsana New" w:hAnsi="Angsana New" w:hint="cs"/>
          <w:sz w:val="28"/>
          <w:szCs w:val="28"/>
          <w:cs/>
        </w:rPr>
        <w:t>็</w:t>
      </w:r>
      <w:r w:rsidR="00FA46BE" w:rsidRPr="00D37EF8">
        <w:rPr>
          <w:rFonts w:ascii="Angsana New" w:hAnsi="Angsana New"/>
          <w:sz w:val="28"/>
          <w:szCs w:val="28"/>
          <w:cs/>
        </w:rPr>
        <w:t>นเง</w:t>
      </w:r>
      <w:r w:rsidR="00FA46BE" w:rsidRPr="00D37EF8">
        <w:rPr>
          <w:rFonts w:ascii="Angsana New" w:hAnsi="Angsana New" w:hint="cs"/>
          <w:sz w:val="28"/>
          <w:szCs w:val="28"/>
          <w:cs/>
        </w:rPr>
        <w:t>ิ</w:t>
      </w:r>
      <w:r w:rsidR="00FA46BE" w:rsidRPr="00D37EF8">
        <w:rPr>
          <w:rFonts w:ascii="Angsana New" w:hAnsi="Angsana New"/>
          <w:sz w:val="28"/>
          <w:szCs w:val="28"/>
          <w:cs/>
        </w:rPr>
        <w:t>นป</w:t>
      </w:r>
      <w:r w:rsidR="00FA46BE" w:rsidRPr="00D37EF8">
        <w:rPr>
          <w:rFonts w:ascii="Angsana New" w:hAnsi="Angsana New" w:hint="cs"/>
          <w:sz w:val="28"/>
          <w:szCs w:val="28"/>
          <w:cs/>
        </w:rPr>
        <w:t>ั</w:t>
      </w:r>
      <w:r w:rsidR="00FA46BE" w:rsidRPr="00D37EF8">
        <w:rPr>
          <w:rFonts w:ascii="Angsana New" w:hAnsi="Angsana New"/>
          <w:sz w:val="28"/>
          <w:szCs w:val="28"/>
          <w:cs/>
        </w:rPr>
        <w:t>นผลไม</w:t>
      </w:r>
      <w:r w:rsidR="00FA46BE" w:rsidRPr="00D37EF8">
        <w:rPr>
          <w:rFonts w:ascii="Angsana New" w:hAnsi="Angsana New" w:hint="cs"/>
          <w:sz w:val="28"/>
          <w:szCs w:val="28"/>
          <w:cs/>
        </w:rPr>
        <w:t>่</w:t>
      </w:r>
      <w:r w:rsidR="00FA46BE" w:rsidRPr="00D37EF8">
        <w:rPr>
          <w:rFonts w:ascii="Angsana New" w:hAnsi="Angsana New"/>
          <w:sz w:val="28"/>
          <w:szCs w:val="28"/>
          <w:cs/>
        </w:rPr>
        <w:t>เก</w:t>
      </w:r>
      <w:r w:rsidR="00FA46BE" w:rsidRPr="00D37EF8">
        <w:rPr>
          <w:rFonts w:ascii="Angsana New" w:hAnsi="Angsana New" w:hint="cs"/>
          <w:sz w:val="28"/>
          <w:szCs w:val="28"/>
          <w:cs/>
        </w:rPr>
        <w:t>ิ</w:t>
      </w:r>
      <w:r w:rsidR="00FA46BE" w:rsidRPr="00D37EF8">
        <w:rPr>
          <w:rFonts w:ascii="Angsana New" w:hAnsi="Angsana New"/>
          <w:sz w:val="28"/>
          <w:szCs w:val="28"/>
          <w:cs/>
        </w:rPr>
        <w:t xml:space="preserve">น </w:t>
      </w:r>
      <w:r w:rsidR="00FA46BE" w:rsidRPr="00D37EF8">
        <w:rPr>
          <w:rFonts w:ascii="Angsana New" w:hAnsi="Angsana New"/>
          <w:sz w:val="28"/>
          <w:szCs w:val="28"/>
        </w:rPr>
        <w:t>2</w:t>
      </w:r>
      <w:r w:rsidR="00FA46BE" w:rsidRPr="00FA46BE">
        <w:rPr>
          <w:rFonts w:ascii="Angsana New" w:hAnsi="Angsana New"/>
          <w:sz w:val="28"/>
          <w:szCs w:val="28"/>
        </w:rPr>
        <w:t>,</w:t>
      </w:r>
      <w:r w:rsidR="00FA46BE" w:rsidRPr="00D37EF8">
        <w:rPr>
          <w:rFonts w:ascii="Angsana New" w:hAnsi="Angsana New"/>
          <w:sz w:val="28"/>
          <w:szCs w:val="28"/>
        </w:rPr>
        <w:t>990</w:t>
      </w:r>
      <w:r w:rsidR="00FA46BE" w:rsidRPr="00FA46BE">
        <w:rPr>
          <w:rFonts w:ascii="Angsana New" w:hAnsi="Angsana New"/>
          <w:sz w:val="28"/>
          <w:szCs w:val="28"/>
        </w:rPr>
        <w:t>,</w:t>
      </w:r>
      <w:r w:rsidR="00FA46BE" w:rsidRPr="00D37EF8">
        <w:rPr>
          <w:rFonts w:ascii="Angsana New" w:hAnsi="Angsana New"/>
          <w:sz w:val="28"/>
          <w:szCs w:val="28"/>
        </w:rPr>
        <w:t xml:space="preserve">200 </w:t>
      </w:r>
      <w:r w:rsidR="00FA46BE" w:rsidRPr="00D37EF8">
        <w:rPr>
          <w:rFonts w:ascii="Angsana New" w:hAnsi="Angsana New"/>
          <w:sz w:val="28"/>
          <w:szCs w:val="28"/>
          <w:cs/>
        </w:rPr>
        <w:t>บาท</w:t>
      </w:r>
    </w:p>
    <w:p w14:paraId="0488C679" w14:textId="48B9AFCA" w:rsidR="00791D9C" w:rsidRPr="00FA46BE" w:rsidRDefault="00791D9C" w:rsidP="00FA46B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283"/>
        <w:jc w:val="thaiDistribute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>อนุมัติการเพ</w:t>
      </w:r>
      <w:r w:rsidRPr="00D37EF8">
        <w:rPr>
          <w:rFonts w:ascii="Angsana New" w:hAnsi="Angsana New" w:hint="cs"/>
          <w:sz w:val="28"/>
          <w:szCs w:val="28"/>
          <w:cs/>
        </w:rPr>
        <w:t>ิ่</w:t>
      </w:r>
      <w:r w:rsidRPr="00D37EF8">
        <w:rPr>
          <w:rFonts w:ascii="Angsana New" w:hAnsi="Angsana New"/>
          <w:sz w:val="28"/>
          <w:szCs w:val="28"/>
          <w:cs/>
        </w:rPr>
        <w:t>มท</w:t>
      </w:r>
      <w:r w:rsidRPr="00D37EF8">
        <w:rPr>
          <w:rFonts w:ascii="Angsana New" w:hAnsi="Angsana New" w:hint="cs"/>
          <w:sz w:val="28"/>
          <w:szCs w:val="28"/>
          <w:cs/>
        </w:rPr>
        <w:t>ุ</w:t>
      </w:r>
      <w:r w:rsidRPr="00D37EF8">
        <w:rPr>
          <w:rFonts w:ascii="Angsana New" w:hAnsi="Angsana New"/>
          <w:sz w:val="28"/>
          <w:szCs w:val="28"/>
          <w:cs/>
        </w:rPr>
        <w:t>นจดทะเบ</w:t>
      </w:r>
      <w:r w:rsidRPr="00D37EF8">
        <w:rPr>
          <w:rFonts w:ascii="Angsana New" w:hAnsi="Angsana New" w:hint="cs"/>
          <w:sz w:val="28"/>
          <w:szCs w:val="28"/>
          <w:cs/>
        </w:rPr>
        <w:t>ี</w:t>
      </w:r>
      <w:r w:rsidRPr="00D37EF8">
        <w:rPr>
          <w:rFonts w:ascii="Angsana New" w:hAnsi="Angsana New"/>
          <w:sz w:val="28"/>
          <w:szCs w:val="28"/>
          <w:cs/>
        </w:rPr>
        <w:t>ยนของบร</w:t>
      </w:r>
      <w:r w:rsidRPr="00D37EF8">
        <w:rPr>
          <w:rFonts w:ascii="Angsana New" w:hAnsi="Angsana New" w:hint="cs"/>
          <w:sz w:val="28"/>
          <w:szCs w:val="28"/>
          <w:cs/>
        </w:rPr>
        <w:t>ิ</w:t>
      </w:r>
      <w:r w:rsidRPr="00D37EF8">
        <w:rPr>
          <w:rFonts w:ascii="Angsana New" w:hAnsi="Angsana New"/>
          <w:sz w:val="28"/>
          <w:szCs w:val="28"/>
          <w:cs/>
        </w:rPr>
        <w:t>ษ</w:t>
      </w:r>
      <w:r w:rsidR="00C974B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ท เพ</w:t>
      </w:r>
      <w:r w:rsidRPr="00D37EF8">
        <w:rPr>
          <w:rFonts w:ascii="Angsana New" w:hAnsi="Angsana New" w:hint="cs"/>
          <w:sz w:val="28"/>
          <w:szCs w:val="28"/>
          <w:cs/>
        </w:rPr>
        <w:t>ื่</w:t>
      </w:r>
      <w:r w:rsidRPr="00D37EF8">
        <w:rPr>
          <w:rFonts w:ascii="Angsana New" w:hAnsi="Angsana New"/>
          <w:sz w:val="28"/>
          <w:szCs w:val="28"/>
          <w:cs/>
        </w:rPr>
        <w:t>อรองร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บการจ</w:t>
      </w:r>
      <w:r w:rsidRPr="00D37EF8">
        <w:rPr>
          <w:rFonts w:ascii="Angsana New" w:hAnsi="Angsana New" w:hint="cs"/>
          <w:sz w:val="28"/>
          <w:szCs w:val="28"/>
          <w:cs/>
        </w:rPr>
        <w:t>่</w:t>
      </w:r>
      <w:r w:rsidRPr="00D37EF8">
        <w:rPr>
          <w:rFonts w:ascii="Angsana New" w:hAnsi="Angsana New"/>
          <w:sz w:val="28"/>
          <w:szCs w:val="28"/>
          <w:cs/>
        </w:rPr>
        <w:t>ายห</w:t>
      </w:r>
      <w:r w:rsidRPr="00D37EF8">
        <w:rPr>
          <w:rFonts w:ascii="Angsana New" w:hAnsi="Angsana New" w:hint="cs"/>
          <w:sz w:val="28"/>
          <w:szCs w:val="28"/>
          <w:cs/>
        </w:rPr>
        <w:t>ุ้</w:t>
      </w:r>
      <w:r w:rsidRPr="00D37EF8">
        <w:rPr>
          <w:rFonts w:ascii="Angsana New" w:hAnsi="Angsana New"/>
          <w:sz w:val="28"/>
          <w:szCs w:val="28"/>
          <w:cs/>
        </w:rPr>
        <w:t>นป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นผล</w:t>
      </w:r>
      <w:r w:rsidRPr="00D37EF8">
        <w:rPr>
          <w:rFonts w:ascii="Angsana New" w:hAnsi="Angsana New" w:hint="cs"/>
          <w:sz w:val="28"/>
          <w:szCs w:val="28"/>
          <w:cs/>
        </w:rPr>
        <w:t xml:space="preserve"> </w:t>
      </w:r>
      <w:r w:rsidRPr="00D37EF8">
        <w:rPr>
          <w:rFonts w:ascii="Angsana New" w:hAnsi="Angsana New"/>
          <w:sz w:val="28"/>
          <w:szCs w:val="28"/>
          <w:cs/>
        </w:rPr>
        <w:t>โดยเพ</w:t>
      </w:r>
      <w:r w:rsidRPr="00D37EF8">
        <w:rPr>
          <w:rFonts w:ascii="Angsana New" w:hAnsi="Angsana New" w:hint="cs"/>
          <w:sz w:val="28"/>
          <w:szCs w:val="28"/>
          <w:cs/>
        </w:rPr>
        <w:t>ิ่</w:t>
      </w:r>
      <w:r w:rsidRPr="00D37EF8">
        <w:rPr>
          <w:rFonts w:ascii="Angsana New" w:hAnsi="Angsana New"/>
          <w:sz w:val="28"/>
          <w:szCs w:val="28"/>
          <w:cs/>
        </w:rPr>
        <w:t>มท</w:t>
      </w:r>
      <w:r w:rsidRPr="00D37EF8">
        <w:rPr>
          <w:rFonts w:ascii="Angsana New" w:hAnsi="Angsana New" w:hint="cs"/>
          <w:sz w:val="28"/>
          <w:szCs w:val="28"/>
          <w:cs/>
        </w:rPr>
        <w:t>ุ</w:t>
      </w:r>
      <w:r w:rsidRPr="00D37EF8">
        <w:rPr>
          <w:rFonts w:ascii="Angsana New" w:hAnsi="Angsana New"/>
          <w:sz w:val="28"/>
          <w:szCs w:val="28"/>
          <w:cs/>
        </w:rPr>
        <w:t>นจดทะเบ</w:t>
      </w:r>
      <w:r w:rsidRPr="00D37EF8">
        <w:rPr>
          <w:rFonts w:ascii="Angsana New" w:hAnsi="Angsana New" w:hint="cs"/>
          <w:sz w:val="28"/>
          <w:szCs w:val="28"/>
          <w:cs/>
        </w:rPr>
        <w:t>ี</w:t>
      </w:r>
      <w:r w:rsidRPr="00D37EF8">
        <w:rPr>
          <w:rFonts w:ascii="Angsana New" w:hAnsi="Angsana New"/>
          <w:sz w:val="28"/>
          <w:szCs w:val="28"/>
          <w:cs/>
        </w:rPr>
        <w:t>ยนของบร</w:t>
      </w:r>
      <w:r w:rsidRPr="00D37EF8">
        <w:rPr>
          <w:rFonts w:ascii="Angsana New" w:hAnsi="Angsana New" w:hint="cs"/>
          <w:sz w:val="28"/>
          <w:szCs w:val="28"/>
          <w:cs/>
        </w:rPr>
        <w:t>ิ</w:t>
      </w:r>
      <w:r w:rsidRPr="00D37EF8">
        <w:rPr>
          <w:rFonts w:ascii="Angsana New" w:hAnsi="Angsana New"/>
          <w:sz w:val="28"/>
          <w:szCs w:val="28"/>
          <w:cs/>
        </w:rPr>
        <w:t>ษ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ทจ</w:t>
      </w:r>
      <w:r w:rsidRPr="00D37EF8">
        <w:rPr>
          <w:rFonts w:ascii="Angsana New" w:hAnsi="Angsana New" w:hint="cs"/>
          <w:sz w:val="28"/>
          <w:szCs w:val="28"/>
          <w:cs/>
        </w:rPr>
        <w:t>ำ</w:t>
      </w:r>
      <w:r w:rsidRPr="00D37EF8">
        <w:rPr>
          <w:rFonts w:ascii="Angsana New" w:hAnsi="Angsana New"/>
          <w:sz w:val="28"/>
          <w:szCs w:val="28"/>
          <w:cs/>
        </w:rPr>
        <w:t xml:space="preserve">นวน </w:t>
      </w:r>
      <w:r w:rsidRPr="00791D9C">
        <w:rPr>
          <w:rFonts w:ascii="Angsana New" w:hAnsi="Angsana New"/>
          <w:sz w:val="28"/>
          <w:szCs w:val="28"/>
        </w:rPr>
        <w:t>2,990,200</w:t>
      </w:r>
      <w:r w:rsidRPr="00D37EF8">
        <w:rPr>
          <w:rFonts w:ascii="Angsana New" w:hAnsi="Angsana New"/>
          <w:sz w:val="28"/>
          <w:szCs w:val="28"/>
          <w:cs/>
        </w:rPr>
        <w:t xml:space="preserve"> </w:t>
      </w:r>
      <w:r w:rsidRPr="00D37EF8">
        <w:rPr>
          <w:rFonts w:ascii="Angsana New" w:hAnsi="Angsana New" w:hint="cs"/>
          <w:sz w:val="28"/>
          <w:szCs w:val="28"/>
          <w:cs/>
        </w:rPr>
        <w:t>หุ้น</w:t>
      </w:r>
      <w:r w:rsidRPr="00D37EF8">
        <w:rPr>
          <w:rFonts w:ascii="Angsana New" w:hAnsi="Angsana New"/>
          <w:sz w:val="28"/>
          <w:szCs w:val="28"/>
          <w:cs/>
        </w:rPr>
        <w:t xml:space="preserve"> </w:t>
      </w:r>
      <w:r w:rsidR="00324800" w:rsidRPr="00D37EF8">
        <w:rPr>
          <w:rFonts w:ascii="Angsana New" w:hAnsi="Angsana New" w:hint="cs"/>
          <w:sz w:val="28"/>
          <w:szCs w:val="28"/>
          <w:cs/>
        </w:rPr>
        <w:t>โดยเพิ่มทุนจดทะเบียนของบริษัทขึ้นอีก</w:t>
      </w:r>
      <w:r w:rsidRPr="00D37EF8">
        <w:rPr>
          <w:rFonts w:ascii="Angsana New" w:hAnsi="Angsana New" w:hint="cs"/>
          <w:sz w:val="28"/>
          <w:szCs w:val="28"/>
          <w:cs/>
        </w:rPr>
        <w:t>จำนวนเงิน</w:t>
      </w:r>
      <w:r w:rsidR="00FA46BE" w:rsidRPr="00D37EF8">
        <w:rPr>
          <w:rFonts w:ascii="Angsana New" w:hAnsi="Angsana New"/>
          <w:sz w:val="28"/>
          <w:szCs w:val="28"/>
          <w:cs/>
        </w:rPr>
        <w:t xml:space="preserve"> </w:t>
      </w:r>
      <w:r w:rsidR="00FA46BE" w:rsidRPr="00FA46BE">
        <w:rPr>
          <w:rFonts w:ascii="Angsana New" w:hAnsi="Angsana New"/>
          <w:sz w:val="28"/>
          <w:szCs w:val="28"/>
        </w:rPr>
        <w:t xml:space="preserve">2,990,200 </w:t>
      </w:r>
      <w:r w:rsidR="00FA46BE" w:rsidRPr="00D37EF8">
        <w:rPr>
          <w:rFonts w:ascii="Angsana New" w:hAnsi="Angsana New"/>
          <w:sz w:val="28"/>
          <w:szCs w:val="28"/>
          <w:cs/>
        </w:rPr>
        <w:t>บาท</w:t>
      </w:r>
      <w:r w:rsidR="00FA46BE" w:rsidRPr="00D37EF8">
        <w:rPr>
          <w:rFonts w:ascii="Angsana New" w:hAnsi="Angsana New" w:hint="cs"/>
          <w:sz w:val="28"/>
          <w:szCs w:val="28"/>
          <w:cs/>
        </w:rPr>
        <w:t xml:space="preserve"> </w:t>
      </w:r>
      <w:r w:rsidRPr="00D37EF8">
        <w:rPr>
          <w:rFonts w:ascii="Angsana New" w:hAnsi="Angsana New"/>
          <w:sz w:val="28"/>
          <w:szCs w:val="28"/>
          <w:cs/>
        </w:rPr>
        <w:t>จากทุน</w:t>
      </w:r>
      <w:r w:rsidRPr="00D37EF8">
        <w:rPr>
          <w:rFonts w:ascii="Angsana New" w:hAnsi="Angsana New" w:hint="cs"/>
          <w:sz w:val="28"/>
          <w:szCs w:val="28"/>
          <w:cs/>
        </w:rPr>
        <w:t>จดทะเบียน</w:t>
      </w:r>
      <w:r w:rsidRPr="00D37EF8">
        <w:rPr>
          <w:rFonts w:ascii="Angsana New" w:hAnsi="Angsana New"/>
          <w:sz w:val="28"/>
          <w:szCs w:val="28"/>
          <w:cs/>
        </w:rPr>
        <w:t xml:space="preserve">เดิม </w:t>
      </w:r>
      <w:r w:rsidRPr="00791D9C">
        <w:rPr>
          <w:rFonts w:ascii="Angsana New" w:hAnsi="Angsana New"/>
          <w:sz w:val="28"/>
          <w:szCs w:val="28"/>
        </w:rPr>
        <w:t>149,510,000</w:t>
      </w:r>
      <w:r w:rsidRPr="00D37EF8">
        <w:rPr>
          <w:rFonts w:ascii="Angsana New" w:hAnsi="Angsana New"/>
          <w:sz w:val="28"/>
          <w:szCs w:val="28"/>
          <w:cs/>
        </w:rPr>
        <w:t xml:space="preserve"> </w:t>
      </w:r>
      <w:r w:rsidR="0093353A" w:rsidRPr="00D37EF8">
        <w:rPr>
          <w:rFonts w:ascii="Angsana New" w:hAnsi="Angsana New" w:hint="cs"/>
          <w:sz w:val="28"/>
          <w:szCs w:val="28"/>
          <w:cs/>
        </w:rPr>
        <w:t>บาท</w:t>
      </w:r>
      <w:r w:rsidRPr="00D37EF8">
        <w:rPr>
          <w:rFonts w:ascii="Angsana New" w:hAnsi="Angsana New" w:hint="cs"/>
          <w:sz w:val="28"/>
          <w:szCs w:val="28"/>
          <w:cs/>
        </w:rPr>
        <w:t xml:space="preserve"> รวมเป็นทุนจดทะเบียน</w:t>
      </w:r>
      <w:r w:rsidR="0093353A" w:rsidRPr="00D37EF8">
        <w:rPr>
          <w:rFonts w:ascii="Angsana New" w:hAnsi="Angsana New" w:hint="cs"/>
          <w:sz w:val="28"/>
          <w:szCs w:val="28"/>
          <w:cs/>
        </w:rPr>
        <w:t>ใหม่</w:t>
      </w:r>
      <w:r w:rsidRPr="00D37EF8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152,500,200 </w:t>
      </w:r>
      <w:r w:rsidR="0093353A" w:rsidRPr="00D37EF8">
        <w:rPr>
          <w:rFonts w:ascii="Angsana New" w:hAnsi="Angsana New" w:hint="cs"/>
          <w:sz w:val="28"/>
          <w:szCs w:val="28"/>
          <w:cs/>
        </w:rPr>
        <w:t>บาท</w:t>
      </w:r>
      <w:r w:rsidRPr="00D37EF8">
        <w:rPr>
          <w:rFonts w:ascii="Angsana New" w:hAnsi="Angsana New" w:hint="cs"/>
          <w:sz w:val="28"/>
          <w:szCs w:val="28"/>
          <w:cs/>
        </w:rPr>
        <w:t xml:space="preserve"> </w:t>
      </w:r>
      <w:r w:rsidR="00FA46BE" w:rsidRPr="00D37EF8">
        <w:rPr>
          <w:rFonts w:ascii="Angsana New" w:hAnsi="Angsana New"/>
          <w:sz w:val="28"/>
          <w:szCs w:val="28"/>
          <w:cs/>
        </w:rPr>
        <w:t>โดยการออกห</w:t>
      </w:r>
      <w:r w:rsidR="00FA46BE" w:rsidRPr="00D37EF8">
        <w:rPr>
          <w:rFonts w:ascii="Angsana New" w:hAnsi="Angsana New" w:hint="cs"/>
          <w:sz w:val="28"/>
          <w:szCs w:val="28"/>
          <w:cs/>
        </w:rPr>
        <w:t>ุ้น</w:t>
      </w:r>
      <w:r w:rsidR="00FA46BE" w:rsidRPr="00D37EF8">
        <w:rPr>
          <w:rFonts w:ascii="Angsana New" w:hAnsi="Angsana New"/>
          <w:sz w:val="28"/>
          <w:szCs w:val="28"/>
          <w:cs/>
        </w:rPr>
        <w:t>สาม</w:t>
      </w:r>
      <w:r w:rsidR="00FA46BE" w:rsidRPr="00D37EF8">
        <w:rPr>
          <w:rFonts w:ascii="Angsana New" w:hAnsi="Angsana New" w:hint="cs"/>
          <w:sz w:val="28"/>
          <w:szCs w:val="28"/>
          <w:cs/>
        </w:rPr>
        <w:t>ั</w:t>
      </w:r>
      <w:r w:rsidR="00FA46BE" w:rsidRPr="00D37EF8">
        <w:rPr>
          <w:rFonts w:ascii="Angsana New" w:hAnsi="Angsana New"/>
          <w:sz w:val="28"/>
          <w:szCs w:val="28"/>
          <w:cs/>
        </w:rPr>
        <w:t>ญเพ</w:t>
      </w:r>
      <w:r w:rsidR="00FA46BE" w:rsidRPr="00D37EF8">
        <w:rPr>
          <w:rFonts w:ascii="Angsana New" w:hAnsi="Angsana New" w:hint="cs"/>
          <w:sz w:val="28"/>
          <w:szCs w:val="28"/>
          <w:cs/>
        </w:rPr>
        <w:t>ิ่</w:t>
      </w:r>
      <w:r w:rsidR="00FA46BE" w:rsidRPr="00D37EF8">
        <w:rPr>
          <w:rFonts w:ascii="Angsana New" w:hAnsi="Angsana New"/>
          <w:sz w:val="28"/>
          <w:szCs w:val="28"/>
          <w:cs/>
        </w:rPr>
        <w:t>มท</w:t>
      </w:r>
      <w:r w:rsidR="00FA46BE" w:rsidRPr="00D37EF8">
        <w:rPr>
          <w:rFonts w:ascii="Angsana New" w:hAnsi="Angsana New" w:hint="cs"/>
          <w:sz w:val="28"/>
          <w:szCs w:val="28"/>
          <w:cs/>
        </w:rPr>
        <w:t>ุ</w:t>
      </w:r>
      <w:r w:rsidR="00FA46BE" w:rsidRPr="00D37EF8">
        <w:rPr>
          <w:rFonts w:ascii="Angsana New" w:hAnsi="Angsana New"/>
          <w:sz w:val="28"/>
          <w:szCs w:val="28"/>
          <w:cs/>
        </w:rPr>
        <w:t>น จ</w:t>
      </w:r>
      <w:r w:rsidR="00FA46BE" w:rsidRPr="00D37EF8">
        <w:rPr>
          <w:rFonts w:ascii="Angsana New" w:hAnsi="Angsana New" w:hint="cs"/>
          <w:sz w:val="28"/>
          <w:szCs w:val="28"/>
          <w:cs/>
        </w:rPr>
        <w:t>ำ</w:t>
      </w:r>
      <w:r w:rsidR="00FA46BE" w:rsidRPr="00D37EF8">
        <w:rPr>
          <w:rFonts w:ascii="Angsana New" w:hAnsi="Angsana New"/>
          <w:sz w:val="28"/>
          <w:szCs w:val="28"/>
          <w:cs/>
        </w:rPr>
        <w:t xml:space="preserve">นวน </w:t>
      </w:r>
      <w:r w:rsidR="00FA46BE" w:rsidRPr="00FA46BE">
        <w:rPr>
          <w:rFonts w:ascii="Angsana New" w:hAnsi="Angsana New"/>
          <w:sz w:val="28"/>
          <w:szCs w:val="28"/>
        </w:rPr>
        <w:t xml:space="preserve">2,990,200 </w:t>
      </w:r>
      <w:r w:rsidR="00FA46BE" w:rsidRPr="00D37EF8">
        <w:rPr>
          <w:rFonts w:ascii="Angsana New" w:hAnsi="Angsana New"/>
          <w:sz w:val="28"/>
          <w:szCs w:val="28"/>
          <w:cs/>
        </w:rPr>
        <w:t>ห</w:t>
      </w:r>
      <w:r w:rsidR="00FA46BE" w:rsidRPr="00D37EF8">
        <w:rPr>
          <w:rFonts w:ascii="Angsana New" w:hAnsi="Angsana New" w:hint="cs"/>
          <w:sz w:val="28"/>
          <w:szCs w:val="28"/>
          <w:cs/>
        </w:rPr>
        <w:t>ุ้</w:t>
      </w:r>
      <w:r w:rsidR="00FA46BE" w:rsidRPr="00D37EF8">
        <w:rPr>
          <w:rFonts w:ascii="Angsana New" w:hAnsi="Angsana New"/>
          <w:sz w:val="28"/>
          <w:szCs w:val="28"/>
          <w:cs/>
        </w:rPr>
        <w:t>น ม</w:t>
      </w:r>
      <w:r w:rsidR="00FA46BE" w:rsidRPr="00D37EF8">
        <w:rPr>
          <w:rFonts w:ascii="Angsana New" w:hAnsi="Angsana New" w:hint="cs"/>
          <w:sz w:val="28"/>
          <w:szCs w:val="28"/>
          <w:cs/>
        </w:rPr>
        <w:t>ู</w:t>
      </w:r>
      <w:r w:rsidR="00FA46BE" w:rsidRPr="00D37EF8">
        <w:rPr>
          <w:rFonts w:ascii="Angsana New" w:hAnsi="Angsana New"/>
          <w:sz w:val="28"/>
          <w:szCs w:val="28"/>
          <w:cs/>
        </w:rPr>
        <w:t>ลค</w:t>
      </w:r>
      <w:r w:rsidR="00FA46BE" w:rsidRPr="00D37EF8">
        <w:rPr>
          <w:rFonts w:ascii="Angsana New" w:hAnsi="Angsana New" w:hint="cs"/>
          <w:sz w:val="28"/>
          <w:szCs w:val="28"/>
          <w:cs/>
        </w:rPr>
        <w:t>่</w:t>
      </w:r>
      <w:r w:rsidR="00FA46BE" w:rsidRPr="00D37EF8">
        <w:rPr>
          <w:rFonts w:ascii="Angsana New" w:hAnsi="Angsana New"/>
          <w:sz w:val="28"/>
          <w:szCs w:val="28"/>
          <w:cs/>
        </w:rPr>
        <w:t>าห</w:t>
      </w:r>
      <w:r w:rsidR="00FA46BE" w:rsidRPr="00D37EF8">
        <w:rPr>
          <w:rFonts w:ascii="Angsana New" w:hAnsi="Angsana New" w:hint="cs"/>
          <w:sz w:val="28"/>
          <w:szCs w:val="28"/>
          <w:cs/>
        </w:rPr>
        <w:t>ุ้</w:t>
      </w:r>
      <w:r w:rsidR="00C974B8">
        <w:rPr>
          <w:rFonts w:ascii="Angsana New" w:hAnsi="Angsana New"/>
          <w:sz w:val="28"/>
          <w:szCs w:val="28"/>
          <w:cs/>
        </w:rPr>
        <w:t>น</w:t>
      </w:r>
      <w:r w:rsidR="00FA46BE" w:rsidRPr="00D37EF8">
        <w:rPr>
          <w:rFonts w:ascii="Angsana New" w:hAnsi="Angsana New"/>
          <w:sz w:val="28"/>
          <w:szCs w:val="28"/>
          <w:cs/>
        </w:rPr>
        <w:t>ที่ตราไว้หุ</w:t>
      </w:r>
      <w:r w:rsidR="00FA46BE" w:rsidRPr="00D37EF8">
        <w:rPr>
          <w:rFonts w:ascii="Angsana New" w:hAnsi="Angsana New" w:hint="cs"/>
          <w:sz w:val="28"/>
          <w:szCs w:val="28"/>
          <w:cs/>
        </w:rPr>
        <w:t>้</w:t>
      </w:r>
      <w:r w:rsidR="00FA46BE" w:rsidRPr="00D37EF8">
        <w:rPr>
          <w:rFonts w:ascii="Angsana New" w:hAnsi="Angsana New"/>
          <w:sz w:val="28"/>
          <w:szCs w:val="28"/>
          <w:cs/>
        </w:rPr>
        <w:t xml:space="preserve">นละ </w:t>
      </w:r>
      <w:r w:rsidR="00FA46BE" w:rsidRPr="00FA46BE">
        <w:rPr>
          <w:rFonts w:ascii="Angsana New" w:hAnsi="Angsana New"/>
          <w:sz w:val="28"/>
          <w:szCs w:val="28"/>
        </w:rPr>
        <w:t xml:space="preserve">1 </w:t>
      </w:r>
      <w:r w:rsidR="00FA46BE" w:rsidRPr="00D37EF8">
        <w:rPr>
          <w:rFonts w:ascii="Angsana New" w:hAnsi="Angsana New"/>
          <w:sz w:val="28"/>
          <w:szCs w:val="28"/>
          <w:cs/>
        </w:rPr>
        <w:t>บาท</w:t>
      </w:r>
    </w:p>
    <w:p w14:paraId="47C75AAE" w14:textId="4509D7D4" w:rsidR="00DE4D09" w:rsidRDefault="00DE4D09" w:rsidP="00DE4D0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283"/>
        <w:jc w:val="thaiDistribute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>อนุมัติการแก</w:t>
      </w:r>
      <w:r w:rsidRPr="00D37EF8">
        <w:rPr>
          <w:rFonts w:ascii="Angsana New" w:hAnsi="Angsana New" w:hint="cs"/>
          <w:sz w:val="28"/>
          <w:szCs w:val="28"/>
          <w:cs/>
        </w:rPr>
        <w:t>้</w:t>
      </w:r>
      <w:r w:rsidRPr="00D37EF8">
        <w:rPr>
          <w:rFonts w:ascii="Angsana New" w:hAnsi="Angsana New"/>
          <w:sz w:val="28"/>
          <w:szCs w:val="28"/>
          <w:cs/>
        </w:rPr>
        <w:t>ไขเพ</w:t>
      </w:r>
      <w:r w:rsidRPr="00D37EF8">
        <w:rPr>
          <w:rFonts w:ascii="Angsana New" w:hAnsi="Angsana New" w:hint="cs"/>
          <w:sz w:val="28"/>
          <w:szCs w:val="28"/>
          <w:cs/>
        </w:rPr>
        <w:t>ิ่</w:t>
      </w:r>
      <w:r w:rsidRPr="00D37EF8">
        <w:rPr>
          <w:rFonts w:ascii="Angsana New" w:hAnsi="Angsana New"/>
          <w:sz w:val="28"/>
          <w:szCs w:val="28"/>
          <w:cs/>
        </w:rPr>
        <w:t>มเต</w:t>
      </w:r>
      <w:r w:rsidRPr="00D37EF8">
        <w:rPr>
          <w:rFonts w:ascii="Angsana New" w:hAnsi="Angsana New" w:hint="cs"/>
          <w:sz w:val="28"/>
          <w:szCs w:val="28"/>
          <w:cs/>
        </w:rPr>
        <w:t>ิ</w:t>
      </w:r>
      <w:r w:rsidRPr="00D37EF8">
        <w:rPr>
          <w:rFonts w:ascii="Angsana New" w:hAnsi="Angsana New"/>
          <w:sz w:val="28"/>
          <w:szCs w:val="28"/>
          <w:cs/>
        </w:rPr>
        <w:t>มหน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งส</w:t>
      </w:r>
      <w:r w:rsidRPr="00D37EF8">
        <w:rPr>
          <w:rFonts w:ascii="Angsana New" w:hAnsi="Angsana New" w:hint="cs"/>
          <w:sz w:val="28"/>
          <w:szCs w:val="28"/>
          <w:cs/>
        </w:rPr>
        <w:t>ื</w:t>
      </w:r>
      <w:r w:rsidRPr="00D37EF8">
        <w:rPr>
          <w:rFonts w:ascii="Angsana New" w:hAnsi="Angsana New"/>
          <w:sz w:val="28"/>
          <w:szCs w:val="28"/>
          <w:cs/>
        </w:rPr>
        <w:t>อบร</w:t>
      </w:r>
      <w:r w:rsidRPr="00D37EF8">
        <w:rPr>
          <w:rFonts w:ascii="Angsana New" w:hAnsi="Angsana New" w:hint="cs"/>
          <w:sz w:val="28"/>
          <w:szCs w:val="28"/>
          <w:cs/>
        </w:rPr>
        <w:t>ิ</w:t>
      </w:r>
      <w:r w:rsidRPr="00D37EF8">
        <w:rPr>
          <w:rFonts w:ascii="Angsana New" w:hAnsi="Angsana New"/>
          <w:sz w:val="28"/>
          <w:szCs w:val="28"/>
          <w:cs/>
        </w:rPr>
        <w:t>คณห์สนธิข้อ</w:t>
      </w:r>
      <w:r w:rsidRPr="00DE4D09">
        <w:rPr>
          <w:rFonts w:ascii="Angsana New" w:hAnsi="Angsana New"/>
          <w:sz w:val="28"/>
          <w:szCs w:val="28"/>
        </w:rPr>
        <w:t>4</w:t>
      </w:r>
      <w:r w:rsidRPr="00D37EF8">
        <w:rPr>
          <w:rFonts w:ascii="Angsana New" w:hAnsi="Angsana New"/>
          <w:sz w:val="28"/>
          <w:szCs w:val="28"/>
          <w:cs/>
        </w:rPr>
        <w:t>. ทุนจดทะเบียนของบริษัท เพ</w:t>
      </w:r>
      <w:r w:rsidRPr="00D37EF8">
        <w:rPr>
          <w:rFonts w:ascii="Angsana New" w:hAnsi="Angsana New" w:hint="cs"/>
          <w:sz w:val="28"/>
          <w:szCs w:val="28"/>
          <w:cs/>
        </w:rPr>
        <w:t>ื่</w:t>
      </w:r>
      <w:r w:rsidRPr="00D37EF8">
        <w:rPr>
          <w:rFonts w:ascii="Angsana New" w:hAnsi="Angsana New"/>
          <w:sz w:val="28"/>
          <w:szCs w:val="28"/>
          <w:cs/>
        </w:rPr>
        <w:t>อให</w:t>
      </w:r>
      <w:r w:rsidRPr="00D37EF8">
        <w:rPr>
          <w:rFonts w:ascii="Angsana New" w:hAnsi="Angsana New" w:hint="cs"/>
          <w:sz w:val="28"/>
          <w:szCs w:val="28"/>
          <w:cs/>
        </w:rPr>
        <w:t>้</w:t>
      </w:r>
      <w:r w:rsidRPr="00D37EF8">
        <w:rPr>
          <w:rFonts w:ascii="Angsana New" w:hAnsi="Angsana New"/>
          <w:sz w:val="28"/>
          <w:szCs w:val="28"/>
          <w:cs/>
        </w:rPr>
        <w:t>สอดคล</w:t>
      </w:r>
      <w:r w:rsidRPr="00D37EF8">
        <w:rPr>
          <w:rFonts w:ascii="Angsana New" w:hAnsi="Angsana New" w:hint="cs"/>
          <w:sz w:val="28"/>
          <w:szCs w:val="28"/>
          <w:cs/>
        </w:rPr>
        <w:t>้</w:t>
      </w:r>
      <w:r w:rsidRPr="00D37EF8">
        <w:rPr>
          <w:rFonts w:ascii="Angsana New" w:hAnsi="Angsana New"/>
          <w:sz w:val="28"/>
          <w:szCs w:val="28"/>
          <w:cs/>
        </w:rPr>
        <w:t>องก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บการเพ</w:t>
      </w:r>
      <w:r w:rsidRPr="00D37EF8">
        <w:rPr>
          <w:rFonts w:ascii="Angsana New" w:hAnsi="Angsana New" w:hint="cs"/>
          <w:sz w:val="28"/>
          <w:szCs w:val="28"/>
          <w:cs/>
        </w:rPr>
        <w:t>ิ่</w:t>
      </w:r>
      <w:r w:rsidRPr="00D37EF8">
        <w:rPr>
          <w:rFonts w:ascii="Angsana New" w:hAnsi="Angsana New"/>
          <w:sz w:val="28"/>
          <w:szCs w:val="28"/>
          <w:cs/>
        </w:rPr>
        <w:t>มท</w:t>
      </w:r>
      <w:r w:rsidRPr="00D37EF8">
        <w:rPr>
          <w:rFonts w:ascii="Angsana New" w:hAnsi="Angsana New" w:hint="cs"/>
          <w:sz w:val="28"/>
          <w:szCs w:val="28"/>
          <w:cs/>
        </w:rPr>
        <w:t>ุ</w:t>
      </w:r>
      <w:r w:rsidRPr="00D37EF8">
        <w:rPr>
          <w:rFonts w:ascii="Angsana New" w:hAnsi="Angsana New"/>
          <w:sz w:val="28"/>
          <w:szCs w:val="28"/>
          <w:cs/>
        </w:rPr>
        <w:t>นจดทะเบ</w:t>
      </w:r>
      <w:r w:rsidRPr="00D37EF8">
        <w:rPr>
          <w:rFonts w:ascii="Angsana New" w:hAnsi="Angsana New" w:hint="cs"/>
          <w:sz w:val="28"/>
          <w:szCs w:val="28"/>
          <w:cs/>
        </w:rPr>
        <w:t>ี</w:t>
      </w:r>
      <w:r w:rsidRPr="00D37EF8">
        <w:rPr>
          <w:rFonts w:ascii="Angsana New" w:hAnsi="Angsana New"/>
          <w:sz w:val="28"/>
          <w:szCs w:val="28"/>
          <w:cs/>
        </w:rPr>
        <w:t>ยน</w:t>
      </w:r>
    </w:p>
    <w:p w14:paraId="5917E0AC" w14:textId="71068602" w:rsidR="00FA46BE" w:rsidRDefault="00DE4D09" w:rsidP="00FA46B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283"/>
        <w:jc w:val="thaiDistribute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>อนุมัติการจ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ดสรรห</w:t>
      </w:r>
      <w:r w:rsidRPr="00D37EF8">
        <w:rPr>
          <w:rFonts w:ascii="Angsana New" w:hAnsi="Angsana New" w:hint="cs"/>
          <w:sz w:val="28"/>
          <w:szCs w:val="28"/>
          <w:cs/>
        </w:rPr>
        <w:t>ุ้</w:t>
      </w:r>
      <w:r w:rsidRPr="00D37EF8">
        <w:rPr>
          <w:rFonts w:ascii="Angsana New" w:hAnsi="Angsana New"/>
          <w:sz w:val="28"/>
          <w:szCs w:val="28"/>
          <w:cs/>
        </w:rPr>
        <w:t>นสาม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ญเพ</w:t>
      </w:r>
      <w:r w:rsidRPr="00D37EF8">
        <w:rPr>
          <w:rFonts w:ascii="Angsana New" w:hAnsi="Angsana New" w:hint="cs"/>
          <w:sz w:val="28"/>
          <w:szCs w:val="28"/>
          <w:cs/>
        </w:rPr>
        <w:t>ิ่</w:t>
      </w:r>
      <w:r w:rsidRPr="00D37EF8">
        <w:rPr>
          <w:rFonts w:ascii="Angsana New" w:hAnsi="Angsana New"/>
          <w:sz w:val="28"/>
          <w:szCs w:val="28"/>
          <w:cs/>
        </w:rPr>
        <w:t>มท</w:t>
      </w:r>
      <w:r w:rsidRPr="00D37EF8">
        <w:rPr>
          <w:rFonts w:ascii="Angsana New" w:hAnsi="Angsana New" w:hint="cs"/>
          <w:sz w:val="28"/>
          <w:szCs w:val="28"/>
          <w:cs/>
        </w:rPr>
        <w:t>ุ</w:t>
      </w:r>
      <w:r w:rsidRPr="00D37EF8">
        <w:rPr>
          <w:rFonts w:ascii="Angsana New" w:hAnsi="Angsana New"/>
          <w:sz w:val="28"/>
          <w:szCs w:val="28"/>
          <w:cs/>
        </w:rPr>
        <w:t>น เพ</w:t>
      </w:r>
      <w:r w:rsidRPr="00D37EF8">
        <w:rPr>
          <w:rFonts w:ascii="Angsana New" w:hAnsi="Angsana New" w:hint="cs"/>
          <w:sz w:val="28"/>
          <w:szCs w:val="28"/>
          <w:cs/>
        </w:rPr>
        <w:t>ื่</w:t>
      </w:r>
      <w:r w:rsidRPr="00D37EF8">
        <w:rPr>
          <w:rFonts w:ascii="Angsana New" w:hAnsi="Angsana New"/>
          <w:sz w:val="28"/>
          <w:szCs w:val="28"/>
          <w:cs/>
        </w:rPr>
        <w:t>อรองร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บการจ</w:t>
      </w:r>
      <w:r w:rsidRPr="00D37EF8">
        <w:rPr>
          <w:rFonts w:ascii="Angsana New" w:hAnsi="Angsana New" w:hint="cs"/>
          <w:sz w:val="28"/>
          <w:szCs w:val="28"/>
          <w:cs/>
        </w:rPr>
        <w:t>่</w:t>
      </w:r>
      <w:r w:rsidRPr="00D37EF8">
        <w:rPr>
          <w:rFonts w:ascii="Angsana New" w:hAnsi="Angsana New"/>
          <w:sz w:val="28"/>
          <w:szCs w:val="28"/>
          <w:cs/>
        </w:rPr>
        <w:t>ายห</w:t>
      </w:r>
      <w:r w:rsidRPr="00D37EF8">
        <w:rPr>
          <w:rFonts w:ascii="Angsana New" w:hAnsi="Angsana New" w:hint="cs"/>
          <w:sz w:val="28"/>
          <w:szCs w:val="28"/>
          <w:cs/>
        </w:rPr>
        <w:t>ุ้</w:t>
      </w:r>
      <w:r w:rsidRPr="00D37EF8">
        <w:rPr>
          <w:rFonts w:ascii="Angsana New" w:hAnsi="Angsana New"/>
          <w:sz w:val="28"/>
          <w:szCs w:val="28"/>
          <w:cs/>
        </w:rPr>
        <w:t>นป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นผลเป</w:t>
      </w:r>
      <w:r w:rsidRPr="00D37EF8">
        <w:rPr>
          <w:rFonts w:ascii="Angsana New" w:hAnsi="Angsana New" w:hint="cs"/>
          <w:sz w:val="28"/>
          <w:szCs w:val="28"/>
          <w:cs/>
        </w:rPr>
        <w:t>็</w:t>
      </w:r>
      <w:r w:rsidRPr="00D37EF8">
        <w:rPr>
          <w:rFonts w:ascii="Angsana New" w:hAnsi="Angsana New"/>
          <w:sz w:val="28"/>
          <w:szCs w:val="28"/>
          <w:cs/>
        </w:rPr>
        <w:t>นห</w:t>
      </w:r>
      <w:r w:rsidRPr="00D37EF8">
        <w:rPr>
          <w:rFonts w:ascii="Angsana New" w:hAnsi="Angsana New" w:hint="cs"/>
          <w:sz w:val="28"/>
          <w:szCs w:val="28"/>
          <w:cs/>
        </w:rPr>
        <w:t>ุ้น</w:t>
      </w:r>
      <w:r w:rsidRPr="00D37EF8">
        <w:rPr>
          <w:rFonts w:ascii="Angsana New" w:hAnsi="Angsana New"/>
          <w:sz w:val="28"/>
          <w:szCs w:val="28"/>
          <w:cs/>
        </w:rPr>
        <w:t>สาม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="00C974B8">
        <w:rPr>
          <w:rFonts w:ascii="Angsana New" w:hAnsi="Angsana New"/>
          <w:sz w:val="28"/>
          <w:szCs w:val="28"/>
          <w:cs/>
        </w:rPr>
        <w:t>ญของ</w:t>
      </w:r>
      <w:r w:rsidRPr="00D37EF8">
        <w:rPr>
          <w:rFonts w:ascii="Angsana New" w:hAnsi="Angsana New"/>
          <w:sz w:val="28"/>
          <w:szCs w:val="28"/>
          <w:cs/>
        </w:rPr>
        <w:t>บร</w:t>
      </w:r>
      <w:r w:rsidR="0093353A" w:rsidRPr="00D37EF8">
        <w:rPr>
          <w:rFonts w:ascii="Angsana New" w:hAnsi="Angsana New" w:hint="cs"/>
          <w:sz w:val="28"/>
          <w:szCs w:val="28"/>
          <w:cs/>
        </w:rPr>
        <w:t>ิ</w:t>
      </w:r>
      <w:r w:rsidRPr="00D37EF8">
        <w:rPr>
          <w:rFonts w:ascii="Angsana New" w:hAnsi="Angsana New"/>
          <w:sz w:val="28"/>
          <w:szCs w:val="28"/>
          <w:cs/>
        </w:rPr>
        <w:t>ษ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ท</w:t>
      </w:r>
      <w:r w:rsidR="00C974B8">
        <w:rPr>
          <w:rFonts w:ascii="Angsana New" w:hAnsi="Angsana New" w:hint="cs"/>
          <w:sz w:val="28"/>
          <w:szCs w:val="28"/>
          <w:cs/>
        </w:rPr>
        <w:t xml:space="preserve"> </w:t>
      </w:r>
      <w:r w:rsidRPr="00D37EF8">
        <w:rPr>
          <w:rFonts w:ascii="Angsana New" w:hAnsi="Angsana New"/>
          <w:sz w:val="28"/>
          <w:szCs w:val="28"/>
          <w:cs/>
        </w:rPr>
        <w:t>จ</w:t>
      </w:r>
      <w:r w:rsidRPr="00D37EF8">
        <w:rPr>
          <w:rFonts w:ascii="Angsana New" w:hAnsi="Angsana New" w:hint="cs"/>
          <w:sz w:val="28"/>
          <w:szCs w:val="28"/>
          <w:cs/>
        </w:rPr>
        <w:t>ำ</w:t>
      </w:r>
      <w:r w:rsidRPr="00D37EF8">
        <w:rPr>
          <w:rFonts w:ascii="Angsana New" w:hAnsi="Angsana New"/>
          <w:sz w:val="28"/>
          <w:szCs w:val="28"/>
          <w:cs/>
        </w:rPr>
        <w:t>นวนไม</w:t>
      </w:r>
      <w:r w:rsidRPr="00D37EF8">
        <w:rPr>
          <w:rFonts w:ascii="Angsana New" w:hAnsi="Angsana New" w:hint="cs"/>
          <w:sz w:val="28"/>
          <w:szCs w:val="28"/>
          <w:cs/>
        </w:rPr>
        <w:t>่</w:t>
      </w:r>
      <w:r w:rsidRPr="00D37EF8">
        <w:rPr>
          <w:rFonts w:ascii="Angsana New" w:hAnsi="Angsana New"/>
          <w:sz w:val="28"/>
          <w:szCs w:val="28"/>
          <w:cs/>
        </w:rPr>
        <w:t>เก</w:t>
      </w:r>
      <w:r w:rsidRPr="00D37EF8">
        <w:rPr>
          <w:rFonts w:ascii="Angsana New" w:hAnsi="Angsana New" w:hint="cs"/>
          <w:sz w:val="28"/>
          <w:szCs w:val="28"/>
          <w:cs/>
        </w:rPr>
        <w:t>ิ</w:t>
      </w:r>
      <w:r w:rsidRPr="00D37EF8">
        <w:rPr>
          <w:rFonts w:ascii="Angsana New" w:hAnsi="Angsana New"/>
          <w:sz w:val="28"/>
          <w:szCs w:val="28"/>
          <w:cs/>
        </w:rPr>
        <w:t xml:space="preserve">น </w:t>
      </w:r>
      <w:r w:rsidRPr="00DE4D09">
        <w:rPr>
          <w:rFonts w:ascii="Angsana New" w:hAnsi="Angsana New"/>
          <w:sz w:val="28"/>
          <w:szCs w:val="28"/>
        </w:rPr>
        <w:t xml:space="preserve">2,990,200 </w:t>
      </w:r>
      <w:r w:rsidRPr="00D37EF8">
        <w:rPr>
          <w:rFonts w:ascii="Angsana New" w:hAnsi="Angsana New"/>
          <w:sz w:val="28"/>
          <w:szCs w:val="28"/>
          <w:cs/>
        </w:rPr>
        <w:t>ห</w:t>
      </w:r>
      <w:r w:rsidRPr="00D37EF8">
        <w:rPr>
          <w:rFonts w:ascii="Angsana New" w:hAnsi="Angsana New" w:hint="cs"/>
          <w:sz w:val="28"/>
          <w:szCs w:val="28"/>
          <w:cs/>
        </w:rPr>
        <w:t>ุ้น</w:t>
      </w:r>
      <w:r w:rsidRPr="00D37EF8">
        <w:rPr>
          <w:rFonts w:ascii="Angsana New" w:hAnsi="Angsana New"/>
          <w:sz w:val="28"/>
          <w:szCs w:val="28"/>
          <w:cs/>
        </w:rPr>
        <w:t xml:space="preserve"> ม</w:t>
      </w:r>
      <w:r w:rsidRPr="00D37EF8">
        <w:rPr>
          <w:rFonts w:ascii="Angsana New" w:hAnsi="Angsana New" w:hint="cs"/>
          <w:sz w:val="28"/>
          <w:szCs w:val="28"/>
          <w:cs/>
        </w:rPr>
        <w:t>ู</w:t>
      </w:r>
      <w:r w:rsidRPr="00D37EF8">
        <w:rPr>
          <w:rFonts w:ascii="Angsana New" w:hAnsi="Angsana New"/>
          <w:sz w:val="28"/>
          <w:szCs w:val="28"/>
          <w:cs/>
        </w:rPr>
        <w:t>ลค</w:t>
      </w:r>
      <w:r w:rsidRPr="00D37EF8">
        <w:rPr>
          <w:rFonts w:ascii="Angsana New" w:hAnsi="Angsana New" w:hint="cs"/>
          <w:sz w:val="28"/>
          <w:szCs w:val="28"/>
          <w:cs/>
        </w:rPr>
        <w:t>่</w:t>
      </w:r>
      <w:r w:rsidR="0093353A" w:rsidRPr="00D37EF8">
        <w:rPr>
          <w:rFonts w:ascii="Angsana New" w:hAnsi="Angsana New"/>
          <w:sz w:val="28"/>
          <w:szCs w:val="28"/>
          <w:cs/>
        </w:rPr>
        <w:t>า</w:t>
      </w:r>
      <w:r w:rsidRPr="00D37EF8">
        <w:rPr>
          <w:rFonts w:ascii="Angsana New" w:hAnsi="Angsana New"/>
          <w:sz w:val="28"/>
          <w:szCs w:val="28"/>
          <w:cs/>
        </w:rPr>
        <w:t>ตราไว</w:t>
      </w:r>
      <w:r w:rsidRPr="00D37EF8">
        <w:rPr>
          <w:rFonts w:ascii="Angsana New" w:hAnsi="Angsana New" w:hint="cs"/>
          <w:sz w:val="28"/>
          <w:szCs w:val="28"/>
          <w:cs/>
        </w:rPr>
        <w:t>้</w:t>
      </w:r>
      <w:r w:rsidRPr="00D37EF8">
        <w:rPr>
          <w:rFonts w:ascii="Angsana New" w:hAnsi="Angsana New"/>
          <w:sz w:val="28"/>
          <w:szCs w:val="28"/>
          <w:cs/>
        </w:rPr>
        <w:t>ห</w:t>
      </w:r>
      <w:r w:rsidRPr="00D37EF8">
        <w:rPr>
          <w:rFonts w:ascii="Angsana New" w:hAnsi="Angsana New" w:hint="cs"/>
          <w:sz w:val="28"/>
          <w:szCs w:val="28"/>
          <w:cs/>
        </w:rPr>
        <w:t>ุ้</w:t>
      </w:r>
      <w:r w:rsidRPr="00D37EF8">
        <w:rPr>
          <w:rFonts w:ascii="Angsana New" w:hAnsi="Angsana New"/>
          <w:sz w:val="28"/>
          <w:szCs w:val="28"/>
          <w:cs/>
        </w:rPr>
        <w:t xml:space="preserve">นละ </w:t>
      </w:r>
      <w:r w:rsidRPr="00DE4D09">
        <w:rPr>
          <w:rFonts w:ascii="Angsana New" w:hAnsi="Angsana New"/>
          <w:sz w:val="28"/>
          <w:szCs w:val="28"/>
        </w:rPr>
        <w:t xml:space="preserve">1 </w:t>
      </w:r>
      <w:r w:rsidRPr="00D37EF8">
        <w:rPr>
          <w:rFonts w:ascii="Angsana New" w:hAnsi="Angsana New"/>
          <w:sz w:val="28"/>
          <w:szCs w:val="28"/>
          <w:cs/>
        </w:rPr>
        <w:t>บาทในอ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ตราส</w:t>
      </w:r>
      <w:r w:rsidRPr="00D37EF8">
        <w:rPr>
          <w:rFonts w:ascii="Angsana New" w:hAnsi="Angsana New" w:hint="cs"/>
          <w:sz w:val="28"/>
          <w:szCs w:val="28"/>
          <w:cs/>
        </w:rPr>
        <w:t>่</w:t>
      </w:r>
      <w:r w:rsidRPr="00D37EF8">
        <w:rPr>
          <w:rFonts w:ascii="Angsana New" w:hAnsi="Angsana New"/>
          <w:sz w:val="28"/>
          <w:szCs w:val="28"/>
          <w:cs/>
        </w:rPr>
        <w:t xml:space="preserve">วน </w:t>
      </w:r>
      <w:r w:rsidRPr="00DE4D09">
        <w:rPr>
          <w:rFonts w:ascii="Angsana New" w:hAnsi="Angsana New"/>
          <w:sz w:val="28"/>
          <w:szCs w:val="28"/>
        </w:rPr>
        <w:t xml:space="preserve">50 </w:t>
      </w:r>
      <w:r w:rsidRPr="00D37EF8">
        <w:rPr>
          <w:rFonts w:ascii="Angsana New" w:hAnsi="Angsana New"/>
          <w:sz w:val="28"/>
          <w:szCs w:val="28"/>
          <w:cs/>
        </w:rPr>
        <w:t>ห</w:t>
      </w:r>
      <w:r w:rsidRPr="00D37EF8">
        <w:rPr>
          <w:rFonts w:ascii="Angsana New" w:hAnsi="Angsana New" w:hint="cs"/>
          <w:sz w:val="28"/>
          <w:szCs w:val="28"/>
          <w:cs/>
        </w:rPr>
        <w:t>ุ้น</w:t>
      </w:r>
      <w:r w:rsidRPr="00D37EF8">
        <w:rPr>
          <w:rFonts w:ascii="Angsana New" w:hAnsi="Angsana New"/>
          <w:sz w:val="28"/>
          <w:szCs w:val="28"/>
          <w:cs/>
        </w:rPr>
        <w:t>เด</w:t>
      </w:r>
      <w:r w:rsidRPr="00D37EF8">
        <w:rPr>
          <w:rFonts w:ascii="Angsana New" w:hAnsi="Angsana New" w:hint="cs"/>
          <w:sz w:val="28"/>
          <w:szCs w:val="28"/>
          <w:cs/>
        </w:rPr>
        <w:t>ิ</w:t>
      </w:r>
      <w:r w:rsidRPr="00D37EF8">
        <w:rPr>
          <w:rFonts w:ascii="Angsana New" w:hAnsi="Angsana New"/>
          <w:sz w:val="28"/>
          <w:szCs w:val="28"/>
          <w:cs/>
        </w:rPr>
        <w:t>มต</w:t>
      </w:r>
      <w:r w:rsidRPr="00D37EF8">
        <w:rPr>
          <w:rFonts w:ascii="Angsana New" w:hAnsi="Angsana New" w:hint="cs"/>
          <w:sz w:val="28"/>
          <w:szCs w:val="28"/>
          <w:cs/>
        </w:rPr>
        <w:t>่</w:t>
      </w:r>
      <w:r w:rsidRPr="00D37EF8">
        <w:rPr>
          <w:rFonts w:ascii="Angsana New" w:hAnsi="Angsana New"/>
          <w:sz w:val="28"/>
          <w:szCs w:val="28"/>
          <w:cs/>
        </w:rPr>
        <w:t xml:space="preserve">อ </w:t>
      </w:r>
      <w:r w:rsidRPr="00DE4D09">
        <w:rPr>
          <w:rFonts w:ascii="Angsana New" w:hAnsi="Angsana New"/>
          <w:sz w:val="28"/>
          <w:szCs w:val="28"/>
        </w:rPr>
        <w:t xml:space="preserve">1 </w:t>
      </w:r>
      <w:r w:rsidRPr="00D37EF8">
        <w:rPr>
          <w:rFonts w:ascii="Angsana New" w:hAnsi="Angsana New"/>
          <w:sz w:val="28"/>
          <w:szCs w:val="28"/>
          <w:cs/>
        </w:rPr>
        <w:t>ห</w:t>
      </w:r>
      <w:r w:rsidRPr="00D37EF8">
        <w:rPr>
          <w:rFonts w:ascii="Angsana New" w:hAnsi="Angsana New" w:hint="cs"/>
          <w:sz w:val="28"/>
          <w:szCs w:val="28"/>
          <w:cs/>
        </w:rPr>
        <w:t>ุ้</w:t>
      </w:r>
      <w:r w:rsidR="00C974B8">
        <w:rPr>
          <w:rFonts w:ascii="Angsana New" w:hAnsi="Angsana New"/>
          <w:sz w:val="28"/>
          <w:szCs w:val="28"/>
          <w:cs/>
        </w:rPr>
        <w:t>น</w:t>
      </w:r>
      <w:r w:rsidRPr="00D37EF8">
        <w:rPr>
          <w:rFonts w:ascii="Angsana New" w:hAnsi="Angsana New"/>
          <w:sz w:val="28"/>
          <w:szCs w:val="28"/>
          <w:cs/>
        </w:rPr>
        <w:t>ป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นผล (</w:t>
      </w:r>
      <w:r w:rsidRPr="00DE4D09">
        <w:rPr>
          <w:rFonts w:ascii="Angsana New" w:hAnsi="Angsana New"/>
          <w:sz w:val="28"/>
          <w:szCs w:val="28"/>
        </w:rPr>
        <w:t>50</w:t>
      </w:r>
      <w:r w:rsidRPr="00D37EF8">
        <w:rPr>
          <w:rFonts w:ascii="Angsana New" w:hAnsi="Angsana New"/>
          <w:sz w:val="28"/>
          <w:szCs w:val="28"/>
          <w:cs/>
        </w:rPr>
        <w:t>:</w:t>
      </w:r>
      <w:r w:rsidRPr="00DE4D09">
        <w:rPr>
          <w:rFonts w:ascii="Angsana New" w:hAnsi="Angsana New"/>
          <w:sz w:val="28"/>
          <w:szCs w:val="28"/>
        </w:rPr>
        <w:t>1</w:t>
      </w:r>
      <w:r w:rsidRPr="00D37EF8">
        <w:rPr>
          <w:rFonts w:ascii="Angsana New" w:hAnsi="Angsana New"/>
          <w:sz w:val="28"/>
          <w:szCs w:val="28"/>
          <w:cs/>
        </w:rPr>
        <w:t>) ในกรณ</w:t>
      </w:r>
      <w:r w:rsidRPr="00D37EF8">
        <w:rPr>
          <w:rFonts w:ascii="Angsana New" w:hAnsi="Angsana New" w:hint="cs"/>
          <w:sz w:val="28"/>
          <w:szCs w:val="28"/>
          <w:cs/>
        </w:rPr>
        <w:t>ี</w:t>
      </w:r>
      <w:r w:rsidRPr="00D37EF8">
        <w:rPr>
          <w:rFonts w:ascii="Angsana New" w:hAnsi="Angsana New"/>
          <w:sz w:val="28"/>
          <w:szCs w:val="28"/>
          <w:cs/>
        </w:rPr>
        <w:t>ท</w:t>
      </w:r>
      <w:r w:rsidRPr="00D37EF8">
        <w:rPr>
          <w:rFonts w:ascii="Angsana New" w:hAnsi="Angsana New" w:hint="cs"/>
          <w:sz w:val="28"/>
          <w:szCs w:val="28"/>
          <w:cs/>
        </w:rPr>
        <w:t>ี่</w:t>
      </w:r>
      <w:r w:rsidRPr="00D37EF8">
        <w:rPr>
          <w:rFonts w:ascii="Angsana New" w:hAnsi="Angsana New"/>
          <w:sz w:val="28"/>
          <w:szCs w:val="28"/>
          <w:cs/>
        </w:rPr>
        <w:t>ม</w:t>
      </w:r>
      <w:r w:rsidRPr="00D37EF8">
        <w:rPr>
          <w:rFonts w:ascii="Angsana New" w:hAnsi="Angsana New" w:hint="cs"/>
          <w:sz w:val="28"/>
          <w:szCs w:val="28"/>
          <w:cs/>
        </w:rPr>
        <w:t>ี</w:t>
      </w:r>
      <w:r w:rsidRPr="00D37EF8">
        <w:rPr>
          <w:rFonts w:ascii="Angsana New" w:hAnsi="Angsana New"/>
          <w:sz w:val="28"/>
          <w:szCs w:val="28"/>
          <w:cs/>
        </w:rPr>
        <w:t>ผ</w:t>
      </w:r>
      <w:r w:rsidRPr="00D37EF8">
        <w:rPr>
          <w:rFonts w:ascii="Angsana New" w:hAnsi="Angsana New" w:hint="cs"/>
          <w:sz w:val="28"/>
          <w:szCs w:val="28"/>
          <w:cs/>
        </w:rPr>
        <w:t>ู้</w:t>
      </w:r>
      <w:r w:rsidRPr="00D37EF8">
        <w:rPr>
          <w:rFonts w:ascii="Angsana New" w:hAnsi="Angsana New"/>
          <w:sz w:val="28"/>
          <w:szCs w:val="28"/>
          <w:cs/>
        </w:rPr>
        <w:t>ถ</w:t>
      </w:r>
      <w:r w:rsidRPr="00D37EF8">
        <w:rPr>
          <w:rFonts w:ascii="Angsana New" w:hAnsi="Angsana New" w:hint="cs"/>
          <w:sz w:val="28"/>
          <w:szCs w:val="28"/>
          <w:cs/>
        </w:rPr>
        <w:t>ื</w:t>
      </w:r>
      <w:r w:rsidRPr="00D37EF8">
        <w:rPr>
          <w:rFonts w:ascii="Angsana New" w:hAnsi="Angsana New"/>
          <w:sz w:val="28"/>
          <w:szCs w:val="28"/>
          <w:cs/>
        </w:rPr>
        <w:t>อห</w:t>
      </w:r>
      <w:r w:rsidRPr="00D37EF8">
        <w:rPr>
          <w:rFonts w:ascii="Angsana New" w:hAnsi="Angsana New" w:hint="cs"/>
          <w:sz w:val="28"/>
          <w:szCs w:val="28"/>
          <w:cs/>
        </w:rPr>
        <w:t>ุ้</w:t>
      </w:r>
      <w:r w:rsidRPr="00D37EF8">
        <w:rPr>
          <w:rFonts w:ascii="Angsana New" w:hAnsi="Angsana New"/>
          <w:sz w:val="28"/>
          <w:szCs w:val="28"/>
          <w:cs/>
        </w:rPr>
        <w:t>นรายใดม</w:t>
      </w:r>
      <w:r w:rsidRPr="00D37EF8">
        <w:rPr>
          <w:rFonts w:ascii="Angsana New" w:hAnsi="Angsana New" w:hint="cs"/>
          <w:sz w:val="28"/>
          <w:szCs w:val="28"/>
          <w:cs/>
        </w:rPr>
        <w:t>ี</w:t>
      </w:r>
      <w:r w:rsidRPr="00D37EF8">
        <w:rPr>
          <w:rFonts w:ascii="Angsana New" w:hAnsi="Angsana New"/>
          <w:sz w:val="28"/>
          <w:szCs w:val="28"/>
          <w:cs/>
        </w:rPr>
        <w:t>เศษของห</w:t>
      </w:r>
      <w:r w:rsidRPr="00D37EF8">
        <w:rPr>
          <w:rFonts w:ascii="Angsana New" w:hAnsi="Angsana New" w:hint="cs"/>
          <w:sz w:val="28"/>
          <w:szCs w:val="28"/>
          <w:cs/>
        </w:rPr>
        <w:t>ุ้</w:t>
      </w:r>
      <w:r w:rsidRPr="00D37EF8">
        <w:rPr>
          <w:rFonts w:ascii="Angsana New" w:hAnsi="Angsana New"/>
          <w:sz w:val="28"/>
          <w:szCs w:val="28"/>
          <w:cs/>
        </w:rPr>
        <w:t>นท</w:t>
      </w:r>
      <w:r w:rsidRPr="00D37EF8">
        <w:rPr>
          <w:rFonts w:ascii="Angsana New" w:hAnsi="Angsana New" w:hint="cs"/>
          <w:sz w:val="28"/>
          <w:szCs w:val="28"/>
          <w:cs/>
        </w:rPr>
        <w:t>ี่</w:t>
      </w:r>
      <w:r w:rsidRPr="00D37EF8">
        <w:rPr>
          <w:rFonts w:ascii="Angsana New" w:hAnsi="Angsana New"/>
          <w:sz w:val="28"/>
          <w:szCs w:val="28"/>
          <w:cs/>
        </w:rPr>
        <w:t>ไม</w:t>
      </w:r>
      <w:r w:rsidRPr="00D37EF8">
        <w:rPr>
          <w:rFonts w:ascii="Angsana New" w:hAnsi="Angsana New" w:hint="cs"/>
          <w:sz w:val="28"/>
          <w:szCs w:val="28"/>
          <w:cs/>
        </w:rPr>
        <w:t>่</w:t>
      </w:r>
      <w:r w:rsidRPr="00D37EF8">
        <w:rPr>
          <w:rFonts w:ascii="Angsana New" w:hAnsi="Angsana New"/>
          <w:sz w:val="28"/>
          <w:szCs w:val="28"/>
          <w:cs/>
        </w:rPr>
        <w:t>สามารถจ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ดสรรห</w:t>
      </w:r>
      <w:r w:rsidRPr="00D37EF8">
        <w:rPr>
          <w:rFonts w:ascii="Angsana New" w:hAnsi="Angsana New" w:hint="cs"/>
          <w:sz w:val="28"/>
          <w:szCs w:val="28"/>
          <w:cs/>
        </w:rPr>
        <w:t>ุ้</w:t>
      </w:r>
      <w:r w:rsidRPr="00D37EF8">
        <w:rPr>
          <w:rFonts w:ascii="Angsana New" w:hAnsi="Angsana New"/>
          <w:sz w:val="28"/>
          <w:szCs w:val="28"/>
          <w:cs/>
        </w:rPr>
        <w:t>นป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นผลได</w:t>
      </w:r>
      <w:r w:rsidRPr="00D37EF8">
        <w:rPr>
          <w:rFonts w:ascii="Angsana New" w:hAnsi="Angsana New" w:hint="cs"/>
          <w:sz w:val="28"/>
          <w:szCs w:val="28"/>
          <w:cs/>
        </w:rPr>
        <w:t>้</w:t>
      </w:r>
      <w:r w:rsidRPr="00D37EF8">
        <w:rPr>
          <w:rFonts w:ascii="Angsana New" w:hAnsi="Angsana New"/>
          <w:sz w:val="28"/>
          <w:szCs w:val="28"/>
          <w:cs/>
        </w:rPr>
        <w:t xml:space="preserve"> บร</w:t>
      </w:r>
      <w:r w:rsidRPr="00D37EF8">
        <w:rPr>
          <w:rFonts w:ascii="Angsana New" w:hAnsi="Angsana New" w:hint="cs"/>
          <w:sz w:val="28"/>
          <w:szCs w:val="28"/>
          <w:cs/>
        </w:rPr>
        <w:t>ิ</w:t>
      </w:r>
      <w:r w:rsidRPr="00D37EF8">
        <w:rPr>
          <w:rFonts w:ascii="Angsana New" w:hAnsi="Angsana New"/>
          <w:sz w:val="28"/>
          <w:szCs w:val="28"/>
          <w:cs/>
        </w:rPr>
        <w:t>ษ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="0093353A" w:rsidRPr="00D37EF8">
        <w:rPr>
          <w:rFonts w:ascii="Angsana New" w:hAnsi="Angsana New"/>
          <w:sz w:val="28"/>
          <w:szCs w:val="28"/>
          <w:cs/>
        </w:rPr>
        <w:t>ท</w:t>
      </w:r>
      <w:r w:rsidRPr="00D37EF8">
        <w:rPr>
          <w:rFonts w:ascii="Angsana New" w:hAnsi="Angsana New"/>
          <w:sz w:val="28"/>
          <w:szCs w:val="28"/>
          <w:cs/>
        </w:rPr>
        <w:t>จะจ</w:t>
      </w:r>
      <w:r w:rsidRPr="00D37EF8">
        <w:rPr>
          <w:rFonts w:ascii="Angsana New" w:hAnsi="Angsana New" w:hint="cs"/>
          <w:sz w:val="28"/>
          <w:szCs w:val="28"/>
          <w:cs/>
        </w:rPr>
        <w:t>่</w:t>
      </w:r>
      <w:r w:rsidRPr="00D37EF8">
        <w:rPr>
          <w:rFonts w:ascii="Angsana New" w:hAnsi="Angsana New"/>
          <w:sz w:val="28"/>
          <w:szCs w:val="28"/>
          <w:cs/>
        </w:rPr>
        <w:t>ายเป</w:t>
      </w:r>
      <w:r w:rsidRPr="00D37EF8">
        <w:rPr>
          <w:rFonts w:ascii="Angsana New" w:hAnsi="Angsana New" w:hint="cs"/>
          <w:sz w:val="28"/>
          <w:szCs w:val="28"/>
          <w:cs/>
        </w:rPr>
        <w:t>็</w:t>
      </w:r>
      <w:r w:rsidRPr="00D37EF8">
        <w:rPr>
          <w:rFonts w:ascii="Angsana New" w:hAnsi="Angsana New"/>
          <w:sz w:val="28"/>
          <w:szCs w:val="28"/>
          <w:cs/>
        </w:rPr>
        <w:t>น</w:t>
      </w:r>
      <w:r w:rsidRPr="00D37EF8">
        <w:rPr>
          <w:rFonts w:ascii="Angsana New" w:hAnsi="Angsana New" w:hint="cs"/>
          <w:sz w:val="28"/>
          <w:szCs w:val="28"/>
          <w:cs/>
        </w:rPr>
        <w:t>เงิ</w:t>
      </w:r>
      <w:r w:rsidRPr="00D37EF8">
        <w:rPr>
          <w:rFonts w:ascii="Angsana New" w:hAnsi="Angsana New"/>
          <w:sz w:val="28"/>
          <w:szCs w:val="28"/>
          <w:cs/>
        </w:rPr>
        <w:t>นสดแทนการจ</w:t>
      </w:r>
      <w:r w:rsidRPr="00D37EF8">
        <w:rPr>
          <w:rFonts w:ascii="Angsana New" w:hAnsi="Angsana New" w:hint="cs"/>
          <w:sz w:val="28"/>
          <w:szCs w:val="28"/>
          <w:cs/>
        </w:rPr>
        <w:t>่</w:t>
      </w:r>
      <w:r w:rsidRPr="00D37EF8">
        <w:rPr>
          <w:rFonts w:ascii="Angsana New" w:hAnsi="Angsana New"/>
          <w:sz w:val="28"/>
          <w:szCs w:val="28"/>
          <w:cs/>
        </w:rPr>
        <w:t>าย</w:t>
      </w:r>
      <w:r w:rsidR="0093353A" w:rsidRPr="00D37EF8">
        <w:rPr>
          <w:rFonts w:ascii="Angsana New" w:hAnsi="Angsana New" w:hint="cs"/>
          <w:sz w:val="28"/>
          <w:szCs w:val="28"/>
          <w:cs/>
        </w:rPr>
        <w:t>เ</w:t>
      </w:r>
      <w:r w:rsidRPr="00D37EF8">
        <w:rPr>
          <w:rFonts w:ascii="Angsana New" w:hAnsi="Angsana New" w:hint="cs"/>
          <w:sz w:val="28"/>
          <w:szCs w:val="28"/>
          <w:cs/>
        </w:rPr>
        <w:t>ป็</w:t>
      </w:r>
      <w:r w:rsidRPr="00D37EF8">
        <w:rPr>
          <w:rFonts w:ascii="Angsana New" w:hAnsi="Angsana New"/>
          <w:sz w:val="28"/>
          <w:szCs w:val="28"/>
          <w:cs/>
        </w:rPr>
        <w:t>นห</w:t>
      </w:r>
      <w:r w:rsidRPr="00D37EF8">
        <w:rPr>
          <w:rFonts w:ascii="Angsana New" w:hAnsi="Angsana New" w:hint="cs"/>
          <w:sz w:val="28"/>
          <w:szCs w:val="28"/>
          <w:cs/>
        </w:rPr>
        <w:t>ุ้</w:t>
      </w:r>
      <w:r w:rsidRPr="00D37EF8">
        <w:rPr>
          <w:rFonts w:ascii="Angsana New" w:hAnsi="Angsana New"/>
          <w:sz w:val="28"/>
          <w:szCs w:val="28"/>
          <w:cs/>
        </w:rPr>
        <w:t>นป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="00C974B8">
        <w:rPr>
          <w:rFonts w:ascii="Angsana New" w:hAnsi="Angsana New"/>
          <w:sz w:val="28"/>
          <w:szCs w:val="28"/>
          <w:cs/>
        </w:rPr>
        <w:t>นผล</w:t>
      </w:r>
      <w:r w:rsidRPr="00D37EF8">
        <w:rPr>
          <w:rFonts w:ascii="Angsana New" w:hAnsi="Angsana New"/>
          <w:sz w:val="28"/>
          <w:szCs w:val="28"/>
          <w:cs/>
        </w:rPr>
        <w:t>ในอ</w:t>
      </w:r>
      <w:r w:rsidRPr="00D37EF8">
        <w:rPr>
          <w:rFonts w:ascii="Angsana New" w:hAnsi="Angsana New" w:hint="cs"/>
          <w:sz w:val="28"/>
          <w:szCs w:val="28"/>
          <w:cs/>
        </w:rPr>
        <w:t>ั</w:t>
      </w:r>
      <w:r w:rsidRPr="00D37EF8">
        <w:rPr>
          <w:rFonts w:ascii="Angsana New" w:hAnsi="Angsana New"/>
          <w:sz w:val="28"/>
          <w:szCs w:val="28"/>
          <w:cs/>
        </w:rPr>
        <w:t>ตราห</w:t>
      </w:r>
      <w:r w:rsidRPr="00D37EF8">
        <w:rPr>
          <w:rFonts w:ascii="Angsana New" w:hAnsi="Angsana New" w:hint="cs"/>
          <w:sz w:val="28"/>
          <w:szCs w:val="28"/>
          <w:cs/>
        </w:rPr>
        <w:t>ุ้</w:t>
      </w:r>
      <w:r w:rsidRPr="00D37EF8">
        <w:rPr>
          <w:rFonts w:ascii="Angsana New" w:hAnsi="Angsana New"/>
          <w:sz w:val="28"/>
          <w:szCs w:val="28"/>
          <w:cs/>
        </w:rPr>
        <w:t xml:space="preserve">นละ </w:t>
      </w:r>
      <w:r w:rsidRPr="00DE4D09">
        <w:rPr>
          <w:rFonts w:ascii="Angsana New" w:hAnsi="Angsana New"/>
          <w:sz w:val="28"/>
          <w:szCs w:val="28"/>
        </w:rPr>
        <w:t>0</w:t>
      </w:r>
      <w:r w:rsidRPr="00D37EF8">
        <w:rPr>
          <w:rFonts w:ascii="Angsana New" w:hAnsi="Angsana New"/>
          <w:sz w:val="28"/>
          <w:szCs w:val="28"/>
          <w:cs/>
        </w:rPr>
        <w:t>.</w:t>
      </w:r>
      <w:r w:rsidRPr="00DE4D09">
        <w:rPr>
          <w:rFonts w:ascii="Angsana New" w:hAnsi="Angsana New"/>
          <w:sz w:val="28"/>
          <w:szCs w:val="28"/>
        </w:rPr>
        <w:t xml:space="preserve">02 </w:t>
      </w:r>
      <w:r w:rsidRPr="00D37EF8">
        <w:rPr>
          <w:rFonts w:ascii="Angsana New" w:hAnsi="Angsana New"/>
          <w:sz w:val="28"/>
          <w:szCs w:val="28"/>
          <w:cs/>
        </w:rPr>
        <w:t>บาท</w:t>
      </w:r>
    </w:p>
    <w:p w14:paraId="4C1C2C27" w14:textId="20F45970" w:rsidR="006E7751" w:rsidRPr="00FA46BE" w:rsidRDefault="006E7751" w:rsidP="00FA46BE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7EF8">
        <w:rPr>
          <w:rFonts w:ascii="Angsana New" w:hAnsi="Angsana New"/>
          <w:sz w:val="28"/>
          <w:szCs w:val="28"/>
          <w:cs/>
        </w:rPr>
        <w:t>การอนุมัติข้อมูลทางการเงินระหว่างกาล</w:t>
      </w:r>
    </w:p>
    <w:p w14:paraId="0DC74AB2" w14:textId="076DFE11" w:rsidR="007E5346" w:rsidRPr="00D37EF8" w:rsidRDefault="006E7751" w:rsidP="001D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D37EF8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503968" w:rsidRPr="00503968">
        <w:rPr>
          <w:rFonts w:ascii="Angsana New" w:hAnsi="Angsana New"/>
          <w:sz w:val="28"/>
          <w:szCs w:val="28"/>
        </w:rPr>
        <w:t xml:space="preserve">9 </w:t>
      </w:r>
      <w:r w:rsidRPr="00D37EF8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503968">
        <w:rPr>
          <w:rFonts w:ascii="Angsana New" w:hAnsi="Angsana New"/>
          <w:color w:val="000000"/>
          <w:sz w:val="28"/>
          <w:szCs w:val="28"/>
        </w:rPr>
        <w:t>256</w:t>
      </w:r>
      <w:r w:rsidR="005250B6" w:rsidRPr="00503968">
        <w:rPr>
          <w:rFonts w:ascii="Angsana New" w:hAnsi="Angsana New"/>
          <w:color w:val="000000"/>
          <w:sz w:val="28"/>
          <w:szCs w:val="28"/>
        </w:rPr>
        <w:t>8</w:t>
      </w:r>
    </w:p>
    <w:sectPr w:rsidR="007E5346" w:rsidRPr="00D37EF8" w:rsidSect="00C552C9">
      <w:headerReference w:type="default" r:id="rId14"/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4EDC3" w14:textId="77777777" w:rsidR="006A1EE1" w:rsidRDefault="006A1EE1">
      <w:r>
        <w:separator/>
      </w:r>
    </w:p>
  </w:endnote>
  <w:endnote w:type="continuationSeparator" w:id="0">
    <w:p w14:paraId="336A8629" w14:textId="77777777" w:rsidR="006A1EE1" w:rsidRDefault="006A1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02DE" w14:textId="324B327B" w:rsidR="002071FD" w:rsidRPr="00180047" w:rsidRDefault="002071FD" w:rsidP="0018004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D37EF8">
      <w:rPr>
        <w:rFonts w:ascii="Angsana New" w:hAnsi="Angsana New" w:hint="cs"/>
        <w:sz w:val="28"/>
        <w:szCs w:val="28"/>
        <w:cs/>
      </w:rPr>
      <w:t xml:space="preserve"> </w:t>
    </w:r>
    <w:r w:rsidRPr="00D37EF8">
      <w:rPr>
        <w:rFonts w:asciiTheme="majorBidi" w:hAnsiTheme="majorBidi"/>
        <w:sz w:val="28"/>
        <w:szCs w:val="28"/>
        <w:cs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B43B76">
      <w:rPr>
        <w:rFonts w:asciiTheme="majorBidi" w:hAnsiTheme="majorBidi" w:cstheme="majorBidi"/>
        <w:sz w:val="28"/>
        <w:szCs w:val="28"/>
      </w:rPr>
      <w:fldChar w:fldCharType="separate"/>
    </w:r>
    <w:r w:rsidR="00B302E0">
      <w:rPr>
        <w:rFonts w:asciiTheme="majorBidi" w:hAnsiTheme="majorBidi" w:cstheme="majorBidi"/>
        <w:noProof/>
        <w:sz w:val="28"/>
        <w:szCs w:val="28"/>
      </w:rPr>
      <w:t>16</w:t>
    </w:r>
    <w:r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DCB49" w14:textId="0023B20A" w:rsidR="002071FD" w:rsidRPr="00C91024" w:rsidRDefault="002071FD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B302E0">
      <w:rPr>
        <w:rFonts w:ascii="Angsana New" w:hAnsi="Angsana New"/>
        <w:noProof/>
        <w:sz w:val="28"/>
        <w:szCs w:val="28"/>
      </w:rPr>
      <w:t>27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26A3F" w14:textId="77777777" w:rsidR="002071FD" w:rsidRPr="00A20434" w:rsidRDefault="002071FD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2071FD" w:rsidRPr="0017742A" w:rsidRDefault="002071FD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53408" w14:textId="77777777" w:rsidR="006A1EE1" w:rsidRDefault="006A1EE1">
      <w:r>
        <w:separator/>
      </w:r>
    </w:p>
  </w:footnote>
  <w:footnote w:type="continuationSeparator" w:id="0">
    <w:p w14:paraId="45385B92" w14:textId="77777777" w:rsidR="006A1EE1" w:rsidRDefault="006A1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177C2" w14:textId="14A583CB" w:rsidR="002071FD" w:rsidRPr="00D37EF8" w:rsidRDefault="002071FD" w:rsidP="00B10A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D37EF8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D37EF8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D37EF8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  <w:r w:rsidRPr="00D37EF8">
      <w:rPr>
        <w:rFonts w:ascii="Angsana New" w:hAnsi="Angsana New" w:hint="cs"/>
        <w:b/>
        <w:bCs/>
        <w:sz w:val="28"/>
        <w:szCs w:val="28"/>
        <w:cs/>
      </w:rPr>
      <w:t xml:space="preserve">“ยังไม่ได้ตรวจสอบ”         </w:t>
    </w:r>
  </w:p>
  <w:p w14:paraId="022C3FBF" w14:textId="084F4003" w:rsidR="002071FD" w:rsidRPr="00D37EF8" w:rsidRDefault="002071FD" w:rsidP="008F3B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D37EF8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Pr="00D37EF8">
      <w:rPr>
        <w:rFonts w:ascii="Angsana New" w:hAnsi="Angsana New"/>
        <w:b/>
        <w:bCs/>
        <w:sz w:val="28"/>
        <w:szCs w:val="28"/>
        <w:cs/>
      </w:rPr>
      <w:tab/>
    </w:r>
    <w:r w:rsidRPr="00D37EF8">
      <w:rPr>
        <w:rFonts w:ascii="Angsana New" w:hAnsi="Angsana New"/>
        <w:b/>
        <w:bCs/>
        <w:sz w:val="28"/>
        <w:szCs w:val="28"/>
        <w:cs/>
      </w:rPr>
      <w:tab/>
      <w:t xml:space="preserve">             “สอบทานแล้ว”</w:t>
    </w:r>
    <w:r w:rsidRPr="00D37EF8">
      <w:rPr>
        <w:rFonts w:ascii="Angsana New" w:hAnsi="Angsana New" w:hint="cs"/>
        <w:b/>
        <w:bCs/>
        <w:sz w:val="28"/>
        <w:szCs w:val="28"/>
        <w:cs/>
      </w:rPr>
      <w:t xml:space="preserve">       </w:t>
    </w:r>
  </w:p>
  <w:p w14:paraId="769635EF" w14:textId="5ADFD79E" w:rsidR="002071FD" w:rsidRDefault="002071FD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D37EF8">
      <w:rPr>
        <w:rFonts w:ascii="Angsana New" w:hAnsi="Angsana New"/>
        <w:b/>
        <w:bCs/>
        <w:sz w:val="28"/>
        <w:szCs w:val="28"/>
        <w:cs/>
      </w:rPr>
      <w:t>วันที่</w:t>
    </w:r>
    <w:r w:rsidRPr="00D37EF8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D37EF8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D37EF8">
      <w:rPr>
        <w:rFonts w:ascii="Angsana New" w:hAnsi="Angsana New" w:hint="cs"/>
        <w:b/>
        <w:bCs/>
        <w:sz w:val="28"/>
        <w:szCs w:val="28"/>
        <w:cs/>
      </w:rPr>
      <w:t xml:space="preserve"> มีนาคม </w:t>
    </w:r>
    <w:r w:rsidRPr="00DD7001">
      <w:rPr>
        <w:rFonts w:ascii="Angsana New" w:hAnsi="Angsana New" w:hint="cs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8</w:t>
    </w:r>
  </w:p>
  <w:p w14:paraId="6B02DAD8" w14:textId="77777777" w:rsidR="002071FD" w:rsidRPr="00225770" w:rsidRDefault="002071FD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4DDB8" w14:textId="3FE6F9CD" w:rsidR="002071FD" w:rsidRDefault="002071FD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D37EF8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D37EF8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D37EF8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D37EF8">
      <w:rPr>
        <w:rFonts w:ascii="Angsana New" w:hAnsi="Angsana New"/>
        <w:b/>
        <w:bCs/>
        <w:sz w:val="28"/>
        <w:szCs w:val="28"/>
        <w:cs/>
      </w:rPr>
      <w:tab/>
    </w:r>
    <w:r w:rsidRPr="00D37EF8">
      <w:rPr>
        <w:rFonts w:ascii="Angsana New" w:hAnsi="Angsana New"/>
        <w:b/>
        <w:bCs/>
        <w:sz w:val="28"/>
        <w:szCs w:val="28"/>
        <w:cs/>
      </w:rPr>
      <w:tab/>
    </w:r>
    <w:r w:rsidRPr="00D37EF8">
      <w:rPr>
        <w:rFonts w:ascii="Angsana New" w:hAnsi="Angsana New"/>
        <w:b/>
        <w:bCs/>
        <w:sz w:val="28"/>
        <w:szCs w:val="28"/>
        <w:cs/>
      </w:rPr>
      <w:tab/>
    </w:r>
    <w:r w:rsidRPr="00D37EF8">
      <w:rPr>
        <w:rFonts w:ascii="Angsana New" w:hAnsi="Angsana New"/>
        <w:b/>
        <w:bCs/>
        <w:sz w:val="28"/>
        <w:szCs w:val="28"/>
        <w:cs/>
      </w:rPr>
      <w:tab/>
    </w:r>
    <w:r w:rsidRPr="00D37EF8">
      <w:rPr>
        <w:rFonts w:ascii="Angsana New" w:hAnsi="Angsana New"/>
        <w:b/>
        <w:bCs/>
        <w:sz w:val="28"/>
        <w:szCs w:val="28"/>
        <w:cs/>
      </w:rPr>
      <w:tab/>
    </w:r>
    <w:r w:rsidRPr="00D37EF8">
      <w:rPr>
        <w:rFonts w:ascii="Angsana New" w:hAnsi="Angsana New"/>
        <w:b/>
        <w:bCs/>
        <w:sz w:val="28"/>
        <w:szCs w:val="28"/>
        <w:cs/>
      </w:rPr>
      <w:tab/>
    </w:r>
    <w:r w:rsidRPr="00D37EF8">
      <w:rPr>
        <w:rFonts w:ascii="Angsana New" w:hAnsi="Angsana New"/>
        <w:b/>
        <w:bCs/>
        <w:sz w:val="28"/>
        <w:szCs w:val="28"/>
        <w:cs/>
      </w:rPr>
      <w:tab/>
    </w:r>
    <w:r w:rsidRPr="00D37EF8">
      <w:rPr>
        <w:rFonts w:ascii="Angsana New" w:hAnsi="Angsana New"/>
        <w:b/>
        <w:bCs/>
        <w:sz w:val="28"/>
        <w:szCs w:val="28"/>
        <w:cs/>
      </w:rPr>
      <w:tab/>
    </w:r>
    <w:r w:rsidRPr="00D37EF8">
      <w:rPr>
        <w:rFonts w:ascii="Angsana New" w:hAnsi="Angsana New"/>
        <w:b/>
        <w:bCs/>
        <w:sz w:val="28"/>
        <w:szCs w:val="28"/>
        <w:cs/>
      </w:rPr>
      <w:tab/>
    </w:r>
    <w:r w:rsidRPr="00D37EF8">
      <w:rPr>
        <w:rFonts w:ascii="Angsana New" w:hAnsi="Angsana New"/>
        <w:b/>
        <w:bCs/>
        <w:sz w:val="28"/>
        <w:szCs w:val="28"/>
        <w:cs/>
      </w:rPr>
      <w:tab/>
    </w:r>
    <w:r w:rsidRPr="00D37EF8">
      <w:rPr>
        <w:rFonts w:ascii="Angsana New" w:hAnsi="Angsana New"/>
        <w:b/>
        <w:bCs/>
        <w:sz w:val="28"/>
        <w:szCs w:val="28"/>
        <w:cs/>
      </w:rPr>
      <w:tab/>
    </w:r>
    <w:r w:rsidRPr="00D37EF8">
      <w:rPr>
        <w:rFonts w:ascii="Angsana New" w:hAnsi="Angsana New"/>
        <w:b/>
        <w:bCs/>
        <w:sz w:val="28"/>
        <w:szCs w:val="28"/>
        <w:cs/>
      </w:rPr>
      <w:tab/>
    </w:r>
    <w:r w:rsidRPr="00D37EF8">
      <w:rPr>
        <w:rFonts w:ascii="Angsana New" w:hAnsi="Angsana New"/>
        <w:b/>
        <w:bCs/>
        <w:sz w:val="28"/>
        <w:szCs w:val="28"/>
        <w:cs/>
      </w:rPr>
      <w:tab/>
    </w:r>
    <w:r w:rsidRPr="00D37EF8">
      <w:rPr>
        <w:rFonts w:ascii="Angsana New" w:hAnsi="Angsana New"/>
        <w:b/>
        <w:bCs/>
        <w:sz w:val="28"/>
        <w:szCs w:val="28"/>
        <w:cs/>
      </w:rPr>
      <w:tab/>
    </w:r>
    <w:r w:rsidRPr="00D37EF8">
      <w:rPr>
        <w:rFonts w:ascii="Angsana New" w:hAnsi="Angsana New" w:hint="cs"/>
        <w:b/>
        <w:bCs/>
        <w:sz w:val="28"/>
        <w:szCs w:val="28"/>
        <w:cs/>
      </w:rPr>
      <w:t xml:space="preserve">        </w:t>
    </w:r>
    <w:r w:rsidRPr="00D37EF8">
      <w:rPr>
        <w:rFonts w:ascii="Angsana New" w:hAnsi="Angsana New"/>
        <w:b/>
        <w:bCs/>
        <w:sz w:val="28"/>
        <w:szCs w:val="28"/>
        <w:cs/>
      </w:rPr>
      <w:t xml:space="preserve"> </w:t>
    </w:r>
    <w:r w:rsidRPr="00D37EF8">
      <w:rPr>
        <w:rFonts w:ascii="Angsana New" w:hAnsi="Angsana New" w:hint="cs"/>
        <w:b/>
        <w:bCs/>
        <w:sz w:val="28"/>
        <w:szCs w:val="28"/>
        <w:cs/>
      </w:rPr>
      <w:t>“ยังไม่ได้ตรวจสอบ”</w:t>
    </w:r>
    <w:r w:rsidRPr="00D37EF8">
      <w:rPr>
        <w:rFonts w:ascii="Angsana New" w:hAnsi="Angsana New"/>
        <w:b/>
        <w:bCs/>
        <w:sz w:val="28"/>
        <w:szCs w:val="28"/>
        <w:cs/>
      </w:rPr>
      <w:t xml:space="preserve">                    </w:t>
    </w:r>
    <w:r>
      <w:rPr>
        <w:rFonts w:ascii="Angsana New" w:hAnsi="Angsana New"/>
        <w:b/>
        <w:bCs/>
        <w:sz w:val="28"/>
        <w:szCs w:val="28"/>
      </w:rPr>
      <w:tab/>
    </w:r>
    <w:r w:rsidRPr="00D37EF8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D37EF8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D37EF8">
      <w:rPr>
        <w:rFonts w:ascii="Angsana New" w:hAnsi="Angsana New"/>
        <w:b/>
        <w:bCs/>
        <w:sz w:val="28"/>
        <w:szCs w:val="28"/>
        <w:cs/>
      </w:rPr>
      <w:t xml:space="preserve"> </w:t>
    </w:r>
    <w:r w:rsidRPr="00D37EF8">
      <w:rPr>
        <w:rFonts w:ascii="Angsana New" w:hAnsi="Angsana New" w:hint="cs"/>
        <w:b/>
        <w:bCs/>
        <w:sz w:val="28"/>
        <w:szCs w:val="28"/>
        <w:cs/>
      </w:rPr>
      <w:t xml:space="preserve">“สอบทานแล้ว”                    </w:t>
    </w:r>
  </w:p>
  <w:p w14:paraId="1548CD77" w14:textId="01994BF2" w:rsidR="002071FD" w:rsidRPr="002D0232" w:rsidRDefault="002071FD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D37EF8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 w:rsidRPr="00456B38">
      <w:rPr>
        <w:rFonts w:ascii="Angsana New" w:hAnsi="Angsana New" w:hint="cs"/>
        <w:b/>
        <w:bCs/>
        <w:sz w:val="28"/>
        <w:szCs w:val="28"/>
      </w:rPr>
      <w:t>1</w:t>
    </w:r>
    <w:r w:rsidRPr="00D37EF8">
      <w:rPr>
        <w:rFonts w:ascii="Angsana New" w:hAnsi="Angsana New" w:hint="cs"/>
        <w:b/>
        <w:bCs/>
        <w:sz w:val="28"/>
        <w:szCs w:val="28"/>
        <w:cs/>
      </w:rPr>
      <w:t xml:space="preserve"> มีนาคม </w:t>
    </w:r>
    <w:r w:rsidRPr="008C70B8">
      <w:rPr>
        <w:rFonts w:ascii="Angsana New" w:hAnsi="Angsana New"/>
        <w:b/>
        <w:bCs/>
        <w:sz w:val="28"/>
        <w:szCs w:val="28"/>
      </w:rPr>
      <w:t>256</w:t>
    </w:r>
    <w:r w:rsidRPr="00456B38">
      <w:rPr>
        <w:rFonts w:ascii="Angsana New" w:hAnsi="Angsana New" w:hint="cs"/>
        <w:b/>
        <w:bCs/>
        <w:sz w:val="28"/>
        <w:szCs w:val="28"/>
      </w:rPr>
      <w:t>8</w:t>
    </w:r>
  </w:p>
  <w:p w14:paraId="105F1B2D" w14:textId="77777777" w:rsidR="002071FD" w:rsidRPr="00637127" w:rsidRDefault="002071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68FA1" w14:textId="77777777" w:rsidR="002071FD" w:rsidRPr="00D37EF8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D37EF8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37EF8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D37EF8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D37EF8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2071FD" w:rsidRPr="00D37EF8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D37EF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37EF8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D37EF8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2071FD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37EF8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D37EF8">
      <w:rPr>
        <w:rFonts w:ascii="Angsana New" w:hAnsi="Angsana New"/>
        <w:b/>
        <w:bCs/>
        <w:sz w:val="32"/>
        <w:szCs w:val="32"/>
        <w:cs/>
      </w:rPr>
      <w:t xml:space="preserve"> </w:t>
    </w:r>
    <w:r w:rsidRPr="00D37EF8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37EF8">
      <w:rPr>
        <w:rFonts w:ascii="Angsana New" w:hAnsi="Angsana New"/>
        <w:b/>
        <w:bCs/>
        <w:sz w:val="32"/>
        <w:szCs w:val="32"/>
        <w:cs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 w:rsidRPr="00D37EF8">
      <w:rPr>
        <w:rFonts w:ascii="Angsana New" w:hAnsi="Angsana New"/>
        <w:b/>
        <w:bCs/>
        <w:sz w:val="32"/>
        <w:szCs w:val="32"/>
        <w:cs/>
      </w:rPr>
      <w:t xml:space="preserve"> </w:t>
    </w:r>
    <w:r w:rsidRPr="00D37EF8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D37EF8">
      <w:rPr>
        <w:rFonts w:ascii="Angsana New" w:hAnsi="Angsana New"/>
        <w:b/>
        <w:bCs/>
        <w:sz w:val="32"/>
        <w:szCs w:val="32"/>
        <w:cs/>
      </w:rPr>
      <w:t xml:space="preserve"> (สอบทานแล้ว)</w:t>
    </w:r>
  </w:p>
  <w:p w14:paraId="551F12E0" w14:textId="77777777" w:rsidR="002071FD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37EF8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D37EF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D37EF8">
      <w:rPr>
        <w:rFonts w:ascii="Angsana New" w:hAnsi="Angsana New"/>
        <w:b/>
        <w:bCs/>
        <w:sz w:val="32"/>
        <w:szCs w:val="32"/>
        <w:cs/>
      </w:rPr>
      <w:t xml:space="preserve"> (ตรวจสอบแล้ว)</w:t>
    </w:r>
  </w:p>
  <w:p w14:paraId="2423F3B8" w14:textId="77777777" w:rsidR="002071FD" w:rsidRPr="0093624F" w:rsidRDefault="002071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1B007" w14:textId="35E1DDEC" w:rsidR="002071FD" w:rsidRPr="00D37EF8" w:rsidRDefault="002071FD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D37EF8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D37EF8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D37EF8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  <w:r w:rsidRPr="00D37EF8">
      <w:rPr>
        <w:rFonts w:ascii="Angsana New" w:hAnsi="Angsana New" w:hint="cs"/>
        <w:b/>
        <w:bCs/>
        <w:sz w:val="28"/>
        <w:szCs w:val="28"/>
        <w:cs/>
      </w:rPr>
      <w:t>“ยังไม่ได้ตรวจสอบ”</w:t>
    </w:r>
  </w:p>
  <w:p w14:paraId="727AC6DE" w14:textId="53483BFE" w:rsidR="002071FD" w:rsidRPr="00D37EF8" w:rsidRDefault="002071FD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D37EF8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Pr="00D37EF8">
      <w:rPr>
        <w:rFonts w:ascii="Angsana New" w:hAnsi="Angsana New"/>
        <w:b/>
        <w:bCs/>
        <w:sz w:val="28"/>
        <w:szCs w:val="28"/>
        <w:cs/>
      </w:rPr>
      <w:tab/>
    </w:r>
    <w:r w:rsidRPr="00D37EF8">
      <w:rPr>
        <w:rFonts w:ascii="Angsana New" w:hAnsi="Angsana New"/>
        <w:b/>
        <w:bCs/>
        <w:sz w:val="28"/>
        <w:szCs w:val="28"/>
        <w:cs/>
      </w:rPr>
      <w:tab/>
    </w:r>
    <w:r w:rsidRPr="00D37EF8">
      <w:rPr>
        <w:rFonts w:ascii="Angsana New" w:hAnsi="Angsana New" w:hint="cs"/>
        <w:b/>
        <w:bCs/>
        <w:sz w:val="28"/>
        <w:szCs w:val="28"/>
        <w:cs/>
      </w:rPr>
      <w:t xml:space="preserve">             “สอบทานแล้ว”</w:t>
    </w:r>
  </w:p>
  <w:p w14:paraId="6B2C3A0B" w14:textId="46061EAB" w:rsidR="002071FD" w:rsidRDefault="002071FD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D37EF8">
      <w:rPr>
        <w:rFonts w:ascii="Angsana New" w:hAnsi="Angsana New"/>
        <w:b/>
        <w:bCs/>
        <w:sz w:val="28"/>
        <w:szCs w:val="28"/>
        <w:cs/>
      </w:rPr>
      <w:t>วันที่</w:t>
    </w:r>
    <w:r w:rsidRPr="00D37EF8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D37EF8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D37EF8">
      <w:rPr>
        <w:rFonts w:ascii="Angsana New" w:hAnsi="Angsana New" w:hint="cs"/>
        <w:b/>
        <w:bCs/>
        <w:sz w:val="28"/>
        <w:szCs w:val="28"/>
        <w:cs/>
      </w:rPr>
      <w:t xml:space="preserve"> มีนาคม </w:t>
    </w:r>
    <w:r w:rsidRPr="00456B38">
      <w:rPr>
        <w:rFonts w:ascii="Angsana New" w:hAnsi="Angsana New" w:hint="cs"/>
        <w:b/>
        <w:bCs/>
        <w:sz w:val="28"/>
        <w:szCs w:val="28"/>
      </w:rPr>
      <w:t>2568</w:t>
    </w:r>
  </w:p>
  <w:p w14:paraId="1ABB9A88" w14:textId="77777777" w:rsidR="002071FD" w:rsidRPr="00D37EF8" w:rsidRDefault="002071FD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6986D13"/>
    <w:multiLevelType w:val="multilevel"/>
    <w:tmpl w:val="F1085996"/>
    <w:styleLink w:val="Style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E21683A"/>
    <w:multiLevelType w:val="multilevel"/>
    <w:tmpl w:val="3184DB4C"/>
    <w:styleLink w:val="Styl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bCs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15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EA27F6C"/>
    <w:multiLevelType w:val="hybridMultilevel"/>
    <w:tmpl w:val="0A3E3840"/>
    <w:lvl w:ilvl="0" w:tplc="877C35A2">
      <w:start w:val="1"/>
      <w:numFmt w:val="thaiLetters"/>
      <w:lvlText w:val="%1)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 w15:restartNumberingAfterBreak="0">
    <w:nsid w:val="59415993"/>
    <w:multiLevelType w:val="hybridMultilevel"/>
    <w:tmpl w:val="674C5364"/>
    <w:lvl w:ilvl="0" w:tplc="85765EF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D00E77"/>
    <w:multiLevelType w:val="multilevel"/>
    <w:tmpl w:val="EF344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DCF3F1B"/>
    <w:multiLevelType w:val="hybridMultilevel"/>
    <w:tmpl w:val="1360C440"/>
    <w:lvl w:ilvl="0" w:tplc="6EEAA0D8">
      <w:start w:val="1"/>
      <w:numFmt w:val="decimal"/>
      <w:lvlText w:val="%1."/>
      <w:lvlJc w:val="left"/>
      <w:pPr>
        <w:ind w:left="1353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826551061">
    <w:abstractNumId w:val="6"/>
  </w:num>
  <w:num w:numId="2" w16cid:durableId="908225290">
    <w:abstractNumId w:val="5"/>
  </w:num>
  <w:num w:numId="3" w16cid:durableId="174393235">
    <w:abstractNumId w:val="9"/>
  </w:num>
  <w:num w:numId="4" w16cid:durableId="1760367656">
    <w:abstractNumId w:val="7"/>
  </w:num>
  <w:num w:numId="5" w16cid:durableId="770472949">
    <w:abstractNumId w:val="8"/>
  </w:num>
  <w:num w:numId="6" w16cid:durableId="1437945668">
    <w:abstractNumId w:val="3"/>
  </w:num>
  <w:num w:numId="7" w16cid:durableId="508982330">
    <w:abstractNumId w:val="2"/>
  </w:num>
  <w:num w:numId="8" w16cid:durableId="1470973194">
    <w:abstractNumId w:val="0"/>
  </w:num>
  <w:num w:numId="9" w16cid:durableId="1486358529">
    <w:abstractNumId w:val="1"/>
  </w:num>
  <w:num w:numId="10" w16cid:durableId="322660597">
    <w:abstractNumId w:val="4"/>
  </w:num>
  <w:num w:numId="11" w16cid:durableId="1225604204">
    <w:abstractNumId w:val="16"/>
  </w:num>
  <w:num w:numId="12" w16cid:durableId="1873152473">
    <w:abstractNumId w:val="13"/>
  </w:num>
  <w:num w:numId="13" w16cid:durableId="1412585059">
    <w:abstractNumId w:val="21"/>
  </w:num>
  <w:num w:numId="14" w16cid:durableId="138153634">
    <w:abstractNumId w:val="15"/>
  </w:num>
  <w:num w:numId="15" w16cid:durableId="451486457">
    <w:abstractNumId w:val="18"/>
  </w:num>
  <w:num w:numId="16" w16cid:durableId="680932193">
    <w:abstractNumId w:val="11"/>
  </w:num>
  <w:num w:numId="17" w16cid:durableId="580411329">
    <w:abstractNumId w:val="12"/>
  </w:num>
  <w:num w:numId="18" w16cid:durableId="1098452353">
    <w:abstractNumId w:val="10"/>
  </w:num>
  <w:num w:numId="19" w16cid:durableId="549147321">
    <w:abstractNumId w:val="14"/>
  </w:num>
  <w:num w:numId="20" w16cid:durableId="369306714">
    <w:abstractNumId w:val="20"/>
  </w:num>
  <w:num w:numId="21" w16cid:durableId="1618566971">
    <w:abstractNumId w:val="19"/>
  </w:num>
  <w:num w:numId="22" w16cid:durableId="601300961">
    <w:abstractNumId w:val="17"/>
  </w:num>
  <w:num w:numId="23" w16cid:durableId="899051216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576"/>
    <w:rsid w:val="0000093E"/>
    <w:rsid w:val="00000DA0"/>
    <w:rsid w:val="00000F5D"/>
    <w:rsid w:val="00001017"/>
    <w:rsid w:val="00001215"/>
    <w:rsid w:val="00001476"/>
    <w:rsid w:val="00001523"/>
    <w:rsid w:val="00001536"/>
    <w:rsid w:val="0000168E"/>
    <w:rsid w:val="00001E43"/>
    <w:rsid w:val="0000217D"/>
    <w:rsid w:val="000023BC"/>
    <w:rsid w:val="00002518"/>
    <w:rsid w:val="00002ABF"/>
    <w:rsid w:val="00002D9A"/>
    <w:rsid w:val="00002EE8"/>
    <w:rsid w:val="00002F31"/>
    <w:rsid w:val="0000302C"/>
    <w:rsid w:val="000036DF"/>
    <w:rsid w:val="00003D77"/>
    <w:rsid w:val="00003E80"/>
    <w:rsid w:val="00004735"/>
    <w:rsid w:val="0000478C"/>
    <w:rsid w:val="000047E9"/>
    <w:rsid w:val="00004863"/>
    <w:rsid w:val="000049A0"/>
    <w:rsid w:val="00004F84"/>
    <w:rsid w:val="00004F93"/>
    <w:rsid w:val="000052BE"/>
    <w:rsid w:val="0000567C"/>
    <w:rsid w:val="000056BE"/>
    <w:rsid w:val="00005BDA"/>
    <w:rsid w:val="00005F80"/>
    <w:rsid w:val="00006131"/>
    <w:rsid w:val="00006503"/>
    <w:rsid w:val="0000657B"/>
    <w:rsid w:val="00006B5B"/>
    <w:rsid w:val="000072DA"/>
    <w:rsid w:val="0000740C"/>
    <w:rsid w:val="00007631"/>
    <w:rsid w:val="0000770E"/>
    <w:rsid w:val="000077F7"/>
    <w:rsid w:val="000078E0"/>
    <w:rsid w:val="00007A61"/>
    <w:rsid w:val="00007FAE"/>
    <w:rsid w:val="00010251"/>
    <w:rsid w:val="000102C6"/>
    <w:rsid w:val="000106F1"/>
    <w:rsid w:val="00010A8B"/>
    <w:rsid w:val="000114F7"/>
    <w:rsid w:val="000114FB"/>
    <w:rsid w:val="0001157B"/>
    <w:rsid w:val="00011886"/>
    <w:rsid w:val="000118FF"/>
    <w:rsid w:val="00011D3A"/>
    <w:rsid w:val="00011FDB"/>
    <w:rsid w:val="00012139"/>
    <w:rsid w:val="000125BD"/>
    <w:rsid w:val="000129CC"/>
    <w:rsid w:val="00012B7E"/>
    <w:rsid w:val="00013586"/>
    <w:rsid w:val="00013B52"/>
    <w:rsid w:val="00013C24"/>
    <w:rsid w:val="00013E0F"/>
    <w:rsid w:val="00013E34"/>
    <w:rsid w:val="00014556"/>
    <w:rsid w:val="00014620"/>
    <w:rsid w:val="00014799"/>
    <w:rsid w:val="00014D18"/>
    <w:rsid w:val="000151B1"/>
    <w:rsid w:val="000156BA"/>
    <w:rsid w:val="00015810"/>
    <w:rsid w:val="0001590C"/>
    <w:rsid w:val="000159C2"/>
    <w:rsid w:val="00015AE9"/>
    <w:rsid w:val="00016376"/>
    <w:rsid w:val="00016895"/>
    <w:rsid w:val="00016D45"/>
    <w:rsid w:val="00016E9B"/>
    <w:rsid w:val="00016FAB"/>
    <w:rsid w:val="000171EC"/>
    <w:rsid w:val="000172CF"/>
    <w:rsid w:val="000179D5"/>
    <w:rsid w:val="00017B0A"/>
    <w:rsid w:val="00017CD5"/>
    <w:rsid w:val="00020190"/>
    <w:rsid w:val="000202AE"/>
    <w:rsid w:val="000205D3"/>
    <w:rsid w:val="00020A41"/>
    <w:rsid w:val="00020E5D"/>
    <w:rsid w:val="00020ECB"/>
    <w:rsid w:val="00021109"/>
    <w:rsid w:val="00021538"/>
    <w:rsid w:val="000215A9"/>
    <w:rsid w:val="0002172F"/>
    <w:rsid w:val="000217E7"/>
    <w:rsid w:val="00021949"/>
    <w:rsid w:val="00021D81"/>
    <w:rsid w:val="0002210D"/>
    <w:rsid w:val="0002214A"/>
    <w:rsid w:val="000223A6"/>
    <w:rsid w:val="000225DA"/>
    <w:rsid w:val="00022E2D"/>
    <w:rsid w:val="00022E8F"/>
    <w:rsid w:val="00022FFC"/>
    <w:rsid w:val="0002340D"/>
    <w:rsid w:val="00023525"/>
    <w:rsid w:val="00023552"/>
    <w:rsid w:val="00023642"/>
    <w:rsid w:val="00023C48"/>
    <w:rsid w:val="00023CB9"/>
    <w:rsid w:val="000241D5"/>
    <w:rsid w:val="000245AF"/>
    <w:rsid w:val="00024609"/>
    <w:rsid w:val="000246A7"/>
    <w:rsid w:val="00024789"/>
    <w:rsid w:val="000247BD"/>
    <w:rsid w:val="00024862"/>
    <w:rsid w:val="000249B6"/>
    <w:rsid w:val="00024A4D"/>
    <w:rsid w:val="00024FF9"/>
    <w:rsid w:val="000252F0"/>
    <w:rsid w:val="00025564"/>
    <w:rsid w:val="00025654"/>
    <w:rsid w:val="00025C9F"/>
    <w:rsid w:val="00025E2C"/>
    <w:rsid w:val="00026931"/>
    <w:rsid w:val="00026A4C"/>
    <w:rsid w:val="00027939"/>
    <w:rsid w:val="00027C26"/>
    <w:rsid w:val="00027DBC"/>
    <w:rsid w:val="00030356"/>
    <w:rsid w:val="000304F1"/>
    <w:rsid w:val="000307A3"/>
    <w:rsid w:val="00031235"/>
    <w:rsid w:val="00031329"/>
    <w:rsid w:val="000314CA"/>
    <w:rsid w:val="00031905"/>
    <w:rsid w:val="00031B51"/>
    <w:rsid w:val="00031BF9"/>
    <w:rsid w:val="00032A34"/>
    <w:rsid w:val="00032A77"/>
    <w:rsid w:val="00033058"/>
    <w:rsid w:val="000330E1"/>
    <w:rsid w:val="0003330E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50E"/>
    <w:rsid w:val="00035B30"/>
    <w:rsid w:val="00035CED"/>
    <w:rsid w:val="00035E84"/>
    <w:rsid w:val="00035F2E"/>
    <w:rsid w:val="00036402"/>
    <w:rsid w:val="00036A95"/>
    <w:rsid w:val="00036B95"/>
    <w:rsid w:val="00036C01"/>
    <w:rsid w:val="00037234"/>
    <w:rsid w:val="0003762C"/>
    <w:rsid w:val="00037962"/>
    <w:rsid w:val="00040045"/>
    <w:rsid w:val="0004017B"/>
    <w:rsid w:val="000402D7"/>
    <w:rsid w:val="00040418"/>
    <w:rsid w:val="000405B6"/>
    <w:rsid w:val="000415F9"/>
    <w:rsid w:val="00041677"/>
    <w:rsid w:val="000416D5"/>
    <w:rsid w:val="0004184A"/>
    <w:rsid w:val="00041A01"/>
    <w:rsid w:val="00041BD0"/>
    <w:rsid w:val="00041CF6"/>
    <w:rsid w:val="00041F85"/>
    <w:rsid w:val="00042006"/>
    <w:rsid w:val="000429E6"/>
    <w:rsid w:val="00042C9E"/>
    <w:rsid w:val="00042DE6"/>
    <w:rsid w:val="00042F82"/>
    <w:rsid w:val="00043419"/>
    <w:rsid w:val="0004358E"/>
    <w:rsid w:val="00043980"/>
    <w:rsid w:val="00043A9B"/>
    <w:rsid w:val="00043BA7"/>
    <w:rsid w:val="00044793"/>
    <w:rsid w:val="00044819"/>
    <w:rsid w:val="000448CF"/>
    <w:rsid w:val="00044BDC"/>
    <w:rsid w:val="00044C08"/>
    <w:rsid w:val="0004570E"/>
    <w:rsid w:val="000459B6"/>
    <w:rsid w:val="00045A69"/>
    <w:rsid w:val="00045A88"/>
    <w:rsid w:val="00045FBB"/>
    <w:rsid w:val="00046847"/>
    <w:rsid w:val="00047072"/>
    <w:rsid w:val="00047226"/>
    <w:rsid w:val="000473D7"/>
    <w:rsid w:val="00047FD9"/>
    <w:rsid w:val="000502C9"/>
    <w:rsid w:val="00050571"/>
    <w:rsid w:val="000510F4"/>
    <w:rsid w:val="00051138"/>
    <w:rsid w:val="00051F65"/>
    <w:rsid w:val="00051F90"/>
    <w:rsid w:val="0005244B"/>
    <w:rsid w:val="00052909"/>
    <w:rsid w:val="00052AE3"/>
    <w:rsid w:val="00053099"/>
    <w:rsid w:val="000533E0"/>
    <w:rsid w:val="000536C7"/>
    <w:rsid w:val="00053954"/>
    <w:rsid w:val="00053978"/>
    <w:rsid w:val="00053B6A"/>
    <w:rsid w:val="000540AE"/>
    <w:rsid w:val="00054134"/>
    <w:rsid w:val="00054166"/>
    <w:rsid w:val="000549BC"/>
    <w:rsid w:val="00054CFF"/>
    <w:rsid w:val="0005500B"/>
    <w:rsid w:val="00055017"/>
    <w:rsid w:val="000550CF"/>
    <w:rsid w:val="00055853"/>
    <w:rsid w:val="00055F02"/>
    <w:rsid w:val="000569D6"/>
    <w:rsid w:val="00056B95"/>
    <w:rsid w:val="00056C13"/>
    <w:rsid w:val="00056C7A"/>
    <w:rsid w:val="00056ECE"/>
    <w:rsid w:val="000574DA"/>
    <w:rsid w:val="00057B6E"/>
    <w:rsid w:val="00057E28"/>
    <w:rsid w:val="00057ED5"/>
    <w:rsid w:val="00057F92"/>
    <w:rsid w:val="00057FFC"/>
    <w:rsid w:val="000603D6"/>
    <w:rsid w:val="000608DD"/>
    <w:rsid w:val="0006118B"/>
    <w:rsid w:val="00061270"/>
    <w:rsid w:val="000612F7"/>
    <w:rsid w:val="00061521"/>
    <w:rsid w:val="00061730"/>
    <w:rsid w:val="00061792"/>
    <w:rsid w:val="00061C01"/>
    <w:rsid w:val="00061D22"/>
    <w:rsid w:val="00061EAA"/>
    <w:rsid w:val="00062026"/>
    <w:rsid w:val="00062325"/>
    <w:rsid w:val="00062E8F"/>
    <w:rsid w:val="00063226"/>
    <w:rsid w:val="00063B7F"/>
    <w:rsid w:val="00063C1D"/>
    <w:rsid w:val="000640FF"/>
    <w:rsid w:val="000650FF"/>
    <w:rsid w:val="00065110"/>
    <w:rsid w:val="000653D9"/>
    <w:rsid w:val="00065541"/>
    <w:rsid w:val="000656E3"/>
    <w:rsid w:val="00065864"/>
    <w:rsid w:val="00065A9F"/>
    <w:rsid w:val="00065C6A"/>
    <w:rsid w:val="00065CD6"/>
    <w:rsid w:val="00065E3D"/>
    <w:rsid w:val="0006668C"/>
    <w:rsid w:val="00066D53"/>
    <w:rsid w:val="00067262"/>
    <w:rsid w:val="000673C9"/>
    <w:rsid w:val="00067794"/>
    <w:rsid w:val="000679E6"/>
    <w:rsid w:val="00067A28"/>
    <w:rsid w:val="00067E49"/>
    <w:rsid w:val="00070327"/>
    <w:rsid w:val="000703AD"/>
    <w:rsid w:val="000707D3"/>
    <w:rsid w:val="00070A26"/>
    <w:rsid w:val="000714E3"/>
    <w:rsid w:val="000715EA"/>
    <w:rsid w:val="000716F0"/>
    <w:rsid w:val="00071E32"/>
    <w:rsid w:val="00072019"/>
    <w:rsid w:val="000725B2"/>
    <w:rsid w:val="000727DE"/>
    <w:rsid w:val="00072F48"/>
    <w:rsid w:val="000730F4"/>
    <w:rsid w:val="00073338"/>
    <w:rsid w:val="0007338D"/>
    <w:rsid w:val="000738BB"/>
    <w:rsid w:val="00073C23"/>
    <w:rsid w:val="00073E7D"/>
    <w:rsid w:val="000747D9"/>
    <w:rsid w:val="00074A1A"/>
    <w:rsid w:val="00074B13"/>
    <w:rsid w:val="0007533C"/>
    <w:rsid w:val="00075E79"/>
    <w:rsid w:val="000762BE"/>
    <w:rsid w:val="00076664"/>
    <w:rsid w:val="00076676"/>
    <w:rsid w:val="000768AA"/>
    <w:rsid w:val="000769C6"/>
    <w:rsid w:val="00076A65"/>
    <w:rsid w:val="00076CAA"/>
    <w:rsid w:val="00076F9C"/>
    <w:rsid w:val="000771F1"/>
    <w:rsid w:val="00077287"/>
    <w:rsid w:val="000779C7"/>
    <w:rsid w:val="00077A7D"/>
    <w:rsid w:val="00077EAB"/>
    <w:rsid w:val="00077FA4"/>
    <w:rsid w:val="00080337"/>
    <w:rsid w:val="0008071E"/>
    <w:rsid w:val="000807DD"/>
    <w:rsid w:val="00080E1F"/>
    <w:rsid w:val="00081F8F"/>
    <w:rsid w:val="00082930"/>
    <w:rsid w:val="00082C47"/>
    <w:rsid w:val="000831E5"/>
    <w:rsid w:val="00083366"/>
    <w:rsid w:val="00083451"/>
    <w:rsid w:val="0008355A"/>
    <w:rsid w:val="00083721"/>
    <w:rsid w:val="00083AFC"/>
    <w:rsid w:val="00083C2A"/>
    <w:rsid w:val="00083EA8"/>
    <w:rsid w:val="00083FB3"/>
    <w:rsid w:val="000843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863E7"/>
    <w:rsid w:val="00086B57"/>
    <w:rsid w:val="00086BF7"/>
    <w:rsid w:val="000877F6"/>
    <w:rsid w:val="00087918"/>
    <w:rsid w:val="00090283"/>
    <w:rsid w:val="00090399"/>
    <w:rsid w:val="00090B69"/>
    <w:rsid w:val="00090F01"/>
    <w:rsid w:val="00090F25"/>
    <w:rsid w:val="00091117"/>
    <w:rsid w:val="0009130A"/>
    <w:rsid w:val="0009145E"/>
    <w:rsid w:val="00091F28"/>
    <w:rsid w:val="00091FF0"/>
    <w:rsid w:val="0009203B"/>
    <w:rsid w:val="00092216"/>
    <w:rsid w:val="0009248E"/>
    <w:rsid w:val="0009271E"/>
    <w:rsid w:val="0009294E"/>
    <w:rsid w:val="00092C95"/>
    <w:rsid w:val="00092CFB"/>
    <w:rsid w:val="00092D35"/>
    <w:rsid w:val="00092E87"/>
    <w:rsid w:val="00092EC8"/>
    <w:rsid w:val="000932E0"/>
    <w:rsid w:val="000934B0"/>
    <w:rsid w:val="000935FC"/>
    <w:rsid w:val="00093DFC"/>
    <w:rsid w:val="00094094"/>
    <w:rsid w:val="000940DA"/>
    <w:rsid w:val="0009433E"/>
    <w:rsid w:val="0009446D"/>
    <w:rsid w:val="0009495B"/>
    <w:rsid w:val="000949F8"/>
    <w:rsid w:val="00094E26"/>
    <w:rsid w:val="00095357"/>
    <w:rsid w:val="000957E8"/>
    <w:rsid w:val="000966E7"/>
    <w:rsid w:val="00096CDF"/>
    <w:rsid w:val="00096D4B"/>
    <w:rsid w:val="000975F4"/>
    <w:rsid w:val="00097763"/>
    <w:rsid w:val="000978A4"/>
    <w:rsid w:val="00097BE1"/>
    <w:rsid w:val="00097F48"/>
    <w:rsid w:val="000A01E8"/>
    <w:rsid w:val="000A0459"/>
    <w:rsid w:val="000A0623"/>
    <w:rsid w:val="000A06AA"/>
    <w:rsid w:val="000A0A9C"/>
    <w:rsid w:val="000A0C5D"/>
    <w:rsid w:val="000A0CC3"/>
    <w:rsid w:val="000A0DAE"/>
    <w:rsid w:val="000A104A"/>
    <w:rsid w:val="000A113F"/>
    <w:rsid w:val="000A121A"/>
    <w:rsid w:val="000A137B"/>
    <w:rsid w:val="000A14DA"/>
    <w:rsid w:val="000A15C4"/>
    <w:rsid w:val="000A17E0"/>
    <w:rsid w:val="000A1D71"/>
    <w:rsid w:val="000A1E35"/>
    <w:rsid w:val="000A2B65"/>
    <w:rsid w:val="000A2C20"/>
    <w:rsid w:val="000A2FAF"/>
    <w:rsid w:val="000A314D"/>
    <w:rsid w:val="000A3554"/>
    <w:rsid w:val="000A37E8"/>
    <w:rsid w:val="000A3820"/>
    <w:rsid w:val="000A3839"/>
    <w:rsid w:val="000A386F"/>
    <w:rsid w:val="000A3938"/>
    <w:rsid w:val="000A39EB"/>
    <w:rsid w:val="000A3AF2"/>
    <w:rsid w:val="000A3CCA"/>
    <w:rsid w:val="000A3E53"/>
    <w:rsid w:val="000A3F75"/>
    <w:rsid w:val="000A44AF"/>
    <w:rsid w:val="000A494D"/>
    <w:rsid w:val="000A4D80"/>
    <w:rsid w:val="000A4D89"/>
    <w:rsid w:val="000A51A7"/>
    <w:rsid w:val="000A531D"/>
    <w:rsid w:val="000A5491"/>
    <w:rsid w:val="000A54F1"/>
    <w:rsid w:val="000A567D"/>
    <w:rsid w:val="000A5684"/>
    <w:rsid w:val="000A654F"/>
    <w:rsid w:val="000A76D2"/>
    <w:rsid w:val="000A788A"/>
    <w:rsid w:val="000A7BEC"/>
    <w:rsid w:val="000A7CA7"/>
    <w:rsid w:val="000A7DCF"/>
    <w:rsid w:val="000B02AE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A9B"/>
    <w:rsid w:val="000B1F6D"/>
    <w:rsid w:val="000B2048"/>
    <w:rsid w:val="000B2320"/>
    <w:rsid w:val="000B26AF"/>
    <w:rsid w:val="000B2AC6"/>
    <w:rsid w:val="000B3A0F"/>
    <w:rsid w:val="000B3A8F"/>
    <w:rsid w:val="000B3C6D"/>
    <w:rsid w:val="000B3D0C"/>
    <w:rsid w:val="000B407A"/>
    <w:rsid w:val="000B40F1"/>
    <w:rsid w:val="000B417B"/>
    <w:rsid w:val="000B43C0"/>
    <w:rsid w:val="000B453A"/>
    <w:rsid w:val="000B460F"/>
    <w:rsid w:val="000B4893"/>
    <w:rsid w:val="000B4924"/>
    <w:rsid w:val="000B4DCD"/>
    <w:rsid w:val="000B4EFF"/>
    <w:rsid w:val="000B5392"/>
    <w:rsid w:val="000B54F8"/>
    <w:rsid w:val="000B5899"/>
    <w:rsid w:val="000B5999"/>
    <w:rsid w:val="000B5C45"/>
    <w:rsid w:val="000B5C52"/>
    <w:rsid w:val="000B5CFC"/>
    <w:rsid w:val="000B5E26"/>
    <w:rsid w:val="000B63F6"/>
    <w:rsid w:val="000B6B11"/>
    <w:rsid w:val="000B6E81"/>
    <w:rsid w:val="000B6F5A"/>
    <w:rsid w:val="000B7604"/>
    <w:rsid w:val="000B795F"/>
    <w:rsid w:val="000B7A6B"/>
    <w:rsid w:val="000B7C10"/>
    <w:rsid w:val="000B7C4F"/>
    <w:rsid w:val="000B7FE4"/>
    <w:rsid w:val="000C03A4"/>
    <w:rsid w:val="000C06A9"/>
    <w:rsid w:val="000C0752"/>
    <w:rsid w:val="000C0BD4"/>
    <w:rsid w:val="000C0D13"/>
    <w:rsid w:val="000C1025"/>
    <w:rsid w:val="000C104E"/>
    <w:rsid w:val="000C1458"/>
    <w:rsid w:val="000C16AE"/>
    <w:rsid w:val="000C1831"/>
    <w:rsid w:val="000C190F"/>
    <w:rsid w:val="000C1B64"/>
    <w:rsid w:val="000C1C26"/>
    <w:rsid w:val="000C1D99"/>
    <w:rsid w:val="000C1FD6"/>
    <w:rsid w:val="000C2066"/>
    <w:rsid w:val="000C25E2"/>
    <w:rsid w:val="000C25E9"/>
    <w:rsid w:val="000C26A2"/>
    <w:rsid w:val="000C2D7D"/>
    <w:rsid w:val="000C2D87"/>
    <w:rsid w:val="000C3190"/>
    <w:rsid w:val="000C3840"/>
    <w:rsid w:val="000C392F"/>
    <w:rsid w:val="000C3C6A"/>
    <w:rsid w:val="000C3EA8"/>
    <w:rsid w:val="000C4175"/>
    <w:rsid w:val="000C433E"/>
    <w:rsid w:val="000C470C"/>
    <w:rsid w:val="000C4D5E"/>
    <w:rsid w:val="000C4F48"/>
    <w:rsid w:val="000C4F71"/>
    <w:rsid w:val="000C50AC"/>
    <w:rsid w:val="000C52D7"/>
    <w:rsid w:val="000C5521"/>
    <w:rsid w:val="000C607C"/>
    <w:rsid w:val="000C6587"/>
    <w:rsid w:val="000C6D06"/>
    <w:rsid w:val="000C6E61"/>
    <w:rsid w:val="000C77B6"/>
    <w:rsid w:val="000C7A53"/>
    <w:rsid w:val="000D021F"/>
    <w:rsid w:val="000D0483"/>
    <w:rsid w:val="000D04A3"/>
    <w:rsid w:val="000D069A"/>
    <w:rsid w:val="000D0708"/>
    <w:rsid w:val="000D08E9"/>
    <w:rsid w:val="000D0A82"/>
    <w:rsid w:val="000D0FC6"/>
    <w:rsid w:val="000D1226"/>
    <w:rsid w:val="000D1D35"/>
    <w:rsid w:val="000D1D52"/>
    <w:rsid w:val="000D2110"/>
    <w:rsid w:val="000D2771"/>
    <w:rsid w:val="000D28A3"/>
    <w:rsid w:val="000D2A3E"/>
    <w:rsid w:val="000D2F3B"/>
    <w:rsid w:val="000D32C6"/>
    <w:rsid w:val="000D37C4"/>
    <w:rsid w:val="000D385F"/>
    <w:rsid w:val="000D38A1"/>
    <w:rsid w:val="000D38DE"/>
    <w:rsid w:val="000D399F"/>
    <w:rsid w:val="000D3AB4"/>
    <w:rsid w:val="000D403D"/>
    <w:rsid w:val="000D421E"/>
    <w:rsid w:val="000D4340"/>
    <w:rsid w:val="000D450B"/>
    <w:rsid w:val="000D4559"/>
    <w:rsid w:val="000D4A61"/>
    <w:rsid w:val="000D4E03"/>
    <w:rsid w:val="000D52EE"/>
    <w:rsid w:val="000D5DCC"/>
    <w:rsid w:val="000D602A"/>
    <w:rsid w:val="000D6394"/>
    <w:rsid w:val="000D63FB"/>
    <w:rsid w:val="000D644B"/>
    <w:rsid w:val="000D6962"/>
    <w:rsid w:val="000D69DC"/>
    <w:rsid w:val="000D6A2D"/>
    <w:rsid w:val="000D6C04"/>
    <w:rsid w:val="000D70A1"/>
    <w:rsid w:val="000D7128"/>
    <w:rsid w:val="000D71FF"/>
    <w:rsid w:val="000D72D3"/>
    <w:rsid w:val="000D7735"/>
    <w:rsid w:val="000D7EDF"/>
    <w:rsid w:val="000E0041"/>
    <w:rsid w:val="000E01DA"/>
    <w:rsid w:val="000E02A2"/>
    <w:rsid w:val="000E0421"/>
    <w:rsid w:val="000E0428"/>
    <w:rsid w:val="000E0657"/>
    <w:rsid w:val="000E0AE0"/>
    <w:rsid w:val="000E0AE3"/>
    <w:rsid w:val="000E0B0E"/>
    <w:rsid w:val="000E0F3E"/>
    <w:rsid w:val="000E116D"/>
    <w:rsid w:val="000E18C6"/>
    <w:rsid w:val="000E1919"/>
    <w:rsid w:val="000E19AF"/>
    <w:rsid w:val="000E1B4D"/>
    <w:rsid w:val="000E2254"/>
    <w:rsid w:val="000E276E"/>
    <w:rsid w:val="000E28E1"/>
    <w:rsid w:val="000E2B14"/>
    <w:rsid w:val="000E2BB4"/>
    <w:rsid w:val="000E2DC6"/>
    <w:rsid w:val="000E336C"/>
    <w:rsid w:val="000E343D"/>
    <w:rsid w:val="000E353F"/>
    <w:rsid w:val="000E38F9"/>
    <w:rsid w:val="000E3BC8"/>
    <w:rsid w:val="000E3D6F"/>
    <w:rsid w:val="000E40D7"/>
    <w:rsid w:val="000E43AB"/>
    <w:rsid w:val="000E4714"/>
    <w:rsid w:val="000E4D43"/>
    <w:rsid w:val="000E4DAD"/>
    <w:rsid w:val="000E50CD"/>
    <w:rsid w:val="000E5611"/>
    <w:rsid w:val="000E594F"/>
    <w:rsid w:val="000E59D3"/>
    <w:rsid w:val="000E5A00"/>
    <w:rsid w:val="000E5AE3"/>
    <w:rsid w:val="000E5D3F"/>
    <w:rsid w:val="000E5E83"/>
    <w:rsid w:val="000E61EA"/>
    <w:rsid w:val="000E6645"/>
    <w:rsid w:val="000E6766"/>
    <w:rsid w:val="000E67B8"/>
    <w:rsid w:val="000E6A8B"/>
    <w:rsid w:val="000E6DD7"/>
    <w:rsid w:val="000E6E4F"/>
    <w:rsid w:val="000E6EEE"/>
    <w:rsid w:val="000E71FF"/>
    <w:rsid w:val="000E728A"/>
    <w:rsid w:val="000E7750"/>
    <w:rsid w:val="000E785C"/>
    <w:rsid w:val="000E7FF7"/>
    <w:rsid w:val="000F01B8"/>
    <w:rsid w:val="000F0239"/>
    <w:rsid w:val="000F0421"/>
    <w:rsid w:val="000F09F4"/>
    <w:rsid w:val="000F0C89"/>
    <w:rsid w:val="000F0D51"/>
    <w:rsid w:val="000F1165"/>
    <w:rsid w:val="000F11F6"/>
    <w:rsid w:val="000F1414"/>
    <w:rsid w:val="000F18C6"/>
    <w:rsid w:val="000F1B9C"/>
    <w:rsid w:val="000F1E19"/>
    <w:rsid w:val="000F1E51"/>
    <w:rsid w:val="000F1E68"/>
    <w:rsid w:val="000F21F4"/>
    <w:rsid w:val="000F2433"/>
    <w:rsid w:val="000F288C"/>
    <w:rsid w:val="000F28BF"/>
    <w:rsid w:val="000F2ED5"/>
    <w:rsid w:val="000F30E4"/>
    <w:rsid w:val="000F3579"/>
    <w:rsid w:val="000F3D51"/>
    <w:rsid w:val="000F47BB"/>
    <w:rsid w:val="000F48A6"/>
    <w:rsid w:val="000F50DA"/>
    <w:rsid w:val="000F5A00"/>
    <w:rsid w:val="000F5E09"/>
    <w:rsid w:val="000F5F95"/>
    <w:rsid w:val="000F6769"/>
    <w:rsid w:val="000F690E"/>
    <w:rsid w:val="000F6A55"/>
    <w:rsid w:val="000F6AD3"/>
    <w:rsid w:val="000F6ADF"/>
    <w:rsid w:val="000F6B04"/>
    <w:rsid w:val="000F6D68"/>
    <w:rsid w:val="000F7091"/>
    <w:rsid w:val="000F72E8"/>
    <w:rsid w:val="000F744A"/>
    <w:rsid w:val="000F7627"/>
    <w:rsid w:val="000F785B"/>
    <w:rsid w:val="000F7DCE"/>
    <w:rsid w:val="00100345"/>
    <w:rsid w:val="0010146E"/>
    <w:rsid w:val="001016C6"/>
    <w:rsid w:val="00101F50"/>
    <w:rsid w:val="00102338"/>
    <w:rsid w:val="00102413"/>
    <w:rsid w:val="00102997"/>
    <w:rsid w:val="00102E54"/>
    <w:rsid w:val="0010316A"/>
    <w:rsid w:val="00103515"/>
    <w:rsid w:val="001037EB"/>
    <w:rsid w:val="00103A00"/>
    <w:rsid w:val="00103B64"/>
    <w:rsid w:val="001040C8"/>
    <w:rsid w:val="00104138"/>
    <w:rsid w:val="001043EE"/>
    <w:rsid w:val="001045A1"/>
    <w:rsid w:val="00105199"/>
    <w:rsid w:val="00105855"/>
    <w:rsid w:val="00105A84"/>
    <w:rsid w:val="00105A98"/>
    <w:rsid w:val="00105B30"/>
    <w:rsid w:val="00105B97"/>
    <w:rsid w:val="00106101"/>
    <w:rsid w:val="001061B1"/>
    <w:rsid w:val="00106A90"/>
    <w:rsid w:val="00106A9C"/>
    <w:rsid w:val="00106E3C"/>
    <w:rsid w:val="00106E75"/>
    <w:rsid w:val="00106EFA"/>
    <w:rsid w:val="001073AA"/>
    <w:rsid w:val="0010769F"/>
    <w:rsid w:val="0010776C"/>
    <w:rsid w:val="00107915"/>
    <w:rsid w:val="00107959"/>
    <w:rsid w:val="001079E7"/>
    <w:rsid w:val="00107A7C"/>
    <w:rsid w:val="0011046C"/>
    <w:rsid w:val="001104D2"/>
    <w:rsid w:val="00110544"/>
    <w:rsid w:val="001107F7"/>
    <w:rsid w:val="00110907"/>
    <w:rsid w:val="00110BE3"/>
    <w:rsid w:val="00110D02"/>
    <w:rsid w:val="00110FF3"/>
    <w:rsid w:val="00111249"/>
    <w:rsid w:val="001112AF"/>
    <w:rsid w:val="00111395"/>
    <w:rsid w:val="001118F0"/>
    <w:rsid w:val="00111A45"/>
    <w:rsid w:val="00112809"/>
    <w:rsid w:val="0011295C"/>
    <w:rsid w:val="00112E90"/>
    <w:rsid w:val="00113FF5"/>
    <w:rsid w:val="001140A2"/>
    <w:rsid w:val="00114123"/>
    <w:rsid w:val="001142F5"/>
    <w:rsid w:val="001151EB"/>
    <w:rsid w:val="0011525D"/>
    <w:rsid w:val="00115270"/>
    <w:rsid w:val="001152DA"/>
    <w:rsid w:val="00115821"/>
    <w:rsid w:val="001158B9"/>
    <w:rsid w:val="00115BF9"/>
    <w:rsid w:val="00115E3F"/>
    <w:rsid w:val="00116163"/>
    <w:rsid w:val="0011648A"/>
    <w:rsid w:val="00116A93"/>
    <w:rsid w:val="00116AD4"/>
    <w:rsid w:val="00116C19"/>
    <w:rsid w:val="00116D95"/>
    <w:rsid w:val="0011710F"/>
    <w:rsid w:val="00117721"/>
    <w:rsid w:val="0011787B"/>
    <w:rsid w:val="001178FE"/>
    <w:rsid w:val="00120160"/>
    <w:rsid w:val="00120554"/>
    <w:rsid w:val="00120DE4"/>
    <w:rsid w:val="001212E4"/>
    <w:rsid w:val="00121410"/>
    <w:rsid w:val="001214D8"/>
    <w:rsid w:val="001217AD"/>
    <w:rsid w:val="0012198F"/>
    <w:rsid w:val="00121FE3"/>
    <w:rsid w:val="00122156"/>
    <w:rsid w:val="00122A02"/>
    <w:rsid w:val="00122BDD"/>
    <w:rsid w:val="00122CAF"/>
    <w:rsid w:val="00122EE8"/>
    <w:rsid w:val="00122FFF"/>
    <w:rsid w:val="0012321E"/>
    <w:rsid w:val="0012350E"/>
    <w:rsid w:val="0012397B"/>
    <w:rsid w:val="00124171"/>
    <w:rsid w:val="00124217"/>
    <w:rsid w:val="001243E1"/>
    <w:rsid w:val="00124EAF"/>
    <w:rsid w:val="0012507C"/>
    <w:rsid w:val="001250C3"/>
    <w:rsid w:val="001251B0"/>
    <w:rsid w:val="0012533A"/>
    <w:rsid w:val="001259B5"/>
    <w:rsid w:val="00125B60"/>
    <w:rsid w:val="00125CEA"/>
    <w:rsid w:val="0012600E"/>
    <w:rsid w:val="00126490"/>
    <w:rsid w:val="00126B80"/>
    <w:rsid w:val="00126D41"/>
    <w:rsid w:val="001273C6"/>
    <w:rsid w:val="001302E1"/>
    <w:rsid w:val="00130301"/>
    <w:rsid w:val="001305A6"/>
    <w:rsid w:val="00130657"/>
    <w:rsid w:val="001308F0"/>
    <w:rsid w:val="001309A4"/>
    <w:rsid w:val="00130AFA"/>
    <w:rsid w:val="00130C5A"/>
    <w:rsid w:val="0013119D"/>
    <w:rsid w:val="001318EB"/>
    <w:rsid w:val="00131BBA"/>
    <w:rsid w:val="00132038"/>
    <w:rsid w:val="001326AC"/>
    <w:rsid w:val="001326F7"/>
    <w:rsid w:val="00132D1A"/>
    <w:rsid w:val="00132DF6"/>
    <w:rsid w:val="0013396F"/>
    <w:rsid w:val="00133CDD"/>
    <w:rsid w:val="00133D8E"/>
    <w:rsid w:val="0013477E"/>
    <w:rsid w:val="00134913"/>
    <w:rsid w:val="00134EF7"/>
    <w:rsid w:val="00134FE8"/>
    <w:rsid w:val="001350E4"/>
    <w:rsid w:val="001353C5"/>
    <w:rsid w:val="001357AE"/>
    <w:rsid w:val="00135BAB"/>
    <w:rsid w:val="00136091"/>
    <w:rsid w:val="001364E8"/>
    <w:rsid w:val="00136681"/>
    <w:rsid w:val="001366EA"/>
    <w:rsid w:val="00136CAA"/>
    <w:rsid w:val="0013712B"/>
    <w:rsid w:val="001375FF"/>
    <w:rsid w:val="00137961"/>
    <w:rsid w:val="00137A8D"/>
    <w:rsid w:val="00137E44"/>
    <w:rsid w:val="00137EA4"/>
    <w:rsid w:val="00137F53"/>
    <w:rsid w:val="00140016"/>
    <w:rsid w:val="0014065C"/>
    <w:rsid w:val="00140A9D"/>
    <w:rsid w:val="00140BBC"/>
    <w:rsid w:val="00141418"/>
    <w:rsid w:val="00141633"/>
    <w:rsid w:val="00141AA6"/>
    <w:rsid w:val="00141F84"/>
    <w:rsid w:val="00141FDD"/>
    <w:rsid w:val="00143871"/>
    <w:rsid w:val="001438B9"/>
    <w:rsid w:val="00144318"/>
    <w:rsid w:val="001444BC"/>
    <w:rsid w:val="0014471B"/>
    <w:rsid w:val="00144971"/>
    <w:rsid w:val="00144AB0"/>
    <w:rsid w:val="001450FA"/>
    <w:rsid w:val="0014534F"/>
    <w:rsid w:val="00145701"/>
    <w:rsid w:val="001458BC"/>
    <w:rsid w:val="00145BD8"/>
    <w:rsid w:val="00145C3C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6BB"/>
    <w:rsid w:val="001478C0"/>
    <w:rsid w:val="00147AA9"/>
    <w:rsid w:val="00147B5A"/>
    <w:rsid w:val="00147F2A"/>
    <w:rsid w:val="00147F33"/>
    <w:rsid w:val="00147F4B"/>
    <w:rsid w:val="00150208"/>
    <w:rsid w:val="001508CB"/>
    <w:rsid w:val="00150A3D"/>
    <w:rsid w:val="0015102D"/>
    <w:rsid w:val="001513CF"/>
    <w:rsid w:val="00151590"/>
    <w:rsid w:val="00151861"/>
    <w:rsid w:val="00151913"/>
    <w:rsid w:val="00151B07"/>
    <w:rsid w:val="00151C7D"/>
    <w:rsid w:val="00151FF8"/>
    <w:rsid w:val="001523ED"/>
    <w:rsid w:val="00152670"/>
    <w:rsid w:val="0015270D"/>
    <w:rsid w:val="001528F6"/>
    <w:rsid w:val="00152A95"/>
    <w:rsid w:val="00152C52"/>
    <w:rsid w:val="00153123"/>
    <w:rsid w:val="00153225"/>
    <w:rsid w:val="00153277"/>
    <w:rsid w:val="00153344"/>
    <w:rsid w:val="0015386A"/>
    <w:rsid w:val="00153A31"/>
    <w:rsid w:val="00153A7F"/>
    <w:rsid w:val="00153AEA"/>
    <w:rsid w:val="00153BD5"/>
    <w:rsid w:val="00153CE1"/>
    <w:rsid w:val="00153FBD"/>
    <w:rsid w:val="0015423C"/>
    <w:rsid w:val="00154274"/>
    <w:rsid w:val="0015492A"/>
    <w:rsid w:val="001551EC"/>
    <w:rsid w:val="001551F9"/>
    <w:rsid w:val="0015535D"/>
    <w:rsid w:val="001557AC"/>
    <w:rsid w:val="00155A50"/>
    <w:rsid w:val="001565DC"/>
    <w:rsid w:val="001566C1"/>
    <w:rsid w:val="001568FE"/>
    <w:rsid w:val="001569A9"/>
    <w:rsid w:val="00156CF4"/>
    <w:rsid w:val="00157017"/>
    <w:rsid w:val="00157463"/>
    <w:rsid w:val="001574AE"/>
    <w:rsid w:val="00157508"/>
    <w:rsid w:val="00157718"/>
    <w:rsid w:val="0015781A"/>
    <w:rsid w:val="00157AE4"/>
    <w:rsid w:val="00157BEC"/>
    <w:rsid w:val="00157DAA"/>
    <w:rsid w:val="001604CE"/>
    <w:rsid w:val="001605E0"/>
    <w:rsid w:val="00160657"/>
    <w:rsid w:val="00160715"/>
    <w:rsid w:val="001607E8"/>
    <w:rsid w:val="00160CA4"/>
    <w:rsid w:val="00161041"/>
    <w:rsid w:val="00161186"/>
    <w:rsid w:val="001613B4"/>
    <w:rsid w:val="00161497"/>
    <w:rsid w:val="00161883"/>
    <w:rsid w:val="001618AE"/>
    <w:rsid w:val="001619A7"/>
    <w:rsid w:val="00161B8C"/>
    <w:rsid w:val="00161DAF"/>
    <w:rsid w:val="00161E51"/>
    <w:rsid w:val="00161EF7"/>
    <w:rsid w:val="001620A0"/>
    <w:rsid w:val="00162123"/>
    <w:rsid w:val="00162353"/>
    <w:rsid w:val="001623FE"/>
    <w:rsid w:val="00162C06"/>
    <w:rsid w:val="00162E79"/>
    <w:rsid w:val="00163411"/>
    <w:rsid w:val="00163674"/>
    <w:rsid w:val="001638AD"/>
    <w:rsid w:val="00163A0F"/>
    <w:rsid w:val="00163B05"/>
    <w:rsid w:val="00163CAD"/>
    <w:rsid w:val="00163D6A"/>
    <w:rsid w:val="00164348"/>
    <w:rsid w:val="00164731"/>
    <w:rsid w:val="00164C0C"/>
    <w:rsid w:val="00164C86"/>
    <w:rsid w:val="00164ED6"/>
    <w:rsid w:val="00164F79"/>
    <w:rsid w:val="001658E8"/>
    <w:rsid w:val="00165B7C"/>
    <w:rsid w:val="001662D9"/>
    <w:rsid w:val="001663C8"/>
    <w:rsid w:val="00166B3B"/>
    <w:rsid w:val="00166BCA"/>
    <w:rsid w:val="00166C93"/>
    <w:rsid w:val="001674DD"/>
    <w:rsid w:val="0016750A"/>
    <w:rsid w:val="00167539"/>
    <w:rsid w:val="00167576"/>
    <w:rsid w:val="00167662"/>
    <w:rsid w:val="001678A4"/>
    <w:rsid w:val="001679A4"/>
    <w:rsid w:val="00167A32"/>
    <w:rsid w:val="00167D5D"/>
    <w:rsid w:val="0017057A"/>
    <w:rsid w:val="00170609"/>
    <w:rsid w:val="00170654"/>
    <w:rsid w:val="001708FD"/>
    <w:rsid w:val="00170A27"/>
    <w:rsid w:val="00170BDA"/>
    <w:rsid w:val="00170C3E"/>
    <w:rsid w:val="00170C4A"/>
    <w:rsid w:val="00170DE0"/>
    <w:rsid w:val="00170E9A"/>
    <w:rsid w:val="00171A06"/>
    <w:rsid w:val="00171AC1"/>
    <w:rsid w:val="00171B9F"/>
    <w:rsid w:val="00171C45"/>
    <w:rsid w:val="00171DD7"/>
    <w:rsid w:val="001729B9"/>
    <w:rsid w:val="00172CD6"/>
    <w:rsid w:val="00172DC6"/>
    <w:rsid w:val="0017318F"/>
    <w:rsid w:val="0017319E"/>
    <w:rsid w:val="0017328D"/>
    <w:rsid w:val="001738B3"/>
    <w:rsid w:val="00173CBC"/>
    <w:rsid w:val="00173DC8"/>
    <w:rsid w:val="00174051"/>
    <w:rsid w:val="00174345"/>
    <w:rsid w:val="00174389"/>
    <w:rsid w:val="00174C6D"/>
    <w:rsid w:val="0017512C"/>
    <w:rsid w:val="001752AE"/>
    <w:rsid w:val="001753F5"/>
    <w:rsid w:val="0017545A"/>
    <w:rsid w:val="001759B6"/>
    <w:rsid w:val="00175E87"/>
    <w:rsid w:val="00175EDA"/>
    <w:rsid w:val="00175F93"/>
    <w:rsid w:val="00176311"/>
    <w:rsid w:val="001764DF"/>
    <w:rsid w:val="001768AC"/>
    <w:rsid w:val="00176E33"/>
    <w:rsid w:val="001770CD"/>
    <w:rsid w:val="001771E2"/>
    <w:rsid w:val="0017728F"/>
    <w:rsid w:val="0017732D"/>
    <w:rsid w:val="0017742A"/>
    <w:rsid w:val="001777C2"/>
    <w:rsid w:val="00177F45"/>
    <w:rsid w:val="00180047"/>
    <w:rsid w:val="0018062D"/>
    <w:rsid w:val="00180F67"/>
    <w:rsid w:val="0018135D"/>
    <w:rsid w:val="0018146F"/>
    <w:rsid w:val="001814AE"/>
    <w:rsid w:val="001818A6"/>
    <w:rsid w:val="00181A68"/>
    <w:rsid w:val="00181F49"/>
    <w:rsid w:val="001824EB"/>
    <w:rsid w:val="0018254E"/>
    <w:rsid w:val="00182A77"/>
    <w:rsid w:val="00182E98"/>
    <w:rsid w:val="001831A3"/>
    <w:rsid w:val="001835AD"/>
    <w:rsid w:val="0018367C"/>
    <w:rsid w:val="0018372C"/>
    <w:rsid w:val="00183B8F"/>
    <w:rsid w:val="00183D44"/>
    <w:rsid w:val="00183F50"/>
    <w:rsid w:val="00184090"/>
    <w:rsid w:val="00184342"/>
    <w:rsid w:val="00184441"/>
    <w:rsid w:val="0018448D"/>
    <w:rsid w:val="00184724"/>
    <w:rsid w:val="001847AB"/>
    <w:rsid w:val="00184C19"/>
    <w:rsid w:val="0018538B"/>
    <w:rsid w:val="00185F9B"/>
    <w:rsid w:val="00186074"/>
    <w:rsid w:val="001862EA"/>
    <w:rsid w:val="00186598"/>
    <w:rsid w:val="001865F7"/>
    <w:rsid w:val="0018664B"/>
    <w:rsid w:val="0018669A"/>
    <w:rsid w:val="00186B04"/>
    <w:rsid w:val="00186B69"/>
    <w:rsid w:val="00186E63"/>
    <w:rsid w:val="00187187"/>
    <w:rsid w:val="001871D8"/>
    <w:rsid w:val="00187337"/>
    <w:rsid w:val="00187A4F"/>
    <w:rsid w:val="00187EC7"/>
    <w:rsid w:val="00190631"/>
    <w:rsid w:val="00190C33"/>
    <w:rsid w:val="00191055"/>
    <w:rsid w:val="001916F0"/>
    <w:rsid w:val="001918E6"/>
    <w:rsid w:val="00191B06"/>
    <w:rsid w:val="00191C2C"/>
    <w:rsid w:val="00191CC7"/>
    <w:rsid w:val="00191F43"/>
    <w:rsid w:val="001920B1"/>
    <w:rsid w:val="001920E1"/>
    <w:rsid w:val="00192484"/>
    <w:rsid w:val="001924AF"/>
    <w:rsid w:val="001928A9"/>
    <w:rsid w:val="00192A1A"/>
    <w:rsid w:val="00192CED"/>
    <w:rsid w:val="00193079"/>
    <w:rsid w:val="00193230"/>
    <w:rsid w:val="001938D5"/>
    <w:rsid w:val="00193B1C"/>
    <w:rsid w:val="00193BE9"/>
    <w:rsid w:val="00193D90"/>
    <w:rsid w:val="00193DC4"/>
    <w:rsid w:val="001940F5"/>
    <w:rsid w:val="00194309"/>
    <w:rsid w:val="00194421"/>
    <w:rsid w:val="00194501"/>
    <w:rsid w:val="0019469C"/>
    <w:rsid w:val="001947D8"/>
    <w:rsid w:val="00194A96"/>
    <w:rsid w:val="00194AEB"/>
    <w:rsid w:val="00195344"/>
    <w:rsid w:val="00195678"/>
    <w:rsid w:val="00195815"/>
    <w:rsid w:val="00195E3A"/>
    <w:rsid w:val="00195E52"/>
    <w:rsid w:val="0019637A"/>
    <w:rsid w:val="001965DB"/>
    <w:rsid w:val="001966C0"/>
    <w:rsid w:val="001967F9"/>
    <w:rsid w:val="0019698B"/>
    <w:rsid w:val="00196C4A"/>
    <w:rsid w:val="00196D49"/>
    <w:rsid w:val="00196DFA"/>
    <w:rsid w:val="00196EC5"/>
    <w:rsid w:val="0019712A"/>
    <w:rsid w:val="001978F5"/>
    <w:rsid w:val="0019796D"/>
    <w:rsid w:val="00197B17"/>
    <w:rsid w:val="00197BDC"/>
    <w:rsid w:val="001A041D"/>
    <w:rsid w:val="001A04BE"/>
    <w:rsid w:val="001A0519"/>
    <w:rsid w:val="001A05EA"/>
    <w:rsid w:val="001A0D65"/>
    <w:rsid w:val="001A0DE5"/>
    <w:rsid w:val="001A0FB9"/>
    <w:rsid w:val="001A12AB"/>
    <w:rsid w:val="001A1741"/>
    <w:rsid w:val="001A1840"/>
    <w:rsid w:val="001A1B02"/>
    <w:rsid w:val="001A1CD4"/>
    <w:rsid w:val="001A2011"/>
    <w:rsid w:val="001A20E6"/>
    <w:rsid w:val="001A2174"/>
    <w:rsid w:val="001A24F8"/>
    <w:rsid w:val="001A25BB"/>
    <w:rsid w:val="001A25DC"/>
    <w:rsid w:val="001A281F"/>
    <w:rsid w:val="001A2BAF"/>
    <w:rsid w:val="001A329E"/>
    <w:rsid w:val="001A3301"/>
    <w:rsid w:val="001A3450"/>
    <w:rsid w:val="001A36B6"/>
    <w:rsid w:val="001A3AB7"/>
    <w:rsid w:val="001A3E16"/>
    <w:rsid w:val="001A41C3"/>
    <w:rsid w:val="001A4300"/>
    <w:rsid w:val="001A472E"/>
    <w:rsid w:val="001A5193"/>
    <w:rsid w:val="001A52BA"/>
    <w:rsid w:val="001A5543"/>
    <w:rsid w:val="001A5910"/>
    <w:rsid w:val="001A5A03"/>
    <w:rsid w:val="001A6171"/>
    <w:rsid w:val="001A61BE"/>
    <w:rsid w:val="001A6828"/>
    <w:rsid w:val="001A6A0D"/>
    <w:rsid w:val="001A6B72"/>
    <w:rsid w:val="001A6D2C"/>
    <w:rsid w:val="001A6E34"/>
    <w:rsid w:val="001A74ED"/>
    <w:rsid w:val="001A770E"/>
    <w:rsid w:val="001A7A78"/>
    <w:rsid w:val="001A7AD7"/>
    <w:rsid w:val="001A7BD7"/>
    <w:rsid w:val="001A7C1B"/>
    <w:rsid w:val="001A7C5A"/>
    <w:rsid w:val="001A7D49"/>
    <w:rsid w:val="001A7FB4"/>
    <w:rsid w:val="001A7FD6"/>
    <w:rsid w:val="001B012D"/>
    <w:rsid w:val="001B0806"/>
    <w:rsid w:val="001B0C1A"/>
    <w:rsid w:val="001B0C6C"/>
    <w:rsid w:val="001B0C9A"/>
    <w:rsid w:val="001B0E0F"/>
    <w:rsid w:val="001B1321"/>
    <w:rsid w:val="001B142F"/>
    <w:rsid w:val="001B1C66"/>
    <w:rsid w:val="001B2158"/>
    <w:rsid w:val="001B2566"/>
    <w:rsid w:val="001B3063"/>
    <w:rsid w:val="001B3110"/>
    <w:rsid w:val="001B31C9"/>
    <w:rsid w:val="001B323E"/>
    <w:rsid w:val="001B345D"/>
    <w:rsid w:val="001B3552"/>
    <w:rsid w:val="001B361E"/>
    <w:rsid w:val="001B3626"/>
    <w:rsid w:val="001B3889"/>
    <w:rsid w:val="001B389F"/>
    <w:rsid w:val="001B39E7"/>
    <w:rsid w:val="001B3C77"/>
    <w:rsid w:val="001B43D1"/>
    <w:rsid w:val="001B4CA5"/>
    <w:rsid w:val="001B51A7"/>
    <w:rsid w:val="001B51AC"/>
    <w:rsid w:val="001B5A1E"/>
    <w:rsid w:val="001B5C0A"/>
    <w:rsid w:val="001B5C2D"/>
    <w:rsid w:val="001B5FE1"/>
    <w:rsid w:val="001B637D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653"/>
    <w:rsid w:val="001C0976"/>
    <w:rsid w:val="001C09E5"/>
    <w:rsid w:val="001C0AD3"/>
    <w:rsid w:val="001C0D06"/>
    <w:rsid w:val="001C132F"/>
    <w:rsid w:val="001C1531"/>
    <w:rsid w:val="001C1B76"/>
    <w:rsid w:val="001C21B8"/>
    <w:rsid w:val="001C2281"/>
    <w:rsid w:val="001C234B"/>
    <w:rsid w:val="001C25F4"/>
    <w:rsid w:val="001C2718"/>
    <w:rsid w:val="001C2E07"/>
    <w:rsid w:val="001C2F0E"/>
    <w:rsid w:val="001C36B0"/>
    <w:rsid w:val="001C38B7"/>
    <w:rsid w:val="001C3B17"/>
    <w:rsid w:val="001C3B61"/>
    <w:rsid w:val="001C3BD9"/>
    <w:rsid w:val="001C3FF6"/>
    <w:rsid w:val="001C4123"/>
    <w:rsid w:val="001C42F6"/>
    <w:rsid w:val="001C4526"/>
    <w:rsid w:val="001C528C"/>
    <w:rsid w:val="001C5308"/>
    <w:rsid w:val="001C5853"/>
    <w:rsid w:val="001C5D1A"/>
    <w:rsid w:val="001C5D83"/>
    <w:rsid w:val="001C5EF8"/>
    <w:rsid w:val="001C6340"/>
    <w:rsid w:val="001C6D39"/>
    <w:rsid w:val="001C6DAB"/>
    <w:rsid w:val="001C6DB5"/>
    <w:rsid w:val="001C6F8B"/>
    <w:rsid w:val="001C77B5"/>
    <w:rsid w:val="001C7A17"/>
    <w:rsid w:val="001C7ABF"/>
    <w:rsid w:val="001C7BE3"/>
    <w:rsid w:val="001C7BFF"/>
    <w:rsid w:val="001C7F52"/>
    <w:rsid w:val="001D028B"/>
    <w:rsid w:val="001D02CA"/>
    <w:rsid w:val="001D04B4"/>
    <w:rsid w:val="001D04C9"/>
    <w:rsid w:val="001D07A2"/>
    <w:rsid w:val="001D0B56"/>
    <w:rsid w:val="001D0E43"/>
    <w:rsid w:val="001D13FE"/>
    <w:rsid w:val="001D16D1"/>
    <w:rsid w:val="001D1959"/>
    <w:rsid w:val="001D2103"/>
    <w:rsid w:val="001D2733"/>
    <w:rsid w:val="001D29CC"/>
    <w:rsid w:val="001D2B25"/>
    <w:rsid w:val="001D2CB7"/>
    <w:rsid w:val="001D301D"/>
    <w:rsid w:val="001D31AF"/>
    <w:rsid w:val="001D379F"/>
    <w:rsid w:val="001D3882"/>
    <w:rsid w:val="001D3CD4"/>
    <w:rsid w:val="001D50D1"/>
    <w:rsid w:val="001D5372"/>
    <w:rsid w:val="001D5463"/>
    <w:rsid w:val="001D5549"/>
    <w:rsid w:val="001D5732"/>
    <w:rsid w:val="001D57F9"/>
    <w:rsid w:val="001D5F14"/>
    <w:rsid w:val="001D600B"/>
    <w:rsid w:val="001D6371"/>
    <w:rsid w:val="001D654D"/>
    <w:rsid w:val="001D6884"/>
    <w:rsid w:val="001D6966"/>
    <w:rsid w:val="001D6EE7"/>
    <w:rsid w:val="001D71C3"/>
    <w:rsid w:val="001D7282"/>
    <w:rsid w:val="001D7604"/>
    <w:rsid w:val="001D7865"/>
    <w:rsid w:val="001D7C12"/>
    <w:rsid w:val="001E0644"/>
    <w:rsid w:val="001E0B59"/>
    <w:rsid w:val="001E0DA7"/>
    <w:rsid w:val="001E1209"/>
    <w:rsid w:val="001E155E"/>
    <w:rsid w:val="001E1615"/>
    <w:rsid w:val="001E1639"/>
    <w:rsid w:val="001E16A8"/>
    <w:rsid w:val="001E1702"/>
    <w:rsid w:val="001E1A94"/>
    <w:rsid w:val="001E234C"/>
    <w:rsid w:val="001E23F7"/>
    <w:rsid w:val="001E23FA"/>
    <w:rsid w:val="001E293B"/>
    <w:rsid w:val="001E2BBF"/>
    <w:rsid w:val="001E2BFA"/>
    <w:rsid w:val="001E2E94"/>
    <w:rsid w:val="001E2EC8"/>
    <w:rsid w:val="001E3A04"/>
    <w:rsid w:val="001E41C5"/>
    <w:rsid w:val="001E43FD"/>
    <w:rsid w:val="001E462E"/>
    <w:rsid w:val="001E4A60"/>
    <w:rsid w:val="001E50EA"/>
    <w:rsid w:val="001E5CD5"/>
    <w:rsid w:val="001E5D59"/>
    <w:rsid w:val="001E65A7"/>
    <w:rsid w:val="001E6BB6"/>
    <w:rsid w:val="001E6C46"/>
    <w:rsid w:val="001E6DC6"/>
    <w:rsid w:val="001E73BB"/>
    <w:rsid w:val="001E7B07"/>
    <w:rsid w:val="001F0386"/>
    <w:rsid w:val="001F0469"/>
    <w:rsid w:val="001F07B3"/>
    <w:rsid w:val="001F0B05"/>
    <w:rsid w:val="001F0BA0"/>
    <w:rsid w:val="001F0CBA"/>
    <w:rsid w:val="001F1063"/>
    <w:rsid w:val="001F10A4"/>
    <w:rsid w:val="001F14D3"/>
    <w:rsid w:val="001F15AB"/>
    <w:rsid w:val="001F17B0"/>
    <w:rsid w:val="001F17C4"/>
    <w:rsid w:val="001F193D"/>
    <w:rsid w:val="001F1944"/>
    <w:rsid w:val="001F228A"/>
    <w:rsid w:val="001F22F4"/>
    <w:rsid w:val="001F23FA"/>
    <w:rsid w:val="001F28DD"/>
    <w:rsid w:val="001F2ACB"/>
    <w:rsid w:val="001F2EDA"/>
    <w:rsid w:val="001F3010"/>
    <w:rsid w:val="001F34DE"/>
    <w:rsid w:val="001F35F0"/>
    <w:rsid w:val="001F379F"/>
    <w:rsid w:val="001F38B1"/>
    <w:rsid w:val="001F3EB5"/>
    <w:rsid w:val="001F442C"/>
    <w:rsid w:val="001F447E"/>
    <w:rsid w:val="001F45A4"/>
    <w:rsid w:val="001F4634"/>
    <w:rsid w:val="001F4683"/>
    <w:rsid w:val="001F486C"/>
    <w:rsid w:val="001F4B3B"/>
    <w:rsid w:val="001F4CB9"/>
    <w:rsid w:val="001F5013"/>
    <w:rsid w:val="001F5337"/>
    <w:rsid w:val="001F5375"/>
    <w:rsid w:val="001F5884"/>
    <w:rsid w:val="001F635C"/>
    <w:rsid w:val="001F63F4"/>
    <w:rsid w:val="001F640E"/>
    <w:rsid w:val="001F6578"/>
    <w:rsid w:val="001F66DD"/>
    <w:rsid w:val="001F66E5"/>
    <w:rsid w:val="001F6E58"/>
    <w:rsid w:val="001F7153"/>
    <w:rsid w:val="001F738F"/>
    <w:rsid w:val="001F74EB"/>
    <w:rsid w:val="001F786F"/>
    <w:rsid w:val="001F7B6A"/>
    <w:rsid w:val="002001D7"/>
    <w:rsid w:val="0020038B"/>
    <w:rsid w:val="00200643"/>
    <w:rsid w:val="0020066D"/>
    <w:rsid w:val="00200766"/>
    <w:rsid w:val="002008FB"/>
    <w:rsid w:val="00200AE9"/>
    <w:rsid w:val="00200F14"/>
    <w:rsid w:val="00201051"/>
    <w:rsid w:val="002012AB"/>
    <w:rsid w:val="002018AA"/>
    <w:rsid w:val="00201A44"/>
    <w:rsid w:val="00201FC1"/>
    <w:rsid w:val="00202A09"/>
    <w:rsid w:val="00202F1B"/>
    <w:rsid w:val="00203084"/>
    <w:rsid w:val="00203116"/>
    <w:rsid w:val="00203B15"/>
    <w:rsid w:val="00203E02"/>
    <w:rsid w:val="002040DE"/>
    <w:rsid w:val="0020470E"/>
    <w:rsid w:val="00204AB5"/>
    <w:rsid w:val="00204B7F"/>
    <w:rsid w:val="00204C1E"/>
    <w:rsid w:val="00204C65"/>
    <w:rsid w:val="00204DC3"/>
    <w:rsid w:val="0020590E"/>
    <w:rsid w:val="00205EDD"/>
    <w:rsid w:val="00205F3C"/>
    <w:rsid w:val="002060BB"/>
    <w:rsid w:val="00206208"/>
    <w:rsid w:val="002069B4"/>
    <w:rsid w:val="002069D0"/>
    <w:rsid w:val="00206ECB"/>
    <w:rsid w:val="002071FD"/>
    <w:rsid w:val="002075BF"/>
    <w:rsid w:val="00207669"/>
    <w:rsid w:val="002079E1"/>
    <w:rsid w:val="00207A6F"/>
    <w:rsid w:val="00210389"/>
    <w:rsid w:val="00210AEC"/>
    <w:rsid w:val="00211067"/>
    <w:rsid w:val="00211A0F"/>
    <w:rsid w:val="00211E29"/>
    <w:rsid w:val="00211E31"/>
    <w:rsid w:val="00211E53"/>
    <w:rsid w:val="00212075"/>
    <w:rsid w:val="00212180"/>
    <w:rsid w:val="0021224E"/>
    <w:rsid w:val="00212294"/>
    <w:rsid w:val="0021254D"/>
    <w:rsid w:val="00212620"/>
    <w:rsid w:val="0021264B"/>
    <w:rsid w:val="00212908"/>
    <w:rsid w:val="00212960"/>
    <w:rsid w:val="00212D95"/>
    <w:rsid w:val="00212ECD"/>
    <w:rsid w:val="00212F67"/>
    <w:rsid w:val="00212FF5"/>
    <w:rsid w:val="002134C7"/>
    <w:rsid w:val="002136EA"/>
    <w:rsid w:val="002137F7"/>
    <w:rsid w:val="00214C4F"/>
    <w:rsid w:val="00214C7C"/>
    <w:rsid w:val="002155C1"/>
    <w:rsid w:val="002157E3"/>
    <w:rsid w:val="002158A4"/>
    <w:rsid w:val="00215F78"/>
    <w:rsid w:val="002161E9"/>
    <w:rsid w:val="002163D9"/>
    <w:rsid w:val="00216462"/>
    <w:rsid w:val="00216684"/>
    <w:rsid w:val="002166E5"/>
    <w:rsid w:val="002167B2"/>
    <w:rsid w:val="00216AA4"/>
    <w:rsid w:val="00216C6B"/>
    <w:rsid w:val="00216DA4"/>
    <w:rsid w:val="00216DAE"/>
    <w:rsid w:val="00216FBB"/>
    <w:rsid w:val="002170AF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852"/>
    <w:rsid w:val="00222920"/>
    <w:rsid w:val="00222AC4"/>
    <w:rsid w:val="00222BE8"/>
    <w:rsid w:val="00222EC1"/>
    <w:rsid w:val="00223005"/>
    <w:rsid w:val="00223171"/>
    <w:rsid w:val="00223578"/>
    <w:rsid w:val="0022376F"/>
    <w:rsid w:val="002247B8"/>
    <w:rsid w:val="002247EB"/>
    <w:rsid w:val="002247FC"/>
    <w:rsid w:val="00224929"/>
    <w:rsid w:val="00224AE7"/>
    <w:rsid w:val="00224BDE"/>
    <w:rsid w:val="00224CB6"/>
    <w:rsid w:val="00225304"/>
    <w:rsid w:val="00225352"/>
    <w:rsid w:val="002254A5"/>
    <w:rsid w:val="00225705"/>
    <w:rsid w:val="00225770"/>
    <w:rsid w:val="00225DD1"/>
    <w:rsid w:val="002264E5"/>
    <w:rsid w:val="0022682A"/>
    <w:rsid w:val="00226CFF"/>
    <w:rsid w:val="002279E7"/>
    <w:rsid w:val="00227BCF"/>
    <w:rsid w:val="0023008B"/>
    <w:rsid w:val="002300D1"/>
    <w:rsid w:val="002302F1"/>
    <w:rsid w:val="002304C4"/>
    <w:rsid w:val="00230974"/>
    <w:rsid w:val="00230E24"/>
    <w:rsid w:val="002312DD"/>
    <w:rsid w:val="0023140F"/>
    <w:rsid w:val="00231560"/>
    <w:rsid w:val="002316DA"/>
    <w:rsid w:val="00231723"/>
    <w:rsid w:val="002317D1"/>
    <w:rsid w:val="002318EC"/>
    <w:rsid w:val="00231CA1"/>
    <w:rsid w:val="00232386"/>
    <w:rsid w:val="0023247B"/>
    <w:rsid w:val="002327C0"/>
    <w:rsid w:val="00232C1E"/>
    <w:rsid w:val="00232DF1"/>
    <w:rsid w:val="00232E1F"/>
    <w:rsid w:val="00232E3F"/>
    <w:rsid w:val="002331DE"/>
    <w:rsid w:val="00233318"/>
    <w:rsid w:val="0023353D"/>
    <w:rsid w:val="002339FC"/>
    <w:rsid w:val="00233BFC"/>
    <w:rsid w:val="00234007"/>
    <w:rsid w:val="00234107"/>
    <w:rsid w:val="002342E4"/>
    <w:rsid w:val="002347C9"/>
    <w:rsid w:val="00234B91"/>
    <w:rsid w:val="00234BBA"/>
    <w:rsid w:val="0023556E"/>
    <w:rsid w:val="00235833"/>
    <w:rsid w:val="002359FA"/>
    <w:rsid w:val="00235DC3"/>
    <w:rsid w:val="002363C3"/>
    <w:rsid w:val="002366C6"/>
    <w:rsid w:val="002366E3"/>
    <w:rsid w:val="0023676B"/>
    <w:rsid w:val="0023692F"/>
    <w:rsid w:val="00236A96"/>
    <w:rsid w:val="00236ABD"/>
    <w:rsid w:val="00236B72"/>
    <w:rsid w:val="00236DD2"/>
    <w:rsid w:val="00236DEA"/>
    <w:rsid w:val="002371FD"/>
    <w:rsid w:val="00237406"/>
    <w:rsid w:val="002375BF"/>
    <w:rsid w:val="002376DE"/>
    <w:rsid w:val="00237880"/>
    <w:rsid w:val="00237FDE"/>
    <w:rsid w:val="00240494"/>
    <w:rsid w:val="00240D0A"/>
    <w:rsid w:val="00240E5D"/>
    <w:rsid w:val="002412F3"/>
    <w:rsid w:val="0024137C"/>
    <w:rsid w:val="0024161A"/>
    <w:rsid w:val="002417A2"/>
    <w:rsid w:val="00241964"/>
    <w:rsid w:val="002419B0"/>
    <w:rsid w:val="002419DF"/>
    <w:rsid w:val="00241F5F"/>
    <w:rsid w:val="002422C1"/>
    <w:rsid w:val="0024290C"/>
    <w:rsid w:val="0024294A"/>
    <w:rsid w:val="00242BDE"/>
    <w:rsid w:val="00243201"/>
    <w:rsid w:val="00243842"/>
    <w:rsid w:val="00243968"/>
    <w:rsid w:val="00243A01"/>
    <w:rsid w:val="00243C90"/>
    <w:rsid w:val="00243ED8"/>
    <w:rsid w:val="00243F3B"/>
    <w:rsid w:val="00244C2F"/>
    <w:rsid w:val="00244DA1"/>
    <w:rsid w:val="00244F87"/>
    <w:rsid w:val="0024568E"/>
    <w:rsid w:val="00245F89"/>
    <w:rsid w:val="00246520"/>
    <w:rsid w:val="0024668F"/>
    <w:rsid w:val="00246AAC"/>
    <w:rsid w:val="00246AE1"/>
    <w:rsid w:val="00246CCE"/>
    <w:rsid w:val="002470C0"/>
    <w:rsid w:val="002471BF"/>
    <w:rsid w:val="002471F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6AC"/>
    <w:rsid w:val="0025092E"/>
    <w:rsid w:val="00250FCA"/>
    <w:rsid w:val="00250FF1"/>
    <w:rsid w:val="0025102B"/>
    <w:rsid w:val="0025105F"/>
    <w:rsid w:val="002512BF"/>
    <w:rsid w:val="0025145C"/>
    <w:rsid w:val="0025178F"/>
    <w:rsid w:val="002518EF"/>
    <w:rsid w:val="0025239B"/>
    <w:rsid w:val="002524D0"/>
    <w:rsid w:val="00252F0B"/>
    <w:rsid w:val="00253443"/>
    <w:rsid w:val="0025389C"/>
    <w:rsid w:val="00253A05"/>
    <w:rsid w:val="00253F1E"/>
    <w:rsid w:val="00253F6B"/>
    <w:rsid w:val="00254392"/>
    <w:rsid w:val="002546B3"/>
    <w:rsid w:val="0025482F"/>
    <w:rsid w:val="002549CD"/>
    <w:rsid w:val="00255085"/>
    <w:rsid w:val="00255118"/>
    <w:rsid w:val="00255592"/>
    <w:rsid w:val="0025597C"/>
    <w:rsid w:val="0025624D"/>
    <w:rsid w:val="0025644E"/>
    <w:rsid w:val="0025645B"/>
    <w:rsid w:val="00256587"/>
    <w:rsid w:val="00256683"/>
    <w:rsid w:val="0025686E"/>
    <w:rsid w:val="00256B8C"/>
    <w:rsid w:val="00256BBC"/>
    <w:rsid w:val="00256D22"/>
    <w:rsid w:val="00256F0B"/>
    <w:rsid w:val="00256FD6"/>
    <w:rsid w:val="00257586"/>
    <w:rsid w:val="0025784C"/>
    <w:rsid w:val="0026068D"/>
    <w:rsid w:val="00260704"/>
    <w:rsid w:val="00260A82"/>
    <w:rsid w:val="00260B2A"/>
    <w:rsid w:val="002615FB"/>
    <w:rsid w:val="002619CD"/>
    <w:rsid w:val="00261EF2"/>
    <w:rsid w:val="002620E8"/>
    <w:rsid w:val="00262366"/>
    <w:rsid w:val="002623A4"/>
    <w:rsid w:val="0026252B"/>
    <w:rsid w:val="0026265D"/>
    <w:rsid w:val="00262A21"/>
    <w:rsid w:val="0026339F"/>
    <w:rsid w:val="00263546"/>
    <w:rsid w:val="00263953"/>
    <w:rsid w:val="002639CB"/>
    <w:rsid w:val="00264B13"/>
    <w:rsid w:val="00265CFF"/>
    <w:rsid w:val="002670DA"/>
    <w:rsid w:val="002671AD"/>
    <w:rsid w:val="002672DB"/>
    <w:rsid w:val="00267327"/>
    <w:rsid w:val="0026739D"/>
    <w:rsid w:val="002674D8"/>
    <w:rsid w:val="00267524"/>
    <w:rsid w:val="00267882"/>
    <w:rsid w:val="00267F54"/>
    <w:rsid w:val="002702C6"/>
    <w:rsid w:val="00270782"/>
    <w:rsid w:val="00271901"/>
    <w:rsid w:val="00272284"/>
    <w:rsid w:val="002725A7"/>
    <w:rsid w:val="002726C3"/>
    <w:rsid w:val="0027286B"/>
    <w:rsid w:val="00272A69"/>
    <w:rsid w:val="00272B3B"/>
    <w:rsid w:val="00272C9B"/>
    <w:rsid w:val="002730DE"/>
    <w:rsid w:val="002732D3"/>
    <w:rsid w:val="002732FF"/>
    <w:rsid w:val="00273AE5"/>
    <w:rsid w:val="00274268"/>
    <w:rsid w:val="002746A7"/>
    <w:rsid w:val="00274761"/>
    <w:rsid w:val="0027487F"/>
    <w:rsid w:val="00274BD6"/>
    <w:rsid w:val="00274C5B"/>
    <w:rsid w:val="002753D3"/>
    <w:rsid w:val="00275424"/>
    <w:rsid w:val="002754FF"/>
    <w:rsid w:val="00275601"/>
    <w:rsid w:val="002759C6"/>
    <w:rsid w:val="00275C8A"/>
    <w:rsid w:val="00275C95"/>
    <w:rsid w:val="00276495"/>
    <w:rsid w:val="00276989"/>
    <w:rsid w:val="00276AF6"/>
    <w:rsid w:val="00276BF6"/>
    <w:rsid w:val="00277090"/>
    <w:rsid w:val="0027709D"/>
    <w:rsid w:val="0027709F"/>
    <w:rsid w:val="00277227"/>
    <w:rsid w:val="00277882"/>
    <w:rsid w:val="00277907"/>
    <w:rsid w:val="00277BAA"/>
    <w:rsid w:val="00277D5F"/>
    <w:rsid w:val="00277E8F"/>
    <w:rsid w:val="00280019"/>
    <w:rsid w:val="002805E0"/>
    <w:rsid w:val="0028088E"/>
    <w:rsid w:val="002808E7"/>
    <w:rsid w:val="00280C80"/>
    <w:rsid w:val="00280D65"/>
    <w:rsid w:val="00280DE9"/>
    <w:rsid w:val="00280FEE"/>
    <w:rsid w:val="0028171F"/>
    <w:rsid w:val="00281C72"/>
    <w:rsid w:val="00281CAD"/>
    <w:rsid w:val="0028209A"/>
    <w:rsid w:val="0028222F"/>
    <w:rsid w:val="00282252"/>
    <w:rsid w:val="002823B4"/>
    <w:rsid w:val="002825FF"/>
    <w:rsid w:val="002826FE"/>
    <w:rsid w:val="0028270C"/>
    <w:rsid w:val="0028298A"/>
    <w:rsid w:val="002829D3"/>
    <w:rsid w:val="00282E8B"/>
    <w:rsid w:val="002834D4"/>
    <w:rsid w:val="002835F8"/>
    <w:rsid w:val="0028373A"/>
    <w:rsid w:val="00283830"/>
    <w:rsid w:val="00283842"/>
    <w:rsid w:val="00283858"/>
    <w:rsid w:val="002839EE"/>
    <w:rsid w:val="002844A6"/>
    <w:rsid w:val="00284A17"/>
    <w:rsid w:val="00284F8D"/>
    <w:rsid w:val="00286090"/>
    <w:rsid w:val="00286DBE"/>
    <w:rsid w:val="00286DD9"/>
    <w:rsid w:val="00287082"/>
    <w:rsid w:val="00287230"/>
    <w:rsid w:val="0028733F"/>
    <w:rsid w:val="00287953"/>
    <w:rsid w:val="00287F9A"/>
    <w:rsid w:val="00290012"/>
    <w:rsid w:val="002900B8"/>
    <w:rsid w:val="00290A1F"/>
    <w:rsid w:val="00290B5E"/>
    <w:rsid w:val="00290C98"/>
    <w:rsid w:val="00290D48"/>
    <w:rsid w:val="00290FE3"/>
    <w:rsid w:val="0029119F"/>
    <w:rsid w:val="00291338"/>
    <w:rsid w:val="002914D7"/>
    <w:rsid w:val="00291FD2"/>
    <w:rsid w:val="00292149"/>
    <w:rsid w:val="002929BC"/>
    <w:rsid w:val="0029329C"/>
    <w:rsid w:val="00293855"/>
    <w:rsid w:val="002939BA"/>
    <w:rsid w:val="002941D6"/>
    <w:rsid w:val="002943AD"/>
    <w:rsid w:val="0029465C"/>
    <w:rsid w:val="002948F6"/>
    <w:rsid w:val="00294C32"/>
    <w:rsid w:val="00294FB6"/>
    <w:rsid w:val="00295032"/>
    <w:rsid w:val="002951C0"/>
    <w:rsid w:val="002952EC"/>
    <w:rsid w:val="002955CA"/>
    <w:rsid w:val="002959F9"/>
    <w:rsid w:val="00295B10"/>
    <w:rsid w:val="00295E2E"/>
    <w:rsid w:val="002965C3"/>
    <w:rsid w:val="002966A5"/>
    <w:rsid w:val="00296A31"/>
    <w:rsid w:val="00296B13"/>
    <w:rsid w:val="002974C2"/>
    <w:rsid w:val="00297A04"/>
    <w:rsid w:val="00297DE8"/>
    <w:rsid w:val="00297EE9"/>
    <w:rsid w:val="002A00B9"/>
    <w:rsid w:val="002A01DA"/>
    <w:rsid w:val="002A03A6"/>
    <w:rsid w:val="002A0572"/>
    <w:rsid w:val="002A059E"/>
    <w:rsid w:val="002A0828"/>
    <w:rsid w:val="002A0D98"/>
    <w:rsid w:val="002A0E17"/>
    <w:rsid w:val="002A0F5D"/>
    <w:rsid w:val="002A1472"/>
    <w:rsid w:val="002A1740"/>
    <w:rsid w:val="002A1910"/>
    <w:rsid w:val="002A2895"/>
    <w:rsid w:val="002A2FDF"/>
    <w:rsid w:val="002A3386"/>
    <w:rsid w:val="002A3622"/>
    <w:rsid w:val="002A39C8"/>
    <w:rsid w:val="002A3AA9"/>
    <w:rsid w:val="002A3ADB"/>
    <w:rsid w:val="002A3B24"/>
    <w:rsid w:val="002A3B36"/>
    <w:rsid w:val="002A3DF7"/>
    <w:rsid w:val="002A474D"/>
    <w:rsid w:val="002A4990"/>
    <w:rsid w:val="002A4A25"/>
    <w:rsid w:val="002A4BA1"/>
    <w:rsid w:val="002A4EB6"/>
    <w:rsid w:val="002A5042"/>
    <w:rsid w:val="002A53E5"/>
    <w:rsid w:val="002A55AE"/>
    <w:rsid w:val="002A5730"/>
    <w:rsid w:val="002A5781"/>
    <w:rsid w:val="002A5BCD"/>
    <w:rsid w:val="002A5D24"/>
    <w:rsid w:val="002A664B"/>
    <w:rsid w:val="002A669D"/>
    <w:rsid w:val="002A6890"/>
    <w:rsid w:val="002A6B32"/>
    <w:rsid w:val="002A77CC"/>
    <w:rsid w:val="002A7957"/>
    <w:rsid w:val="002A7F05"/>
    <w:rsid w:val="002B0492"/>
    <w:rsid w:val="002B04E4"/>
    <w:rsid w:val="002B072C"/>
    <w:rsid w:val="002B083D"/>
    <w:rsid w:val="002B093F"/>
    <w:rsid w:val="002B1489"/>
    <w:rsid w:val="002B1670"/>
    <w:rsid w:val="002B1984"/>
    <w:rsid w:val="002B1AAB"/>
    <w:rsid w:val="002B1E23"/>
    <w:rsid w:val="002B2521"/>
    <w:rsid w:val="002B252A"/>
    <w:rsid w:val="002B28A9"/>
    <w:rsid w:val="002B2B08"/>
    <w:rsid w:val="002B2B6C"/>
    <w:rsid w:val="002B2DAB"/>
    <w:rsid w:val="002B2E96"/>
    <w:rsid w:val="002B2F7D"/>
    <w:rsid w:val="002B2F89"/>
    <w:rsid w:val="002B3431"/>
    <w:rsid w:val="002B36EC"/>
    <w:rsid w:val="002B3763"/>
    <w:rsid w:val="002B37D0"/>
    <w:rsid w:val="002B385C"/>
    <w:rsid w:val="002B3F33"/>
    <w:rsid w:val="002B4096"/>
    <w:rsid w:val="002B5182"/>
    <w:rsid w:val="002B5739"/>
    <w:rsid w:val="002B57BD"/>
    <w:rsid w:val="002B57FD"/>
    <w:rsid w:val="002B5886"/>
    <w:rsid w:val="002B592E"/>
    <w:rsid w:val="002B5D67"/>
    <w:rsid w:val="002B6243"/>
    <w:rsid w:val="002B6336"/>
    <w:rsid w:val="002B6388"/>
    <w:rsid w:val="002B6414"/>
    <w:rsid w:val="002B6723"/>
    <w:rsid w:val="002B6BF2"/>
    <w:rsid w:val="002B6CD3"/>
    <w:rsid w:val="002B74FF"/>
    <w:rsid w:val="002B7904"/>
    <w:rsid w:val="002B7C39"/>
    <w:rsid w:val="002B7DA3"/>
    <w:rsid w:val="002C03BC"/>
    <w:rsid w:val="002C06D5"/>
    <w:rsid w:val="002C0714"/>
    <w:rsid w:val="002C0A59"/>
    <w:rsid w:val="002C1563"/>
    <w:rsid w:val="002C16E1"/>
    <w:rsid w:val="002C192E"/>
    <w:rsid w:val="002C19FF"/>
    <w:rsid w:val="002C1BA4"/>
    <w:rsid w:val="002C201C"/>
    <w:rsid w:val="002C213E"/>
    <w:rsid w:val="002C24B7"/>
    <w:rsid w:val="002C26D3"/>
    <w:rsid w:val="002C2737"/>
    <w:rsid w:val="002C288D"/>
    <w:rsid w:val="002C2946"/>
    <w:rsid w:val="002C2D9E"/>
    <w:rsid w:val="002C2E10"/>
    <w:rsid w:val="002C2EA5"/>
    <w:rsid w:val="002C2FF9"/>
    <w:rsid w:val="002C3319"/>
    <w:rsid w:val="002C33B0"/>
    <w:rsid w:val="002C340B"/>
    <w:rsid w:val="002C3552"/>
    <w:rsid w:val="002C3848"/>
    <w:rsid w:val="002C38D0"/>
    <w:rsid w:val="002C38EA"/>
    <w:rsid w:val="002C3E1F"/>
    <w:rsid w:val="002C3E48"/>
    <w:rsid w:val="002C4224"/>
    <w:rsid w:val="002C44BE"/>
    <w:rsid w:val="002C46ED"/>
    <w:rsid w:val="002C4769"/>
    <w:rsid w:val="002C48B9"/>
    <w:rsid w:val="002C4B71"/>
    <w:rsid w:val="002C4CEA"/>
    <w:rsid w:val="002C5610"/>
    <w:rsid w:val="002C5A25"/>
    <w:rsid w:val="002C5AFF"/>
    <w:rsid w:val="002C5CCA"/>
    <w:rsid w:val="002C5DFE"/>
    <w:rsid w:val="002C61F8"/>
    <w:rsid w:val="002C652F"/>
    <w:rsid w:val="002C667E"/>
    <w:rsid w:val="002C66C4"/>
    <w:rsid w:val="002C67A2"/>
    <w:rsid w:val="002C6C35"/>
    <w:rsid w:val="002C7145"/>
    <w:rsid w:val="002C7613"/>
    <w:rsid w:val="002C7963"/>
    <w:rsid w:val="002C7F22"/>
    <w:rsid w:val="002D0232"/>
    <w:rsid w:val="002D086D"/>
    <w:rsid w:val="002D0CDA"/>
    <w:rsid w:val="002D1042"/>
    <w:rsid w:val="002D131C"/>
    <w:rsid w:val="002D1346"/>
    <w:rsid w:val="002D1485"/>
    <w:rsid w:val="002D15CA"/>
    <w:rsid w:val="002D1979"/>
    <w:rsid w:val="002D1CC7"/>
    <w:rsid w:val="002D2214"/>
    <w:rsid w:val="002D2250"/>
    <w:rsid w:val="002D2632"/>
    <w:rsid w:val="002D2A8B"/>
    <w:rsid w:val="002D2AEE"/>
    <w:rsid w:val="002D3074"/>
    <w:rsid w:val="002D30B0"/>
    <w:rsid w:val="002D38CB"/>
    <w:rsid w:val="002D39A2"/>
    <w:rsid w:val="002D3B05"/>
    <w:rsid w:val="002D3CA1"/>
    <w:rsid w:val="002D3D2F"/>
    <w:rsid w:val="002D3DA1"/>
    <w:rsid w:val="002D3EFD"/>
    <w:rsid w:val="002D42D6"/>
    <w:rsid w:val="002D459D"/>
    <w:rsid w:val="002D4BE8"/>
    <w:rsid w:val="002D4FD1"/>
    <w:rsid w:val="002D5190"/>
    <w:rsid w:val="002D5462"/>
    <w:rsid w:val="002D54BE"/>
    <w:rsid w:val="002D55DA"/>
    <w:rsid w:val="002D55F5"/>
    <w:rsid w:val="002D5CA8"/>
    <w:rsid w:val="002D5CDE"/>
    <w:rsid w:val="002D5E2B"/>
    <w:rsid w:val="002D5F9F"/>
    <w:rsid w:val="002D6174"/>
    <w:rsid w:val="002D6316"/>
    <w:rsid w:val="002D6B2D"/>
    <w:rsid w:val="002D6FFC"/>
    <w:rsid w:val="002D71A3"/>
    <w:rsid w:val="002D71D1"/>
    <w:rsid w:val="002D76DE"/>
    <w:rsid w:val="002D78A8"/>
    <w:rsid w:val="002D78F2"/>
    <w:rsid w:val="002D7903"/>
    <w:rsid w:val="002D7926"/>
    <w:rsid w:val="002D7D4D"/>
    <w:rsid w:val="002D7D70"/>
    <w:rsid w:val="002E0046"/>
    <w:rsid w:val="002E016B"/>
    <w:rsid w:val="002E02A0"/>
    <w:rsid w:val="002E03BF"/>
    <w:rsid w:val="002E0504"/>
    <w:rsid w:val="002E0589"/>
    <w:rsid w:val="002E06CD"/>
    <w:rsid w:val="002E06D4"/>
    <w:rsid w:val="002E0EF8"/>
    <w:rsid w:val="002E10B0"/>
    <w:rsid w:val="002E132A"/>
    <w:rsid w:val="002E13F4"/>
    <w:rsid w:val="002E14B1"/>
    <w:rsid w:val="002E177B"/>
    <w:rsid w:val="002E18AD"/>
    <w:rsid w:val="002E215C"/>
    <w:rsid w:val="002E256A"/>
    <w:rsid w:val="002E25B0"/>
    <w:rsid w:val="002E2BA1"/>
    <w:rsid w:val="002E2FAB"/>
    <w:rsid w:val="002E35CE"/>
    <w:rsid w:val="002E395D"/>
    <w:rsid w:val="002E39A2"/>
    <w:rsid w:val="002E39D3"/>
    <w:rsid w:val="002E39F4"/>
    <w:rsid w:val="002E3DCB"/>
    <w:rsid w:val="002E3E8A"/>
    <w:rsid w:val="002E4093"/>
    <w:rsid w:val="002E4190"/>
    <w:rsid w:val="002E49B1"/>
    <w:rsid w:val="002E515E"/>
    <w:rsid w:val="002E5235"/>
    <w:rsid w:val="002E5AFA"/>
    <w:rsid w:val="002E5DFC"/>
    <w:rsid w:val="002E6249"/>
    <w:rsid w:val="002E6E23"/>
    <w:rsid w:val="002E702B"/>
    <w:rsid w:val="002E70C7"/>
    <w:rsid w:val="002E7723"/>
    <w:rsid w:val="002E78AA"/>
    <w:rsid w:val="002E791B"/>
    <w:rsid w:val="002E7A07"/>
    <w:rsid w:val="002E7E95"/>
    <w:rsid w:val="002F013F"/>
    <w:rsid w:val="002F02B5"/>
    <w:rsid w:val="002F065B"/>
    <w:rsid w:val="002F0D51"/>
    <w:rsid w:val="002F0DC8"/>
    <w:rsid w:val="002F0ED8"/>
    <w:rsid w:val="002F1C40"/>
    <w:rsid w:val="002F1FA3"/>
    <w:rsid w:val="002F2822"/>
    <w:rsid w:val="002F2F41"/>
    <w:rsid w:val="002F3048"/>
    <w:rsid w:val="002F372D"/>
    <w:rsid w:val="002F3865"/>
    <w:rsid w:val="002F39E1"/>
    <w:rsid w:val="002F3A67"/>
    <w:rsid w:val="002F3B9D"/>
    <w:rsid w:val="002F42AA"/>
    <w:rsid w:val="002F438B"/>
    <w:rsid w:val="002F4681"/>
    <w:rsid w:val="002F4AB2"/>
    <w:rsid w:val="002F5230"/>
    <w:rsid w:val="002F5425"/>
    <w:rsid w:val="002F5616"/>
    <w:rsid w:val="002F590B"/>
    <w:rsid w:val="002F59B5"/>
    <w:rsid w:val="002F5DBC"/>
    <w:rsid w:val="002F5DDC"/>
    <w:rsid w:val="002F5E6F"/>
    <w:rsid w:val="002F61A9"/>
    <w:rsid w:val="002F61BF"/>
    <w:rsid w:val="002F6724"/>
    <w:rsid w:val="002F73CD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8B"/>
    <w:rsid w:val="003005CC"/>
    <w:rsid w:val="003008B8"/>
    <w:rsid w:val="003008FD"/>
    <w:rsid w:val="00300B7E"/>
    <w:rsid w:val="00300EEA"/>
    <w:rsid w:val="00300F4D"/>
    <w:rsid w:val="00301009"/>
    <w:rsid w:val="00301159"/>
    <w:rsid w:val="00301712"/>
    <w:rsid w:val="00301720"/>
    <w:rsid w:val="00301ADA"/>
    <w:rsid w:val="00301B2D"/>
    <w:rsid w:val="00301F99"/>
    <w:rsid w:val="003023B3"/>
    <w:rsid w:val="003024A6"/>
    <w:rsid w:val="0030252D"/>
    <w:rsid w:val="003027BD"/>
    <w:rsid w:val="00302DA3"/>
    <w:rsid w:val="0030300F"/>
    <w:rsid w:val="00303026"/>
    <w:rsid w:val="0030314F"/>
    <w:rsid w:val="00303E4A"/>
    <w:rsid w:val="00304296"/>
    <w:rsid w:val="003043CD"/>
    <w:rsid w:val="0030442B"/>
    <w:rsid w:val="0030448B"/>
    <w:rsid w:val="003045A8"/>
    <w:rsid w:val="003047E0"/>
    <w:rsid w:val="00304AB6"/>
    <w:rsid w:val="003053F9"/>
    <w:rsid w:val="003057A0"/>
    <w:rsid w:val="003061C1"/>
    <w:rsid w:val="00306215"/>
    <w:rsid w:val="0030655C"/>
    <w:rsid w:val="0030673C"/>
    <w:rsid w:val="003067EC"/>
    <w:rsid w:val="0030688D"/>
    <w:rsid w:val="003071A5"/>
    <w:rsid w:val="0030728A"/>
    <w:rsid w:val="00307624"/>
    <w:rsid w:val="00307905"/>
    <w:rsid w:val="0030790F"/>
    <w:rsid w:val="00307A6D"/>
    <w:rsid w:val="00307CF0"/>
    <w:rsid w:val="003101D1"/>
    <w:rsid w:val="00310F4F"/>
    <w:rsid w:val="003110EF"/>
    <w:rsid w:val="003116F3"/>
    <w:rsid w:val="003117AD"/>
    <w:rsid w:val="00311AB8"/>
    <w:rsid w:val="00312260"/>
    <w:rsid w:val="003122B1"/>
    <w:rsid w:val="003124C3"/>
    <w:rsid w:val="003124CD"/>
    <w:rsid w:val="00312603"/>
    <w:rsid w:val="00312A5B"/>
    <w:rsid w:val="00312B73"/>
    <w:rsid w:val="00312C28"/>
    <w:rsid w:val="00313279"/>
    <w:rsid w:val="003134F3"/>
    <w:rsid w:val="00313595"/>
    <w:rsid w:val="0031366E"/>
    <w:rsid w:val="003139F7"/>
    <w:rsid w:val="00313A77"/>
    <w:rsid w:val="003140E4"/>
    <w:rsid w:val="003142FE"/>
    <w:rsid w:val="00314399"/>
    <w:rsid w:val="00314742"/>
    <w:rsid w:val="0031492A"/>
    <w:rsid w:val="00314956"/>
    <w:rsid w:val="00314A2C"/>
    <w:rsid w:val="00314AAE"/>
    <w:rsid w:val="00314C77"/>
    <w:rsid w:val="0031517D"/>
    <w:rsid w:val="00315297"/>
    <w:rsid w:val="0031553B"/>
    <w:rsid w:val="003157CD"/>
    <w:rsid w:val="00315950"/>
    <w:rsid w:val="00315CC3"/>
    <w:rsid w:val="00315EE7"/>
    <w:rsid w:val="00316567"/>
    <w:rsid w:val="00316FFC"/>
    <w:rsid w:val="0031702B"/>
    <w:rsid w:val="0031781C"/>
    <w:rsid w:val="00317DF3"/>
    <w:rsid w:val="00317F1C"/>
    <w:rsid w:val="00317F2D"/>
    <w:rsid w:val="00320048"/>
    <w:rsid w:val="003202DB"/>
    <w:rsid w:val="003203CF"/>
    <w:rsid w:val="00320B30"/>
    <w:rsid w:val="00320ECA"/>
    <w:rsid w:val="00321073"/>
    <w:rsid w:val="003215E5"/>
    <w:rsid w:val="003216B0"/>
    <w:rsid w:val="00321820"/>
    <w:rsid w:val="00321A26"/>
    <w:rsid w:val="00321A30"/>
    <w:rsid w:val="00321BEB"/>
    <w:rsid w:val="00321C8A"/>
    <w:rsid w:val="00321EFD"/>
    <w:rsid w:val="00322142"/>
    <w:rsid w:val="00322246"/>
    <w:rsid w:val="00322852"/>
    <w:rsid w:val="00322A74"/>
    <w:rsid w:val="00322BC2"/>
    <w:rsid w:val="00322F08"/>
    <w:rsid w:val="00323777"/>
    <w:rsid w:val="00323890"/>
    <w:rsid w:val="00323AA7"/>
    <w:rsid w:val="003240D4"/>
    <w:rsid w:val="0032424F"/>
    <w:rsid w:val="0032440D"/>
    <w:rsid w:val="003244E0"/>
    <w:rsid w:val="00324800"/>
    <w:rsid w:val="00325114"/>
    <w:rsid w:val="00325B66"/>
    <w:rsid w:val="0032603B"/>
    <w:rsid w:val="00326081"/>
    <w:rsid w:val="00326122"/>
    <w:rsid w:val="003261F0"/>
    <w:rsid w:val="00326A86"/>
    <w:rsid w:val="0032711E"/>
    <w:rsid w:val="003271F6"/>
    <w:rsid w:val="003275A0"/>
    <w:rsid w:val="00327D5D"/>
    <w:rsid w:val="0033013B"/>
    <w:rsid w:val="003305BF"/>
    <w:rsid w:val="0033068E"/>
    <w:rsid w:val="0033078E"/>
    <w:rsid w:val="00330A67"/>
    <w:rsid w:val="00330E63"/>
    <w:rsid w:val="00331403"/>
    <w:rsid w:val="0033146F"/>
    <w:rsid w:val="00331D11"/>
    <w:rsid w:val="00331ECE"/>
    <w:rsid w:val="003320E8"/>
    <w:rsid w:val="00332DD4"/>
    <w:rsid w:val="00333055"/>
    <w:rsid w:val="0033336A"/>
    <w:rsid w:val="0033337B"/>
    <w:rsid w:val="003333C2"/>
    <w:rsid w:val="0033366D"/>
    <w:rsid w:val="00333AD3"/>
    <w:rsid w:val="00333EAE"/>
    <w:rsid w:val="00333ECF"/>
    <w:rsid w:val="00334019"/>
    <w:rsid w:val="00334215"/>
    <w:rsid w:val="0033474E"/>
    <w:rsid w:val="00334858"/>
    <w:rsid w:val="0033499D"/>
    <w:rsid w:val="00334DDC"/>
    <w:rsid w:val="00335110"/>
    <w:rsid w:val="003357D0"/>
    <w:rsid w:val="0033593D"/>
    <w:rsid w:val="00335AB7"/>
    <w:rsid w:val="00335DBA"/>
    <w:rsid w:val="0033602A"/>
    <w:rsid w:val="003362C5"/>
    <w:rsid w:val="00336A38"/>
    <w:rsid w:val="00336E63"/>
    <w:rsid w:val="00336FDC"/>
    <w:rsid w:val="0033708A"/>
    <w:rsid w:val="003371F8"/>
    <w:rsid w:val="00337206"/>
    <w:rsid w:val="003373E7"/>
    <w:rsid w:val="00337466"/>
    <w:rsid w:val="0033766C"/>
    <w:rsid w:val="00337902"/>
    <w:rsid w:val="00337DF3"/>
    <w:rsid w:val="00340035"/>
    <w:rsid w:val="0034011E"/>
    <w:rsid w:val="0034013C"/>
    <w:rsid w:val="0034022A"/>
    <w:rsid w:val="003402C9"/>
    <w:rsid w:val="00340688"/>
    <w:rsid w:val="00340A4D"/>
    <w:rsid w:val="00340BDA"/>
    <w:rsid w:val="003413E3"/>
    <w:rsid w:val="0034158F"/>
    <w:rsid w:val="00341996"/>
    <w:rsid w:val="00341C70"/>
    <w:rsid w:val="00341FF0"/>
    <w:rsid w:val="0034247A"/>
    <w:rsid w:val="00342488"/>
    <w:rsid w:val="00342806"/>
    <w:rsid w:val="00342ACD"/>
    <w:rsid w:val="003430CC"/>
    <w:rsid w:val="0034315A"/>
    <w:rsid w:val="00343AAC"/>
    <w:rsid w:val="00343B7F"/>
    <w:rsid w:val="00343E2A"/>
    <w:rsid w:val="0034421B"/>
    <w:rsid w:val="003445AD"/>
    <w:rsid w:val="0034464C"/>
    <w:rsid w:val="00344807"/>
    <w:rsid w:val="00344979"/>
    <w:rsid w:val="003449BB"/>
    <w:rsid w:val="003449E9"/>
    <w:rsid w:val="00344A0F"/>
    <w:rsid w:val="00344E6C"/>
    <w:rsid w:val="0034527B"/>
    <w:rsid w:val="003454A6"/>
    <w:rsid w:val="00345A5F"/>
    <w:rsid w:val="003460EB"/>
    <w:rsid w:val="00346673"/>
    <w:rsid w:val="00346A35"/>
    <w:rsid w:val="00347053"/>
    <w:rsid w:val="003470C6"/>
    <w:rsid w:val="003473EA"/>
    <w:rsid w:val="00347440"/>
    <w:rsid w:val="0034748F"/>
    <w:rsid w:val="003478BA"/>
    <w:rsid w:val="00347C78"/>
    <w:rsid w:val="00347C89"/>
    <w:rsid w:val="00347CD4"/>
    <w:rsid w:val="00347E3C"/>
    <w:rsid w:val="003500D5"/>
    <w:rsid w:val="0035053D"/>
    <w:rsid w:val="00350599"/>
    <w:rsid w:val="00350B29"/>
    <w:rsid w:val="00350B8C"/>
    <w:rsid w:val="00351287"/>
    <w:rsid w:val="003512A3"/>
    <w:rsid w:val="003512D4"/>
    <w:rsid w:val="0035168F"/>
    <w:rsid w:val="0035196D"/>
    <w:rsid w:val="00351E6F"/>
    <w:rsid w:val="00352652"/>
    <w:rsid w:val="00352743"/>
    <w:rsid w:val="003528BA"/>
    <w:rsid w:val="00352C66"/>
    <w:rsid w:val="00352C74"/>
    <w:rsid w:val="00352D1F"/>
    <w:rsid w:val="00353217"/>
    <w:rsid w:val="00353365"/>
    <w:rsid w:val="0035354C"/>
    <w:rsid w:val="003535EB"/>
    <w:rsid w:val="00353C6C"/>
    <w:rsid w:val="003541CE"/>
    <w:rsid w:val="00354418"/>
    <w:rsid w:val="00354712"/>
    <w:rsid w:val="00354D3C"/>
    <w:rsid w:val="003551D2"/>
    <w:rsid w:val="003554E3"/>
    <w:rsid w:val="0035562F"/>
    <w:rsid w:val="00355DD8"/>
    <w:rsid w:val="00355F06"/>
    <w:rsid w:val="00356070"/>
    <w:rsid w:val="003560B5"/>
    <w:rsid w:val="00356468"/>
    <w:rsid w:val="00356C26"/>
    <w:rsid w:val="00356C42"/>
    <w:rsid w:val="00356EDF"/>
    <w:rsid w:val="003576E7"/>
    <w:rsid w:val="00357811"/>
    <w:rsid w:val="003579E9"/>
    <w:rsid w:val="00357B07"/>
    <w:rsid w:val="00357B61"/>
    <w:rsid w:val="00357F19"/>
    <w:rsid w:val="00360139"/>
    <w:rsid w:val="00360515"/>
    <w:rsid w:val="003605BF"/>
    <w:rsid w:val="003606AB"/>
    <w:rsid w:val="00360E66"/>
    <w:rsid w:val="0036134A"/>
    <w:rsid w:val="003613C9"/>
    <w:rsid w:val="0036170B"/>
    <w:rsid w:val="00361716"/>
    <w:rsid w:val="00361A0C"/>
    <w:rsid w:val="00361B41"/>
    <w:rsid w:val="00361EB9"/>
    <w:rsid w:val="00361ED2"/>
    <w:rsid w:val="00362289"/>
    <w:rsid w:val="003625F0"/>
    <w:rsid w:val="00362C0F"/>
    <w:rsid w:val="00362E59"/>
    <w:rsid w:val="00362F5D"/>
    <w:rsid w:val="00362FEA"/>
    <w:rsid w:val="00363A77"/>
    <w:rsid w:val="00363AA8"/>
    <w:rsid w:val="00363B59"/>
    <w:rsid w:val="00363E03"/>
    <w:rsid w:val="00363F1C"/>
    <w:rsid w:val="003640D5"/>
    <w:rsid w:val="00364291"/>
    <w:rsid w:val="003646A6"/>
    <w:rsid w:val="00364A10"/>
    <w:rsid w:val="00364EE3"/>
    <w:rsid w:val="003656A8"/>
    <w:rsid w:val="0036582A"/>
    <w:rsid w:val="00365894"/>
    <w:rsid w:val="003658B7"/>
    <w:rsid w:val="00365D22"/>
    <w:rsid w:val="00366626"/>
    <w:rsid w:val="003667DA"/>
    <w:rsid w:val="003668F7"/>
    <w:rsid w:val="00366B83"/>
    <w:rsid w:val="00366DB1"/>
    <w:rsid w:val="0036707A"/>
    <w:rsid w:val="003672BC"/>
    <w:rsid w:val="0036735A"/>
    <w:rsid w:val="0036740A"/>
    <w:rsid w:val="00367498"/>
    <w:rsid w:val="003674AE"/>
    <w:rsid w:val="0036764C"/>
    <w:rsid w:val="00367996"/>
    <w:rsid w:val="003679AD"/>
    <w:rsid w:val="00367A33"/>
    <w:rsid w:val="00367C33"/>
    <w:rsid w:val="003700A6"/>
    <w:rsid w:val="0037059F"/>
    <w:rsid w:val="003707DD"/>
    <w:rsid w:val="00371284"/>
    <w:rsid w:val="003714E2"/>
    <w:rsid w:val="0037151E"/>
    <w:rsid w:val="00371679"/>
    <w:rsid w:val="003716E9"/>
    <w:rsid w:val="00371718"/>
    <w:rsid w:val="00371A80"/>
    <w:rsid w:val="00371D77"/>
    <w:rsid w:val="00372180"/>
    <w:rsid w:val="003722AB"/>
    <w:rsid w:val="003724FA"/>
    <w:rsid w:val="00372502"/>
    <w:rsid w:val="00372699"/>
    <w:rsid w:val="00372711"/>
    <w:rsid w:val="00372A81"/>
    <w:rsid w:val="00372BD0"/>
    <w:rsid w:val="00372DC4"/>
    <w:rsid w:val="00372F00"/>
    <w:rsid w:val="003733C1"/>
    <w:rsid w:val="0037396B"/>
    <w:rsid w:val="003739AA"/>
    <w:rsid w:val="00373DF8"/>
    <w:rsid w:val="00374229"/>
    <w:rsid w:val="00374826"/>
    <w:rsid w:val="00374992"/>
    <w:rsid w:val="00374DAC"/>
    <w:rsid w:val="003750FD"/>
    <w:rsid w:val="0037545E"/>
    <w:rsid w:val="003756A4"/>
    <w:rsid w:val="00375F2D"/>
    <w:rsid w:val="00375FDE"/>
    <w:rsid w:val="003761F3"/>
    <w:rsid w:val="003762B4"/>
    <w:rsid w:val="003764A6"/>
    <w:rsid w:val="0037656C"/>
    <w:rsid w:val="00376E65"/>
    <w:rsid w:val="00377442"/>
    <w:rsid w:val="003777F0"/>
    <w:rsid w:val="003779FA"/>
    <w:rsid w:val="003779FF"/>
    <w:rsid w:val="00377B45"/>
    <w:rsid w:val="00377BC2"/>
    <w:rsid w:val="00377CDE"/>
    <w:rsid w:val="00377E5B"/>
    <w:rsid w:val="00377EDC"/>
    <w:rsid w:val="00377F5F"/>
    <w:rsid w:val="00377F81"/>
    <w:rsid w:val="003802E8"/>
    <w:rsid w:val="0038096C"/>
    <w:rsid w:val="00380FCE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809"/>
    <w:rsid w:val="00383AAD"/>
    <w:rsid w:val="00383BF1"/>
    <w:rsid w:val="003840A4"/>
    <w:rsid w:val="003848DF"/>
    <w:rsid w:val="00384DBE"/>
    <w:rsid w:val="00384E9F"/>
    <w:rsid w:val="00384FAB"/>
    <w:rsid w:val="003853EF"/>
    <w:rsid w:val="003855EE"/>
    <w:rsid w:val="00385960"/>
    <w:rsid w:val="00385EF0"/>
    <w:rsid w:val="00386775"/>
    <w:rsid w:val="00386DAE"/>
    <w:rsid w:val="00386F96"/>
    <w:rsid w:val="003872C2"/>
    <w:rsid w:val="003873D6"/>
    <w:rsid w:val="003906E0"/>
    <w:rsid w:val="003907E3"/>
    <w:rsid w:val="00390806"/>
    <w:rsid w:val="0039081E"/>
    <w:rsid w:val="00390C01"/>
    <w:rsid w:val="003910F5"/>
    <w:rsid w:val="00391292"/>
    <w:rsid w:val="003912DD"/>
    <w:rsid w:val="003913F1"/>
    <w:rsid w:val="003915D5"/>
    <w:rsid w:val="0039172D"/>
    <w:rsid w:val="003917A4"/>
    <w:rsid w:val="00391C03"/>
    <w:rsid w:val="00391D38"/>
    <w:rsid w:val="00391E70"/>
    <w:rsid w:val="00391EB9"/>
    <w:rsid w:val="003921F1"/>
    <w:rsid w:val="00392259"/>
    <w:rsid w:val="00392297"/>
    <w:rsid w:val="00392344"/>
    <w:rsid w:val="0039252F"/>
    <w:rsid w:val="00392581"/>
    <w:rsid w:val="003926C1"/>
    <w:rsid w:val="0039274D"/>
    <w:rsid w:val="0039298F"/>
    <w:rsid w:val="00392C11"/>
    <w:rsid w:val="00392C4E"/>
    <w:rsid w:val="00392C6B"/>
    <w:rsid w:val="00392F36"/>
    <w:rsid w:val="00393555"/>
    <w:rsid w:val="003935CA"/>
    <w:rsid w:val="00393755"/>
    <w:rsid w:val="003938C5"/>
    <w:rsid w:val="00393A3F"/>
    <w:rsid w:val="00393B3F"/>
    <w:rsid w:val="00393D73"/>
    <w:rsid w:val="003940F2"/>
    <w:rsid w:val="00394370"/>
    <w:rsid w:val="0039490E"/>
    <w:rsid w:val="00394BFC"/>
    <w:rsid w:val="00394D46"/>
    <w:rsid w:val="00395031"/>
    <w:rsid w:val="003958A4"/>
    <w:rsid w:val="003958AA"/>
    <w:rsid w:val="00395E44"/>
    <w:rsid w:val="00395F9F"/>
    <w:rsid w:val="00395FF2"/>
    <w:rsid w:val="0039603F"/>
    <w:rsid w:val="00396A53"/>
    <w:rsid w:val="003970B8"/>
    <w:rsid w:val="0039734B"/>
    <w:rsid w:val="0039774C"/>
    <w:rsid w:val="00397756"/>
    <w:rsid w:val="003977E4"/>
    <w:rsid w:val="00397EBB"/>
    <w:rsid w:val="003A016E"/>
    <w:rsid w:val="003A0533"/>
    <w:rsid w:val="003A09FD"/>
    <w:rsid w:val="003A0AC9"/>
    <w:rsid w:val="003A0F00"/>
    <w:rsid w:val="003A1250"/>
    <w:rsid w:val="003A139D"/>
    <w:rsid w:val="003A1D13"/>
    <w:rsid w:val="003A1D2E"/>
    <w:rsid w:val="003A2430"/>
    <w:rsid w:val="003A248F"/>
    <w:rsid w:val="003A2566"/>
    <w:rsid w:val="003A331D"/>
    <w:rsid w:val="003A3375"/>
    <w:rsid w:val="003A3859"/>
    <w:rsid w:val="003A3A8D"/>
    <w:rsid w:val="003A4091"/>
    <w:rsid w:val="003A4648"/>
    <w:rsid w:val="003A4908"/>
    <w:rsid w:val="003A4D30"/>
    <w:rsid w:val="003A4DB4"/>
    <w:rsid w:val="003A4DB6"/>
    <w:rsid w:val="003A502A"/>
    <w:rsid w:val="003A55F5"/>
    <w:rsid w:val="003A5BA8"/>
    <w:rsid w:val="003A5E92"/>
    <w:rsid w:val="003A6110"/>
    <w:rsid w:val="003A64C1"/>
    <w:rsid w:val="003A67ED"/>
    <w:rsid w:val="003A6941"/>
    <w:rsid w:val="003A69C6"/>
    <w:rsid w:val="003A6A05"/>
    <w:rsid w:val="003A724F"/>
    <w:rsid w:val="003A736F"/>
    <w:rsid w:val="003A75C4"/>
    <w:rsid w:val="003A7A26"/>
    <w:rsid w:val="003B003F"/>
    <w:rsid w:val="003B02E6"/>
    <w:rsid w:val="003B0448"/>
    <w:rsid w:val="003B0788"/>
    <w:rsid w:val="003B0934"/>
    <w:rsid w:val="003B09A9"/>
    <w:rsid w:val="003B09DF"/>
    <w:rsid w:val="003B12D5"/>
    <w:rsid w:val="003B1670"/>
    <w:rsid w:val="003B1940"/>
    <w:rsid w:val="003B1A55"/>
    <w:rsid w:val="003B2030"/>
    <w:rsid w:val="003B264E"/>
    <w:rsid w:val="003B2B89"/>
    <w:rsid w:val="003B30FB"/>
    <w:rsid w:val="003B35F4"/>
    <w:rsid w:val="003B37E8"/>
    <w:rsid w:val="003B3CE4"/>
    <w:rsid w:val="003B42DB"/>
    <w:rsid w:val="003B4A96"/>
    <w:rsid w:val="003B4F7F"/>
    <w:rsid w:val="003B541D"/>
    <w:rsid w:val="003B552C"/>
    <w:rsid w:val="003B57C2"/>
    <w:rsid w:val="003B57CA"/>
    <w:rsid w:val="003B58D4"/>
    <w:rsid w:val="003B5F7E"/>
    <w:rsid w:val="003B6307"/>
    <w:rsid w:val="003B66A0"/>
    <w:rsid w:val="003B6AAB"/>
    <w:rsid w:val="003B7BD3"/>
    <w:rsid w:val="003B7BF2"/>
    <w:rsid w:val="003B7C28"/>
    <w:rsid w:val="003C0763"/>
    <w:rsid w:val="003C08B8"/>
    <w:rsid w:val="003C10D7"/>
    <w:rsid w:val="003C10FB"/>
    <w:rsid w:val="003C1220"/>
    <w:rsid w:val="003C17BF"/>
    <w:rsid w:val="003C18B7"/>
    <w:rsid w:val="003C18EA"/>
    <w:rsid w:val="003C1B03"/>
    <w:rsid w:val="003C251C"/>
    <w:rsid w:val="003C257B"/>
    <w:rsid w:val="003C27D3"/>
    <w:rsid w:val="003C2C8F"/>
    <w:rsid w:val="003C3001"/>
    <w:rsid w:val="003C3279"/>
    <w:rsid w:val="003C3BC3"/>
    <w:rsid w:val="003C3C54"/>
    <w:rsid w:val="003C407A"/>
    <w:rsid w:val="003C448B"/>
    <w:rsid w:val="003C44EE"/>
    <w:rsid w:val="003C496A"/>
    <w:rsid w:val="003C4A17"/>
    <w:rsid w:val="003C4E33"/>
    <w:rsid w:val="003C5176"/>
    <w:rsid w:val="003C5FBF"/>
    <w:rsid w:val="003C6405"/>
    <w:rsid w:val="003C6827"/>
    <w:rsid w:val="003C6ACC"/>
    <w:rsid w:val="003C6ADC"/>
    <w:rsid w:val="003C6BC1"/>
    <w:rsid w:val="003C7B4C"/>
    <w:rsid w:val="003C7B66"/>
    <w:rsid w:val="003C7D42"/>
    <w:rsid w:val="003C7D68"/>
    <w:rsid w:val="003D0E54"/>
    <w:rsid w:val="003D13DA"/>
    <w:rsid w:val="003D144B"/>
    <w:rsid w:val="003D1CE8"/>
    <w:rsid w:val="003D1D88"/>
    <w:rsid w:val="003D32E2"/>
    <w:rsid w:val="003D3425"/>
    <w:rsid w:val="003D35B5"/>
    <w:rsid w:val="003D377D"/>
    <w:rsid w:val="003D3890"/>
    <w:rsid w:val="003D3B4B"/>
    <w:rsid w:val="003D3B9C"/>
    <w:rsid w:val="003D3C71"/>
    <w:rsid w:val="003D3FE9"/>
    <w:rsid w:val="003D4453"/>
    <w:rsid w:val="003D4678"/>
    <w:rsid w:val="003D4955"/>
    <w:rsid w:val="003D4B1A"/>
    <w:rsid w:val="003D4C28"/>
    <w:rsid w:val="003D4C95"/>
    <w:rsid w:val="003D4DC4"/>
    <w:rsid w:val="003D4FA3"/>
    <w:rsid w:val="003D4FAF"/>
    <w:rsid w:val="003D58B9"/>
    <w:rsid w:val="003D5990"/>
    <w:rsid w:val="003D5CAE"/>
    <w:rsid w:val="003D5E8E"/>
    <w:rsid w:val="003D5FB8"/>
    <w:rsid w:val="003D6030"/>
    <w:rsid w:val="003D6034"/>
    <w:rsid w:val="003D624B"/>
    <w:rsid w:val="003D63A7"/>
    <w:rsid w:val="003D6445"/>
    <w:rsid w:val="003D686B"/>
    <w:rsid w:val="003D697B"/>
    <w:rsid w:val="003D6B84"/>
    <w:rsid w:val="003D708E"/>
    <w:rsid w:val="003D735F"/>
    <w:rsid w:val="003D7757"/>
    <w:rsid w:val="003D784A"/>
    <w:rsid w:val="003D7D1B"/>
    <w:rsid w:val="003E02FB"/>
    <w:rsid w:val="003E06F6"/>
    <w:rsid w:val="003E0755"/>
    <w:rsid w:val="003E0B8D"/>
    <w:rsid w:val="003E0E5A"/>
    <w:rsid w:val="003E13DB"/>
    <w:rsid w:val="003E14D0"/>
    <w:rsid w:val="003E1511"/>
    <w:rsid w:val="003E15D6"/>
    <w:rsid w:val="003E165D"/>
    <w:rsid w:val="003E16CB"/>
    <w:rsid w:val="003E17DD"/>
    <w:rsid w:val="003E257C"/>
    <w:rsid w:val="003E297C"/>
    <w:rsid w:val="003E2CD2"/>
    <w:rsid w:val="003E2EB5"/>
    <w:rsid w:val="003E32A4"/>
    <w:rsid w:val="003E3336"/>
    <w:rsid w:val="003E37D9"/>
    <w:rsid w:val="003E3812"/>
    <w:rsid w:val="003E398F"/>
    <w:rsid w:val="003E3B5D"/>
    <w:rsid w:val="003E3C8C"/>
    <w:rsid w:val="003E3F87"/>
    <w:rsid w:val="003E4382"/>
    <w:rsid w:val="003E4CE1"/>
    <w:rsid w:val="003E5034"/>
    <w:rsid w:val="003E543B"/>
    <w:rsid w:val="003E559B"/>
    <w:rsid w:val="003E5D21"/>
    <w:rsid w:val="003E60BF"/>
    <w:rsid w:val="003E61B6"/>
    <w:rsid w:val="003E663C"/>
    <w:rsid w:val="003E683C"/>
    <w:rsid w:val="003E692E"/>
    <w:rsid w:val="003E6DE3"/>
    <w:rsid w:val="003E7225"/>
    <w:rsid w:val="003E724F"/>
    <w:rsid w:val="003E7667"/>
    <w:rsid w:val="003E78A1"/>
    <w:rsid w:val="003E7941"/>
    <w:rsid w:val="003E7CC9"/>
    <w:rsid w:val="003F0509"/>
    <w:rsid w:val="003F051B"/>
    <w:rsid w:val="003F068E"/>
    <w:rsid w:val="003F0755"/>
    <w:rsid w:val="003F0B28"/>
    <w:rsid w:val="003F0EA7"/>
    <w:rsid w:val="003F131C"/>
    <w:rsid w:val="003F1947"/>
    <w:rsid w:val="003F19C7"/>
    <w:rsid w:val="003F1C6A"/>
    <w:rsid w:val="003F1C9D"/>
    <w:rsid w:val="003F1E86"/>
    <w:rsid w:val="003F2501"/>
    <w:rsid w:val="003F2A7D"/>
    <w:rsid w:val="003F3011"/>
    <w:rsid w:val="003F3234"/>
    <w:rsid w:val="003F32F7"/>
    <w:rsid w:val="003F385A"/>
    <w:rsid w:val="003F38FE"/>
    <w:rsid w:val="003F3F52"/>
    <w:rsid w:val="003F403C"/>
    <w:rsid w:val="003F4312"/>
    <w:rsid w:val="003F448F"/>
    <w:rsid w:val="003F45FA"/>
    <w:rsid w:val="003F4777"/>
    <w:rsid w:val="003F49BA"/>
    <w:rsid w:val="003F541F"/>
    <w:rsid w:val="003F57FE"/>
    <w:rsid w:val="003F5AD8"/>
    <w:rsid w:val="003F5DEA"/>
    <w:rsid w:val="003F5F7C"/>
    <w:rsid w:val="003F614C"/>
    <w:rsid w:val="003F6592"/>
    <w:rsid w:val="003F67DB"/>
    <w:rsid w:val="003F67FA"/>
    <w:rsid w:val="003F6963"/>
    <w:rsid w:val="003F6CDE"/>
    <w:rsid w:val="003F706A"/>
    <w:rsid w:val="003F706B"/>
    <w:rsid w:val="003F7400"/>
    <w:rsid w:val="003F77C8"/>
    <w:rsid w:val="003F77F5"/>
    <w:rsid w:val="003F7956"/>
    <w:rsid w:val="003F79C7"/>
    <w:rsid w:val="003F7F52"/>
    <w:rsid w:val="004000E3"/>
    <w:rsid w:val="0040046A"/>
    <w:rsid w:val="00400541"/>
    <w:rsid w:val="004005C6"/>
    <w:rsid w:val="00400B37"/>
    <w:rsid w:val="00400C94"/>
    <w:rsid w:val="00400D0C"/>
    <w:rsid w:val="00400D9E"/>
    <w:rsid w:val="00400E1F"/>
    <w:rsid w:val="0040136D"/>
    <w:rsid w:val="004014A2"/>
    <w:rsid w:val="00401737"/>
    <w:rsid w:val="0040177E"/>
    <w:rsid w:val="0040181C"/>
    <w:rsid w:val="00401A9F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AF7"/>
    <w:rsid w:val="00403B49"/>
    <w:rsid w:val="004046F4"/>
    <w:rsid w:val="0040494D"/>
    <w:rsid w:val="0040519A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275"/>
    <w:rsid w:val="004074EA"/>
    <w:rsid w:val="004079A8"/>
    <w:rsid w:val="00407BE6"/>
    <w:rsid w:val="00407DF1"/>
    <w:rsid w:val="00410678"/>
    <w:rsid w:val="00410BDD"/>
    <w:rsid w:val="00411363"/>
    <w:rsid w:val="00411447"/>
    <w:rsid w:val="00411A92"/>
    <w:rsid w:val="00411DF7"/>
    <w:rsid w:val="00411EC6"/>
    <w:rsid w:val="00411F46"/>
    <w:rsid w:val="00412126"/>
    <w:rsid w:val="0041265F"/>
    <w:rsid w:val="004127A4"/>
    <w:rsid w:val="00412B9F"/>
    <w:rsid w:val="00413235"/>
    <w:rsid w:val="004133B5"/>
    <w:rsid w:val="004135FF"/>
    <w:rsid w:val="004136CA"/>
    <w:rsid w:val="004139FC"/>
    <w:rsid w:val="00413B9F"/>
    <w:rsid w:val="00413C50"/>
    <w:rsid w:val="00413E7E"/>
    <w:rsid w:val="00413FD9"/>
    <w:rsid w:val="004144D1"/>
    <w:rsid w:val="004145D3"/>
    <w:rsid w:val="00415492"/>
    <w:rsid w:val="00415588"/>
    <w:rsid w:val="004157E1"/>
    <w:rsid w:val="004158F6"/>
    <w:rsid w:val="00415E01"/>
    <w:rsid w:val="00415F84"/>
    <w:rsid w:val="004163C6"/>
    <w:rsid w:val="004163DA"/>
    <w:rsid w:val="00416508"/>
    <w:rsid w:val="00416911"/>
    <w:rsid w:val="00417130"/>
    <w:rsid w:val="004175A2"/>
    <w:rsid w:val="0042011C"/>
    <w:rsid w:val="00420665"/>
    <w:rsid w:val="004207DD"/>
    <w:rsid w:val="00420923"/>
    <w:rsid w:val="00420C63"/>
    <w:rsid w:val="00421187"/>
    <w:rsid w:val="0042151D"/>
    <w:rsid w:val="00421C7D"/>
    <w:rsid w:val="00421C94"/>
    <w:rsid w:val="00421E03"/>
    <w:rsid w:val="00421EBE"/>
    <w:rsid w:val="00421FB2"/>
    <w:rsid w:val="0042259E"/>
    <w:rsid w:val="00422EC5"/>
    <w:rsid w:val="00422ED2"/>
    <w:rsid w:val="0042330F"/>
    <w:rsid w:val="00423557"/>
    <w:rsid w:val="00423674"/>
    <w:rsid w:val="0042388B"/>
    <w:rsid w:val="0042402E"/>
    <w:rsid w:val="004246E0"/>
    <w:rsid w:val="004246E1"/>
    <w:rsid w:val="004247DF"/>
    <w:rsid w:val="00424911"/>
    <w:rsid w:val="00424B70"/>
    <w:rsid w:val="00425066"/>
    <w:rsid w:val="004255C9"/>
    <w:rsid w:val="00425AF3"/>
    <w:rsid w:val="00425FEE"/>
    <w:rsid w:val="00426243"/>
    <w:rsid w:val="00426A8A"/>
    <w:rsid w:val="00426B60"/>
    <w:rsid w:val="00427601"/>
    <w:rsid w:val="004276FB"/>
    <w:rsid w:val="004277DF"/>
    <w:rsid w:val="00427853"/>
    <w:rsid w:val="00427BD5"/>
    <w:rsid w:val="00427CFB"/>
    <w:rsid w:val="00427F4A"/>
    <w:rsid w:val="00427F53"/>
    <w:rsid w:val="00427FCE"/>
    <w:rsid w:val="0043015E"/>
    <w:rsid w:val="004302A6"/>
    <w:rsid w:val="004302E0"/>
    <w:rsid w:val="00430421"/>
    <w:rsid w:val="0043066C"/>
    <w:rsid w:val="00430804"/>
    <w:rsid w:val="0043096D"/>
    <w:rsid w:val="00430F85"/>
    <w:rsid w:val="004314B5"/>
    <w:rsid w:val="004319E4"/>
    <w:rsid w:val="00431E0F"/>
    <w:rsid w:val="00431E55"/>
    <w:rsid w:val="00432028"/>
    <w:rsid w:val="0043211C"/>
    <w:rsid w:val="0043287C"/>
    <w:rsid w:val="00432999"/>
    <w:rsid w:val="00432B4E"/>
    <w:rsid w:val="004331BC"/>
    <w:rsid w:val="004336B4"/>
    <w:rsid w:val="0043371B"/>
    <w:rsid w:val="00433883"/>
    <w:rsid w:val="00433996"/>
    <w:rsid w:val="00433B3D"/>
    <w:rsid w:val="00433DEB"/>
    <w:rsid w:val="004342E2"/>
    <w:rsid w:val="00434E73"/>
    <w:rsid w:val="00434FD1"/>
    <w:rsid w:val="00435075"/>
    <w:rsid w:val="00435137"/>
    <w:rsid w:val="004351E8"/>
    <w:rsid w:val="00435C0E"/>
    <w:rsid w:val="00435E36"/>
    <w:rsid w:val="00435FCD"/>
    <w:rsid w:val="004362B9"/>
    <w:rsid w:val="00436CCF"/>
    <w:rsid w:val="004375CF"/>
    <w:rsid w:val="0043775D"/>
    <w:rsid w:val="004379B2"/>
    <w:rsid w:val="00437D83"/>
    <w:rsid w:val="004404CC"/>
    <w:rsid w:val="00440EC8"/>
    <w:rsid w:val="0044111F"/>
    <w:rsid w:val="00441AB0"/>
    <w:rsid w:val="0044209A"/>
    <w:rsid w:val="004422E1"/>
    <w:rsid w:val="00442475"/>
    <w:rsid w:val="00442844"/>
    <w:rsid w:val="004428E2"/>
    <w:rsid w:val="00442A97"/>
    <w:rsid w:val="00442BEE"/>
    <w:rsid w:val="00442DF7"/>
    <w:rsid w:val="00442E68"/>
    <w:rsid w:val="00442E7E"/>
    <w:rsid w:val="00443143"/>
    <w:rsid w:val="00443374"/>
    <w:rsid w:val="004438B5"/>
    <w:rsid w:val="00443D38"/>
    <w:rsid w:val="00443D46"/>
    <w:rsid w:val="00443E2B"/>
    <w:rsid w:val="00443F8B"/>
    <w:rsid w:val="0044409C"/>
    <w:rsid w:val="00444254"/>
    <w:rsid w:val="004442F3"/>
    <w:rsid w:val="004445CF"/>
    <w:rsid w:val="004445D3"/>
    <w:rsid w:val="004446C2"/>
    <w:rsid w:val="0044491A"/>
    <w:rsid w:val="00444AE0"/>
    <w:rsid w:val="00445080"/>
    <w:rsid w:val="00445301"/>
    <w:rsid w:val="004453AF"/>
    <w:rsid w:val="00445CD8"/>
    <w:rsid w:val="00445E83"/>
    <w:rsid w:val="00446004"/>
    <w:rsid w:val="00446172"/>
    <w:rsid w:val="004467B0"/>
    <w:rsid w:val="004468F8"/>
    <w:rsid w:val="00446947"/>
    <w:rsid w:val="00446B2F"/>
    <w:rsid w:val="00446E50"/>
    <w:rsid w:val="00447503"/>
    <w:rsid w:val="00447936"/>
    <w:rsid w:val="00447F58"/>
    <w:rsid w:val="00450066"/>
    <w:rsid w:val="00450613"/>
    <w:rsid w:val="00450A77"/>
    <w:rsid w:val="00450B58"/>
    <w:rsid w:val="004511E5"/>
    <w:rsid w:val="004513D9"/>
    <w:rsid w:val="00451B2F"/>
    <w:rsid w:val="00451F70"/>
    <w:rsid w:val="004523B3"/>
    <w:rsid w:val="004527AA"/>
    <w:rsid w:val="004527F8"/>
    <w:rsid w:val="00452916"/>
    <w:rsid w:val="00452A70"/>
    <w:rsid w:val="00452DF6"/>
    <w:rsid w:val="00452F9A"/>
    <w:rsid w:val="00453543"/>
    <w:rsid w:val="0045375A"/>
    <w:rsid w:val="004539A8"/>
    <w:rsid w:val="00453B1C"/>
    <w:rsid w:val="00453C18"/>
    <w:rsid w:val="0045423E"/>
    <w:rsid w:val="004547DF"/>
    <w:rsid w:val="00454A6C"/>
    <w:rsid w:val="00455117"/>
    <w:rsid w:val="00455530"/>
    <w:rsid w:val="004558D7"/>
    <w:rsid w:val="0045687C"/>
    <w:rsid w:val="00456A7E"/>
    <w:rsid w:val="00456B38"/>
    <w:rsid w:val="00456DA4"/>
    <w:rsid w:val="00456F7A"/>
    <w:rsid w:val="00456FE2"/>
    <w:rsid w:val="00457411"/>
    <w:rsid w:val="00457413"/>
    <w:rsid w:val="0045772F"/>
    <w:rsid w:val="00457762"/>
    <w:rsid w:val="00457908"/>
    <w:rsid w:val="00457940"/>
    <w:rsid w:val="00457BFC"/>
    <w:rsid w:val="004601C0"/>
    <w:rsid w:val="00460254"/>
    <w:rsid w:val="0046054C"/>
    <w:rsid w:val="0046078F"/>
    <w:rsid w:val="00460802"/>
    <w:rsid w:val="0046095A"/>
    <w:rsid w:val="00460D44"/>
    <w:rsid w:val="00460E46"/>
    <w:rsid w:val="0046139B"/>
    <w:rsid w:val="0046158D"/>
    <w:rsid w:val="004615DF"/>
    <w:rsid w:val="00461989"/>
    <w:rsid w:val="004619F6"/>
    <w:rsid w:val="00461C01"/>
    <w:rsid w:val="00461D00"/>
    <w:rsid w:val="00461D71"/>
    <w:rsid w:val="00461ED0"/>
    <w:rsid w:val="00462506"/>
    <w:rsid w:val="00462A9F"/>
    <w:rsid w:val="00462E34"/>
    <w:rsid w:val="00462E44"/>
    <w:rsid w:val="00462FB1"/>
    <w:rsid w:val="00462FCF"/>
    <w:rsid w:val="0046345B"/>
    <w:rsid w:val="0046354E"/>
    <w:rsid w:val="00463816"/>
    <w:rsid w:val="00463E97"/>
    <w:rsid w:val="004640D1"/>
    <w:rsid w:val="00464111"/>
    <w:rsid w:val="004642A3"/>
    <w:rsid w:val="00464821"/>
    <w:rsid w:val="004649D2"/>
    <w:rsid w:val="00464A30"/>
    <w:rsid w:val="0046514E"/>
    <w:rsid w:val="004651F7"/>
    <w:rsid w:val="00465651"/>
    <w:rsid w:val="004656D1"/>
    <w:rsid w:val="00465A77"/>
    <w:rsid w:val="00465E47"/>
    <w:rsid w:val="00466905"/>
    <w:rsid w:val="004669BC"/>
    <w:rsid w:val="00466C2D"/>
    <w:rsid w:val="00466E71"/>
    <w:rsid w:val="00467753"/>
    <w:rsid w:val="00467E90"/>
    <w:rsid w:val="00470B75"/>
    <w:rsid w:val="0047111D"/>
    <w:rsid w:val="004715E2"/>
    <w:rsid w:val="00471610"/>
    <w:rsid w:val="0047177D"/>
    <w:rsid w:val="004718A9"/>
    <w:rsid w:val="00471A27"/>
    <w:rsid w:val="00471E18"/>
    <w:rsid w:val="00471ED5"/>
    <w:rsid w:val="0047209C"/>
    <w:rsid w:val="00472680"/>
    <w:rsid w:val="00472944"/>
    <w:rsid w:val="00473262"/>
    <w:rsid w:val="0047327E"/>
    <w:rsid w:val="00473494"/>
    <w:rsid w:val="00473522"/>
    <w:rsid w:val="0047378F"/>
    <w:rsid w:val="00473835"/>
    <w:rsid w:val="00473B40"/>
    <w:rsid w:val="00473D01"/>
    <w:rsid w:val="00473D5E"/>
    <w:rsid w:val="00473E22"/>
    <w:rsid w:val="00473E64"/>
    <w:rsid w:val="00473E69"/>
    <w:rsid w:val="00474264"/>
    <w:rsid w:val="0047446C"/>
    <w:rsid w:val="00474610"/>
    <w:rsid w:val="00474F20"/>
    <w:rsid w:val="004752B2"/>
    <w:rsid w:val="004753AE"/>
    <w:rsid w:val="00475D59"/>
    <w:rsid w:val="00475F8A"/>
    <w:rsid w:val="00476132"/>
    <w:rsid w:val="00476359"/>
    <w:rsid w:val="00476549"/>
    <w:rsid w:val="004768BF"/>
    <w:rsid w:val="004768DD"/>
    <w:rsid w:val="0047699A"/>
    <w:rsid w:val="00476B09"/>
    <w:rsid w:val="00476CA0"/>
    <w:rsid w:val="00476F23"/>
    <w:rsid w:val="00476F5E"/>
    <w:rsid w:val="0047739F"/>
    <w:rsid w:val="004778B6"/>
    <w:rsid w:val="0047790D"/>
    <w:rsid w:val="00477B4C"/>
    <w:rsid w:val="004801FD"/>
    <w:rsid w:val="00480263"/>
    <w:rsid w:val="00480322"/>
    <w:rsid w:val="0048065F"/>
    <w:rsid w:val="00480693"/>
    <w:rsid w:val="004809D2"/>
    <w:rsid w:val="00480BA4"/>
    <w:rsid w:val="00481081"/>
    <w:rsid w:val="00481120"/>
    <w:rsid w:val="00481580"/>
    <w:rsid w:val="00481784"/>
    <w:rsid w:val="00481C34"/>
    <w:rsid w:val="00481C88"/>
    <w:rsid w:val="00481F9F"/>
    <w:rsid w:val="00482B89"/>
    <w:rsid w:val="00482D80"/>
    <w:rsid w:val="00482DC9"/>
    <w:rsid w:val="00482DFF"/>
    <w:rsid w:val="004830B5"/>
    <w:rsid w:val="00483AAB"/>
    <w:rsid w:val="00484147"/>
    <w:rsid w:val="0048430D"/>
    <w:rsid w:val="004845C0"/>
    <w:rsid w:val="0048469B"/>
    <w:rsid w:val="004847AC"/>
    <w:rsid w:val="004847E4"/>
    <w:rsid w:val="004849D1"/>
    <w:rsid w:val="00484EF9"/>
    <w:rsid w:val="004850C1"/>
    <w:rsid w:val="00485A56"/>
    <w:rsid w:val="00485B07"/>
    <w:rsid w:val="00485BF5"/>
    <w:rsid w:val="00485E46"/>
    <w:rsid w:val="00485F06"/>
    <w:rsid w:val="00486061"/>
    <w:rsid w:val="00486266"/>
    <w:rsid w:val="00486455"/>
    <w:rsid w:val="0048667E"/>
    <w:rsid w:val="0048669F"/>
    <w:rsid w:val="004866CE"/>
    <w:rsid w:val="0048682A"/>
    <w:rsid w:val="00486A97"/>
    <w:rsid w:val="00486BF4"/>
    <w:rsid w:val="004870CF"/>
    <w:rsid w:val="004873D1"/>
    <w:rsid w:val="004874DB"/>
    <w:rsid w:val="004878C9"/>
    <w:rsid w:val="0048798C"/>
    <w:rsid w:val="00487CA8"/>
    <w:rsid w:val="00487D4E"/>
    <w:rsid w:val="00490113"/>
    <w:rsid w:val="00490474"/>
    <w:rsid w:val="0049059F"/>
    <w:rsid w:val="00490AEB"/>
    <w:rsid w:val="00490F9B"/>
    <w:rsid w:val="004913B6"/>
    <w:rsid w:val="00491855"/>
    <w:rsid w:val="00491B8C"/>
    <w:rsid w:val="00491EEE"/>
    <w:rsid w:val="0049203D"/>
    <w:rsid w:val="0049204E"/>
    <w:rsid w:val="0049245E"/>
    <w:rsid w:val="00492D54"/>
    <w:rsid w:val="00492DB7"/>
    <w:rsid w:val="00492E5B"/>
    <w:rsid w:val="0049303E"/>
    <w:rsid w:val="00493253"/>
    <w:rsid w:val="004933D5"/>
    <w:rsid w:val="004933DD"/>
    <w:rsid w:val="0049375A"/>
    <w:rsid w:val="00493A1A"/>
    <w:rsid w:val="00493C0A"/>
    <w:rsid w:val="00493C66"/>
    <w:rsid w:val="00493C9A"/>
    <w:rsid w:val="00493DCC"/>
    <w:rsid w:val="00493E80"/>
    <w:rsid w:val="00493F02"/>
    <w:rsid w:val="004943B7"/>
    <w:rsid w:val="004945FB"/>
    <w:rsid w:val="0049464E"/>
    <w:rsid w:val="00494895"/>
    <w:rsid w:val="00494A9B"/>
    <w:rsid w:val="00494B88"/>
    <w:rsid w:val="00495039"/>
    <w:rsid w:val="00495048"/>
    <w:rsid w:val="0049506C"/>
    <w:rsid w:val="0049506D"/>
    <w:rsid w:val="004951E3"/>
    <w:rsid w:val="004957E9"/>
    <w:rsid w:val="00495AE5"/>
    <w:rsid w:val="00495CFB"/>
    <w:rsid w:val="00495F01"/>
    <w:rsid w:val="00496001"/>
    <w:rsid w:val="0049603C"/>
    <w:rsid w:val="00496078"/>
    <w:rsid w:val="00496115"/>
    <w:rsid w:val="0049699A"/>
    <w:rsid w:val="00496E8A"/>
    <w:rsid w:val="00496EFD"/>
    <w:rsid w:val="00496FD7"/>
    <w:rsid w:val="00497D70"/>
    <w:rsid w:val="004A0829"/>
    <w:rsid w:val="004A0974"/>
    <w:rsid w:val="004A0C18"/>
    <w:rsid w:val="004A10E2"/>
    <w:rsid w:val="004A128F"/>
    <w:rsid w:val="004A1904"/>
    <w:rsid w:val="004A1FDD"/>
    <w:rsid w:val="004A22FE"/>
    <w:rsid w:val="004A276D"/>
    <w:rsid w:val="004A2AAE"/>
    <w:rsid w:val="004A2CE1"/>
    <w:rsid w:val="004A2F78"/>
    <w:rsid w:val="004A2F8D"/>
    <w:rsid w:val="004A30F1"/>
    <w:rsid w:val="004A33B0"/>
    <w:rsid w:val="004A349E"/>
    <w:rsid w:val="004A3933"/>
    <w:rsid w:val="004A3A28"/>
    <w:rsid w:val="004A3BD9"/>
    <w:rsid w:val="004A3C63"/>
    <w:rsid w:val="004A3FD4"/>
    <w:rsid w:val="004A408D"/>
    <w:rsid w:val="004A45B5"/>
    <w:rsid w:val="004A49EF"/>
    <w:rsid w:val="004A4B81"/>
    <w:rsid w:val="004A4D7A"/>
    <w:rsid w:val="004A56B7"/>
    <w:rsid w:val="004A5739"/>
    <w:rsid w:val="004A57FB"/>
    <w:rsid w:val="004A5848"/>
    <w:rsid w:val="004A5B5B"/>
    <w:rsid w:val="004A5FAD"/>
    <w:rsid w:val="004A635F"/>
    <w:rsid w:val="004A6607"/>
    <w:rsid w:val="004A67B6"/>
    <w:rsid w:val="004A6A0D"/>
    <w:rsid w:val="004A6EE9"/>
    <w:rsid w:val="004A6FCA"/>
    <w:rsid w:val="004A71F3"/>
    <w:rsid w:val="004A762B"/>
    <w:rsid w:val="004A763F"/>
    <w:rsid w:val="004A79CB"/>
    <w:rsid w:val="004A7C68"/>
    <w:rsid w:val="004A7E4B"/>
    <w:rsid w:val="004A7E74"/>
    <w:rsid w:val="004A7EF7"/>
    <w:rsid w:val="004A7F8C"/>
    <w:rsid w:val="004B053D"/>
    <w:rsid w:val="004B07A7"/>
    <w:rsid w:val="004B07CC"/>
    <w:rsid w:val="004B08DC"/>
    <w:rsid w:val="004B0BE3"/>
    <w:rsid w:val="004B180A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952"/>
    <w:rsid w:val="004B3C69"/>
    <w:rsid w:val="004B3EAF"/>
    <w:rsid w:val="004B405C"/>
    <w:rsid w:val="004B4130"/>
    <w:rsid w:val="004B41AF"/>
    <w:rsid w:val="004B481F"/>
    <w:rsid w:val="004B4853"/>
    <w:rsid w:val="004B489D"/>
    <w:rsid w:val="004B4A44"/>
    <w:rsid w:val="004B4D26"/>
    <w:rsid w:val="004B4EA2"/>
    <w:rsid w:val="004B5030"/>
    <w:rsid w:val="004B5205"/>
    <w:rsid w:val="004B5257"/>
    <w:rsid w:val="004B52CE"/>
    <w:rsid w:val="004B55FA"/>
    <w:rsid w:val="004B572F"/>
    <w:rsid w:val="004B57CA"/>
    <w:rsid w:val="004B5991"/>
    <w:rsid w:val="004B59A5"/>
    <w:rsid w:val="004B6119"/>
    <w:rsid w:val="004B68E2"/>
    <w:rsid w:val="004B6C02"/>
    <w:rsid w:val="004B72E6"/>
    <w:rsid w:val="004B7EBD"/>
    <w:rsid w:val="004B7F7E"/>
    <w:rsid w:val="004C0065"/>
    <w:rsid w:val="004C011D"/>
    <w:rsid w:val="004C03C9"/>
    <w:rsid w:val="004C0540"/>
    <w:rsid w:val="004C0C42"/>
    <w:rsid w:val="004C1079"/>
    <w:rsid w:val="004C12A9"/>
    <w:rsid w:val="004C1716"/>
    <w:rsid w:val="004C17CF"/>
    <w:rsid w:val="004C1A28"/>
    <w:rsid w:val="004C1C78"/>
    <w:rsid w:val="004C1E6E"/>
    <w:rsid w:val="004C1F0A"/>
    <w:rsid w:val="004C1F45"/>
    <w:rsid w:val="004C215E"/>
    <w:rsid w:val="004C2EDA"/>
    <w:rsid w:val="004C2F8F"/>
    <w:rsid w:val="004C333C"/>
    <w:rsid w:val="004C37DF"/>
    <w:rsid w:val="004C3970"/>
    <w:rsid w:val="004C3A61"/>
    <w:rsid w:val="004C3BB0"/>
    <w:rsid w:val="004C3D4F"/>
    <w:rsid w:val="004C3E3A"/>
    <w:rsid w:val="004C40B6"/>
    <w:rsid w:val="004C417D"/>
    <w:rsid w:val="004C4239"/>
    <w:rsid w:val="004C4448"/>
    <w:rsid w:val="004C4631"/>
    <w:rsid w:val="004C47C2"/>
    <w:rsid w:val="004C4BBD"/>
    <w:rsid w:val="004C4D6A"/>
    <w:rsid w:val="004C4E44"/>
    <w:rsid w:val="004C4E51"/>
    <w:rsid w:val="004C4FE4"/>
    <w:rsid w:val="004C514A"/>
    <w:rsid w:val="004C54C0"/>
    <w:rsid w:val="004C6178"/>
    <w:rsid w:val="004C6452"/>
    <w:rsid w:val="004C64D0"/>
    <w:rsid w:val="004C684B"/>
    <w:rsid w:val="004C755B"/>
    <w:rsid w:val="004C7DCD"/>
    <w:rsid w:val="004D05A1"/>
    <w:rsid w:val="004D05BE"/>
    <w:rsid w:val="004D0730"/>
    <w:rsid w:val="004D0755"/>
    <w:rsid w:val="004D0848"/>
    <w:rsid w:val="004D08B2"/>
    <w:rsid w:val="004D0C60"/>
    <w:rsid w:val="004D0EA1"/>
    <w:rsid w:val="004D0F1F"/>
    <w:rsid w:val="004D0F21"/>
    <w:rsid w:val="004D1AB9"/>
    <w:rsid w:val="004D1D71"/>
    <w:rsid w:val="004D205C"/>
    <w:rsid w:val="004D20AF"/>
    <w:rsid w:val="004D2522"/>
    <w:rsid w:val="004D253D"/>
    <w:rsid w:val="004D2544"/>
    <w:rsid w:val="004D2663"/>
    <w:rsid w:val="004D26B5"/>
    <w:rsid w:val="004D2734"/>
    <w:rsid w:val="004D280B"/>
    <w:rsid w:val="004D28A1"/>
    <w:rsid w:val="004D2AD7"/>
    <w:rsid w:val="004D2CF9"/>
    <w:rsid w:val="004D2EE8"/>
    <w:rsid w:val="004D2FDC"/>
    <w:rsid w:val="004D356C"/>
    <w:rsid w:val="004D37EB"/>
    <w:rsid w:val="004D3CA0"/>
    <w:rsid w:val="004D47A9"/>
    <w:rsid w:val="004D4BB3"/>
    <w:rsid w:val="004D4CAD"/>
    <w:rsid w:val="004D4D30"/>
    <w:rsid w:val="004D5458"/>
    <w:rsid w:val="004D55DD"/>
    <w:rsid w:val="004D5CD2"/>
    <w:rsid w:val="004D5E11"/>
    <w:rsid w:val="004D61BB"/>
    <w:rsid w:val="004D62B2"/>
    <w:rsid w:val="004D63AC"/>
    <w:rsid w:val="004D65C2"/>
    <w:rsid w:val="004D65FC"/>
    <w:rsid w:val="004D6C16"/>
    <w:rsid w:val="004D72CB"/>
    <w:rsid w:val="004D7394"/>
    <w:rsid w:val="004D7C62"/>
    <w:rsid w:val="004D7C88"/>
    <w:rsid w:val="004D7CA0"/>
    <w:rsid w:val="004E0183"/>
    <w:rsid w:val="004E0646"/>
    <w:rsid w:val="004E068D"/>
    <w:rsid w:val="004E088D"/>
    <w:rsid w:val="004E0ED3"/>
    <w:rsid w:val="004E1684"/>
    <w:rsid w:val="004E1884"/>
    <w:rsid w:val="004E21D1"/>
    <w:rsid w:val="004E2256"/>
    <w:rsid w:val="004E26C3"/>
    <w:rsid w:val="004E2D1B"/>
    <w:rsid w:val="004E2E22"/>
    <w:rsid w:val="004E30A8"/>
    <w:rsid w:val="004E319C"/>
    <w:rsid w:val="004E3E40"/>
    <w:rsid w:val="004E3F0A"/>
    <w:rsid w:val="004E48BB"/>
    <w:rsid w:val="004E4C60"/>
    <w:rsid w:val="004E50F5"/>
    <w:rsid w:val="004E51BF"/>
    <w:rsid w:val="004E5554"/>
    <w:rsid w:val="004E5976"/>
    <w:rsid w:val="004E5B51"/>
    <w:rsid w:val="004E5E2D"/>
    <w:rsid w:val="004E6090"/>
    <w:rsid w:val="004E624D"/>
    <w:rsid w:val="004E648A"/>
    <w:rsid w:val="004E6EA7"/>
    <w:rsid w:val="004E70E9"/>
    <w:rsid w:val="004E7119"/>
    <w:rsid w:val="004E759C"/>
    <w:rsid w:val="004E76B6"/>
    <w:rsid w:val="004E7B09"/>
    <w:rsid w:val="004E7D16"/>
    <w:rsid w:val="004F0337"/>
    <w:rsid w:val="004F049B"/>
    <w:rsid w:val="004F0E89"/>
    <w:rsid w:val="004F0F5B"/>
    <w:rsid w:val="004F11C2"/>
    <w:rsid w:val="004F1495"/>
    <w:rsid w:val="004F153F"/>
    <w:rsid w:val="004F1743"/>
    <w:rsid w:val="004F17F8"/>
    <w:rsid w:val="004F1D5D"/>
    <w:rsid w:val="004F2782"/>
    <w:rsid w:val="004F2EDC"/>
    <w:rsid w:val="004F307F"/>
    <w:rsid w:val="004F3215"/>
    <w:rsid w:val="004F328D"/>
    <w:rsid w:val="004F37EA"/>
    <w:rsid w:val="004F3897"/>
    <w:rsid w:val="004F3C65"/>
    <w:rsid w:val="004F4776"/>
    <w:rsid w:val="004F4978"/>
    <w:rsid w:val="004F4AD2"/>
    <w:rsid w:val="004F4EA3"/>
    <w:rsid w:val="004F4FB4"/>
    <w:rsid w:val="004F4FF0"/>
    <w:rsid w:val="004F50E8"/>
    <w:rsid w:val="004F52BB"/>
    <w:rsid w:val="004F53A3"/>
    <w:rsid w:val="004F55EC"/>
    <w:rsid w:val="004F57FD"/>
    <w:rsid w:val="004F6453"/>
    <w:rsid w:val="004F71AC"/>
    <w:rsid w:val="004F72E6"/>
    <w:rsid w:val="004F7551"/>
    <w:rsid w:val="004F7C18"/>
    <w:rsid w:val="004F7D83"/>
    <w:rsid w:val="004F7E7B"/>
    <w:rsid w:val="0050001F"/>
    <w:rsid w:val="005004FC"/>
    <w:rsid w:val="00500617"/>
    <w:rsid w:val="0050064B"/>
    <w:rsid w:val="00501448"/>
    <w:rsid w:val="00501AC5"/>
    <w:rsid w:val="00501F50"/>
    <w:rsid w:val="005020AA"/>
    <w:rsid w:val="005021DE"/>
    <w:rsid w:val="005023BC"/>
    <w:rsid w:val="00502849"/>
    <w:rsid w:val="005028E2"/>
    <w:rsid w:val="00502A2E"/>
    <w:rsid w:val="00502A54"/>
    <w:rsid w:val="00502F68"/>
    <w:rsid w:val="00502FB0"/>
    <w:rsid w:val="00502FB1"/>
    <w:rsid w:val="0050315B"/>
    <w:rsid w:val="00503406"/>
    <w:rsid w:val="0050373E"/>
    <w:rsid w:val="00503968"/>
    <w:rsid w:val="005039A1"/>
    <w:rsid w:val="00504793"/>
    <w:rsid w:val="0050567B"/>
    <w:rsid w:val="0050578B"/>
    <w:rsid w:val="00505E7A"/>
    <w:rsid w:val="00505F32"/>
    <w:rsid w:val="00505FE0"/>
    <w:rsid w:val="005066BF"/>
    <w:rsid w:val="00506820"/>
    <w:rsid w:val="0050692A"/>
    <w:rsid w:val="0050773A"/>
    <w:rsid w:val="00507855"/>
    <w:rsid w:val="00510032"/>
    <w:rsid w:val="00510A75"/>
    <w:rsid w:val="00510C1B"/>
    <w:rsid w:val="0051145F"/>
    <w:rsid w:val="0051155A"/>
    <w:rsid w:val="00511569"/>
    <w:rsid w:val="00511AA9"/>
    <w:rsid w:val="00511F52"/>
    <w:rsid w:val="005120F0"/>
    <w:rsid w:val="005123F9"/>
    <w:rsid w:val="00512480"/>
    <w:rsid w:val="00512EA9"/>
    <w:rsid w:val="005130D4"/>
    <w:rsid w:val="00513893"/>
    <w:rsid w:val="00513F3E"/>
    <w:rsid w:val="0051404F"/>
    <w:rsid w:val="00514110"/>
    <w:rsid w:val="00514533"/>
    <w:rsid w:val="005148D7"/>
    <w:rsid w:val="00514984"/>
    <w:rsid w:val="00514B23"/>
    <w:rsid w:val="005151F0"/>
    <w:rsid w:val="00515317"/>
    <w:rsid w:val="00515605"/>
    <w:rsid w:val="0051566D"/>
    <w:rsid w:val="00515858"/>
    <w:rsid w:val="00515E23"/>
    <w:rsid w:val="0051614A"/>
    <w:rsid w:val="00516304"/>
    <w:rsid w:val="00516751"/>
    <w:rsid w:val="005168E7"/>
    <w:rsid w:val="00516EB8"/>
    <w:rsid w:val="005177C3"/>
    <w:rsid w:val="00517BAC"/>
    <w:rsid w:val="00517C8C"/>
    <w:rsid w:val="00520516"/>
    <w:rsid w:val="005209F6"/>
    <w:rsid w:val="00520A7E"/>
    <w:rsid w:val="005210EC"/>
    <w:rsid w:val="005214A3"/>
    <w:rsid w:val="00521A02"/>
    <w:rsid w:val="00521DC6"/>
    <w:rsid w:val="00521F21"/>
    <w:rsid w:val="00522487"/>
    <w:rsid w:val="005225C4"/>
    <w:rsid w:val="0052269D"/>
    <w:rsid w:val="005226FC"/>
    <w:rsid w:val="00522858"/>
    <w:rsid w:val="00522A35"/>
    <w:rsid w:val="00522CC0"/>
    <w:rsid w:val="00522DB4"/>
    <w:rsid w:val="00522EA6"/>
    <w:rsid w:val="0052312C"/>
    <w:rsid w:val="00523B10"/>
    <w:rsid w:val="00523DDD"/>
    <w:rsid w:val="0052409F"/>
    <w:rsid w:val="00524538"/>
    <w:rsid w:val="00524EC1"/>
    <w:rsid w:val="00524ED2"/>
    <w:rsid w:val="005250B6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12B"/>
    <w:rsid w:val="00527449"/>
    <w:rsid w:val="00527A9E"/>
    <w:rsid w:val="00530235"/>
    <w:rsid w:val="005302B8"/>
    <w:rsid w:val="005303F3"/>
    <w:rsid w:val="00530E26"/>
    <w:rsid w:val="00530EF4"/>
    <w:rsid w:val="005316CC"/>
    <w:rsid w:val="00531C09"/>
    <w:rsid w:val="00531C54"/>
    <w:rsid w:val="00531CC7"/>
    <w:rsid w:val="00532395"/>
    <w:rsid w:val="005324B0"/>
    <w:rsid w:val="00532F28"/>
    <w:rsid w:val="005331FF"/>
    <w:rsid w:val="0053395F"/>
    <w:rsid w:val="0053396A"/>
    <w:rsid w:val="00533B1A"/>
    <w:rsid w:val="00533C78"/>
    <w:rsid w:val="00533EE8"/>
    <w:rsid w:val="00534208"/>
    <w:rsid w:val="005348FC"/>
    <w:rsid w:val="005349D9"/>
    <w:rsid w:val="00534C97"/>
    <w:rsid w:val="005357CB"/>
    <w:rsid w:val="00535B48"/>
    <w:rsid w:val="00535B80"/>
    <w:rsid w:val="00535C08"/>
    <w:rsid w:val="005360F7"/>
    <w:rsid w:val="0053677C"/>
    <w:rsid w:val="00536A36"/>
    <w:rsid w:val="00536BD0"/>
    <w:rsid w:val="00536C58"/>
    <w:rsid w:val="005371F0"/>
    <w:rsid w:val="0053775B"/>
    <w:rsid w:val="00537B20"/>
    <w:rsid w:val="00537E64"/>
    <w:rsid w:val="00537F1E"/>
    <w:rsid w:val="00537F68"/>
    <w:rsid w:val="005404C5"/>
    <w:rsid w:val="005408AF"/>
    <w:rsid w:val="0054094D"/>
    <w:rsid w:val="00540A5C"/>
    <w:rsid w:val="00540AAF"/>
    <w:rsid w:val="00540C87"/>
    <w:rsid w:val="00540DEC"/>
    <w:rsid w:val="0054166C"/>
    <w:rsid w:val="00541F97"/>
    <w:rsid w:val="00542819"/>
    <w:rsid w:val="00542C0D"/>
    <w:rsid w:val="00542DB0"/>
    <w:rsid w:val="00542E9C"/>
    <w:rsid w:val="00542F1B"/>
    <w:rsid w:val="005431C3"/>
    <w:rsid w:val="005436D5"/>
    <w:rsid w:val="0054394F"/>
    <w:rsid w:val="00544084"/>
    <w:rsid w:val="00544211"/>
    <w:rsid w:val="005442F1"/>
    <w:rsid w:val="00544323"/>
    <w:rsid w:val="0054485F"/>
    <w:rsid w:val="005449C3"/>
    <w:rsid w:val="005451CF"/>
    <w:rsid w:val="00545286"/>
    <w:rsid w:val="005455AE"/>
    <w:rsid w:val="005457FC"/>
    <w:rsid w:val="005458EF"/>
    <w:rsid w:val="00545933"/>
    <w:rsid w:val="00545BE8"/>
    <w:rsid w:val="0054612D"/>
    <w:rsid w:val="0054621F"/>
    <w:rsid w:val="0054633D"/>
    <w:rsid w:val="00546382"/>
    <w:rsid w:val="00546A1F"/>
    <w:rsid w:val="00546E21"/>
    <w:rsid w:val="0054701D"/>
    <w:rsid w:val="00547137"/>
    <w:rsid w:val="00547312"/>
    <w:rsid w:val="00547532"/>
    <w:rsid w:val="005476B5"/>
    <w:rsid w:val="0054784D"/>
    <w:rsid w:val="00547863"/>
    <w:rsid w:val="00547B72"/>
    <w:rsid w:val="00547E32"/>
    <w:rsid w:val="0055096E"/>
    <w:rsid w:val="00550B11"/>
    <w:rsid w:val="00550DB8"/>
    <w:rsid w:val="0055117D"/>
    <w:rsid w:val="005517F2"/>
    <w:rsid w:val="00551AE9"/>
    <w:rsid w:val="00551B54"/>
    <w:rsid w:val="00552219"/>
    <w:rsid w:val="00552488"/>
    <w:rsid w:val="005524C1"/>
    <w:rsid w:val="00552721"/>
    <w:rsid w:val="00552C7D"/>
    <w:rsid w:val="00552CD9"/>
    <w:rsid w:val="00552E51"/>
    <w:rsid w:val="005530DA"/>
    <w:rsid w:val="005534FF"/>
    <w:rsid w:val="0055366F"/>
    <w:rsid w:val="00553807"/>
    <w:rsid w:val="00553837"/>
    <w:rsid w:val="00553A9D"/>
    <w:rsid w:val="00553BE7"/>
    <w:rsid w:val="00553C38"/>
    <w:rsid w:val="005544D7"/>
    <w:rsid w:val="005548FC"/>
    <w:rsid w:val="005549D2"/>
    <w:rsid w:val="00554FC8"/>
    <w:rsid w:val="00555265"/>
    <w:rsid w:val="005555FD"/>
    <w:rsid w:val="0055585A"/>
    <w:rsid w:val="00555A04"/>
    <w:rsid w:val="00555B77"/>
    <w:rsid w:val="00555BC9"/>
    <w:rsid w:val="00555D22"/>
    <w:rsid w:val="00555EFB"/>
    <w:rsid w:val="00555FA8"/>
    <w:rsid w:val="0055607A"/>
    <w:rsid w:val="005565CA"/>
    <w:rsid w:val="0055664C"/>
    <w:rsid w:val="00556BB4"/>
    <w:rsid w:val="00557939"/>
    <w:rsid w:val="00557CE0"/>
    <w:rsid w:val="005601AA"/>
    <w:rsid w:val="005602E2"/>
    <w:rsid w:val="005603AC"/>
    <w:rsid w:val="00560541"/>
    <w:rsid w:val="005606CD"/>
    <w:rsid w:val="005606D4"/>
    <w:rsid w:val="005609F7"/>
    <w:rsid w:val="00560B96"/>
    <w:rsid w:val="005610B6"/>
    <w:rsid w:val="00561343"/>
    <w:rsid w:val="0056136E"/>
    <w:rsid w:val="00561D10"/>
    <w:rsid w:val="0056227C"/>
    <w:rsid w:val="00562782"/>
    <w:rsid w:val="005629C2"/>
    <w:rsid w:val="005630EC"/>
    <w:rsid w:val="0056355F"/>
    <w:rsid w:val="005636B8"/>
    <w:rsid w:val="00563B6C"/>
    <w:rsid w:val="00563ECE"/>
    <w:rsid w:val="00563FFD"/>
    <w:rsid w:val="00564E5D"/>
    <w:rsid w:val="00564F61"/>
    <w:rsid w:val="0056578F"/>
    <w:rsid w:val="005658D5"/>
    <w:rsid w:val="00565EA7"/>
    <w:rsid w:val="00565F71"/>
    <w:rsid w:val="005668B8"/>
    <w:rsid w:val="00567807"/>
    <w:rsid w:val="005679D4"/>
    <w:rsid w:val="00567D68"/>
    <w:rsid w:val="00567DFA"/>
    <w:rsid w:val="00567F1D"/>
    <w:rsid w:val="00570609"/>
    <w:rsid w:val="005708D7"/>
    <w:rsid w:val="00570AF3"/>
    <w:rsid w:val="00570C1C"/>
    <w:rsid w:val="00570FD5"/>
    <w:rsid w:val="00571464"/>
    <w:rsid w:val="00571891"/>
    <w:rsid w:val="00571DF7"/>
    <w:rsid w:val="00571E34"/>
    <w:rsid w:val="0057204A"/>
    <w:rsid w:val="00572053"/>
    <w:rsid w:val="0057208D"/>
    <w:rsid w:val="00572806"/>
    <w:rsid w:val="00572A30"/>
    <w:rsid w:val="00572F53"/>
    <w:rsid w:val="00573584"/>
    <w:rsid w:val="00573590"/>
    <w:rsid w:val="0057369D"/>
    <w:rsid w:val="0057374A"/>
    <w:rsid w:val="00573752"/>
    <w:rsid w:val="00573AC0"/>
    <w:rsid w:val="005741EA"/>
    <w:rsid w:val="005743D9"/>
    <w:rsid w:val="00574543"/>
    <w:rsid w:val="00574580"/>
    <w:rsid w:val="00574B4C"/>
    <w:rsid w:val="00574C4A"/>
    <w:rsid w:val="00574EC7"/>
    <w:rsid w:val="00575521"/>
    <w:rsid w:val="005758A7"/>
    <w:rsid w:val="00575F87"/>
    <w:rsid w:val="00576076"/>
    <w:rsid w:val="005761A3"/>
    <w:rsid w:val="0057647F"/>
    <w:rsid w:val="005764E7"/>
    <w:rsid w:val="0057669B"/>
    <w:rsid w:val="0057694A"/>
    <w:rsid w:val="00576D6F"/>
    <w:rsid w:val="00576E88"/>
    <w:rsid w:val="00576F64"/>
    <w:rsid w:val="00576FEA"/>
    <w:rsid w:val="00577251"/>
    <w:rsid w:val="00577779"/>
    <w:rsid w:val="00577FB9"/>
    <w:rsid w:val="0058001C"/>
    <w:rsid w:val="0058008E"/>
    <w:rsid w:val="00580580"/>
    <w:rsid w:val="00580EFA"/>
    <w:rsid w:val="00581744"/>
    <w:rsid w:val="00581C9E"/>
    <w:rsid w:val="00582035"/>
    <w:rsid w:val="0058256B"/>
    <w:rsid w:val="00582905"/>
    <w:rsid w:val="00582AED"/>
    <w:rsid w:val="00582C1F"/>
    <w:rsid w:val="005836D5"/>
    <w:rsid w:val="00583774"/>
    <w:rsid w:val="00583862"/>
    <w:rsid w:val="0058389E"/>
    <w:rsid w:val="005838BA"/>
    <w:rsid w:val="00583B35"/>
    <w:rsid w:val="00583D1C"/>
    <w:rsid w:val="0058404C"/>
    <w:rsid w:val="00584137"/>
    <w:rsid w:val="0058421C"/>
    <w:rsid w:val="00584755"/>
    <w:rsid w:val="005849FE"/>
    <w:rsid w:val="0058513F"/>
    <w:rsid w:val="0058530F"/>
    <w:rsid w:val="0058572B"/>
    <w:rsid w:val="0058589F"/>
    <w:rsid w:val="00585A0A"/>
    <w:rsid w:val="00586065"/>
    <w:rsid w:val="0058615A"/>
    <w:rsid w:val="00586464"/>
    <w:rsid w:val="005866D6"/>
    <w:rsid w:val="005866F8"/>
    <w:rsid w:val="0058686B"/>
    <w:rsid w:val="00586C2A"/>
    <w:rsid w:val="00586E1B"/>
    <w:rsid w:val="0058734B"/>
    <w:rsid w:val="005873BC"/>
    <w:rsid w:val="0058743F"/>
    <w:rsid w:val="00587EE4"/>
    <w:rsid w:val="00587F27"/>
    <w:rsid w:val="0059034A"/>
    <w:rsid w:val="0059034E"/>
    <w:rsid w:val="0059038A"/>
    <w:rsid w:val="0059041F"/>
    <w:rsid w:val="005905A7"/>
    <w:rsid w:val="0059061D"/>
    <w:rsid w:val="00590744"/>
    <w:rsid w:val="00590DC3"/>
    <w:rsid w:val="00590F3B"/>
    <w:rsid w:val="00590FD1"/>
    <w:rsid w:val="00591093"/>
    <w:rsid w:val="005912B6"/>
    <w:rsid w:val="00591F15"/>
    <w:rsid w:val="0059221C"/>
    <w:rsid w:val="0059242D"/>
    <w:rsid w:val="005925BC"/>
    <w:rsid w:val="00592899"/>
    <w:rsid w:val="005931CA"/>
    <w:rsid w:val="005933AD"/>
    <w:rsid w:val="005934E7"/>
    <w:rsid w:val="00593515"/>
    <w:rsid w:val="00593739"/>
    <w:rsid w:val="0059373C"/>
    <w:rsid w:val="00593BE3"/>
    <w:rsid w:val="00594112"/>
    <w:rsid w:val="00594382"/>
    <w:rsid w:val="005944A4"/>
    <w:rsid w:val="005944D8"/>
    <w:rsid w:val="00594588"/>
    <w:rsid w:val="00594822"/>
    <w:rsid w:val="00594AA1"/>
    <w:rsid w:val="00595089"/>
    <w:rsid w:val="005957ED"/>
    <w:rsid w:val="00595FA0"/>
    <w:rsid w:val="0059673A"/>
    <w:rsid w:val="005969D8"/>
    <w:rsid w:val="00596C89"/>
    <w:rsid w:val="00597272"/>
    <w:rsid w:val="0059743F"/>
    <w:rsid w:val="00597576"/>
    <w:rsid w:val="005976C9"/>
    <w:rsid w:val="00597FF7"/>
    <w:rsid w:val="005A02EE"/>
    <w:rsid w:val="005A0770"/>
    <w:rsid w:val="005A0784"/>
    <w:rsid w:val="005A08AC"/>
    <w:rsid w:val="005A09E0"/>
    <w:rsid w:val="005A0A78"/>
    <w:rsid w:val="005A0B28"/>
    <w:rsid w:val="005A0BC1"/>
    <w:rsid w:val="005A1326"/>
    <w:rsid w:val="005A171F"/>
    <w:rsid w:val="005A1ACD"/>
    <w:rsid w:val="005A1CED"/>
    <w:rsid w:val="005A2130"/>
    <w:rsid w:val="005A273E"/>
    <w:rsid w:val="005A28C5"/>
    <w:rsid w:val="005A2DB3"/>
    <w:rsid w:val="005A2DDC"/>
    <w:rsid w:val="005A2FC7"/>
    <w:rsid w:val="005A332E"/>
    <w:rsid w:val="005A3572"/>
    <w:rsid w:val="005A3708"/>
    <w:rsid w:val="005A3B76"/>
    <w:rsid w:val="005A3C71"/>
    <w:rsid w:val="005A3EEC"/>
    <w:rsid w:val="005A3F8C"/>
    <w:rsid w:val="005A40C3"/>
    <w:rsid w:val="005A43A2"/>
    <w:rsid w:val="005A4A65"/>
    <w:rsid w:val="005A4DE0"/>
    <w:rsid w:val="005A4F2E"/>
    <w:rsid w:val="005A517A"/>
    <w:rsid w:val="005A5F3D"/>
    <w:rsid w:val="005A6105"/>
    <w:rsid w:val="005A6463"/>
    <w:rsid w:val="005A65B1"/>
    <w:rsid w:val="005A6C60"/>
    <w:rsid w:val="005A723F"/>
    <w:rsid w:val="005A7278"/>
    <w:rsid w:val="005A72B0"/>
    <w:rsid w:val="005A7355"/>
    <w:rsid w:val="005A74C4"/>
    <w:rsid w:val="005A75A2"/>
    <w:rsid w:val="005A76DC"/>
    <w:rsid w:val="005A7C04"/>
    <w:rsid w:val="005A7DAE"/>
    <w:rsid w:val="005A7EED"/>
    <w:rsid w:val="005B0145"/>
    <w:rsid w:val="005B036C"/>
    <w:rsid w:val="005B0AA4"/>
    <w:rsid w:val="005B0AA8"/>
    <w:rsid w:val="005B0B64"/>
    <w:rsid w:val="005B0E60"/>
    <w:rsid w:val="005B0EB0"/>
    <w:rsid w:val="005B0FC9"/>
    <w:rsid w:val="005B13AE"/>
    <w:rsid w:val="005B1688"/>
    <w:rsid w:val="005B1781"/>
    <w:rsid w:val="005B1782"/>
    <w:rsid w:val="005B1A4B"/>
    <w:rsid w:val="005B1BD8"/>
    <w:rsid w:val="005B1FE4"/>
    <w:rsid w:val="005B2EA8"/>
    <w:rsid w:val="005B316E"/>
    <w:rsid w:val="005B35E9"/>
    <w:rsid w:val="005B3845"/>
    <w:rsid w:val="005B388A"/>
    <w:rsid w:val="005B3C7B"/>
    <w:rsid w:val="005B3CC2"/>
    <w:rsid w:val="005B3D02"/>
    <w:rsid w:val="005B3D03"/>
    <w:rsid w:val="005B424B"/>
    <w:rsid w:val="005B4329"/>
    <w:rsid w:val="005B4370"/>
    <w:rsid w:val="005B473E"/>
    <w:rsid w:val="005B49F3"/>
    <w:rsid w:val="005B53E7"/>
    <w:rsid w:val="005B540F"/>
    <w:rsid w:val="005B56C4"/>
    <w:rsid w:val="005B59BD"/>
    <w:rsid w:val="005B5B1D"/>
    <w:rsid w:val="005B5CAF"/>
    <w:rsid w:val="005B5E4B"/>
    <w:rsid w:val="005B5EAA"/>
    <w:rsid w:val="005B6153"/>
    <w:rsid w:val="005B6595"/>
    <w:rsid w:val="005B6896"/>
    <w:rsid w:val="005B6BA8"/>
    <w:rsid w:val="005B6C09"/>
    <w:rsid w:val="005B6F18"/>
    <w:rsid w:val="005B6F3C"/>
    <w:rsid w:val="005B7074"/>
    <w:rsid w:val="005B7294"/>
    <w:rsid w:val="005B7334"/>
    <w:rsid w:val="005B73D1"/>
    <w:rsid w:val="005B760F"/>
    <w:rsid w:val="005B765B"/>
    <w:rsid w:val="005B7866"/>
    <w:rsid w:val="005B789F"/>
    <w:rsid w:val="005B7EDE"/>
    <w:rsid w:val="005C0135"/>
    <w:rsid w:val="005C0540"/>
    <w:rsid w:val="005C084C"/>
    <w:rsid w:val="005C0B0B"/>
    <w:rsid w:val="005C0B1B"/>
    <w:rsid w:val="005C0C0E"/>
    <w:rsid w:val="005C0C72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3AEA"/>
    <w:rsid w:val="005C41C2"/>
    <w:rsid w:val="005C4269"/>
    <w:rsid w:val="005C43CD"/>
    <w:rsid w:val="005C4CD4"/>
    <w:rsid w:val="005C4D74"/>
    <w:rsid w:val="005C5B19"/>
    <w:rsid w:val="005C5CC7"/>
    <w:rsid w:val="005C5CFE"/>
    <w:rsid w:val="005C5FD6"/>
    <w:rsid w:val="005C6056"/>
    <w:rsid w:val="005C6131"/>
    <w:rsid w:val="005C621D"/>
    <w:rsid w:val="005C67E8"/>
    <w:rsid w:val="005C6B19"/>
    <w:rsid w:val="005C6D30"/>
    <w:rsid w:val="005C6E2A"/>
    <w:rsid w:val="005C73DC"/>
    <w:rsid w:val="005C7754"/>
    <w:rsid w:val="005C7B60"/>
    <w:rsid w:val="005C7C20"/>
    <w:rsid w:val="005C7C43"/>
    <w:rsid w:val="005C7CF4"/>
    <w:rsid w:val="005D0031"/>
    <w:rsid w:val="005D02F9"/>
    <w:rsid w:val="005D0930"/>
    <w:rsid w:val="005D0BBB"/>
    <w:rsid w:val="005D0D13"/>
    <w:rsid w:val="005D0FE2"/>
    <w:rsid w:val="005D1710"/>
    <w:rsid w:val="005D17A5"/>
    <w:rsid w:val="005D1841"/>
    <w:rsid w:val="005D1D67"/>
    <w:rsid w:val="005D20F7"/>
    <w:rsid w:val="005D2262"/>
    <w:rsid w:val="005D2524"/>
    <w:rsid w:val="005D2E39"/>
    <w:rsid w:val="005D308D"/>
    <w:rsid w:val="005D3187"/>
    <w:rsid w:val="005D3568"/>
    <w:rsid w:val="005D3646"/>
    <w:rsid w:val="005D3A0E"/>
    <w:rsid w:val="005D4508"/>
    <w:rsid w:val="005D4837"/>
    <w:rsid w:val="005D49E8"/>
    <w:rsid w:val="005D4BBE"/>
    <w:rsid w:val="005D4CDB"/>
    <w:rsid w:val="005D563D"/>
    <w:rsid w:val="005D62A4"/>
    <w:rsid w:val="005D668B"/>
    <w:rsid w:val="005D6B87"/>
    <w:rsid w:val="005D6C21"/>
    <w:rsid w:val="005D6E99"/>
    <w:rsid w:val="005D701E"/>
    <w:rsid w:val="005D70AD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680"/>
    <w:rsid w:val="005E2B2C"/>
    <w:rsid w:val="005E2E42"/>
    <w:rsid w:val="005E2EAA"/>
    <w:rsid w:val="005E2FBC"/>
    <w:rsid w:val="005E30A1"/>
    <w:rsid w:val="005E39AA"/>
    <w:rsid w:val="005E40F5"/>
    <w:rsid w:val="005E4241"/>
    <w:rsid w:val="005E443C"/>
    <w:rsid w:val="005E46FB"/>
    <w:rsid w:val="005E48ED"/>
    <w:rsid w:val="005E4961"/>
    <w:rsid w:val="005E4B60"/>
    <w:rsid w:val="005E4BCB"/>
    <w:rsid w:val="005E4D75"/>
    <w:rsid w:val="005E4D88"/>
    <w:rsid w:val="005E51B3"/>
    <w:rsid w:val="005E5381"/>
    <w:rsid w:val="005E5CA8"/>
    <w:rsid w:val="005E5DBD"/>
    <w:rsid w:val="005E5E15"/>
    <w:rsid w:val="005E6048"/>
    <w:rsid w:val="005E604D"/>
    <w:rsid w:val="005E6165"/>
    <w:rsid w:val="005E66E4"/>
    <w:rsid w:val="005E69E2"/>
    <w:rsid w:val="005E6FC1"/>
    <w:rsid w:val="005E702C"/>
    <w:rsid w:val="005E71C5"/>
    <w:rsid w:val="005E7536"/>
    <w:rsid w:val="005E7995"/>
    <w:rsid w:val="005E7CCE"/>
    <w:rsid w:val="005E7EDE"/>
    <w:rsid w:val="005E7F42"/>
    <w:rsid w:val="005F006A"/>
    <w:rsid w:val="005F011B"/>
    <w:rsid w:val="005F011D"/>
    <w:rsid w:val="005F06FF"/>
    <w:rsid w:val="005F0D69"/>
    <w:rsid w:val="005F0E01"/>
    <w:rsid w:val="005F0FE5"/>
    <w:rsid w:val="005F10E9"/>
    <w:rsid w:val="005F1AE1"/>
    <w:rsid w:val="005F1FD9"/>
    <w:rsid w:val="005F2897"/>
    <w:rsid w:val="005F2D74"/>
    <w:rsid w:val="005F2E15"/>
    <w:rsid w:val="005F2EC0"/>
    <w:rsid w:val="005F30B4"/>
    <w:rsid w:val="005F3116"/>
    <w:rsid w:val="005F3188"/>
    <w:rsid w:val="005F36B4"/>
    <w:rsid w:val="005F399B"/>
    <w:rsid w:val="005F3AD4"/>
    <w:rsid w:val="005F3D87"/>
    <w:rsid w:val="005F3E2F"/>
    <w:rsid w:val="005F411D"/>
    <w:rsid w:val="005F4124"/>
    <w:rsid w:val="005F47D0"/>
    <w:rsid w:val="005F4EC4"/>
    <w:rsid w:val="005F5296"/>
    <w:rsid w:val="005F5BD8"/>
    <w:rsid w:val="005F5C47"/>
    <w:rsid w:val="005F5F76"/>
    <w:rsid w:val="005F604E"/>
    <w:rsid w:val="005F6060"/>
    <w:rsid w:val="005F63D6"/>
    <w:rsid w:val="005F6AA0"/>
    <w:rsid w:val="005F6D36"/>
    <w:rsid w:val="005F717F"/>
    <w:rsid w:val="005F79F9"/>
    <w:rsid w:val="005F7CE8"/>
    <w:rsid w:val="005F7DE0"/>
    <w:rsid w:val="0060006E"/>
    <w:rsid w:val="006001FD"/>
    <w:rsid w:val="006003AA"/>
    <w:rsid w:val="00600730"/>
    <w:rsid w:val="006007D5"/>
    <w:rsid w:val="00600E76"/>
    <w:rsid w:val="0060113B"/>
    <w:rsid w:val="00601303"/>
    <w:rsid w:val="0060138B"/>
    <w:rsid w:val="006016A6"/>
    <w:rsid w:val="006018CA"/>
    <w:rsid w:val="00601A96"/>
    <w:rsid w:val="00602053"/>
    <w:rsid w:val="00602338"/>
    <w:rsid w:val="00602445"/>
    <w:rsid w:val="00602495"/>
    <w:rsid w:val="00602665"/>
    <w:rsid w:val="00602918"/>
    <w:rsid w:val="00602A0B"/>
    <w:rsid w:val="00602DAA"/>
    <w:rsid w:val="00602DFF"/>
    <w:rsid w:val="006030F5"/>
    <w:rsid w:val="00603630"/>
    <w:rsid w:val="00603B0E"/>
    <w:rsid w:val="00603BD5"/>
    <w:rsid w:val="00603BE1"/>
    <w:rsid w:val="00603CC4"/>
    <w:rsid w:val="00603DA3"/>
    <w:rsid w:val="006042F7"/>
    <w:rsid w:val="00604441"/>
    <w:rsid w:val="00604524"/>
    <w:rsid w:val="006046D4"/>
    <w:rsid w:val="0060473F"/>
    <w:rsid w:val="0060478A"/>
    <w:rsid w:val="00604A65"/>
    <w:rsid w:val="00605718"/>
    <w:rsid w:val="00605800"/>
    <w:rsid w:val="00605A86"/>
    <w:rsid w:val="00606104"/>
    <w:rsid w:val="006061E0"/>
    <w:rsid w:val="006066F4"/>
    <w:rsid w:val="00606ADF"/>
    <w:rsid w:val="00606D7D"/>
    <w:rsid w:val="00606F1E"/>
    <w:rsid w:val="00607099"/>
    <w:rsid w:val="0060757A"/>
    <w:rsid w:val="00607896"/>
    <w:rsid w:val="0060799F"/>
    <w:rsid w:val="006079FB"/>
    <w:rsid w:val="00607B06"/>
    <w:rsid w:val="00607CA9"/>
    <w:rsid w:val="00607DDE"/>
    <w:rsid w:val="00607E8B"/>
    <w:rsid w:val="00607ECC"/>
    <w:rsid w:val="006102E5"/>
    <w:rsid w:val="006105F6"/>
    <w:rsid w:val="0061078A"/>
    <w:rsid w:val="0061097C"/>
    <w:rsid w:val="00610F1D"/>
    <w:rsid w:val="00610FB1"/>
    <w:rsid w:val="00610FC5"/>
    <w:rsid w:val="00611089"/>
    <w:rsid w:val="006111E6"/>
    <w:rsid w:val="006118D7"/>
    <w:rsid w:val="00612666"/>
    <w:rsid w:val="00613099"/>
    <w:rsid w:val="00613219"/>
    <w:rsid w:val="006132FB"/>
    <w:rsid w:val="00613306"/>
    <w:rsid w:val="0061363B"/>
    <w:rsid w:val="006136F8"/>
    <w:rsid w:val="0061471D"/>
    <w:rsid w:val="00614808"/>
    <w:rsid w:val="00614CE4"/>
    <w:rsid w:val="00615007"/>
    <w:rsid w:val="00615144"/>
    <w:rsid w:val="006151C7"/>
    <w:rsid w:val="006153CF"/>
    <w:rsid w:val="006153E7"/>
    <w:rsid w:val="00615777"/>
    <w:rsid w:val="0061608E"/>
    <w:rsid w:val="00616459"/>
    <w:rsid w:val="00616547"/>
    <w:rsid w:val="00616589"/>
    <w:rsid w:val="0061698C"/>
    <w:rsid w:val="00616D8A"/>
    <w:rsid w:val="0061747F"/>
    <w:rsid w:val="00617550"/>
    <w:rsid w:val="00617776"/>
    <w:rsid w:val="00617E0B"/>
    <w:rsid w:val="00620C9C"/>
    <w:rsid w:val="006213C8"/>
    <w:rsid w:val="006213DA"/>
    <w:rsid w:val="006216A8"/>
    <w:rsid w:val="00621A6D"/>
    <w:rsid w:val="00621D2B"/>
    <w:rsid w:val="00621E56"/>
    <w:rsid w:val="0062230E"/>
    <w:rsid w:val="0062252B"/>
    <w:rsid w:val="006225A4"/>
    <w:rsid w:val="0062299C"/>
    <w:rsid w:val="00622F7A"/>
    <w:rsid w:val="0062371A"/>
    <w:rsid w:val="00623775"/>
    <w:rsid w:val="00623833"/>
    <w:rsid w:val="006238F2"/>
    <w:rsid w:val="00623DD9"/>
    <w:rsid w:val="006242C1"/>
    <w:rsid w:val="006242F0"/>
    <w:rsid w:val="00624728"/>
    <w:rsid w:val="00624ADC"/>
    <w:rsid w:val="00624CDD"/>
    <w:rsid w:val="00624F3B"/>
    <w:rsid w:val="00625007"/>
    <w:rsid w:val="0062547D"/>
    <w:rsid w:val="00625E94"/>
    <w:rsid w:val="00626594"/>
    <w:rsid w:val="0062674A"/>
    <w:rsid w:val="006269DE"/>
    <w:rsid w:val="00626DC5"/>
    <w:rsid w:val="006274DB"/>
    <w:rsid w:val="00627CBF"/>
    <w:rsid w:val="00630364"/>
    <w:rsid w:val="00630831"/>
    <w:rsid w:val="006309D3"/>
    <w:rsid w:val="00630A2B"/>
    <w:rsid w:val="00630ED3"/>
    <w:rsid w:val="00630FB4"/>
    <w:rsid w:val="006312AF"/>
    <w:rsid w:val="00631600"/>
    <w:rsid w:val="00631C85"/>
    <w:rsid w:val="00631F77"/>
    <w:rsid w:val="00632ACA"/>
    <w:rsid w:val="00632B7F"/>
    <w:rsid w:val="00632DDC"/>
    <w:rsid w:val="00632F8E"/>
    <w:rsid w:val="006330C1"/>
    <w:rsid w:val="006335F9"/>
    <w:rsid w:val="00633B81"/>
    <w:rsid w:val="00633BD4"/>
    <w:rsid w:val="00633D2F"/>
    <w:rsid w:val="00633D70"/>
    <w:rsid w:val="00634181"/>
    <w:rsid w:val="00634CAF"/>
    <w:rsid w:val="00634E04"/>
    <w:rsid w:val="00634EC7"/>
    <w:rsid w:val="00635097"/>
    <w:rsid w:val="006353D3"/>
    <w:rsid w:val="006357A2"/>
    <w:rsid w:val="00636248"/>
    <w:rsid w:val="006363EB"/>
    <w:rsid w:val="006365C2"/>
    <w:rsid w:val="0063686C"/>
    <w:rsid w:val="0063701E"/>
    <w:rsid w:val="0063704D"/>
    <w:rsid w:val="00637127"/>
    <w:rsid w:val="006373B9"/>
    <w:rsid w:val="0063747C"/>
    <w:rsid w:val="00637F74"/>
    <w:rsid w:val="00640028"/>
    <w:rsid w:val="00640138"/>
    <w:rsid w:val="006401A2"/>
    <w:rsid w:val="006405B8"/>
    <w:rsid w:val="006416D9"/>
    <w:rsid w:val="00641863"/>
    <w:rsid w:val="006419FD"/>
    <w:rsid w:val="00641D1B"/>
    <w:rsid w:val="00641F49"/>
    <w:rsid w:val="00642129"/>
    <w:rsid w:val="00642136"/>
    <w:rsid w:val="0064232F"/>
    <w:rsid w:val="00642398"/>
    <w:rsid w:val="006423D5"/>
    <w:rsid w:val="00642445"/>
    <w:rsid w:val="00642686"/>
    <w:rsid w:val="00642BFA"/>
    <w:rsid w:val="00642DCA"/>
    <w:rsid w:val="00643635"/>
    <w:rsid w:val="0064386A"/>
    <w:rsid w:val="00643BE9"/>
    <w:rsid w:val="00643CA2"/>
    <w:rsid w:val="00643F27"/>
    <w:rsid w:val="00644623"/>
    <w:rsid w:val="00644734"/>
    <w:rsid w:val="006448AB"/>
    <w:rsid w:val="00644BA2"/>
    <w:rsid w:val="00644CAB"/>
    <w:rsid w:val="00644DC4"/>
    <w:rsid w:val="00644F26"/>
    <w:rsid w:val="00645019"/>
    <w:rsid w:val="006452B2"/>
    <w:rsid w:val="00645376"/>
    <w:rsid w:val="00645AE0"/>
    <w:rsid w:val="00645CCE"/>
    <w:rsid w:val="00645DDA"/>
    <w:rsid w:val="00646579"/>
    <w:rsid w:val="006467BC"/>
    <w:rsid w:val="00646AD1"/>
    <w:rsid w:val="00646F62"/>
    <w:rsid w:val="006476EA"/>
    <w:rsid w:val="00647A33"/>
    <w:rsid w:val="00647C03"/>
    <w:rsid w:val="00647FB5"/>
    <w:rsid w:val="006500A4"/>
    <w:rsid w:val="006504C1"/>
    <w:rsid w:val="00650986"/>
    <w:rsid w:val="00651275"/>
    <w:rsid w:val="00651907"/>
    <w:rsid w:val="00651BE5"/>
    <w:rsid w:val="00652243"/>
    <w:rsid w:val="00652254"/>
    <w:rsid w:val="006526FA"/>
    <w:rsid w:val="006527C2"/>
    <w:rsid w:val="00652A0C"/>
    <w:rsid w:val="00653983"/>
    <w:rsid w:val="00653C75"/>
    <w:rsid w:val="0065403B"/>
    <w:rsid w:val="00654CE6"/>
    <w:rsid w:val="00655000"/>
    <w:rsid w:val="0065516B"/>
    <w:rsid w:val="006556A9"/>
    <w:rsid w:val="00655A7B"/>
    <w:rsid w:val="00655AC5"/>
    <w:rsid w:val="00656928"/>
    <w:rsid w:val="00656A5D"/>
    <w:rsid w:val="00656B26"/>
    <w:rsid w:val="00656B55"/>
    <w:rsid w:val="00656DB4"/>
    <w:rsid w:val="00656DCC"/>
    <w:rsid w:val="00656DCE"/>
    <w:rsid w:val="00657356"/>
    <w:rsid w:val="00657358"/>
    <w:rsid w:val="0065750B"/>
    <w:rsid w:val="0065773E"/>
    <w:rsid w:val="0065775C"/>
    <w:rsid w:val="00657DE3"/>
    <w:rsid w:val="006602D4"/>
    <w:rsid w:val="00660574"/>
    <w:rsid w:val="006608A4"/>
    <w:rsid w:val="00660A87"/>
    <w:rsid w:val="0066178E"/>
    <w:rsid w:val="006618A4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BBE"/>
    <w:rsid w:val="00663CC1"/>
    <w:rsid w:val="00663F22"/>
    <w:rsid w:val="006640FC"/>
    <w:rsid w:val="006647AB"/>
    <w:rsid w:val="00664B2D"/>
    <w:rsid w:val="00664BD1"/>
    <w:rsid w:val="00665332"/>
    <w:rsid w:val="00665747"/>
    <w:rsid w:val="00665850"/>
    <w:rsid w:val="006659D0"/>
    <w:rsid w:val="006659E1"/>
    <w:rsid w:val="00665CF8"/>
    <w:rsid w:val="00665EAE"/>
    <w:rsid w:val="00666311"/>
    <w:rsid w:val="00666545"/>
    <w:rsid w:val="0066674B"/>
    <w:rsid w:val="006669A8"/>
    <w:rsid w:val="00666BAB"/>
    <w:rsid w:val="00666E5C"/>
    <w:rsid w:val="00666F20"/>
    <w:rsid w:val="00666F78"/>
    <w:rsid w:val="0066735E"/>
    <w:rsid w:val="0066782C"/>
    <w:rsid w:val="00667859"/>
    <w:rsid w:val="00667C62"/>
    <w:rsid w:val="00667D40"/>
    <w:rsid w:val="0067011C"/>
    <w:rsid w:val="0067058F"/>
    <w:rsid w:val="0067060E"/>
    <w:rsid w:val="00670A41"/>
    <w:rsid w:val="00670BF1"/>
    <w:rsid w:val="00670F8E"/>
    <w:rsid w:val="00671673"/>
    <w:rsid w:val="00671685"/>
    <w:rsid w:val="00671988"/>
    <w:rsid w:val="006719AA"/>
    <w:rsid w:val="00671C87"/>
    <w:rsid w:val="00671CCD"/>
    <w:rsid w:val="00672115"/>
    <w:rsid w:val="00672366"/>
    <w:rsid w:val="0067257D"/>
    <w:rsid w:val="0067263B"/>
    <w:rsid w:val="006726A8"/>
    <w:rsid w:val="006726DF"/>
    <w:rsid w:val="00673344"/>
    <w:rsid w:val="0067347C"/>
    <w:rsid w:val="0067371A"/>
    <w:rsid w:val="00673FE6"/>
    <w:rsid w:val="00674101"/>
    <w:rsid w:val="00674247"/>
    <w:rsid w:val="006749BE"/>
    <w:rsid w:val="00674BE3"/>
    <w:rsid w:val="00674C0A"/>
    <w:rsid w:val="00674E95"/>
    <w:rsid w:val="006753B8"/>
    <w:rsid w:val="0067563C"/>
    <w:rsid w:val="00675D98"/>
    <w:rsid w:val="006763A5"/>
    <w:rsid w:val="00676453"/>
    <w:rsid w:val="00676930"/>
    <w:rsid w:val="00676C9D"/>
    <w:rsid w:val="00676D0E"/>
    <w:rsid w:val="006770BE"/>
    <w:rsid w:val="006775BD"/>
    <w:rsid w:val="006775F6"/>
    <w:rsid w:val="006777E2"/>
    <w:rsid w:val="006777F2"/>
    <w:rsid w:val="00677FDA"/>
    <w:rsid w:val="006801ED"/>
    <w:rsid w:val="00680279"/>
    <w:rsid w:val="0068027E"/>
    <w:rsid w:val="0068062D"/>
    <w:rsid w:val="006806A9"/>
    <w:rsid w:val="006812B9"/>
    <w:rsid w:val="006812FB"/>
    <w:rsid w:val="006814D7"/>
    <w:rsid w:val="00681576"/>
    <w:rsid w:val="00681738"/>
    <w:rsid w:val="00681F0D"/>
    <w:rsid w:val="006820ED"/>
    <w:rsid w:val="0068216C"/>
    <w:rsid w:val="00682204"/>
    <w:rsid w:val="00682567"/>
    <w:rsid w:val="006826FC"/>
    <w:rsid w:val="00682833"/>
    <w:rsid w:val="00682EC2"/>
    <w:rsid w:val="006830A2"/>
    <w:rsid w:val="00683407"/>
    <w:rsid w:val="006838B4"/>
    <w:rsid w:val="006839F6"/>
    <w:rsid w:val="00683E11"/>
    <w:rsid w:val="00684181"/>
    <w:rsid w:val="006844C9"/>
    <w:rsid w:val="00684617"/>
    <w:rsid w:val="00684A5A"/>
    <w:rsid w:val="00684ED0"/>
    <w:rsid w:val="0068542B"/>
    <w:rsid w:val="00685667"/>
    <w:rsid w:val="00685E1C"/>
    <w:rsid w:val="00685ECE"/>
    <w:rsid w:val="006863EC"/>
    <w:rsid w:val="00686E0E"/>
    <w:rsid w:val="00686E19"/>
    <w:rsid w:val="00686EC4"/>
    <w:rsid w:val="00686EF8"/>
    <w:rsid w:val="00687400"/>
    <w:rsid w:val="0068773E"/>
    <w:rsid w:val="00687A0F"/>
    <w:rsid w:val="00687B7B"/>
    <w:rsid w:val="00687EA1"/>
    <w:rsid w:val="00687EF0"/>
    <w:rsid w:val="00690AA3"/>
    <w:rsid w:val="00690CF1"/>
    <w:rsid w:val="00690E6A"/>
    <w:rsid w:val="00690F89"/>
    <w:rsid w:val="00690FA1"/>
    <w:rsid w:val="0069131D"/>
    <w:rsid w:val="00691D15"/>
    <w:rsid w:val="00691F24"/>
    <w:rsid w:val="0069237A"/>
    <w:rsid w:val="0069257A"/>
    <w:rsid w:val="006926B0"/>
    <w:rsid w:val="00692C18"/>
    <w:rsid w:val="00692F70"/>
    <w:rsid w:val="00692FC0"/>
    <w:rsid w:val="00693283"/>
    <w:rsid w:val="0069350C"/>
    <w:rsid w:val="00693B60"/>
    <w:rsid w:val="00693D23"/>
    <w:rsid w:val="006943DF"/>
    <w:rsid w:val="006946F7"/>
    <w:rsid w:val="006946FA"/>
    <w:rsid w:val="0069475D"/>
    <w:rsid w:val="00694C6E"/>
    <w:rsid w:val="00694D7C"/>
    <w:rsid w:val="00694D96"/>
    <w:rsid w:val="00694E93"/>
    <w:rsid w:val="00694EC9"/>
    <w:rsid w:val="0069504E"/>
    <w:rsid w:val="006951FB"/>
    <w:rsid w:val="006952B0"/>
    <w:rsid w:val="006953D6"/>
    <w:rsid w:val="00695447"/>
    <w:rsid w:val="00695C37"/>
    <w:rsid w:val="00695EB6"/>
    <w:rsid w:val="00695EF9"/>
    <w:rsid w:val="00695F96"/>
    <w:rsid w:val="0069610A"/>
    <w:rsid w:val="006961D6"/>
    <w:rsid w:val="0069641E"/>
    <w:rsid w:val="0069656D"/>
    <w:rsid w:val="0069657A"/>
    <w:rsid w:val="006968D0"/>
    <w:rsid w:val="00696927"/>
    <w:rsid w:val="00696A4C"/>
    <w:rsid w:val="00696EB6"/>
    <w:rsid w:val="0069712E"/>
    <w:rsid w:val="006974DE"/>
    <w:rsid w:val="006975B9"/>
    <w:rsid w:val="00697C40"/>
    <w:rsid w:val="00697CB2"/>
    <w:rsid w:val="00697D2B"/>
    <w:rsid w:val="00697D5F"/>
    <w:rsid w:val="00697D9A"/>
    <w:rsid w:val="006A020E"/>
    <w:rsid w:val="006A0795"/>
    <w:rsid w:val="006A081F"/>
    <w:rsid w:val="006A0E89"/>
    <w:rsid w:val="006A0EE0"/>
    <w:rsid w:val="006A11CD"/>
    <w:rsid w:val="006A120C"/>
    <w:rsid w:val="006A1605"/>
    <w:rsid w:val="006A1EE1"/>
    <w:rsid w:val="006A1FD1"/>
    <w:rsid w:val="006A2137"/>
    <w:rsid w:val="006A214C"/>
    <w:rsid w:val="006A21C1"/>
    <w:rsid w:val="006A2723"/>
    <w:rsid w:val="006A30A8"/>
    <w:rsid w:val="006A30B0"/>
    <w:rsid w:val="006A31D3"/>
    <w:rsid w:val="006A32F7"/>
    <w:rsid w:val="006A357F"/>
    <w:rsid w:val="006A3F59"/>
    <w:rsid w:val="006A43B9"/>
    <w:rsid w:val="006A45AE"/>
    <w:rsid w:val="006A4D10"/>
    <w:rsid w:val="006A50EF"/>
    <w:rsid w:val="006A5345"/>
    <w:rsid w:val="006A53F6"/>
    <w:rsid w:val="006A5B1B"/>
    <w:rsid w:val="006A60F9"/>
    <w:rsid w:val="006A6186"/>
    <w:rsid w:val="006A6294"/>
    <w:rsid w:val="006A63F0"/>
    <w:rsid w:val="006A661F"/>
    <w:rsid w:val="006A6624"/>
    <w:rsid w:val="006A6C09"/>
    <w:rsid w:val="006A6C2C"/>
    <w:rsid w:val="006A7170"/>
    <w:rsid w:val="006A746B"/>
    <w:rsid w:val="006A7783"/>
    <w:rsid w:val="006A78F6"/>
    <w:rsid w:val="006A7A7A"/>
    <w:rsid w:val="006B0090"/>
    <w:rsid w:val="006B0224"/>
    <w:rsid w:val="006B06DC"/>
    <w:rsid w:val="006B082A"/>
    <w:rsid w:val="006B0AC7"/>
    <w:rsid w:val="006B100E"/>
    <w:rsid w:val="006B1749"/>
    <w:rsid w:val="006B177C"/>
    <w:rsid w:val="006B1FDB"/>
    <w:rsid w:val="006B22C0"/>
    <w:rsid w:val="006B2874"/>
    <w:rsid w:val="006B2A3E"/>
    <w:rsid w:val="006B2A9F"/>
    <w:rsid w:val="006B2B15"/>
    <w:rsid w:val="006B2B3E"/>
    <w:rsid w:val="006B2B7B"/>
    <w:rsid w:val="006B2E12"/>
    <w:rsid w:val="006B3110"/>
    <w:rsid w:val="006B376A"/>
    <w:rsid w:val="006B404D"/>
    <w:rsid w:val="006B42BC"/>
    <w:rsid w:val="006B4656"/>
    <w:rsid w:val="006B47C3"/>
    <w:rsid w:val="006B4B0B"/>
    <w:rsid w:val="006B4D7E"/>
    <w:rsid w:val="006B535D"/>
    <w:rsid w:val="006B576E"/>
    <w:rsid w:val="006B5C4E"/>
    <w:rsid w:val="006B5D79"/>
    <w:rsid w:val="006B5E11"/>
    <w:rsid w:val="006B5E72"/>
    <w:rsid w:val="006B5FBC"/>
    <w:rsid w:val="006B6064"/>
    <w:rsid w:val="006B68EB"/>
    <w:rsid w:val="006B7101"/>
    <w:rsid w:val="006B7435"/>
    <w:rsid w:val="006B7664"/>
    <w:rsid w:val="006B7AB6"/>
    <w:rsid w:val="006B7AC0"/>
    <w:rsid w:val="006B7DEA"/>
    <w:rsid w:val="006C0613"/>
    <w:rsid w:val="006C0621"/>
    <w:rsid w:val="006C072C"/>
    <w:rsid w:val="006C1282"/>
    <w:rsid w:val="006C146D"/>
    <w:rsid w:val="006C1640"/>
    <w:rsid w:val="006C1C64"/>
    <w:rsid w:val="006C2092"/>
    <w:rsid w:val="006C22CB"/>
    <w:rsid w:val="006C23A5"/>
    <w:rsid w:val="006C254F"/>
    <w:rsid w:val="006C2827"/>
    <w:rsid w:val="006C2AA6"/>
    <w:rsid w:val="006C3EA4"/>
    <w:rsid w:val="006C41FF"/>
    <w:rsid w:val="006C4FCB"/>
    <w:rsid w:val="006C516A"/>
    <w:rsid w:val="006C523E"/>
    <w:rsid w:val="006C5798"/>
    <w:rsid w:val="006C59B9"/>
    <w:rsid w:val="006C5D70"/>
    <w:rsid w:val="006C5F82"/>
    <w:rsid w:val="006C6103"/>
    <w:rsid w:val="006C6A08"/>
    <w:rsid w:val="006C6DFF"/>
    <w:rsid w:val="006C6E3E"/>
    <w:rsid w:val="006C6F8A"/>
    <w:rsid w:val="006C7734"/>
    <w:rsid w:val="006C7871"/>
    <w:rsid w:val="006C7998"/>
    <w:rsid w:val="006C7B9F"/>
    <w:rsid w:val="006C7D05"/>
    <w:rsid w:val="006D02B0"/>
    <w:rsid w:val="006D0620"/>
    <w:rsid w:val="006D0A69"/>
    <w:rsid w:val="006D0C44"/>
    <w:rsid w:val="006D0DC5"/>
    <w:rsid w:val="006D1115"/>
    <w:rsid w:val="006D1530"/>
    <w:rsid w:val="006D172E"/>
    <w:rsid w:val="006D1AB6"/>
    <w:rsid w:val="006D202F"/>
    <w:rsid w:val="006D2A42"/>
    <w:rsid w:val="006D2D22"/>
    <w:rsid w:val="006D3039"/>
    <w:rsid w:val="006D3216"/>
    <w:rsid w:val="006D3248"/>
    <w:rsid w:val="006D332E"/>
    <w:rsid w:val="006D387F"/>
    <w:rsid w:val="006D388B"/>
    <w:rsid w:val="006D3921"/>
    <w:rsid w:val="006D39F2"/>
    <w:rsid w:val="006D3A84"/>
    <w:rsid w:val="006D3BCD"/>
    <w:rsid w:val="006D3BF1"/>
    <w:rsid w:val="006D4077"/>
    <w:rsid w:val="006D4181"/>
    <w:rsid w:val="006D41F2"/>
    <w:rsid w:val="006D4366"/>
    <w:rsid w:val="006D4494"/>
    <w:rsid w:val="006D4759"/>
    <w:rsid w:val="006D4A56"/>
    <w:rsid w:val="006D4BD9"/>
    <w:rsid w:val="006D4C17"/>
    <w:rsid w:val="006D4C4F"/>
    <w:rsid w:val="006D4C9B"/>
    <w:rsid w:val="006D4CDE"/>
    <w:rsid w:val="006D4EDA"/>
    <w:rsid w:val="006D4FA0"/>
    <w:rsid w:val="006D5064"/>
    <w:rsid w:val="006D5140"/>
    <w:rsid w:val="006D55BA"/>
    <w:rsid w:val="006D562A"/>
    <w:rsid w:val="006D58FA"/>
    <w:rsid w:val="006D5946"/>
    <w:rsid w:val="006D5B98"/>
    <w:rsid w:val="006D5D1B"/>
    <w:rsid w:val="006D5FB1"/>
    <w:rsid w:val="006D5FC1"/>
    <w:rsid w:val="006D6211"/>
    <w:rsid w:val="006D62F3"/>
    <w:rsid w:val="006D6453"/>
    <w:rsid w:val="006D64E1"/>
    <w:rsid w:val="006D6877"/>
    <w:rsid w:val="006D6B0F"/>
    <w:rsid w:val="006D6EAA"/>
    <w:rsid w:val="006D6EB1"/>
    <w:rsid w:val="006D709F"/>
    <w:rsid w:val="006D725B"/>
    <w:rsid w:val="006D7312"/>
    <w:rsid w:val="006D78FB"/>
    <w:rsid w:val="006D7D97"/>
    <w:rsid w:val="006D7F7E"/>
    <w:rsid w:val="006E060A"/>
    <w:rsid w:val="006E0937"/>
    <w:rsid w:val="006E0E02"/>
    <w:rsid w:val="006E14CC"/>
    <w:rsid w:val="006E1537"/>
    <w:rsid w:val="006E17BC"/>
    <w:rsid w:val="006E1A58"/>
    <w:rsid w:val="006E1D17"/>
    <w:rsid w:val="006E1EEA"/>
    <w:rsid w:val="006E28DD"/>
    <w:rsid w:val="006E29CF"/>
    <w:rsid w:val="006E29E9"/>
    <w:rsid w:val="006E2AAE"/>
    <w:rsid w:val="006E2F53"/>
    <w:rsid w:val="006E3009"/>
    <w:rsid w:val="006E3064"/>
    <w:rsid w:val="006E3199"/>
    <w:rsid w:val="006E323D"/>
    <w:rsid w:val="006E3589"/>
    <w:rsid w:val="006E371E"/>
    <w:rsid w:val="006E3C2B"/>
    <w:rsid w:val="006E3C5E"/>
    <w:rsid w:val="006E3C9B"/>
    <w:rsid w:val="006E3D85"/>
    <w:rsid w:val="006E3E0D"/>
    <w:rsid w:val="006E3FCC"/>
    <w:rsid w:val="006E487C"/>
    <w:rsid w:val="006E4CE1"/>
    <w:rsid w:val="006E4E29"/>
    <w:rsid w:val="006E4ECA"/>
    <w:rsid w:val="006E539B"/>
    <w:rsid w:val="006E53F1"/>
    <w:rsid w:val="006E5465"/>
    <w:rsid w:val="006E55C1"/>
    <w:rsid w:val="006E57B9"/>
    <w:rsid w:val="006E58DC"/>
    <w:rsid w:val="006E5A79"/>
    <w:rsid w:val="006E6565"/>
    <w:rsid w:val="006E71CE"/>
    <w:rsid w:val="006E7751"/>
    <w:rsid w:val="006E7A6D"/>
    <w:rsid w:val="006E7B8E"/>
    <w:rsid w:val="006E7D81"/>
    <w:rsid w:val="006E7E21"/>
    <w:rsid w:val="006E7FD0"/>
    <w:rsid w:val="006F005D"/>
    <w:rsid w:val="006F01AF"/>
    <w:rsid w:val="006F02A2"/>
    <w:rsid w:val="006F035C"/>
    <w:rsid w:val="006F0A7F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381"/>
    <w:rsid w:val="006F257C"/>
    <w:rsid w:val="006F2861"/>
    <w:rsid w:val="006F2E12"/>
    <w:rsid w:val="006F32A7"/>
    <w:rsid w:val="006F3440"/>
    <w:rsid w:val="006F34C5"/>
    <w:rsid w:val="006F3695"/>
    <w:rsid w:val="006F371E"/>
    <w:rsid w:val="006F3D23"/>
    <w:rsid w:val="006F3EE2"/>
    <w:rsid w:val="006F3F89"/>
    <w:rsid w:val="006F40C7"/>
    <w:rsid w:val="006F4164"/>
    <w:rsid w:val="006F420D"/>
    <w:rsid w:val="006F425F"/>
    <w:rsid w:val="006F45C0"/>
    <w:rsid w:val="006F4982"/>
    <w:rsid w:val="006F4C0C"/>
    <w:rsid w:val="006F4C3E"/>
    <w:rsid w:val="006F4C56"/>
    <w:rsid w:val="006F4D56"/>
    <w:rsid w:val="006F51D6"/>
    <w:rsid w:val="006F55A1"/>
    <w:rsid w:val="006F585C"/>
    <w:rsid w:val="006F5B46"/>
    <w:rsid w:val="006F5B5B"/>
    <w:rsid w:val="006F5CC5"/>
    <w:rsid w:val="006F5F3F"/>
    <w:rsid w:val="006F6CEB"/>
    <w:rsid w:val="006F6DEE"/>
    <w:rsid w:val="006F6FAD"/>
    <w:rsid w:val="006F7312"/>
    <w:rsid w:val="006F7629"/>
    <w:rsid w:val="006F7640"/>
    <w:rsid w:val="006F7BEB"/>
    <w:rsid w:val="006F7D5E"/>
    <w:rsid w:val="006F7E82"/>
    <w:rsid w:val="00700026"/>
    <w:rsid w:val="00700078"/>
    <w:rsid w:val="00700242"/>
    <w:rsid w:val="00700751"/>
    <w:rsid w:val="00700895"/>
    <w:rsid w:val="00700CD6"/>
    <w:rsid w:val="0070124D"/>
    <w:rsid w:val="0070126A"/>
    <w:rsid w:val="007012BF"/>
    <w:rsid w:val="00701313"/>
    <w:rsid w:val="007015B1"/>
    <w:rsid w:val="00701D4A"/>
    <w:rsid w:val="00702548"/>
    <w:rsid w:val="00702611"/>
    <w:rsid w:val="007026C3"/>
    <w:rsid w:val="0070285C"/>
    <w:rsid w:val="00702F39"/>
    <w:rsid w:val="00702FCC"/>
    <w:rsid w:val="007031B1"/>
    <w:rsid w:val="007032F2"/>
    <w:rsid w:val="007037FE"/>
    <w:rsid w:val="00703B7F"/>
    <w:rsid w:val="00703CA0"/>
    <w:rsid w:val="00703CE0"/>
    <w:rsid w:val="00703FA3"/>
    <w:rsid w:val="0070401E"/>
    <w:rsid w:val="00704049"/>
    <w:rsid w:val="007042B3"/>
    <w:rsid w:val="00704503"/>
    <w:rsid w:val="0070463E"/>
    <w:rsid w:val="007046BE"/>
    <w:rsid w:val="0070531D"/>
    <w:rsid w:val="0070532F"/>
    <w:rsid w:val="007055C7"/>
    <w:rsid w:val="00705724"/>
    <w:rsid w:val="0070595C"/>
    <w:rsid w:val="00705AB8"/>
    <w:rsid w:val="00705AEF"/>
    <w:rsid w:val="00705C47"/>
    <w:rsid w:val="00705E88"/>
    <w:rsid w:val="00705F84"/>
    <w:rsid w:val="00705FFC"/>
    <w:rsid w:val="0070627B"/>
    <w:rsid w:val="007064BB"/>
    <w:rsid w:val="00706A16"/>
    <w:rsid w:val="00706AC4"/>
    <w:rsid w:val="00706B2F"/>
    <w:rsid w:val="00706B8D"/>
    <w:rsid w:val="00706E33"/>
    <w:rsid w:val="0070712B"/>
    <w:rsid w:val="0070752C"/>
    <w:rsid w:val="0070788F"/>
    <w:rsid w:val="00707BCA"/>
    <w:rsid w:val="00707E96"/>
    <w:rsid w:val="0071072E"/>
    <w:rsid w:val="00710802"/>
    <w:rsid w:val="00710C10"/>
    <w:rsid w:val="00711266"/>
    <w:rsid w:val="00711641"/>
    <w:rsid w:val="00711754"/>
    <w:rsid w:val="00711963"/>
    <w:rsid w:val="00711B37"/>
    <w:rsid w:val="00711EE2"/>
    <w:rsid w:val="007122F8"/>
    <w:rsid w:val="007125AD"/>
    <w:rsid w:val="0071263D"/>
    <w:rsid w:val="00712984"/>
    <w:rsid w:val="00712BAC"/>
    <w:rsid w:val="00713261"/>
    <w:rsid w:val="007133A7"/>
    <w:rsid w:val="00713482"/>
    <w:rsid w:val="00713885"/>
    <w:rsid w:val="00713E38"/>
    <w:rsid w:val="007140A3"/>
    <w:rsid w:val="007142B8"/>
    <w:rsid w:val="00714728"/>
    <w:rsid w:val="007147D5"/>
    <w:rsid w:val="0071487F"/>
    <w:rsid w:val="0071497F"/>
    <w:rsid w:val="00714BB4"/>
    <w:rsid w:val="00714D48"/>
    <w:rsid w:val="00714E7B"/>
    <w:rsid w:val="00714EC9"/>
    <w:rsid w:val="00714F0A"/>
    <w:rsid w:val="007152DA"/>
    <w:rsid w:val="0071531B"/>
    <w:rsid w:val="00715668"/>
    <w:rsid w:val="007159ED"/>
    <w:rsid w:val="00715AE1"/>
    <w:rsid w:val="00715E2F"/>
    <w:rsid w:val="007160D4"/>
    <w:rsid w:val="0071630D"/>
    <w:rsid w:val="00716488"/>
    <w:rsid w:val="007167A1"/>
    <w:rsid w:val="007169F3"/>
    <w:rsid w:val="00716DB1"/>
    <w:rsid w:val="00716FD6"/>
    <w:rsid w:val="00716FEF"/>
    <w:rsid w:val="007173F8"/>
    <w:rsid w:val="00717C35"/>
    <w:rsid w:val="00717EC5"/>
    <w:rsid w:val="007201A3"/>
    <w:rsid w:val="007204BB"/>
    <w:rsid w:val="00720ABB"/>
    <w:rsid w:val="00721814"/>
    <w:rsid w:val="00721A1E"/>
    <w:rsid w:val="00721AEF"/>
    <w:rsid w:val="00721C9C"/>
    <w:rsid w:val="00721D53"/>
    <w:rsid w:val="00721DDF"/>
    <w:rsid w:val="00722033"/>
    <w:rsid w:val="007220D3"/>
    <w:rsid w:val="007226DC"/>
    <w:rsid w:val="0072280D"/>
    <w:rsid w:val="00722DCD"/>
    <w:rsid w:val="007234BF"/>
    <w:rsid w:val="007236AF"/>
    <w:rsid w:val="007237F4"/>
    <w:rsid w:val="00723C45"/>
    <w:rsid w:val="00723FF3"/>
    <w:rsid w:val="007241A4"/>
    <w:rsid w:val="00724496"/>
    <w:rsid w:val="007244B9"/>
    <w:rsid w:val="0072458E"/>
    <w:rsid w:val="0072490E"/>
    <w:rsid w:val="00724A9F"/>
    <w:rsid w:val="007254C3"/>
    <w:rsid w:val="00725C53"/>
    <w:rsid w:val="00725C7D"/>
    <w:rsid w:val="00725CDC"/>
    <w:rsid w:val="00726115"/>
    <w:rsid w:val="00726173"/>
    <w:rsid w:val="007261D6"/>
    <w:rsid w:val="007262CB"/>
    <w:rsid w:val="007268DC"/>
    <w:rsid w:val="00726AE5"/>
    <w:rsid w:val="00726E80"/>
    <w:rsid w:val="00726E8F"/>
    <w:rsid w:val="00727101"/>
    <w:rsid w:val="00727102"/>
    <w:rsid w:val="00727163"/>
    <w:rsid w:val="00727347"/>
    <w:rsid w:val="00727597"/>
    <w:rsid w:val="00727813"/>
    <w:rsid w:val="00727CBE"/>
    <w:rsid w:val="00727E86"/>
    <w:rsid w:val="00730260"/>
    <w:rsid w:val="007305F8"/>
    <w:rsid w:val="0073064E"/>
    <w:rsid w:val="007307E0"/>
    <w:rsid w:val="00730B42"/>
    <w:rsid w:val="00730CD4"/>
    <w:rsid w:val="00730D5C"/>
    <w:rsid w:val="00730E3E"/>
    <w:rsid w:val="00730EAC"/>
    <w:rsid w:val="007311E9"/>
    <w:rsid w:val="00731599"/>
    <w:rsid w:val="00731BAB"/>
    <w:rsid w:val="00731C2E"/>
    <w:rsid w:val="007325A9"/>
    <w:rsid w:val="0073333C"/>
    <w:rsid w:val="00733456"/>
    <w:rsid w:val="00733668"/>
    <w:rsid w:val="00733B1C"/>
    <w:rsid w:val="00733EAA"/>
    <w:rsid w:val="00734092"/>
    <w:rsid w:val="00734804"/>
    <w:rsid w:val="0073497A"/>
    <w:rsid w:val="00734AE9"/>
    <w:rsid w:val="00734BE0"/>
    <w:rsid w:val="00734CDA"/>
    <w:rsid w:val="00734E36"/>
    <w:rsid w:val="00734F4A"/>
    <w:rsid w:val="00735001"/>
    <w:rsid w:val="007351B4"/>
    <w:rsid w:val="00735209"/>
    <w:rsid w:val="00735489"/>
    <w:rsid w:val="007356A6"/>
    <w:rsid w:val="00735A40"/>
    <w:rsid w:val="00735A94"/>
    <w:rsid w:val="00735DF7"/>
    <w:rsid w:val="00735F3C"/>
    <w:rsid w:val="00735FAF"/>
    <w:rsid w:val="007363A8"/>
    <w:rsid w:val="007365F5"/>
    <w:rsid w:val="007367D3"/>
    <w:rsid w:val="007369AC"/>
    <w:rsid w:val="007369C3"/>
    <w:rsid w:val="00736AC6"/>
    <w:rsid w:val="007373BB"/>
    <w:rsid w:val="0073759E"/>
    <w:rsid w:val="00737738"/>
    <w:rsid w:val="007379FE"/>
    <w:rsid w:val="00737A58"/>
    <w:rsid w:val="00737B32"/>
    <w:rsid w:val="00737B4A"/>
    <w:rsid w:val="00737B6C"/>
    <w:rsid w:val="00737D55"/>
    <w:rsid w:val="00737E3E"/>
    <w:rsid w:val="00737FE0"/>
    <w:rsid w:val="0074046A"/>
    <w:rsid w:val="007405C5"/>
    <w:rsid w:val="0074090A"/>
    <w:rsid w:val="007409CA"/>
    <w:rsid w:val="00740BA0"/>
    <w:rsid w:val="00740EDC"/>
    <w:rsid w:val="007412A1"/>
    <w:rsid w:val="007415C8"/>
    <w:rsid w:val="0074187F"/>
    <w:rsid w:val="00741B71"/>
    <w:rsid w:val="00741C70"/>
    <w:rsid w:val="00741E03"/>
    <w:rsid w:val="007422C5"/>
    <w:rsid w:val="007427BF"/>
    <w:rsid w:val="00742A42"/>
    <w:rsid w:val="007430E5"/>
    <w:rsid w:val="007431CD"/>
    <w:rsid w:val="0074321B"/>
    <w:rsid w:val="00743768"/>
    <w:rsid w:val="00743976"/>
    <w:rsid w:val="00744096"/>
    <w:rsid w:val="0074496E"/>
    <w:rsid w:val="007449D9"/>
    <w:rsid w:val="007450B8"/>
    <w:rsid w:val="00745286"/>
    <w:rsid w:val="00745D10"/>
    <w:rsid w:val="00745D5D"/>
    <w:rsid w:val="00745E7B"/>
    <w:rsid w:val="00745F00"/>
    <w:rsid w:val="007461BF"/>
    <w:rsid w:val="007462C5"/>
    <w:rsid w:val="0074695F"/>
    <w:rsid w:val="00746B2B"/>
    <w:rsid w:val="00746BCB"/>
    <w:rsid w:val="00747016"/>
    <w:rsid w:val="007473D1"/>
    <w:rsid w:val="007476D5"/>
    <w:rsid w:val="00747856"/>
    <w:rsid w:val="00747AC6"/>
    <w:rsid w:val="00747CC9"/>
    <w:rsid w:val="0075023C"/>
    <w:rsid w:val="007503BD"/>
    <w:rsid w:val="0075116F"/>
    <w:rsid w:val="00751587"/>
    <w:rsid w:val="00751760"/>
    <w:rsid w:val="00751AFC"/>
    <w:rsid w:val="00751EC5"/>
    <w:rsid w:val="00751FC7"/>
    <w:rsid w:val="00752061"/>
    <w:rsid w:val="007528DB"/>
    <w:rsid w:val="00752E6E"/>
    <w:rsid w:val="00752E71"/>
    <w:rsid w:val="00753163"/>
    <w:rsid w:val="007532E2"/>
    <w:rsid w:val="007533BB"/>
    <w:rsid w:val="0075347A"/>
    <w:rsid w:val="00753F8F"/>
    <w:rsid w:val="00754281"/>
    <w:rsid w:val="007548AD"/>
    <w:rsid w:val="00754F79"/>
    <w:rsid w:val="0075504E"/>
    <w:rsid w:val="007550DD"/>
    <w:rsid w:val="0075511C"/>
    <w:rsid w:val="007553F8"/>
    <w:rsid w:val="007559BF"/>
    <w:rsid w:val="00755CF9"/>
    <w:rsid w:val="00755F50"/>
    <w:rsid w:val="00756329"/>
    <w:rsid w:val="007565F5"/>
    <w:rsid w:val="00756CCA"/>
    <w:rsid w:val="00756D09"/>
    <w:rsid w:val="00756F6B"/>
    <w:rsid w:val="00757163"/>
    <w:rsid w:val="00757B09"/>
    <w:rsid w:val="00757BE5"/>
    <w:rsid w:val="007600D7"/>
    <w:rsid w:val="00760149"/>
    <w:rsid w:val="007604FA"/>
    <w:rsid w:val="00760570"/>
    <w:rsid w:val="007606CE"/>
    <w:rsid w:val="00760C9C"/>
    <w:rsid w:val="00760CC5"/>
    <w:rsid w:val="00760F48"/>
    <w:rsid w:val="00761051"/>
    <w:rsid w:val="007615CB"/>
    <w:rsid w:val="00761671"/>
    <w:rsid w:val="007618E8"/>
    <w:rsid w:val="00761EBE"/>
    <w:rsid w:val="0076275E"/>
    <w:rsid w:val="00762AE1"/>
    <w:rsid w:val="00763127"/>
    <w:rsid w:val="0076367F"/>
    <w:rsid w:val="00763AE9"/>
    <w:rsid w:val="00763F62"/>
    <w:rsid w:val="007640A9"/>
    <w:rsid w:val="00764137"/>
    <w:rsid w:val="007645D0"/>
    <w:rsid w:val="00764DF0"/>
    <w:rsid w:val="00764E3C"/>
    <w:rsid w:val="00765C9A"/>
    <w:rsid w:val="0076631E"/>
    <w:rsid w:val="00766A4E"/>
    <w:rsid w:val="00766BF5"/>
    <w:rsid w:val="00766C1A"/>
    <w:rsid w:val="0076740A"/>
    <w:rsid w:val="00767844"/>
    <w:rsid w:val="0076794B"/>
    <w:rsid w:val="00770023"/>
    <w:rsid w:val="00770549"/>
    <w:rsid w:val="0077057B"/>
    <w:rsid w:val="00770EBF"/>
    <w:rsid w:val="00771093"/>
    <w:rsid w:val="0077131B"/>
    <w:rsid w:val="007714FA"/>
    <w:rsid w:val="007719BB"/>
    <w:rsid w:val="00772391"/>
    <w:rsid w:val="007723C5"/>
    <w:rsid w:val="007724C0"/>
    <w:rsid w:val="00772581"/>
    <w:rsid w:val="007734C9"/>
    <w:rsid w:val="00773B6F"/>
    <w:rsid w:val="00773BC4"/>
    <w:rsid w:val="00773D19"/>
    <w:rsid w:val="0077406C"/>
    <w:rsid w:val="007740E4"/>
    <w:rsid w:val="007748F8"/>
    <w:rsid w:val="00774FEE"/>
    <w:rsid w:val="0077551C"/>
    <w:rsid w:val="007759EB"/>
    <w:rsid w:val="00775F7D"/>
    <w:rsid w:val="00776011"/>
    <w:rsid w:val="00776548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2D"/>
    <w:rsid w:val="00781F4C"/>
    <w:rsid w:val="0078259D"/>
    <w:rsid w:val="00782B04"/>
    <w:rsid w:val="00782CFE"/>
    <w:rsid w:val="00782F4D"/>
    <w:rsid w:val="00782FA0"/>
    <w:rsid w:val="00783127"/>
    <w:rsid w:val="00783152"/>
    <w:rsid w:val="007833BB"/>
    <w:rsid w:val="00783416"/>
    <w:rsid w:val="0078343C"/>
    <w:rsid w:val="007836F0"/>
    <w:rsid w:val="00783B38"/>
    <w:rsid w:val="00783B5F"/>
    <w:rsid w:val="00783BD6"/>
    <w:rsid w:val="00783F04"/>
    <w:rsid w:val="00783F52"/>
    <w:rsid w:val="00784042"/>
    <w:rsid w:val="00784047"/>
    <w:rsid w:val="0078425B"/>
    <w:rsid w:val="00784293"/>
    <w:rsid w:val="0078457B"/>
    <w:rsid w:val="00784590"/>
    <w:rsid w:val="0078476E"/>
    <w:rsid w:val="00784BD4"/>
    <w:rsid w:val="00784C16"/>
    <w:rsid w:val="00784E4F"/>
    <w:rsid w:val="00785801"/>
    <w:rsid w:val="007858F2"/>
    <w:rsid w:val="00785AC1"/>
    <w:rsid w:val="00785C0A"/>
    <w:rsid w:val="0078646E"/>
    <w:rsid w:val="00786655"/>
    <w:rsid w:val="007868C8"/>
    <w:rsid w:val="00786999"/>
    <w:rsid w:val="00786A26"/>
    <w:rsid w:val="00786D50"/>
    <w:rsid w:val="0078727B"/>
    <w:rsid w:val="00787516"/>
    <w:rsid w:val="007875A6"/>
    <w:rsid w:val="00787D02"/>
    <w:rsid w:val="00787E51"/>
    <w:rsid w:val="00787F55"/>
    <w:rsid w:val="0079007C"/>
    <w:rsid w:val="00790448"/>
    <w:rsid w:val="0079054F"/>
    <w:rsid w:val="00790661"/>
    <w:rsid w:val="00790A00"/>
    <w:rsid w:val="00790DA0"/>
    <w:rsid w:val="00791099"/>
    <w:rsid w:val="0079152F"/>
    <w:rsid w:val="00791744"/>
    <w:rsid w:val="007917C0"/>
    <w:rsid w:val="007919E2"/>
    <w:rsid w:val="00791CB2"/>
    <w:rsid w:val="00791D9C"/>
    <w:rsid w:val="00791E3A"/>
    <w:rsid w:val="00791FCA"/>
    <w:rsid w:val="00792231"/>
    <w:rsid w:val="0079267C"/>
    <w:rsid w:val="00792A4C"/>
    <w:rsid w:val="00792B0A"/>
    <w:rsid w:val="00792C27"/>
    <w:rsid w:val="00792E87"/>
    <w:rsid w:val="00792EA5"/>
    <w:rsid w:val="00792EAB"/>
    <w:rsid w:val="00793331"/>
    <w:rsid w:val="00793727"/>
    <w:rsid w:val="0079372C"/>
    <w:rsid w:val="00793C3C"/>
    <w:rsid w:val="00793EA0"/>
    <w:rsid w:val="0079408B"/>
    <w:rsid w:val="00794701"/>
    <w:rsid w:val="007953EC"/>
    <w:rsid w:val="0079562B"/>
    <w:rsid w:val="007957BC"/>
    <w:rsid w:val="007957C0"/>
    <w:rsid w:val="00795961"/>
    <w:rsid w:val="00795C77"/>
    <w:rsid w:val="00795D70"/>
    <w:rsid w:val="00795E34"/>
    <w:rsid w:val="00795EEC"/>
    <w:rsid w:val="00795FFF"/>
    <w:rsid w:val="007962AA"/>
    <w:rsid w:val="0079660C"/>
    <w:rsid w:val="0079674C"/>
    <w:rsid w:val="00796B82"/>
    <w:rsid w:val="00796F68"/>
    <w:rsid w:val="0079753E"/>
    <w:rsid w:val="00797B09"/>
    <w:rsid w:val="00797C1B"/>
    <w:rsid w:val="00797FA6"/>
    <w:rsid w:val="007A00DF"/>
    <w:rsid w:val="007A0928"/>
    <w:rsid w:val="007A0991"/>
    <w:rsid w:val="007A0AA3"/>
    <w:rsid w:val="007A0D53"/>
    <w:rsid w:val="007A0FB5"/>
    <w:rsid w:val="007A125B"/>
    <w:rsid w:val="007A1605"/>
    <w:rsid w:val="007A1882"/>
    <w:rsid w:val="007A1C19"/>
    <w:rsid w:val="007A1F03"/>
    <w:rsid w:val="007A202C"/>
    <w:rsid w:val="007A21B2"/>
    <w:rsid w:val="007A26F1"/>
    <w:rsid w:val="007A2926"/>
    <w:rsid w:val="007A2C35"/>
    <w:rsid w:val="007A3092"/>
    <w:rsid w:val="007A321A"/>
    <w:rsid w:val="007A3299"/>
    <w:rsid w:val="007A3502"/>
    <w:rsid w:val="007A3600"/>
    <w:rsid w:val="007A3D2F"/>
    <w:rsid w:val="007A425B"/>
    <w:rsid w:val="007A4505"/>
    <w:rsid w:val="007A4779"/>
    <w:rsid w:val="007A47AB"/>
    <w:rsid w:val="007A4B41"/>
    <w:rsid w:val="007A4CB8"/>
    <w:rsid w:val="007A4E8D"/>
    <w:rsid w:val="007A51C2"/>
    <w:rsid w:val="007A5385"/>
    <w:rsid w:val="007A5769"/>
    <w:rsid w:val="007A5AF9"/>
    <w:rsid w:val="007A5D17"/>
    <w:rsid w:val="007A66E2"/>
    <w:rsid w:val="007A68CB"/>
    <w:rsid w:val="007A69B7"/>
    <w:rsid w:val="007A6CE1"/>
    <w:rsid w:val="007A708B"/>
    <w:rsid w:val="007A745F"/>
    <w:rsid w:val="007A74EC"/>
    <w:rsid w:val="007A751E"/>
    <w:rsid w:val="007A757C"/>
    <w:rsid w:val="007A7938"/>
    <w:rsid w:val="007A7A19"/>
    <w:rsid w:val="007A7BD0"/>
    <w:rsid w:val="007A7E80"/>
    <w:rsid w:val="007B0868"/>
    <w:rsid w:val="007B08E9"/>
    <w:rsid w:val="007B0B28"/>
    <w:rsid w:val="007B0EB8"/>
    <w:rsid w:val="007B103D"/>
    <w:rsid w:val="007B1D8E"/>
    <w:rsid w:val="007B1DFB"/>
    <w:rsid w:val="007B2197"/>
    <w:rsid w:val="007B231F"/>
    <w:rsid w:val="007B23DD"/>
    <w:rsid w:val="007B2929"/>
    <w:rsid w:val="007B2CCA"/>
    <w:rsid w:val="007B3030"/>
    <w:rsid w:val="007B304A"/>
    <w:rsid w:val="007B36F1"/>
    <w:rsid w:val="007B3839"/>
    <w:rsid w:val="007B46D6"/>
    <w:rsid w:val="007B49E0"/>
    <w:rsid w:val="007B4C2A"/>
    <w:rsid w:val="007B4CCD"/>
    <w:rsid w:val="007B549C"/>
    <w:rsid w:val="007B5524"/>
    <w:rsid w:val="007B5D7C"/>
    <w:rsid w:val="007B64A0"/>
    <w:rsid w:val="007B6580"/>
    <w:rsid w:val="007B6948"/>
    <w:rsid w:val="007B6963"/>
    <w:rsid w:val="007B6E98"/>
    <w:rsid w:val="007B6F2E"/>
    <w:rsid w:val="007B72B3"/>
    <w:rsid w:val="007B784F"/>
    <w:rsid w:val="007B7ACC"/>
    <w:rsid w:val="007B7B93"/>
    <w:rsid w:val="007C0267"/>
    <w:rsid w:val="007C0774"/>
    <w:rsid w:val="007C0823"/>
    <w:rsid w:val="007C089C"/>
    <w:rsid w:val="007C093D"/>
    <w:rsid w:val="007C09DC"/>
    <w:rsid w:val="007C0B41"/>
    <w:rsid w:val="007C129B"/>
    <w:rsid w:val="007C2116"/>
    <w:rsid w:val="007C26B2"/>
    <w:rsid w:val="007C2FA9"/>
    <w:rsid w:val="007C308A"/>
    <w:rsid w:val="007C3480"/>
    <w:rsid w:val="007C3534"/>
    <w:rsid w:val="007C37D5"/>
    <w:rsid w:val="007C3BA8"/>
    <w:rsid w:val="007C4027"/>
    <w:rsid w:val="007C4A37"/>
    <w:rsid w:val="007C5060"/>
    <w:rsid w:val="007C51A4"/>
    <w:rsid w:val="007C5512"/>
    <w:rsid w:val="007C5584"/>
    <w:rsid w:val="007C5BBB"/>
    <w:rsid w:val="007C5E43"/>
    <w:rsid w:val="007C6163"/>
    <w:rsid w:val="007C6683"/>
    <w:rsid w:val="007C6A3E"/>
    <w:rsid w:val="007C6B1C"/>
    <w:rsid w:val="007C704D"/>
    <w:rsid w:val="007C7156"/>
    <w:rsid w:val="007C715E"/>
    <w:rsid w:val="007C7423"/>
    <w:rsid w:val="007C74F9"/>
    <w:rsid w:val="007C753D"/>
    <w:rsid w:val="007C77D4"/>
    <w:rsid w:val="007C7FF8"/>
    <w:rsid w:val="007D0292"/>
    <w:rsid w:val="007D0638"/>
    <w:rsid w:val="007D0827"/>
    <w:rsid w:val="007D0AC5"/>
    <w:rsid w:val="007D0BC1"/>
    <w:rsid w:val="007D0C4D"/>
    <w:rsid w:val="007D0CE9"/>
    <w:rsid w:val="007D1081"/>
    <w:rsid w:val="007D1B5D"/>
    <w:rsid w:val="007D1E42"/>
    <w:rsid w:val="007D1F6A"/>
    <w:rsid w:val="007D26A9"/>
    <w:rsid w:val="007D2925"/>
    <w:rsid w:val="007D29AF"/>
    <w:rsid w:val="007D2B4C"/>
    <w:rsid w:val="007D2C42"/>
    <w:rsid w:val="007D2CE5"/>
    <w:rsid w:val="007D2FC0"/>
    <w:rsid w:val="007D3013"/>
    <w:rsid w:val="007D3159"/>
    <w:rsid w:val="007D3201"/>
    <w:rsid w:val="007D3349"/>
    <w:rsid w:val="007D3427"/>
    <w:rsid w:val="007D3928"/>
    <w:rsid w:val="007D3AE9"/>
    <w:rsid w:val="007D40BE"/>
    <w:rsid w:val="007D48F3"/>
    <w:rsid w:val="007D498A"/>
    <w:rsid w:val="007D499B"/>
    <w:rsid w:val="007D4A16"/>
    <w:rsid w:val="007D4B36"/>
    <w:rsid w:val="007D4CA7"/>
    <w:rsid w:val="007D5204"/>
    <w:rsid w:val="007D5522"/>
    <w:rsid w:val="007D5CD3"/>
    <w:rsid w:val="007D5F1D"/>
    <w:rsid w:val="007D5F28"/>
    <w:rsid w:val="007D62FC"/>
    <w:rsid w:val="007D719D"/>
    <w:rsid w:val="007D71FB"/>
    <w:rsid w:val="007D7429"/>
    <w:rsid w:val="007D7439"/>
    <w:rsid w:val="007D76E7"/>
    <w:rsid w:val="007D7B99"/>
    <w:rsid w:val="007D7CD4"/>
    <w:rsid w:val="007D7D3C"/>
    <w:rsid w:val="007D7D7A"/>
    <w:rsid w:val="007D7E95"/>
    <w:rsid w:val="007E02AB"/>
    <w:rsid w:val="007E02EA"/>
    <w:rsid w:val="007E0663"/>
    <w:rsid w:val="007E06C7"/>
    <w:rsid w:val="007E0F91"/>
    <w:rsid w:val="007E12B1"/>
    <w:rsid w:val="007E20D2"/>
    <w:rsid w:val="007E2322"/>
    <w:rsid w:val="007E293E"/>
    <w:rsid w:val="007E3BC2"/>
    <w:rsid w:val="007E3F2E"/>
    <w:rsid w:val="007E4370"/>
    <w:rsid w:val="007E4866"/>
    <w:rsid w:val="007E4BCD"/>
    <w:rsid w:val="007E4E7C"/>
    <w:rsid w:val="007E4ED8"/>
    <w:rsid w:val="007E5222"/>
    <w:rsid w:val="007E529D"/>
    <w:rsid w:val="007E5346"/>
    <w:rsid w:val="007E5494"/>
    <w:rsid w:val="007E581C"/>
    <w:rsid w:val="007E64AA"/>
    <w:rsid w:val="007E650B"/>
    <w:rsid w:val="007E6711"/>
    <w:rsid w:val="007E6D34"/>
    <w:rsid w:val="007E6D45"/>
    <w:rsid w:val="007E7A4A"/>
    <w:rsid w:val="007E7F32"/>
    <w:rsid w:val="007F0663"/>
    <w:rsid w:val="007F07E3"/>
    <w:rsid w:val="007F0C7A"/>
    <w:rsid w:val="007F0D8D"/>
    <w:rsid w:val="007F1020"/>
    <w:rsid w:val="007F118B"/>
    <w:rsid w:val="007F148A"/>
    <w:rsid w:val="007F14A7"/>
    <w:rsid w:val="007F16AD"/>
    <w:rsid w:val="007F17FC"/>
    <w:rsid w:val="007F18F4"/>
    <w:rsid w:val="007F1CB7"/>
    <w:rsid w:val="007F1CCA"/>
    <w:rsid w:val="007F2209"/>
    <w:rsid w:val="007F22C9"/>
    <w:rsid w:val="007F23BF"/>
    <w:rsid w:val="007F25C2"/>
    <w:rsid w:val="007F2931"/>
    <w:rsid w:val="007F2979"/>
    <w:rsid w:val="007F2A49"/>
    <w:rsid w:val="007F2E37"/>
    <w:rsid w:val="007F3080"/>
    <w:rsid w:val="007F37E0"/>
    <w:rsid w:val="007F3A28"/>
    <w:rsid w:val="007F3CF7"/>
    <w:rsid w:val="007F3D7C"/>
    <w:rsid w:val="007F46A6"/>
    <w:rsid w:val="007F499B"/>
    <w:rsid w:val="007F4DB5"/>
    <w:rsid w:val="007F4DE9"/>
    <w:rsid w:val="007F4E1B"/>
    <w:rsid w:val="007F4F44"/>
    <w:rsid w:val="007F5114"/>
    <w:rsid w:val="007F53BB"/>
    <w:rsid w:val="007F5467"/>
    <w:rsid w:val="007F5531"/>
    <w:rsid w:val="007F57E2"/>
    <w:rsid w:val="007F580A"/>
    <w:rsid w:val="007F5A7F"/>
    <w:rsid w:val="007F5E4D"/>
    <w:rsid w:val="007F5EB4"/>
    <w:rsid w:val="007F61D3"/>
    <w:rsid w:val="007F651F"/>
    <w:rsid w:val="007F65CD"/>
    <w:rsid w:val="007F67A8"/>
    <w:rsid w:val="007F6E58"/>
    <w:rsid w:val="007F706F"/>
    <w:rsid w:val="007F796D"/>
    <w:rsid w:val="007F7CAE"/>
    <w:rsid w:val="007F7D9D"/>
    <w:rsid w:val="007F7E96"/>
    <w:rsid w:val="00800C86"/>
    <w:rsid w:val="00800F16"/>
    <w:rsid w:val="00800F44"/>
    <w:rsid w:val="00800FA1"/>
    <w:rsid w:val="008019BF"/>
    <w:rsid w:val="00801A86"/>
    <w:rsid w:val="00801B0B"/>
    <w:rsid w:val="00801D34"/>
    <w:rsid w:val="00801EFF"/>
    <w:rsid w:val="00801FD8"/>
    <w:rsid w:val="008020F2"/>
    <w:rsid w:val="00802217"/>
    <w:rsid w:val="00802892"/>
    <w:rsid w:val="00802C8D"/>
    <w:rsid w:val="00802D0F"/>
    <w:rsid w:val="00802E30"/>
    <w:rsid w:val="008033F4"/>
    <w:rsid w:val="0080367C"/>
    <w:rsid w:val="008038B0"/>
    <w:rsid w:val="00803DFC"/>
    <w:rsid w:val="00803FAC"/>
    <w:rsid w:val="00804AB4"/>
    <w:rsid w:val="00804B88"/>
    <w:rsid w:val="00805128"/>
    <w:rsid w:val="008051A6"/>
    <w:rsid w:val="008053CD"/>
    <w:rsid w:val="0080550B"/>
    <w:rsid w:val="00805714"/>
    <w:rsid w:val="00805A31"/>
    <w:rsid w:val="00805DAC"/>
    <w:rsid w:val="00805F89"/>
    <w:rsid w:val="00806557"/>
    <w:rsid w:val="008069BC"/>
    <w:rsid w:val="00806D4B"/>
    <w:rsid w:val="0080726A"/>
    <w:rsid w:val="008076AD"/>
    <w:rsid w:val="00807CBA"/>
    <w:rsid w:val="0081014A"/>
    <w:rsid w:val="008102BF"/>
    <w:rsid w:val="00810408"/>
    <w:rsid w:val="0081059B"/>
    <w:rsid w:val="00810838"/>
    <w:rsid w:val="008110D4"/>
    <w:rsid w:val="00811574"/>
    <w:rsid w:val="00811610"/>
    <w:rsid w:val="00811642"/>
    <w:rsid w:val="008119C6"/>
    <w:rsid w:val="00811C2B"/>
    <w:rsid w:val="008122D6"/>
    <w:rsid w:val="008128DE"/>
    <w:rsid w:val="0081291B"/>
    <w:rsid w:val="00812FE3"/>
    <w:rsid w:val="00813060"/>
    <w:rsid w:val="00813273"/>
    <w:rsid w:val="0081338C"/>
    <w:rsid w:val="008133C6"/>
    <w:rsid w:val="008135F2"/>
    <w:rsid w:val="0081376F"/>
    <w:rsid w:val="00813872"/>
    <w:rsid w:val="0081395B"/>
    <w:rsid w:val="00813C70"/>
    <w:rsid w:val="00813CF9"/>
    <w:rsid w:val="00813D31"/>
    <w:rsid w:val="00813E8D"/>
    <w:rsid w:val="0081471A"/>
    <w:rsid w:val="00814852"/>
    <w:rsid w:val="00814CB5"/>
    <w:rsid w:val="00814EB3"/>
    <w:rsid w:val="00814FDA"/>
    <w:rsid w:val="008154BC"/>
    <w:rsid w:val="00815823"/>
    <w:rsid w:val="00815918"/>
    <w:rsid w:val="008161DC"/>
    <w:rsid w:val="00816226"/>
    <w:rsid w:val="00816362"/>
    <w:rsid w:val="008167B0"/>
    <w:rsid w:val="008169DE"/>
    <w:rsid w:val="00816A6D"/>
    <w:rsid w:val="00816B8E"/>
    <w:rsid w:val="00816CD4"/>
    <w:rsid w:val="00817184"/>
    <w:rsid w:val="00817234"/>
    <w:rsid w:val="0081726D"/>
    <w:rsid w:val="00817A1D"/>
    <w:rsid w:val="00817B1F"/>
    <w:rsid w:val="00817B25"/>
    <w:rsid w:val="00817CA9"/>
    <w:rsid w:val="00817DE5"/>
    <w:rsid w:val="00817DF2"/>
    <w:rsid w:val="00817E1F"/>
    <w:rsid w:val="00817EC7"/>
    <w:rsid w:val="00820482"/>
    <w:rsid w:val="008204DE"/>
    <w:rsid w:val="0082057D"/>
    <w:rsid w:val="008207ED"/>
    <w:rsid w:val="008209CC"/>
    <w:rsid w:val="00820E43"/>
    <w:rsid w:val="0082101A"/>
    <w:rsid w:val="008217F2"/>
    <w:rsid w:val="008218A9"/>
    <w:rsid w:val="00821A89"/>
    <w:rsid w:val="00821E81"/>
    <w:rsid w:val="0082267C"/>
    <w:rsid w:val="008228E7"/>
    <w:rsid w:val="00822C8A"/>
    <w:rsid w:val="0082302A"/>
    <w:rsid w:val="0082399A"/>
    <w:rsid w:val="00823C44"/>
    <w:rsid w:val="008245A2"/>
    <w:rsid w:val="0082477E"/>
    <w:rsid w:val="008248B8"/>
    <w:rsid w:val="00824C84"/>
    <w:rsid w:val="00824D0A"/>
    <w:rsid w:val="00824FBF"/>
    <w:rsid w:val="0082555F"/>
    <w:rsid w:val="00825A00"/>
    <w:rsid w:val="008261F5"/>
    <w:rsid w:val="0082631B"/>
    <w:rsid w:val="008263F9"/>
    <w:rsid w:val="008265CC"/>
    <w:rsid w:val="008266B3"/>
    <w:rsid w:val="00826868"/>
    <w:rsid w:val="00826BDF"/>
    <w:rsid w:val="00826FCF"/>
    <w:rsid w:val="00826FF6"/>
    <w:rsid w:val="008302BC"/>
    <w:rsid w:val="00830464"/>
    <w:rsid w:val="00830619"/>
    <w:rsid w:val="008308C3"/>
    <w:rsid w:val="00830B79"/>
    <w:rsid w:val="00830BBE"/>
    <w:rsid w:val="00830DC6"/>
    <w:rsid w:val="0083110C"/>
    <w:rsid w:val="008316FE"/>
    <w:rsid w:val="00831E4C"/>
    <w:rsid w:val="008320EA"/>
    <w:rsid w:val="00832175"/>
    <w:rsid w:val="00832792"/>
    <w:rsid w:val="00832B91"/>
    <w:rsid w:val="00832C56"/>
    <w:rsid w:val="00832E45"/>
    <w:rsid w:val="0083327C"/>
    <w:rsid w:val="00833598"/>
    <w:rsid w:val="00833D9D"/>
    <w:rsid w:val="008340E5"/>
    <w:rsid w:val="008341D8"/>
    <w:rsid w:val="00834216"/>
    <w:rsid w:val="00834565"/>
    <w:rsid w:val="0083467C"/>
    <w:rsid w:val="00834923"/>
    <w:rsid w:val="00834939"/>
    <w:rsid w:val="00834A00"/>
    <w:rsid w:val="00834CE7"/>
    <w:rsid w:val="008358D6"/>
    <w:rsid w:val="00835B75"/>
    <w:rsid w:val="00835EAC"/>
    <w:rsid w:val="00835F19"/>
    <w:rsid w:val="0083626C"/>
    <w:rsid w:val="008362A9"/>
    <w:rsid w:val="008366C9"/>
    <w:rsid w:val="0083687D"/>
    <w:rsid w:val="00836B52"/>
    <w:rsid w:val="00836D73"/>
    <w:rsid w:val="008370CE"/>
    <w:rsid w:val="008372AA"/>
    <w:rsid w:val="008379D6"/>
    <w:rsid w:val="00837AF8"/>
    <w:rsid w:val="00837E09"/>
    <w:rsid w:val="008401B8"/>
    <w:rsid w:val="008401F3"/>
    <w:rsid w:val="00840A75"/>
    <w:rsid w:val="00840BE3"/>
    <w:rsid w:val="00841162"/>
    <w:rsid w:val="0084156C"/>
    <w:rsid w:val="00841E36"/>
    <w:rsid w:val="00841EC9"/>
    <w:rsid w:val="00841EF9"/>
    <w:rsid w:val="00841F2E"/>
    <w:rsid w:val="00841F6D"/>
    <w:rsid w:val="0084200A"/>
    <w:rsid w:val="00842284"/>
    <w:rsid w:val="00842511"/>
    <w:rsid w:val="0084273F"/>
    <w:rsid w:val="0084286C"/>
    <w:rsid w:val="00842F53"/>
    <w:rsid w:val="00843046"/>
    <w:rsid w:val="00843240"/>
    <w:rsid w:val="0084325F"/>
    <w:rsid w:val="008434B1"/>
    <w:rsid w:val="008435C3"/>
    <w:rsid w:val="00843AD7"/>
    <w:rsid w:val="00843F68"/>
    <w:rsid w:val="00844022"/>
    <w:rsid w:val="008445D7"/>
    <w:rsid w:val="00844796"/>
    <w:rsid w:val="00844CCF"/>
    <w:rsid w:val="00844F92"/>
    <w:rsid w:val="008450A5"/>
    <w:rsid w:val="008451F8"/>
    <w:rsid w:val="0084546F"/>
    <w:rsid w:val="0084580A"/>
    <w:rsid w:val="00845F35"/>
    <w:rsid w:val="008460DD"/>
    <w:rsid w:val="008460E1"/>
    <w:rsid w:val="00846173"/>
    <w:rsid w:val="008461F7"/>
    <w:rsid w:val="008462ED"/>
    <w:rsid w:val="00846528"/>
    <w:rsid w:val="008466C5"/>
    <w:rsid w:val="008469CF"/>
    <w:rsid w:val="00846E25"/>
    <w:rsid w:val="008475B7"/>
    <w:rsid w:val="00847657"/>
    <w:rsid w:val="00847D79"/>
    <w:rsid w:val="00850163"/>
    <w:rsid w:val="008501EE"/>
    <w:rsid w:val="00850398"/>
    <w:rsid w:val="00850CB0"/>
    <w:rsid w:val="00850E71"/>
    <w:rsid w:val="00851065"/>
    <w:rsid w:val="00851645"/>
    <w:rsid w:val="00851671"/>
    <w:rsid w:val="008519FF"/>
    <w:rsid w:val="00851BEC"/>
    <w:rsid w:val="00851D09"/>
    <w:rsid w:val="00851F60"/>
    <w:rsid w:val="008522AD"/>
    <w:rsid w:val="00852763"/>
    <w:rsid w:val="00852C2C"/>
    <w:rsid w:val="008532D5"/>
    <w:rsid w:val="00853538"/>
    <w:rsid w:val="00853828"/>
    <w:rsid w:val="008538B4"/>
    <w:rsid w:val="00853AB9"/>
    <w:rsid w:val="00853C01"/>
    <w:rsid w:val="00853C52"/>
    <w:rsid w:val="00853F65"/>
    <w:rsid w:val="00854011"/>
    <w:rsid w:val="008545B6"/>
    <w:rsid w:val="008545E5"/>
    <w:rsid w:val="00854687"/>
    <w:rsid w:val="008549BD"/>
    <w:rsid w:val="00854D4B"/>
    <w:rsid w:val="00855207"/>
    <w:rsid w:val="008556BB"/>
    <w:rsid w:val="0085587E"/>
    <w:rsid w:val="00855C4E"/>
    <w:rsid w:val="00855EF4"/>
    <w:rsid w:val="008562E3"/>
    <w:rsid w:val="00856300"/>
    <w:rsid w:val="0085639C"/>
    <w:rsid w:val="008563DC"/>
    <w:rsid w:val="008569B9"/>
    <w:rsid w:val="00856D46"/>
    <w:rsid w:val="00856D58"/>
    <w:rsid w:val="008571DF"/>
    <w:rsid w:val="008577CE"/>
    <w:rsid w:val="00857820"/>
    <w:rsid w:val="00857CBE"/>
    <w:rsid w:val="00857F9D"/>
    <w:rsid w:val="008601ED"/>
    <w:rsid w:val="0086064A"/>
    <w:rsid w:val="0086064B"/>
    <w:rsid w:val="00860686"/>
    <w:rsid w:val="008607FA"/>
    <w:rsid w:val="00860B20"/>
    <w:rsid w:val="00860D93"/>
    <w:rsid w:val="00860DDD"/>
    <w:rsid w:val="008611ED"/>
    <w:rsid w:val="00861C5F"/>
    <w:rsid w:val="00861F8C"/>
    <w:rsid w:val="0086232D"/>
    <w:rsid w:val="00862847"/>
    <w:rsid w:val="0086297B"/>
    <w:rsid w:val="00862DBA"/>
    <w:rsid w:val="0086379F"/>
    <w:rsid w:val="00864374"/>
    <w:rsid w:val="00864380"/>
    <w:rsid w:val="008645A5"/>
    <w:rsid w:val="0086466E"/>
    <w:rsid w:val="008649FD"/>
    <w:rsid w:val="00865317"/>
    <w:rsid w:val="00865596"/>
    <w:rsid w:val="0086562F"/>
    <w:rsid w:val="008657FD"/>
    <w:rsid w:val="008659E6"/>
    <w:rsid w:val="00865D02"/>
    <w:rsid w:val="00865D92"/>
    <w:rsid w:val="00865E78"/>
    <w:rsid w:val="008665EC"/>
    <w:rsid w:val="008667F0"/>
    <w:rsid w:val="00866BBA"/>
    <w:rsid w:val="00866CF1"/>
    <w:rsid w:val="0086760D"/>
    <w:rsid w:val="008700C3"/>
    <w:rsid w:val="0087042F"/>
    <w:rsid w:val="00870C9D"/>
    <w:rsid w:val="00870EA2"/>
    <w:rsid w:val="00870F3C"/>
    <w:rsid w:val="00870F51"/>
    <w:rsid w:val="00871075"/>
    <w:rsid w:val="008713E5"/>
    <w:rsid w:val="008723C3"/>
    <w:rsid w:val="0087248F"/>
    <w:rsid w:val="0087258B"/>
    <w:rsid w:val="00872746"/>
    <w:rsid w:val="00872A17"/>
    <w:rsid w:val="0087317D"/>
    <w:rsid w:val="008733A9"/>
    <w:rsid w:val="00873621"/>
    <w:rsid w:val="00873742"/>
    <w:rsid w:val="00873986"/>
    <w:rsid w:val="0087398A"/>
    <w:rsid w:val="00873C51"/>
    <w:rsid w:val="0087402E"/>
    <w:rsid w:val="00874092"/>
    <w:rsid w:val="008742EA"/>
    <w:rsid w:val="00874925"/>
    <w:rsid w:val="0087496E"/>
    <w:rsid w:val="00874CBF"/>
    <w:rsid w:val="00874D0B"/>
    <w:rsid w:val="0087571E"/>
    <w:rsid w:val="00875AC5"/>
    <w:rsid w:val="00875EE5"/>
    <w:rsid w:val="00876026"/>
    <w:rsid w:val="00876323"/>
    <w:rsid w:val="00876692"/>
    <w:rsid w:val="0087680D"/>
    <w:rsid w:val="00877228"/>
    <w:rsid w:val="00877325"/>
    <w:rsid w:val="00877B3D"/>
    <w:rsid w:val="00877C68"/>
    <w:rsid w:val="00877D23"/>
    <w:rsid w:val="008806A1"/>
    <w:rsid w:val="008807BA"/>
    <w:rsid w:val="00880DDC"/>
    <w:rsid w:val="00880EDA"/>
    <w:rsid w:val="00880EE3"/>
    <w:rsid w:val="00881197"/>
    <w:rsid w:val="008818B9"/>
    <w:rsid w:val="00881ED7"/>
    <w:rsid w:val="00882416"/>
    <w:rsid w:val="00882436"/>
    <w:rsid w:val="00882B04"/>
    <w:rsid w:val="00882F78"/>
    <w:rsid w:val="00883020"/>
    <w:rsid w:val="0088325F"/>
    <w:rsid w:val="008832FE"/>
    <w:rsid w:val="008833E5"/>
    <w:rsid w:val="008834A4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0A6"/>
    <w:rsid w:val="00885119"/>
    <w:rsid w:val="008852C1"/>
    <w:rsid w:val="00885358"/>
    <w:rsid w:val="00885EE2"/>
    <w:rsid w:val="00885F7C"/>
    <w:rsid w:val="0088601B"/>
    <w:rsid w:val="008861B8"/>
    <w:rsid w:val="0088631E"/>
    <w:rsid w:val="00886661"/>
    <w:rsid w:val="00886879"/>
    <w:rsid w:val="00886A24"/>
    <w:rsid w:val="00886A32"/>
    <w:rsid w:val="0088703B"/>
    <w:rsid w:val="0088714E"/>
    <w:rsid w:val="00887CA8"/>
    <w:rsid w:val="00890365"/>
    <w:rsid w:val="00890807"/>
    <w:rsid w:val="0089083F"/>
    <w:rsid w:val="008908DB"/>
    <w:rsid w:val="00890C20"/>
    <w:rsid w:val="00890C8A"/>
    <w:rsid w:val="00890CAF"/>
    <w:rsid w:val="00891771"/>
    <w:rsid w:val="00891BDA"/>
    <w:rsid w:val="00891CA9"/>
    <w:rsid w:val="008929E5"/>
    <w:rsid w:val="00892E4B"/>
    <w:rsid w:val="00893CEA"/>
    <w:rsid w:val="00893D45"/>
    <w:rsid w:val="0089405B"/>
    <w:rsid w:val="008940B4"/>
    <w:rsid w:val="00894B41"/>
    <w:rsid w:val="00894D71"/>
    <w:rsid w:val="0089556E"/>
    <w:rsid w:val="00895B1D"/>
    <w:rsid w:val="0089687C"/>
    <w:rsid w:val="00896AF8"/>
    <w:rsid w:val="00896DA7"/>
    <w:rsid w:val="00896E2A"/>
    <w:rsid w:val="00896F06"/>
    <w:rsid w:val="00897214"/>
    <w:rsid w:val="00897E44"/>
    <w:rsid w:val="00897EB0"/>
    <w:rsid w:val="00897F48"/>
    <w:rsid w:val="008A0491"/>
    <w:rsid w:val="008A07BC"/>
    <w:rsid w:val="008A08D3"/>
    <w:rsid w:val="008A0DDA"/>
    <w:rsid w:val="008A0F42"/>
    <w:rsid w:val="008A153D"/>
    <w:rsid w:val="008A1F43"/>
    <w:rsid w:val="008A20D9"/>
    <w:rsid w:val="008A2167"/>
    <w:rsid w:val="008A25E2"/>
    <w:rsid w:val="008A2761"/>
    <w:rsid w:val="008A28CE"/>
    <w:rsid w:val="008A293F"/>
    <w:rsid w:val="008A31F0"/>
    <w:rsid w:val="008A3421"/>
    <w:rsid w:val="008A3619"/>
    <w:rsid w:val="008A3843"/>
    <w:rsid w:val="008A3BF5"/>
    <w:rsid w:val="008A3E44"/>
    <w:rsid w:val="008A3EA6"/>
    <w:rsid w:val="008A43EA"/>
    <w:rsid w:val="008A46E7"/>
    <w:rsid w:val="008A50A6"/>
    <w:rsid w:val="008A50F0"/>
    <w:rsid w:val="008A5215"/>
    <w:rsid w:val="008A559F"/>
    <w:rsid w:val="008A56E9"/>
    <w:rsid w:val="008A5901"/>
    <w:rsid w:val="008A6898"/>
    <w:rsid w:val="008A68CC"/>
    <w:rsid w:val="008A71B5"/>
    <w:rsid w:val="008A7232"/>
    <w:rsid w:val="008A7467"/>
    <w:rsid w:val="008A7A57"/>
    <w:rsid w:val="008A7F00"/>
    <w:rsid w:val="008B1445"/>
    <w:rsid w:val="008B15B9"/>
    <w:rsid w:val="008B1871"/>
    <w:rsid w:val="008B1A6D"/>
    <w:rsid w:val="008B1A92"/>
    <w:rsid w:val="008B1B0B"/>
    <w:rsid w:val="008B1C19"/>
    <w:rsid w:val="008B23F4"/>
    <w:rsid w:val="008B2563"/>
    <w:rsid w:val="008B3038"/>
    <w:rsid w:val="008B38B2"/>
    <w:rsid w:val="008B3B3B"/>
    <w:rsid w:val="008B3DC9"/>
    <w:rsid w:val="008B4679"/>
    <w:rsid w:val="008B4BE8"/>
    <w:rsid w:val="008B4BEB"/>
    <w:rsid w:val="008B4D2B"/>
    <w:rsid w:val="008B559B"/>
    <w:rsid w:val="008B58C6"/>
    <w:rsid w:val="008B5A2C"/>
    <w:rsid w:val="008B5C8B"/>
    <w:rsid w:val="008B6848"/>
    <w:rsid w:val="008B6880"/>
    <w:rsid w:val="008B6A48"/>
    <w:rsid w:val="008B6B01"/>
    <w:rsid w:val="008B6E6E"/>
    <w:rsid w:val="008B6F83"/>
    <w:rsid w:val="008B70AB"/>
    <w:rsid w:val="008B7384"/>
    <w:rsid w:val="008B76EE"/>
    <w:rsid w:val="008B7CDE"/>
    <w:rsid w:val="008B7E0C"/>
    <w:rsid w:val="008C0133"/>
    <w:rsid w:val="008C047F"/>
    <w:rsid w:val="008C04A7"/>
    <w:rsid w:val="008C06F7"/>
    <w:rsid w:val="008C0C49"/>
    <w:rsid w:val="008C10BB"/>
    <w:rsid w:val="008C164A"/>
    <w:rsid w:val="008C168B"/>
    <w:rsid w:val="008C16BA"/>
    <w:rsid w:val="008C19C7"/>
    <w:rsid w:val="008C1E46"/>
    <w:rsid w:val="008C1F86"/>
    <w:rsid w:val="008C2246"/>
    <w:rsid w:val="008C251A"/>
    <w:rsid w:val="008C2622"/>
    <w:rsid w:val="008C2632"/>
    <w:rsid w:val="008C273E"/>
    <w:rsid w:val="008C2AEE"/>
    <w:rsid w:val="008C2CC5"/>
    <w:rsid w:val="008C2CE4"/>
    <w:rsid w:val="008C326B"/>
    <w:rsid w:val="008C3426"/>
    <w:rsid w:val="008C344A"/>
    <w:rsid w:val="008C36F0"/>
    <w:rsid w:val="008C3F6C"/>
    <w:rsid w:val="008C4024"/>
    <w:rsid w:val="008C4053"/>
    <w:rsid w:val="008C423E"/>
    <w:rsid w:val="008C4773"/>
    <w:rsid w:val="008C4E24"/>
    <w:rsid w:val="008C5050"/>
    <w:rsid w:val="008C53C0"/>
    <w:rsid w:val="008C53E0"/>
    <w:rsid w:val="008C573B"/>
    <w:rsid w:val="008C5E46"/>
    <w:rsid w:val="008C60AE"/>
    <w:rsid w:val="008C6306"/>
    <w:rsid w:val="008C642B"/>
    <w:rsid w:val="008C664B"/>
    <w:rsid w:val="008C66D5"/>
    <w:rsid w:val="008C68AA"/>
    <w:rsid w:val="008C6D47"/>
    <w:rsid w:val="008C6D61"/>
    <w:rsid w:val="008C6FFB"/>
    <w:rsid w:val="008C70B8"/>
    <w:rsid w:val="008C754E"/>
    <w:rsid w:val="008C754F"/>
    <w:rsid w:val="008C7901"/>
    <w:rsid w:val="008C7BFF"/>
    <w:rsid w:val="008C7D09"/>
    <w:rsid w:val="008C7DC1"/>
    <w:rsid w:val="008D015E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31D"/>
    <w:rsid w:val="008D2540"/>
    <w:rsid w:val="008D256E"/>
    <w:rsid w:val="008D25D6"/>
    <w:rsid w:val="008D2D3A"/>
    <w:rsid w:val="008D30BB"/>
    <w:rsid w:val="008D34F3"/>
    <w:rsid w:val="008D39E1"/>
    <w:rsid w:val="008D3AA6"/>
    <w:rsid w:val="008D3CDB"/>
    <w:rsid w:val="008D42F6"/>
    <w:rsid w:val="008D4385"/>
    <w:rsid w:val="008D4836"/>
    <w:rsid w:val="008D4D0E"/>
    <w:rsid w:val="008D5362"/>
    <w:rsid w:val="008D53E8"/>
    <w:rsid w:val="008D5569"/>
    <w:rsid w:val="008D6019"/>
    <w:rsid w:val="008D627E"/>
    <w:rsid w:val="008D62D9"/>
    <w:rsid w:val="008D65C1"/>
    <w:rsid w:val="008D6AE8"/>
    <w:rsid w:val="008D6F24"/>
    <w:rsid w:val="008D7489"/>
    <w:rsid w:val="008D7866"/>
    <w:rsid w:val="008D78BB"/>
    <w:rsid w:val="008D7B74"/>
    <w:rsid w:val="008E007F"/>
    <w:rsid w:val="008E04E3"/>
    <w:rsid w:val="008E0554"/>
    <w:rsid w:val="008E0876"/>
    <w:rsid w:val="008E1038"/>
    <w:rsid w:val="008E109F"/>
    <w:rsid w:val="008E13DE"/>
    <w:rsid w:val="008E15B1"/>
    <w:rsid w:val="008E1E49"/>
    <w:rsid w:val="008E21B5"/>
    <w:rsid w:val="008E2377"/>
    <w:rsid w:val="008E23EA"/>
    <w:rsid w:val="008E245E"/>
    <w:rsid w:val="008E29BA"/>
    <w:rsid w:val="008E2DAF"/>
    <w:rsid w:val="008E3170"/>
    <w:rsid w:val="008E3202"/>
    <w:rsid w:val="008E3542"/>
    <w:rsid w:val="008E397C"/>
    <w:rsid w:val="008E4099"/>
    <w:rsid w:val="008E40C8"/>
    <w:rsid w:val="008E40F9"/>
    <w:rsid w:val="008E421C"/>
    <w:rsid w:val="008E42FF"/>
    <w:rsid w:val="008E481F"/>
    <w:rsid w:val="008E4889"/>
    <w:rsid w:val="008E4941"/>
    <w:rsid w:val="008E4967"/>
    <w:rsid w:val="008E4BCC"/>
    <w:rsid w:val="008E4E12"/>
    <w:rsid w:val="008E53AB"/>
    <w:rsid w:val="008E5CC1"/>
    <w:rsid w:val="008E5D8E"/>
    <w:rsid w:val="008E5FEB"/>
    <w:rsid w:val="008E5FF6"/>
    <w:rsid w:val="008E628A"/>
    <w:rsid w:val="008E6B91"/>
    <w:rsid w:val="008E6BA6"/>
    <w:rsid w:val="008E7106"/>
    <w:rsid w:val="008E7741"/>
    <w:rsid w:val="008E7BDF"/>
    <w:rsid w:val="008E7D8A"/>
    <w:rsid w:val="008E7F96"/>
    <w:rsid w:val="008F0072"/>
    <w:rsid w:val="008F0139"/>
    <w:rsid w:val="008F0149"/>
    <w:rsid w:val="008F06D1"/>
    <w:rsid w:val="008F0803"/>
    <w:rsid w:val="008F09A1"/>
    <w:rsid w:val="008F17BC"/>
    <w:rsid w:val="008F1A52"/>
    <w:rsid w:val="008F1D90"/>
    <w:rsid w:val="008F1F0B"/>
    <w:rsid w:val="008F1F4C"/>
    <w:rsid w:val="008F2142"/>
    <w:rsid w:val="008F22E4"/>
    <w:rsid w:val="008F23CA"/>
    <w:rsid w:val="008F252F"/>
    <w:rsid w:val="008F2DA0"/>
    <w:rsid w:val="008F30BB"/>
    <w:rsid w:val="008F320E"/>
    <w:rsid w:val="008F3466"/>
    <w:rsid w:val="008F3B31"/>
    <w:rsid w:val="008F3EB7"/>
    <w:rsid w:val="008F41B5"/>
    <w:rsid w:val="008F4AC0"/>
    <w:rsid w:val="008F4CA6"/>
    <w:rsid w:val="008F5332"/>
    <w:rsid w:val="008F53A7"/>
    <w:rsid w:val="008F54C8"/>
    <w:rsid w:val="008F5726"/>
    <w:rsid w:val="008F582E"/>
    <w:rsid w:val="008F5C62"/>
    <w:rsid w:val="008F62D9"/>
    <w:rsid w:val="008F64A5"/>
    <w:rsid w:val="008F674F"/>
    <w:rsid w:val="008F6A05"/>
    <w:rsid w:val="008F6A70"/>
    <w:rsid w:val="008F6AAD"/>
    <w:rsid w:val="008F71D4"/>
    <w:rsid w:val="008F759E"/>
    <w:rsid w:val="008F76BB"/>
    <w:rsid w:val="008F782B"/>
    <w:rsid w:val="008F7975"/>
    <w:rsid w:val="008F7C81"/>
    <w:rsid w:val="0090059C"/>
    <w:rsid w:val="009006F8"/>
    <w:rsid w:val="00900852"/>
    <w:rsid w:val="00900A57"/>
    <w:rsid w:val="00900C83"/>
    <w:rsid w:val="00900EDC"/>
    <w:rsid w:val="00900F46"/>
    <w:rsid w:val="00901442"/>
    <w:rsid w:val="009015A3"/>
    <w:rsid w:val="009016AD"/>
    <w:rsid w:val="00901705"/>
    <w:rsid w:val="00901924"/>
    <w:rsid w:val="00901AFA"/>
    <w:rsid w:val="00901DAA"/>
    <w:rsid w:val="00901E09"/>
    <w:rsid w:val="00901EE4"/>
    <w:rsid w:val="00902488"/>
    <w:rsid w:val="0090275D"/>
    <w:rsid w:val="00902905"/>
    <w:rsid w:val="00902E5B"/>
    <w:rsid w:val="00903179"/>
    <w:rsid w:val="00903428"/>
    <w:rsid w:val="00903EBD"/>
    <w:rsid w:val="00903F05"/>
    <w:rsid w:val="00903F0D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5EC1"/>
    <w:rsid w:val="0090653E"/>
    <w:rsid w:val="0090687C"/>
    <w:rsid w:val="00906E9F"/>
    <w:rsid w:val="00906FC7"/>
    <w:rsid w:val="00907C82"/>
    <w:rsid w:val="00907E3E"/>
    <w:rsid w:val="009102F7"/>
    <w:rsid w:val="009103FF"/>
    <w:rsid w:val="00910DAF"/>
    <w:rsid w:val="00911215"/>
    <w:rsid w:val="0091174B"/>
    <w:rsid w:val="009117E6"/>
    <w:rsid w:val="009118C5"/>
    <w:rsid w:val="00911DD3"/>
    <w:rsid w:val="00912007"/>
    <w:rsid w:val="009123B6"/>
    <w:rsid w:val="009123C6"/>
    <w:rsid w:val="009124C0"/>
    <w:rsid w:val="00912740"/>
    <w:rsid w:val="0091282B"/>
    <w:rsid w:val="009129DD"/>
    <w:rsid w:val="00912EC1"/>
    <w:rsid w:val="00912FAA"/>
    <w:rsid w:val="0091302D"/>
    <w:rsid w:val="009135ED"/>
    <w:rsid w:val="0091370A"/>
    <w:rsid w:val="00913894"/>
    <w:rsid w:val="00913908"/>
    <w:rsid w:val="00913CA8"/>
    <w:rsid w:val="00913FAE"/>
    <w:rsid w:val="00914C55"/>
    <w:rsid w:val="00914E5C"/>
    <w:rsid w:val="00915546"/>
    <w:rsid w:val="00915A0A"/>
    <w:rsid w:val="00915B75"/>
    <w:rsid w:val="00916316"/>
    <w:rsid w:val="0091663A"/>
    <w:rsid w:val="0091688E"/>
    <w:rsid w:val="009169D7"/>
    <w:rsid w:val="00916F5D"/>
    <w:rsid w:val="009172E1"/>
    <w:rsid w:val="00917596"/>
    <w:rsid w:val="00917E1B"/>
    <w:rsid w:val="00917E3B"/>
    <w:rsid w:val="00920215"/>
    <w:rsid w:val="009205E9"/>
    <w:rsid w:val="0092060C"/>
    <w:rsid w:val="00920CA6"/>
    <w:rsid w:val="00920D03"/>
    <w:rsid w:val="009211F5"/>
    <w:rsid w:val="009214FD"/>
    <w:rsid w:val="009219B3"/>
    <w:rsid w:val="009219D1"/>
    <w:rsid w:val="00921AD2"/>
    <w:rsid w:val="00921CD7"/>
    <w:rsid w:val="00921F8D"/>
    <w:rsid w:val="0092223A"/>
    <w:rsid w:val="009222C7"/>
    <w:rsid w:val="0092231C"/>
    <w:rsid w:val="00922827"/>
    <w:rsid w:val="00922889"/>
    <w:rsid w:val="00922B6D"/>
    <w:rsid w:val="00922C48"/>
    <w:rsid w:val="00922F8C"/>
    <w:rsid w:val="00922FBE"/>
    <w:rsid w:val="009238CC"/>
    <w:rsid w:val="00923CD9"/>
    <w:rsid w:val="00923D5F"/>
    <w:rsid w:val="0092413C"/>
    <w:rsid w:val="009242E2"/>
    <w:rsid w:val="00924A00"/>
    <w:rsid w:val="00924B26"/>
    <w:rsid w:val="009252E7"/>
    <w:rsid w:val="0092562E"/>
    <w:rsid w:val="00925DF4"/>
    <w:rsid w:val="009263C3"/>
    <w:rsid w:val="0092652B"/>
    <w:rsid w:val="00926535"/>
    <w:rsid w:val="00926FB2"/>
    <w:rsid w:val="0092740F"/>
    <w:rsid w:val="009275DB"/>
    <w:rsid w:val="00927740"/>
    <w:rsid w:val="009279E6"/>
    <w:rsid w:val="00927A63"/>
    <w:rsid w:val="00927C6F"/>
    <w:rsid w:val="00930093"/>
    <w:rsid w:val="0093011E"/>
    <w:rsid w:val="00930262"/>
    <w:rsid w:val="009307AE"/>
    <w:rsid w:val="00930996"/>
    <w:rsid w:val="0093099C"/>
    <w:rsid w:val="00930C4E"/>
    <w:rsid w:val="00930EAB"/>
    <w:rsid w:val="00930F4F"/>
    <w:rsid w:val="00930F5A"/>
    <w:rsid w:val="00931155"/>
    <w:rsid w:val="0093119B"/>
    <w:rsid w:val="009312A2"/>
    <w:rsid w:val="00931482"/>
    <w:rsid w:val="0093165E"/>
    <w:rsid w:val="00931BC5"/>
    <w:rsid w:val="009320AD"/>
    <w:rsid w:val="00932346"/>
    <w:rsid w:val="00932CA4"/>
    <w:rsid w:val="009331C6"/>
    <w:rsid w:val="0093323E"/>
    <w:rsid w:val="009332FB"/>
    <w:rsid w:val="00933424"/>
    <w:rsid w:val="0093353A"/>
    <w:rsid w:val="0093380D"/>
    <w:rsid w:val="009339D6"/>
    <w:rsid w:val="00933A5F"/>
    <w:rsid w:val="00933A9F"/>
    <w:rsid w:val="0093447C"/>
    <w:rsid w:val="009344DF"/>
    <w:rsid w:val="009347CA"/>
    <w:rsid w:val="00934A7C"/>
    <w:rsid w:val="00934C47"/>
    <w:rsid w:val="00934D62"/>
    <w:rsid w:val="009351F6"/>
    <w:rsid w:val="0093547D"/>
    <w:rsid w:val="00935ECF"/>
    <w:rsid w:val="00936237"/>
    <w:rsid w:val="0093624F"/>
    <w:rsid w:val="00936305"/>
    <w:rsid w:val="0093649C"/>
    <w:rsid w:val="00936618"/>
    <w:rsid w:val="00936A25"/>
    <w:rsid w:val="00936A9B"/>
    <w:rsid w:val="00936ABA"/>
    <w:rsid w:val="00936ADC"/>
    <w:rsid w:val="00936AF8"/>
    <w:rsid w:val="00936EA7"/>
    <w:rsid w:val="00936EE7"/>
    <w:rsid w:val="00936F2E"/>
    <w:rsid w:val="0093719B"/>
    <w:rsid w:val="009373AB"/>
    <w:rsid w:val="009373BE"/>
    <w:rsid w:val="00937847"/>
    <w:rsid w:val="00937866"/>
    <w:rsid w:val="0093794F"/>
    <w:rsid w:val="00937B6A"/>
    <w:rsid w:val="009403DB"/>
    <w:rsid w:val="0094083C"/>
    <w:rsid w:val="00940F20"/>
    <w:rsid w:val="00940FAD"/>
    <w:rsid w:val="0094100D"/>
    <w:rsid w:val="009416FF"/>
    <w:rsid w:val="009419C5"/>
    <w:rsid w:val="00941CC2"/>
    <w:rsid w:val="00941DBD"/>
    <w:rsid w:val="009422E8"/>
    <w:rsid w:val="009425D0"/>
    <w:rsid w:val="00942614"/>
    <w:rsid w:val="00942FA6"/>
    <w:rsid w:val="00943037"/>
    <w:rsid w:val="00943211"/>
    <w:rsid w:val="00943523"/>
    <w:rsid w:val="009437D6"/>
    <w:rsid w:val="00944215"/>
    <w:rsid w:val="0094466D"/>
    <w:rsid w:val="00944683"/>
    <w:rsid w:val="009447C1"/>
    <w:rsid w:val="00944ABB"/>
    <w:rsid w:val="00944B48"/>
    <w:rsid w:val="00944F7F"/>
    <w:rsid w:val="00944F91"/>
    <w:rsid w:val="00945259"/>
    <w:rsid w:val="00945276"/>
    <w:rsid w:val="009457B8"/>
    <w:rsid w:val="0094581B"/>
    <w:rsid w:val="00945A20"/>
    <w:rsid w:val="00945C3C"/>
    <w:rsid w:val="00945DB5"/>
    <w:rsid w:val="0094604F"/>
    <w:rsid w:val="009460D8"/>
    <w:rsid w:val="009461F4"/>
    <w:rsid w:val="00946E2C"/>
    <w:rsid w:val="00946E46"/>
    <w:rsid w:val="009471BD"/>
    <w:rsid w:val="00947683"/>
    <w:rsid w:val="00947A22"/>
    <w:rsid w:val="009502E5"/>
    <w:rsid w:val="00950DD8"/>
    <w:rsid w:val="00951081"/>
    <w:rsid w:val="00951A75"/>
    <w:rsid w:val="00952A10"/>
    <w:rsid w:val="009532B5"/>
    <w:rsid w:val="009538A1"/>
    <w:rsid w:val="00954126"/>
    <w:rsid w:val="00954749"/>
    <w:rsid w:val="0095482C"/>
    <w:rsid w:val="00954930"/>
    <w:rsid w:val="0095493D"/>
    <w:rsid w:val="00954A51"/>
    <w:rsid w:val="00954AB7"/>
    <w:rsid w:val="00954C2A"/>
    <w:rsid w:val="00954DB5"/>
    <w:rsid w:val="00954F57"/>
    <w:rsid w:val="009553E2"/>
    <w:rsid w:val="00955468"/>
    <w:rsid w:val="00955470"/>
    <w:rsid w:val="00955620"/>
    <w:rsid w:val="009558E1"/>
    <w:rsid w:val="00955D6B"/>
    <w:rsid w:val="00955F24"/>
    <w:rsid w:val="00956223"/>
    <w:rsid w:val="009562CD"/>
    <w:rsid w:val="009563EB"/>
    <w:rsid w:val="009573A7"/>
    <w:rsid w:val="00957822"/>
    <w:rsid w:val="0095791E"/>
    <w:rsid w:val="00957ACD"/>
    <w:rsid w:val="00957EE3"/>
    <w:rsid w:val="00960B87"/>
    <w:rsid w:val="00960C14"/>
    <w:rsid w:val="00960D10"/>
    <w:rsid w:val="00960DA6"/>
    <w:rsid w:val="00961106"/>
    <w:rsid w:val="00961160"/>
    <w:rsid w:val="009611E7"/>
    <w:rsid w:val="0096124C"/>
    <w:rsid w:val="0096199C"/>
    <w:rsid w:val="00961C2E"/>
    <w:rsid w:val="009622DF"/>
    <w:rsid w:val="00962358"/>
    <w:rsid w:val="009626E7"/>
    <w:rsid w:val="009627BF"/>
    <w:rsid w:val="0096293A"/>
    <w:rsid w:val="00962A3D"/>
    <w:rsid w:val="00963494"/>
    <w:rsid w:val="009634DA"/>
    <w:rsid w:val="00963520"/>
    <w:rsid w:val="00963606"/>
    <w:rsid w:val="0096361A"/>
    <w:rsid w:val="00963705"/>
    <w:rsid w:val="00963766"/>
    <w:rsid w:val="009638A5"/>
    <w:rsid w:val="00963AE1"/>
    <w:rsid w:val="00963AEC"/>
    <w:rsid w:val="00963E38"/>
    <w:rsid w:val="00964196"/>
    <w:rsid w:val="00964221"/>
    <w:rsid w:val="00964E46"/>
    <w:rsid w:val="0096542B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46"/>
    <w:rsid w:val="00967CF5"/>
    <w:rsid w:val="00970E02"/>
    <w:rsid w:val="009710E3"/>
    <w:rsid w:val="00971267"/>
    <w:rsid w:val="00971688"/>
    <w:rsid w:val="009718D8"/>
    <w:rsid w:val="0097225C"/>
    <w:rsid w:val="0097231D"/>
    <w:rsid w:val="009724DE"/>
    <w:rsid w:val="00972B1A"/>
    <w:rsid w:val="00972F46"/>
    <w:rsid w:val="0097309C"/>
    <w:rsid w:val="00973233"/>
    <w:rsid w:val="00973683"/>
    <w:rsid w:val="00973780"/>
    <w:rsid w:val="00973AB3"/>
    <w:rsid w:val="00973FE6"/>
    <w:rsid w:val="0097402A"/>
    <w:rsid w:val="0097405A"/>
    <w:rsid w:val="00974811"/>
    <w:rsid w:val="00975231"/>
    <w:rsid w:val="00975468"/>
    <w:rsid w:val="0097556F"/>
    <w:rsid w:val="0097575D"/>
    <w:rsid w:val="009757F1"/>
    <w:rsid w:val="00975B44"/>
    <w:rsid w:val="00975C6D"/>
    <w:rsid w:val="0097600F"/>
    <w:rsid w:val="0097619A"/>
    <w:rsid w:val="009761CB"/>
    <w:rsid w:val="00976605"/>
    <w:rsid w:val="0097684A"/>
    <w:rsid w:val="009768F0"/>
    <w:rsid w:val="00976AD6"/>
    <w:rsid w:val="00976CEB"/>
    <w:rsid w:val="00976F62"/>
    <w:rsid w:val="0097742A"/>
    <w:rsid w:val="00977D74"/>
    <w:rsid w:val="00977E00"/>
    <w:rsid w:val="00977E31"/>
    <w:rsid w:val="00977EFB"/>
    <w:rsid w:val="0098050B"/>
    <w:rsid w:val="0098083C"/>
    <w:rsid w:val="00980AEA"/>
    <w:rsid w:val="00980B5F"/>
    <w:rsid w:val="00980D8D"/>
    <w:rsid w:val="00981581"/>
    <w:rsid w:val="00981977"/>
    <w:rsid w:val="00981B3E"/>
    <w:rsid w:val="009820BC"/>
    <w:rsid w:val="00982434"/>
    <w:rsid w:val="00982761"/>
    <w:rsid w:val="00982845"/>
    <w:rsid w:val="00982D3A"/>
    <w:rsid w:val="00982F98"/>
    <w:rsid w:val="00983318"/>
    <w:rsid w:val="00983323"/>
    <w:rsid w:val="009833C3"/>
    <w:rsid w:val="00983643"/>
    <w:rsid w:val="00983757"/>
    <w:rsid w:val="0098397D"/>
    <w:rsid w:val="00983C1E"/>
    <w:rsid w:val="00983CAD"/>
    <w:rsid w:val="00983D9F"/>
    <w:rsid w:val="00983FB1"/>
    <w:rsid w:val="009844D7"/>
    <w:rsid w:val="009845F5"/>
    <w:rsid w:val="009847EA"/>
    <w:rsid w:val="0098486F"/>
    <w:rsid w:val="00984E57"/>
    <w:rsid w:val="00984F91"/>
    <w:rsid w:val="00985312"/>
    <w:rsid w:val="009853C5"/>
    <w:rsid w:val="0098565B"/>
    <w:rsid w:val="009858DA"/>
    <w:rsid w:val="00985F84"/>
    <w:rsid w:val="00986102"/>
    <w:rsid w:val="0098644E"/>
    <w:rsid w:val="00986558"/>
    <w:rsid w:val="00986A66"/>
    <w:rsid w:val="00986C5F"/>
    <w:rsid w:val="00986F05"/>
    <w:rsid w:val="00987175"/>
    <w:rsid w:val="00987229"/>
    <w:rsid w:val="00987869"/>
    <w:rsid w:val="00990201"/>
    <w:rsid w:val="00990619"/>
    <w:rsid w:val="00990941"/>
    <w:rsid w:val="00990D91"/>
    <w:rsid w:val="00990FA3"/>
    <w:rsid w:val="009911C8"/>
    <w:rsid w:val="009913B8"/>
    <w:rsid w:val="0099177E"/>
    <w:rsid w:val="00991B86"/>
    <w:rsid w:val="00991BCF"/>
    <w:rsid w:val="00991E36"/>
    <w:rsid w:val="00992439"/>
    <w:rsid w:val="0099247B"/>
    <w:rsid w:val="009931FA"/>
    <w:rsid w:val="00993390"/>
    <w:rsid w:val="0099375E"/>
    <w:rsid w:val="00993887"/>
    <w:rsid w:val="00993F3B"/>
    <w:rsid w:val="009943E0"/>
    <w:rsid w:val="00994848"/>
    <w:rsid w:val="00994E78"/>
    <w:rsid w:val="00995239"/>
    <w:rsid w:val="009955B8"/>
    <w:rsid w:val="009955F6"/>
    <w:rsid w:val="00996446"/>
    <w:rsid w:val="009966A5"/>
    <w:rsid w:val="009966BC"/>
    <w:rsid w:val="00996890"/>
    <w:rsid w:val="009970A9"/>
    <w:rsid w:val="0099739A"/>
    <w:rsid w:val="009974C4"/>
    <w:rsid w:val="009977A2"/>
    <w:rsid w:val="00997973"/>
    <w:rsid w:val="00997FDB"/>
    <w:rsid w:val="009A0201"/>
    <w:rsid w:val="009A03FF"/>
    <w:rsid w:val="009A0420"/>
    <w:rsid w:val="009A09E4"/>
    <w:rsid w:val="009A0D6A"/>
    <w:rsid w:val="009A10BA"/>
    <w:rsid w:val="009A1424"/>
    <w:rsid w:val="009A15F0"/>
    <w:rsid w:val="009A15F1"/>
    <w:rsid w:val="009A1EA7"/>
    <w:rsid w:val="009A2047"/>
    <w:rsid w:val="009A2126"/>
    <w:rsid w:val="009A2297"/>
    <w:rsid w:val="009A2448"/>
    <w:rsid w:val="009A24BA"/>
    <w:rsid w:val="009A25A3"/>
    <w:rsid w:val="009A25C1"/>
    <w:rsid w:val="009A270C"/>
    <w:rsid w:val="009A28F6"/>
    <w:rsid w:val="009A298A"/>
    <w:rsid w:val="009A2F75"/>
    <w:rsid w:val="009A2FDD"/>
    <w:rsid w:val="009A3222"/>
    <w:rsid w:val="009A3889"/>
    <w:rsid w:val="009A3A6A"/>
    <w:rsid w:val="009A3DFE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40B"/>
    <w:rsid w:val="009A646B"/>
    <w:rsid w:val="009A6B9E"/>
    <w:rsid w:val="009A6D19"/>
    <w:rsid w:val="009A70BA"/>
    <w:rsid w:val="009A72E9"/>
    <w:rsid w:val="009A7719"/>
    <w:rsid w:val="009B0349"/>
    <w:rsid w:val="009B04A4"/>
    <w:rsid w:val="009B0AB4"/>
    <w:rsid w:val="009B0BDD"/>
    <w:rsid w:val="009B0C94"/>
    <w:rsid w:val="009B13BF"/>
    <w:rsid w:val="009B22F3"/>
    <w:rsid w:val="009B2481"/>
    <w:rsid w:val="009B24D7"/>
    <w:rsid w:val="009B24DF"/>
    <w:rsid w:val="009B2686"/>
    <w:rsid w:val="009B2921"/>
    <w:rsid w:val="009B2931"/>
    <w:rsid w:val="009B29B0"/>
    <w:rsid w:val="009B2ADB"/>
    <w:rsid w:val="009B38DD"/>
    <w:rsid w:val="009B4670"/>
    <w:rsid w:val="009B474E"/>
    <w:rsid w:val="009B4C2A"/>
    <w:rsid w:val="009B520F"/>
    <w:rsid w:val="009B555D"/>
    <w:rsid w:val="009B5570"/>
    <w:rsid w:val="009B56B9"/>
    <w:rsid w:val="009B57FD"/>
    <w:rsid w:val="009B5832"/>
    <w:rsid w:val="009B5957"/>
    <w:rsid w:val="009B5E2E"/>
    <w:rsid w:val="009B60CB"/>
    <w:rsid w:val="009B60E3"/>
    <w:rsid w:val="009B664E"/>
    <w:rsid w:val="009B67E4"/>
    <w:rsid w:val="009B7266"/>
    <w:rsid w:val="009B74EF"/>
    <w:rsid w:val="009B750B"/>
    <w:rsid w:val="009B75D9"/>
    <w:rsid w:val="009B7611"/>
    <w:rsid w:val="009B7844"/>
    <w:rsid w:val="009C00CB"/>
    <w:rsid w:val="009C0423"/>
    <w:rsid w:val="009C079A"/>
    <w:rsid w:val="009C07DD"/>
    <w:rsid w:val="009C08CC"/>
    <w:rsid w:val="009C0DB5"/>
    <w:rsid w:val="009C155A"/>
    <w:rsid w:val="009C16A0"/>
    <w:rsid w:val="009C1B07"/>
    <w:rsid w:val="009C1E98"/>
    <w:rsid w:val="009C20D2"/>
    <w:rsid w:val="009C2155"/>
    <w:rsid w:val="009C2407"/>
    <w:rsid w:val="009C277F"/>
    <w:rsid w:val="009C2AEE"/>
    <w:rsid w:val="009C2CDD"/>
    <w:rsid w:val="009C3045"/>
    <w:rsid w:val="009C3690"/>
    <w:rsid w:val="009C3A7A"/>
    <w:rsid w:val="009C3EC8"/>
    <w:rsid w:val="009C3F74"/>
    <w:rsid w:val="009C435A"/>
    <w:rsid w:val="009C4696"/>
    <w:rsid w:val="009C48F4"/>
    <w:rsid w:val="009C4C0B"/>
    <w:rsid w:val="009C529A"/>
    <w:rsid w:val="009C5300"/>
    <w:rsid w:val="009C5412"/>
    <w:rsid w:val="009C61F7"/>
    <w:rsid w:val="009C626A"/>
    <w:rsid w:val="009C6DA3"/>
    <w:rsid w:val="009C7BBF"/>
    <w:rsid w:val="009C7E11"/>
    <w:rsid w:val="009D03FA"/>
    <w:rsid w:val="009D07E5"/>
    <w:rsid w:val="009D0916"/>
    <w:rsid w:val="009D0B6D"/>
    <w:rsid w:val="009D0BD3"/>
    <w:rsid w:val="009D0E80"/>
    <w:rsid w:val="009D152A"/>
    <w:rsid w:val="009D1555"/>
    <w:rsid w:val="009D19BF"/>
    <w:rsid w:val="009D1DB8"/>
    <w:rsid w:val="009D1DCB"/>
    <w:rsid w:val="009D20C5"/>
    <w:rsid w:val="009D22AD"/>
    <w:rsid w:val="009D2317"/>
    <w:rsid w:val="009D25D4"/>
    <w:rsid w:val="009D2BEC"/>
    <w:rsid w:val="009D2D95"/>
    <w:rsid w:val="009D2E50"/>
    <w:rsid w:val="009D330C"/>
    <w:rsid w:val="009D4BCB"/>
    <w:rsid w:val="009D575B"/>
    <w:rsid w:val="009D5846"/>
    <w:rsid w:val="009D5A4D"/>
    <w:rsid w:val="009D5AAF"/>
    <w:rsid w:val="009D5BD3"/>
    <w:rsid w:val="009D624F"/>
    <w:rsid w:val="009D6266"/>
    <w:rsid w:val="009D6273"/>
    <w:rsid w:val="009D638C"/>
    <w:rsid w:val="009D648A"/>
    <w:rsid w:val="009D664D"/>
    <w:rsid w:val="009D6BAB"/>
    <w:rsid w:val="009D6C68"/>
    <w:rsid w:val="009D6F12"/>
    <w:rsid w:val="009D70E8"/>
    <w:rsid w:val="009D71D5"/>
    <w:rsid w:val="009D7417"/>
    <w:rsid w:val="009D7567"/>
    <w:rsid w:val="009E0231"/>
    <w:rsid w:val="009E08DE"/>
    <w:rsid w:val="009E127B"/>
    <w:rsid w:val="009E14FF"/>
    <w:rsid w:val="009E1B39"/>
    <w:rsid w:val="009E1C39"/>
    <w:rsid w:val="009E2131"/>
    <w:rsid w:val="009E2282"/>
    <w:rsid w:val="009E2BA7"/>
    <w:rsid w:val="009E33BE"/>
    <w:rsid w:val="009E361D"/>
    <w:rsid w:val="009E374D"/>
    <w:rsid w:val="009E3AAC"/>
    <w:rsid w:val="009E3BF0"/>
    <w:rsid w:val="009E3EF0"/>
    <w:rsid w:val="009E3F6E"/>
    <w:rsid w:val="009E408B"/>
    <w:rsid w:val="009E43C4"/>
    <w:rsid w:val="009E43C8"/>
    <w:rsid w:val="009E4C86"/>
    <w:rsid w:val="009E551D"/>
    <w:rsid w:val="009E563F"/>
    <w:rsid w:val="009E5AEC"/>
    <w:rsid w:val="009E5B43"/>
    <w:rsid w:val="009E5FCD"/>
    <w:rsid w:val="009E5FCF"/>
    <w:rsid w:val="009E635E"/>
    <w:rsid w:val="009E6A29"/>
    <w:rsid w:val="009E6E53"/>
    <w:rsid w:val="009E700B"/>
    <w:rsid w:val="009E74C8"/>
    <w:rsid w:val="009E7745"/>
    <w:rsid w:val="009E7806"/>
    <w:rsid w:val="009E7823"/>
    <w:rsid w:val="009E79D5"/>
    <w:rsid w:val="009E7AE3"/>
    <w:rsid w:val="009E7D03"/>
    <w:rsid w:val="009E7DED"/>
    <w:rsid w:val="009E7E94"/>
    <w:rsid w:val="009F0009"/>
    <w:rsid w:val="009F02E7"/>
    <w:rsid w:val="009F0366"/>
    <w:rsid w:val="009F0376"/>
    <w:rsid w:val="009F044D"/>
    <w:rsid w:val="009F0682"/>
    <w:rsid w:val="009F06B2"/>
    <w:rsid w:val="009F08C6"/>
    <w:rsid w:val="009F08D0"/>
    <w:rsid w:val="009F08FB"/>
    <w:rsid w:val="009F1290"/>
    <w:rsid w:val="009F1828"/>
    <w:rsid w:val="009F1B07"/>
    <w:rsid w:val="009F1CF1"/>
    <w:rsid w:val="009F1CFE"/>
    <w:rsid w:val="009F223E"/>
    <w:rsid w:val="009F2942"/>
    <w:rsid w:val="009F3FE1"/>
    <w:rsid w:val="009F412E"/>
    <w:rsid w:val="009F435F"/>
    <w:rsid w:val="009F4413"/>
    <w:rsid w:val="009F4E17"/>
    <w:rsid w:val="009F5245"/>
    <w:rsid w:val="009F55EB"/>
    <w:rsid w:val="009F5B90"/>
    <w:rsid w:val="009F5F9E"/>
    <w:rsid w:val="009F6239"/>
    <w:rsid w:val="009F6288"/>
    <w:rsid w:val="009F6353"/>
    <w:rsid w:val="009F6526"/>
    <w:rsid w:val="009F6554"/>
    <w:rsid w:val="009F68CC"/>
    <w:rsid w:val="009F68FE"/>
    <w:rsid w:val="009F6D00"/>
    <w:rsid w:val="009F6EE9"/>
    <w:rsid w:val="009F70FF"/>
    <w:rsid w:val="009F73F1"/>
    <w:rsid w:val="009F771A"/>
    <w:rsid w:val="009F78B3"/>
    <w:rsid w:val="009F7FD9"/>
    <w:rsid w:val="00A0008B"/>
    <w:rsid w:val="00A00347"/>
    <w:rsid w:val="00A01C57"/>
    <w:rsid w:val="00A02248"/>
    <w:rsid w:val="00A02355"/>
    <w:rsid w:val="00A027E2"/>
    <w:rsid w:val="00A02CDF"/>
    <w:rsid w:val="00A02ED6"/>
    <w:rsid w:val="00A0372A"/>
    <w:rsid w:val="00A03C1A"/>
    <w:rsid w:val="00A040F1"/>
    <w:rsid w:val="00A04C5D"/>
    <w:rsid w:val="00A04DBE"/>
    <w:rsid w:val="00A05037"/>
    <w:rsid w:val="00A05B2D"/>
    <w:rsid w:val="00A06567"/>
    <w:rsid w:val="00A069E5"/>
    <w:rsid w:val="00A074C4"/>
    <w:rsid w:val="00A07A16"/>
    <w:rsid w:val="00A07A5D"/>
    <w:rsid w:val="00A10030"/>
    <w:rsid w:val="00A10264"/>
    <w:rsid w:val="00A105CD"/>
    <w:rsid w:val="00A1077C"/>
    <w:rsid w:val="00A10806"/>
    <w:rsid w:val="00A109AD"/>
    <w:rsid w:val="00A10CAF"/>
    <w:rsid w:val="00A10EAA"/>
    <w:rsid w:val="00A10FC0"/>
    <w:rsid w:val="00A11483"/>
    <w:rsid w:val="00A11900"/>
    <w:rsid w:val="00A1268A"/>
    <w:rsid w:val="00A126B9"/>
    <w:rsid w:val="00A12989"/>
    <w:rsid w:val="00A129DB"/>
    <w:rsid w:val="00A12E31"/>
    <w:rsid w:val="00A1315A"/>
    <w:rsid w:val="00A133E8"/>
    <w:rsid w:val="00A133F2"/>
    <w:rsid w:val="00A13547"/>
    <w:rsid w:val="00A135CE"/>
    <w:rsid w:val="00A13721"/>
    <w:rsid w:val="00A13774"/>
    <w:rsid w:val="00A1378E"/>
    <w:rsid w:val="00A138F1"/>
    <w:rsid w:val="00A1397F"/>
    <w:rsid w:val="00A13A3A"/>
    <w:rsid w:val="00A13B24"/>
    <w:rsid w:val="00A13F38"/>
    <w:rsid w:val="00A14765"/>
    <w:rsid w:val="00A14928"/>
    <w:rsid w:val="00A14948"/>
    <w:rsid w:val="00A14A74"/>
    <w:rsid w:val="00A14DA9"/>
    <w:rsid w:val="00A150FD"/>
    <w:rsid w:val="00A157A8"/>
    <w:rsid w:val="00A157BF"/>
    <w:rsid w:val="00A15D9E"/>
    <w:rsid w:val="00A160DE"/>
    <w:rsid w:val="00A16A05"/>
    <w:rsid w:val="00A16F9A"/>
    <w:rsid w:val="00A16FB5"/>
    <w:rsid w:val="00A17094"/>
    <w:rsid w:val="00A1723A"/>
    <w:rsid w:val="00A172A0"/>
    <w:rsid w:val="00A17648"/>
    <w:rsid w:val="00A176F6"/>
    <w:rsid w:val="00A179A9"/>
    <w:rsid w:val="00A179EB"/>
    <w:rsid w:val="00A17A4C"/>
    <w:rsid w:val="00A202BC"/>
    <w:rsid w:val="00A20434"/>
    <w:rsid w:val="00A20969"/>
    <w:rsid w:val="00A20D3C"/>
    <w:rsid w:val="00A21163"/>
    <w:rsid w:val="00A21806"/>
    <w:rsid w:val="00A21BE5"/>
    <w:rsid w:val="00A22091"/>
    <w:rsid w:val="00A222D8"/>
    <w:rsid w:val="00A22515"/>
    <w:rsid w:val="00A22A73"/>
    <w:rsid w:val="00A22E2D"/>
    <w:rsid w:val="00A22EE4"/>
    <w:rsid w:val="00A2304A"/>
    <w:rsid w:val="00A23378"/>
    <w:rsid w:val="00A23432"/>
    <w:rsid w:val="00A2399A"/>
    <w:rsid w:val="00A23D5F"/>
    <w:rsid w:val="00A24031"/>
    <w:rsid w:val="00A242F8"/>
    <w:rsid w:val="00A24AFE"/>
    <w:rsid w:val="00A24B71"/>
    <w:rsid w:val="00A24BA5"/>
    <w:rsid w:val="00A24BDB"/>
    <w:rsid w:val="00A24CA5"/>
    <w:rsid w:val="00A2510E"/>
    <w:rsid w:val="00A25379"/>
    <w:rsid w:val="00A254F1"/>
    <w:rsid w:val="00A25586"/>
    <w:rsid w:val="00A259D7"/>
    <w:rsid w:val="00A25C9A"/>
    <w:rsid w:val="00A25E40"/>
    <w:rsid w:val="00A2609E"/>
    <w:rsid w:val="00A262E7"/>
    <w:rsid w:val="00A26AAF"/>
    <w:rsid w:val="00A26BE4"/>
    <w:rsid w:val="00A26D73"/>
    <w:rsid w:val="00A26FD5"/>
    <w:rsid w:val="00A274BD"/>
    <w:rsid w:val="00A276F6"/>
    <w:rsid w:val="00A2789E"/>
    <w:rsid w:val="00A27D12"/>
    <w:rsid w:val="00A27F42"/>
    <w:rsid w:val="00A27F6D"/>
    <w:rsid w:val="00A306CB"/>
    <w:rsid w:val="00A3086B"/>
    <w:rsid w:val="00A30AA7"/>
    <w:rsid w:val="00A30B98"/>
    <w:rsid w:val="00A30BCC"/>
    <w:rsid w:val="00A30CBE"/>
    <w:rsid w:val="00A310FA"/>
    <w:rsid w:val="00A311ED"/>
    <w:rsid w:val="00A313EC"/>
    <w:rsid w:val="00A31792"/>
    <w:rsid w:val="00A31815"/>
    <w:rsid w:val="00A319B3"/>
    <w:rsid w:val="00A31C3D"/>
    <w:rsid w:val="00A31D12"/>
    <w:rsid w:val="00A31F03"/>
    <w:rsid w:val="00A31F9B"/>
    <w:rsid w:val="00A320A5"/>
    <w:rsid w:val="00A321C4"/>
    <w:rsid w:val="00A321F1"/>
    <w:rsid w:val="00A32A55"/>
    <w:rsid w:val="00A32B9B"/>
    <w:rsid w:val="00A337B8"/>
    <w:rsid w:val="00A3399E"/>
    <w:rsid w:val="00A33A7A"/>
    <w:rsid w:val="00A34751"/>
    <w:rsid w:val="00A34A96"/>
    <w:rsid w:val="00A353E3"/>
    <w:rsid w:val="00A35620"/>
    <w:rsid w:val="00A356F8"/>
    <w:rsid w:val="00A3579E"/>
    <w:rsid w:val="00A36089"/>
    <w:rsid w:val="00A361DF"/>
    <w:rsid w:val="00A36398"/>
    <w:rsid w:val="00A366FF"/>
    <w:rsid w:val="00A36800"/>
    <w:rsid w:val="00A36871"/>
    <w:rsid w:val="00A36A1D"/>
    <w:rsid w:val="00A3723C"/>
    <w:rsid w:val="00A37482"/>
    <w:rsid w:val="00A374C4"/>
    <w:rsid w:val="00A377DF"/>
    <w:rsid w:val="00A37DF6"/>
    <w:rsid w:val="00A37EA9"/>
    <w:rsid w:val="00A37F99"/>
    <w:rsid w:val="00A37FD3"/>
    <w:rsid w:val="00A40848"/>
    <w:rsid w:val="00A408F4"/>
    <w:rsid w:val="00A4096F"/>
    <w:rsid w:val="00A40D0C"/>
    <w:rsid w:val="00A4102C"/>
    <w:rsid w:val="00A410B2"/>
    <w:rsid w:val="00A411C1"/>
    <w:rsid w:val="00A415CD"/>
    <w:rsid w:val="00A417B0"/>
    <w:rsid w:val="00A4186F"/>
    <w:rsid w:val="00A418ED"/>
    <w:rsid w:val="00A41D7B"/>
    <w:rsid w:val="00A41E4E"/>
    <w:rsid w:val="00A41F05"/>
    <w:rsid w:val="00A421E7"/>
    <w:rsid w:val="00A423F2"/>
    <w:rsid w:val="00A42DF4"/>
    <w:rsid w:val="00A430EF"/>
    <w:rsid w:val="00A434B3"/>
    <w:rsid w:val="00A43521"/>
    <w:rsid w:val="00A43670"/>
    <w:rsid w:val="00A436B0"/>
    <w:rsid w:val="00A438B4"/>
    <w:rsid w:val="00A43B5C"/>
    <w:rsid w:val="00A43D2B"/>
    <w:rsid w:val="00A44469"/>
    <w:rsid w:val="00A44559"/>
    <w:rsid w:val="00A446B0"/>
    <w:rsid w:val="00A44B3F"/>
    <w:rsid w:val="00A455D4"/>
    <w:rsid w:val="00A46521"/>
    <w:rsid w:val="00A46679"/>
    <w:rsid w:val="00A46708"/>
    <w:rsid w:val="00A46ED0"/>
    <w:rsid w:val="00A46F26"/>
    <w:rsid w:val="00A47896"/>
    <w:rsid w:val="00A47E3A"/>
    <w:rsid w:val="00A47EB7"/>
    <w:rsid w:val="00A47F37"/>
    <w:rsid w:val="00A50250"/>
    <w:rsid w:val="00A5087F"/>
    <w:rsid w:val="00A50981"/>
    <w:rsid w:val="00A51152"/>
    <w:rsid w:val="00A51212"/>
    <w:rsid w:val="00A5133F"/>
    <w:rsid w:val="00A5161F"/>
    <w:rsid w:val="00A51949"/>
    <w:rsid w:val="00A519C4"/>
    <w:rsid w:val="00A51DBF"/>
    <w:rsid w:val="00A522D8"/>
    <w:rsid w:val="00A524B8"/>
    <w:rsid w:val="00A5256A"/>
    <w:rsid w:val="00A5291A"/>
    <w:rsid w:val="00A52ADA"/>
    <w:rsid w:val="00A52C9D"/>
    <w:rsid w:val="00A52F5E"/>
    <w:rsid w:val="00A53A6A"/>
    <w:rsid w:val="00A53B2E"/>
    <w:rsid w:val="00A53CF0"/>
    <w:rsid w:val="00A541BD"/>
    <w:rsid w:val="00A54DAE"/>
    <w:rsid w:val="00A55081"/>
    <w:rsid w:val="00A55172"/>
    <w:rsid w:val="00A551D0"/>
    <w:rsid w:val="00A555B8"/>
    <w:rsid w:val="00A555CF"/>
    <w:rsid w:val="00A557BD"/>
    <w:rsid w:val="00A5582F"/>
    <w:rsid w:val="00A56019"/>
    <w:rsid w:val="00A5617C"/>
    <w:rsid w:val="00A5634E"/>
    <w:rsid w:val="00A56574"/>
    <w:rsid w:val="00A56618"/>
    <w:rsid w:val="00A56B0F"/>
    <w:rsid w:val="00A56D59"/>
    <w:rsid w:val="00A56EDF"/>
    <w:rsid w:val="00A56EEC"/>
    <w:rsid w:val="00A57098"/>
    <w:rsid w:val="00A572D3"/>
    <w:rsid w:val="00A577B7"/>
    <w:rsid w:val="00A57C63"/>
    <w:rsid w:val="00A60478"/>
    <w:rsid w:val="00A608AF"/>
    <w:rsid w:val="00A6093E"/>
    <w:rsid w:val="00A6106E"/>
    <w:rsid w:val="00A61AFF"/>
    <w:rsid w:val="00A61BE1"/>
    <w:rsid w:val="00A62082"/>
    <w:rsid w:val="00A621B6"/>
    <w:rsid w:val="00A6227D"/>
    <w:rsid w:val="00A62436"/>
    <w:rsid w:val="00A625D1"/>
    <w:rsid w:val="00A62A5E"/>
    <w:rsid w:val="00A62E10"/>
    <w:rsid w:val="00A6345C"/>
    <w:rsid w:val="00A635A4"/>
    <w:rsid w:val="00A63620"/>
    <w:rsid w:val="00A639EA"/>
    <w:rsid w:val="00A63A26"/>
    <w:rsid w:val="00A63CC8"/>
    <w:rsid w:val="00A645B2"/>
    <w:rsid w:val="00A653FB"/>
    <w:rsid w:val="00A6546D"/>
    <w:rsid w:val="00A6595B"/>
    <w:rsid w:val="00A66003"/>
    <w:rsid w:val="00A6645B"/>
    <w:rsid w:val="00A664AF"/>
    <w:rsid w:val="00A667DD"/>
    <w:rsid w:val="00A66939"/>
    <w:rsid w:val="00A66BB0"/>
    <w:rsid w:val="00A66DAB"/>
    <w:rsid w:val="00A67162"/>
    <w:rsid w:val="00A6720F"/>
    <w:rsid w:val="00A67327"/>
    <w:rsid w:val="00A67407"/>
    <w:rsid w:val="00A67CB3"/>
    <w:rsid w:val="00A7018B"/>
    <w:rsid w:val="00A70B73"/>
    <w:rsid w:val="00A70E64"/>
    <w:rsid w:val="00A7106C"/>
    <w:rsid w:val="00A715A2"/>
    <w:rsid w:val="00A715E0"/>
    <w:rsid w:val="00A71839"/>
    <w:rsid w:val="00A71BDB"/>
    <w:rsid w:val="00A71F36"/>
    <w:rsid w:val="00A71F3B"/>
    <w:rsid w:val="00A727A5"/>
    <w:rsid w:val="00A7280D"/>
    <w:rsid w:val="00A730DD"/>
    <w:rsid w:val="00A73326"/>
    <w:rsid w:val="00A7397F"/>
    <w:rsid w:val="00A73E22"/>
    <w:rsid w:val="00A74718"/>
    <w:rsid w:val="00A74883"/>
    <w:rsid w:val="00A74DB2"/>
    <w:rsid w:val="00A74E5F"/>
    <w:rsid w:val="00A753E9"/>
    <w:rsid w:val="00A756BF"/>
    <w:rsid w:val="00A759CB"/>
    <w:rsid w:val="00A75A86"/>
    <w:rsid w:val="00A76078"/>
    <w:rsid w:val="00A7624E"/>
    <w:rsid w:val="00A763EB"/>
    <w:rsid w:val="00A76BEB"/>
    <w:rsid w:val="00A76D3F"/>
    <w:rsid w:val="00A76E20"/>
    <w:rsid w:val="00A76F89"/>
    <w:rsid w:val="00A77350"/>
    <w:rsid w:val="00A800B1"/>
    <w:rsid w:val="00A802D7"/>
    <w:rsid w:val="00A806E8"/>
    <w:rsid w:val="00A80803"/>
    <w:rsid w:val="00A809A4"/>
    <w:rsid w:val="00A81024"/>
    <w:rsid w:val="00A81BB8"/>
    <w:rsid w:val="00A81E64"/>
    <w:rsid w:val="00A81E9D"/>
    <w:rsid w:val="00A8262B"/>
    <w:rsid w:val="00A82AF4"/>
    <w:rsid w:val="00A82B52"/>
    <w:rsid w:val="00A82CD9"/>
    <w:rsid w:val="00A82D44"/>
    <w:rsid w:val="00A836D5"/>
    <w:rsid w:val="00A83AD8"/>
    <w:rsid w:val="00A83DCD"/>
    <w:rsid w:val="00A840EC"/>
    <w:rsid w:val="00A84152"/>
    <w:rsid w:val="00A8420D"/>
    <w:rsid w:val="00A84273"/>
    <w:rsid w:val="00A846A7"/>
    <w:rsid w:val="00A84986"/>
    <w:rsid w:val="00A84E88"/>
    <w:rsid w:val="00A84F43"/>
    <w:rsid w:val="00A85146"/>
    <w:rsid w:val="00A855D1"/>
    <w:rsid w:val="00A8575F"/>
    <w:rsid w:val="00A85DE9"/>
    <w:rsid w:val="00A85F38"/>
    <w:rsid w:val="00A8605A"/>
    <w:rsid w:val="00A8610A"/>
    <w:rsid w:val="00A8611E"/>
    <w:rsid w:val="00A868C3"/>
    <w:rsid w:val="00A86983"/>
    <w:rsid w:val="00A86A27"/>
    <w:rsid w:val="00A86AB3"/>
    <w:rsid w:val="00A87249"/>
    <w:rsid w:val="00A87326"/>
    <w:rsid w:val="00A87329"/>
    <w:rsid w:val="00A874E7"/>
    <w:rsid w:val="00A87756"/>
    <w:rsid w:val="00A90287"/>
    <w:rsid w:val="00A90358"/>
    <w:rsid w:val="00A91007"/>
    <w:rsid w:val="00A91450"/>
    <w:rsid w:val="00A91507"/>
    <w:rsid w:val="00A91723"/>
    <w:rsid w:val="00A91A99"/>
    <w:rsid w:val="00A91C0C"/>
    <w:rsid w:val="00A9219F"/>
    <w:rsid w:val="00A92851"/>
    <w:rsid w:val="00A92E8D"/>
    <w:rsid w:val="00A92F0A"/>
    <w:rsid w:val="00A9374E"/>
    <w:rsid w:val="00A937AD"/>
    <w:rsid w:val="00A93A8B"/>
    <w:rsid w:val="00A93AB8"/>
    <w:rsid w:val="00A943A5"/>
    <w:rsid w:val="00A946F2"/>
    <w:rsid w:val="00A94DE6"/>
    <w:rsid w:val="00A94E15"/>
    <w:rsid w:val="00A94E7F"/>
    <w:rsid w:val="00A954EE"/>
    <w:rsid w:val="00A95626"/>
    <w:rsid w:val="00A95753"/>
    <w:rsid w:val="00A95B4A"/>
    <w:rsid w:val="00A95E1C"/>
    <w:rsid w:val="00A95E74"/>
    <w:rsid w:val="00A95EB0"/>
    <w:rsid w:val="00A96000"/>
    <w:rsid w:val="00A960F5"/>
    <w:rsid w:val="00A9647C"/>
    <w:rsid w:val="00A96623"/>
    <w:rsid w:val="00A966CA"/>
    <w:rsid w:val="00A966FB"/>
    <w:rsid w:val="00A967A9"/>
    <w:rsid w:val="00A96D35"/>
    <w:rsid w:val="00A96F5D"/>
    <w:rsid w:val="00A971AA"/>
    <w:rsid w:val="00A97549"/>
    <w:rsid w:val="00A9781C"/>
    <w:rsid w:val="00A9794C"/>
    <w:rsid w:val="00A97BE0"/>
    <w:rsid w:val="00A97F7E"/>
    <w:rsid w:val="00AA0044"/>
    <w:rsid w:val="00AA04BB"/>
    <w:rsid w:val="00AA05D8"/>
    <w:rsid w:val="00AA07B6"/>
    <w:rsid w:val="00AA0956"/>
    <w:rsid w:val="00AA0C53"/>
    <w:rsid w:val="00AA1232"/>
    <w:rsid w:val="00AA16A8"/>
    <w:rsid w:val="00AA1FB3"/>
    <w:rsid w:val="00AA264D"/>
    <w:rsid w:val="00AA295C"/>
    <w:rsid w:val="00AA2ABD"/>
    <w:rsid w:val="00AA2ACC"/>
    <w:rsid w:val="00AA2CD0"/>
    <w:rsid w:val="00AA2D55"/>
    <w:rsid w:val="00AA2DE9"/>
    <w:rsid w:val="00AA2E1B"/>
    <w:rsid w:val="00AA2F32"/>
    <w:rsid w:val="00AA3276"/>
    <w:rsid w:val="00AA32E9"/>
    <w:rsid w:val="00AA3761"/>
    <w:rsid w:val="00AA3AF8"/>
    <w:rsid w:val="00AA3D75"/>
    <w:rsid w:val="00AA498B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C37"/>
    <w:rsid w:val="00AA6CBF"/>
    <w:rsid w:val="00AA6D1F"/>
    <w:rsid w:val="00AA72A1"/>
    <w:rsid w:val="00AA768E"/>
    <w:rsid w:val="00AA771D"/>
    <w:rsid w:val="00AA7A3A"/>
    <w:rsid w:val="00AB00EA"/>
    <w:rsid w:val="00AB0306"/>
    <w:rsid w:val="00AB036C"/>
    <w:rsid w:val="00AB0644"/>
    <w:rsid w:val="00AB07B9"/>
    <w:rsid w:val="00AB0B28"/>
    <w:rsid w:val="00AB0B8E"/>
    <w:rsid w:val="00AB165F"/>
    <w:rsid w:val="00AB19B3"/>
    <w:rsid w:val="00AB1C74"/>
    <w:rsid w:val="00AB1CF6"/>
    <w:rsid w:val="00AB1DB2"/>
    <w:rsid w:val="00AB1E39"/>
    <w:rsid w:val="00AB201D"/>
    <w:rsid w:val="00AB2560"/>
    <w:rsid w:val="00AB2813"/>
    <w:rsid w:val="00AB293E"/>
    <w:rsid w:val="00AB2B88"/>
    <w:rsid w:val="00AB2BAA"/>
    <w:rsid w:val="00AB2F25"/>
    <w:rsid w:val="00AB3081"/>
    <w:rsid w:val="00AB38D2"/>
    <w:rsid w:val="00AB4026"/>
    <w:rsid w:val="00AB44A3"/>
    <w:rsid w:val="00AB4632"/>
    <w:rsid w:val="00AB486D"/>
    <w:rsid w:val="00AB4BC3"/>
    <w:rsid w:val="00AB575D"/>
    <w:rsid w:val="00AB5BF4"/>
    <w:rsid w:val="00AB5CC6"/>
    <w:rsid w:val="00AB6065"/>
    <w:rsid w:val="00AB61D9"/>
    <w:rsid w:val="00AB6CAA"/>
    <w:rsid w:val="00AB6F1C"/>
    <w:rsid w:val="00AB7506"/>
    <w:rsid w:val="00AB755A"/>
    <w:rsid w:val="00AB75CC"/>
    <w:rsid w:val="00AB77F7"/>
    <w:rsid w:val="00AC04F5"/>
    <w:rsid w:val="00AC06E6"/>
    <w:rsid w:val="00AC0DD4"/>
    <w:rsid w:val="00AC0F6B"/>
    <w:rsid w:val="00AC1A69"/>
    <w:rsid w:val="00AC1BD8"/>
    <w:rsid w:val="00AC1C52"/>
    <w:rsid w:val="00AC1D5A"/>
    <w:rsid w:val="00AC26B8"/>
    <w:rsid w:val="00AC26E8"/>
    <w:rsid w:val="00AC2A7F"/>
    <w:rsid w:val="00AC2AF7"/>
    <w:rsid w:val="00AC301E"/>
    <w:rsid w:val="00AC3084"/>
    <w:rsid w:val="00AC3852"/>
    <w:rsid w:val="00AC3D9F"/>
    <w:rsid w:val="00AC417E"/>
    <w:rsid w:val="00AC4881"/>
    <w:rsid w:val="00AC4B63"/>
    <w:rsid w:val="00AC4F09"/>
    <w:rsid w:val="00AC53E6"/>
    <w:rsid w:val="00AC5E80"/>
    <w:rsid w:val="00AC62AD"/>
    <w:rsid w:val="00AC6569"/>
    <w:rsid w:val="00AC65B9"/>
    <w:rsid w:val="00AC7007"/>
    <w:rsid w:val="00AC77BE"/>
    <w:rsid w:val="00AC7DA9"/>
    <w:rsid w:val="00AC7E13"/>
    <w:rsid w:val="00AC7EC8"/>
    <w:rsid w:val="00AC7F57"/>
    <w:rsid w:val="00AD000F"/>
    <w:rsid w:val="00AD0138"/>
    <w:rsid w:val="00AD0206"/>
    <w:rsid w:val="00AD03EE"/>
    <w:rsid w:val="00AD09A2"/>
    <w:rsid w:val="00AD0AF9"/>
    <w:rsid w:val="00AD0E4E"/>
    <w:rsid w:val="00AD0E9F"/>
    <w:rsid w:val="00AD0EAA"/>
    <w:rsid w:val="00AD1423"/>
    <w:rsid w:val="00AD14AD"/>
    <w:rsid w:val="00AD17FD"/>
    <w:rsid w:val="00AD1A2C"/>
    <w:rsid w:val="00AD241A"/>
    <w:rsid w:val="00AD254B"/>
    <w:rsid w:val="00AD31D8"/>
    <w:rsid w:val="00AD3532"/>
    <w:rsid w:val="00AD37CE"/>
    <w:rsid w:val="00AD385D"/>
    <w:rsid w:val="00AD3C7A"/>
    <w:rsid w:val="00AD3EDA"/>
    <w:rsid w:val="00AD4104"/>
    <w:rsid w:val="00AD4165"/>
    <w:rsid w:val="00AD4248"/>
    <w:rsid w:val="00AD45F2"/>
    <w:rsid w:val="00AD4890"/>
    <w:rsid w:val="00AD48DB"/>
    <w:rsid w:val="00AD4B2D"/>
    <w:rsid w:val="00AD4D37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706"/>
    <w:rsid w:val="00AE097E"/>
    <w:rsid w:val="00AE0C62"/>
    <w:rsid w:val="00AE0D46"/>
    <w:rsid w:val="00AE17DA"/>
    <w:rsid w:val="00AE1F9B"/>
    <w:rsid w:val="00AE202B"/>
    <w:rsid w:val="00AE222C"/>
    <w:rsid w:val="00AE24DB"/>
    <w:rsid w:val="00AE2917"/>
    <w:rsid w:val="00AE2E01"/>
    <w:rsid w:val="00AE2E91"/>
    <w:rsid w:val="00AE2F10"/>
    <w:rsid w:val="00AE321E"/>
    <w:rsid w:val="00AE346B"/>
    <w:rsid w:val="00AE36F5"/>
    <w:rsid w:val="00AE380C"/>
    <w:rsid w:val="00AE39AC"/>
    <w:rsid w:val="00AE3A02"/>
    <w:rsid w:val="00AE3B04"/>
    <w:rsid w:val="00AE3C72"/>
    <w:rsid w:val="00AE3DD9"/>
    <w:rsid w:val="00AE3E04"/>
    <w:rsid w:val="00AE4367"/>
    <w:rsid w:val="00AE46CF"/>
    <w:rsid w:val="00AE4B0D"/>
    <w:rsid w:val="00AE51B1"/>
    <w:rsid w:val="00AE56C9"/>
    <w:rsid w:val="00AE5741"/>
    <w:rsid w:val="00AE586B"/>
    <w:rsid w:val="00AE58DE"/>
    <w:rsid w:val="00AE5FD7"/>
    <w:rsid w:val="00AE65BF"/>
    <w:rsid w:val="00AE670E"/>
    <w:rsid w:val="00AE6A05"/>
    <w:rsid w:val="00AE6D66"/>
    <w:rsid w:val="00AE6DCF"/>
    <w:rsid w:val="00AE72EC"/>
    <w:rsid w:val="00AE7AF0"/>
    <w:rsid w:val="00AE7F15"/>
    <w:rsid w:val="00AF02A9"/>
    <w:rsid w:val="00AF0B3A"/>
    <w:rsid w:val="00AF0C56"/>
    <w:rsid w:val="00AF0EC0"/>
    <w:rsid w:val="00AF1658"/>
    <w:rsid w:val="00AF178B"/>
    <w:rsid w:val="00AF1930"/>
    <w:rsid w:val="00AF1AED"/>
    <w:rsid w:val="00AF228C"/>
    <w:rsid w:val="00AF2634"/>
    <w:rsid w:val="00AF2BF0"/>
    <w:rsid w:val="00AF30AD"/>
    <w:rsid w:val="00AF30B9"/>
    <w:rsid w:val="00AF32C4"/>
    <w:rsid w:val="00AF353F"/>
    <w:rsid w:val="00AF4030"/>
    <w:rsid w:val="00AF4628"/>
    <w:rsid w:val="00AF4A0D"/>
    <w:rsid w:val="00AF4B48"/>
    <w:rsid w:val="00AF4CDB"/>
    <w:rsid w:val="00AF579C"/>
    <w:rsid w:val="00AF5ECE"/>
    <w:rsid w:val="00AF6012"/>
    <w:rsid w:val="00AF6220"/>
    <w:rsid w:val="00AF65AE"/>
    <w:rsid w:val="00AF6610"/>
    <w:rsid w:val="00AF669D"/>
    <w:rsid w:val="00AF6830"/>
    <w:rsid w:val="00AF7131"/>
    <w:rsid w:val="00AF77A0"/>
    <w:rsid w:val="00AF7CF7"/>
    <w:rsid w:val="00AF7D03"/>
    <w:rsid w:val="00AF7E79"/>
    <w:rsid w:val="00B000D1"/>
    <w:rsid w:val="00B00366"/>
    <w:rsid w:val="00B0072C"/>
    <w:rsid w:val="00B008CB"/>
    <w:rsid w:val="00B00A15"/>
    <w:rsid w:val="00B00A4C"/>
    <w:rsid w:val="00B0109C"/>
    <w:rsid w:val="00B015ED"/>
    <w:rsid w:val="00B0189A"/>
    <w:rsid w:val="00B01969"/>
    <w:rsid w:val="00B01D40"/>
    <w:rsid w:val="00B01F5D"/>
    <w:rsid w:val="00B022F4"/>
    <w:rsid w:val="00B024B5"/>
    <w:rsid w:val="00B02A6E"/>
    <w:rsid w:val="00B02A80"/>
    <w:rsid w:val="00B02C5E"/>
    <w:rsid w:val="00B03036"/>
    <w:rsid w:val="00B03393"/>
    <w:rsid w:val="00B0370D"/>
    <w:rsid w:val="00B03DDF"/>
    <w:rsid w:val="00B03E16"/>
    <w:rsid w:val="00B04879"/>
    <w:rsid w:val="00B04D48"/>
    <w:rsid w:val="00B04DE3"/>
    <w:rsid w:val="00B05019"/>
    <w:rsid w:val="00B05171"/>
    <w:rsid w:val="00B052D4"/>
    <w:rsid w:val="00B0533E"/>
    <w:rsid w:val="00B053D1"/>
    <w:rsid w:val="00B0579D"/>
    <w:rsid w:val="00B05B07"/>
    <w:rsid w:val="00B061BA"/>
    <w:rsid w:val="00B06864"/>
    <w:rsid w:val="00B06A3A"/>
    <w:rsid w:val="00B06C48"/>
    <w:rsid w:val="00B06F0C"/>
    <w:rsid w:val="00B073A4"/>
    <w:rsid w:val="00B07500"/>
    <w:rsid w:val="00B10198"/>
    <w:rsid w:val="00B10527"/>
    <w:rsid w:val="00B10565"/>
    <w:rsid w:val="00B1063D"/>
    <w:rsid w:val="00B106B5"/>
    <w:rsid w:val="00B10745"/>
    <w:rsid w:val="00B10988"/>
    <w:rsid w:val="00B1099A"/>
    <w:rsid w:val="00B10A02"/>
    <w:rsid w:val="00B10E74"/>
    <w:rsid w:val="00B11626"/>
    <w:rsid w:val="00B117F4"/>
    <w:rsid w:val="00B11866"/>
    <w:rsid w:val="00B118D9"/>
    <w:rsid w:val="00B11D33"/>
    <w:rsid w:val="00B11D86"/>
    <w:rsid w:val="00B11E19"/>
    <w:rsid w:val="00B1201B"/>
    <w:rsid w:val="00B121ED"/>
    <w:rsid w:val="00B122C3"/>
    <w:rsid w:val="00B12744"/>
    <w:rsid w:val="00B12960"/>
    <w:rsid w:val="00B1307B"/>
    <w:rsid w:val="00B13294"/>
    <w:rsid w:val="00B135A3"/>
    <w:rsid w:val="00B13775"/>
    <w:rsid w:val="00B138DF"/>
    <w:rsid w:val="00B13A21"/>
    <w:rsid w:val="00B14026"/>
    <w:rsid w:val="00B140FD"/>
    <w:rsid w:val="00B14368"/>
    <w:rsid w:val="00B14A48"/>
    <w:rsid w:val="00B15040"/>
    <w:rsid w:val="00B151FA"/>
    <w:rsid w:val="00B156D5"/>
    <w:rsid w:val="00B16113"/>
    <w:rsid w:val="00B1672F"/>
    <w:rsid w:val="00B167AD"/>
    <w:rsid w:val="00B169CF"/>
    <w:rsid w:val="00B17478"/>
    <w:rsid w:val="00B17483"/>
    <w:rsid w:val="00B17588"/>
    <w:rsid w:val="00B176CB"/>
    <w:rsid w:val="00B17B0A"/>
    <w:rsid w:val="00B17B10"/>
    <w:rsid w:val="00B17BD4"/>
    <w:rsid w:val="00B201E0"/>
    <w:rsid w:val="00B206A6"/>
    <w:rsid w:val="00B2085E"/>
    <w:rsid w:val="00B2098C"/>
    <w:rsid w:val="00B20BC9"/>
    <w:rsid w:val="00B20E5D"/>
    <w:rsid w:val="00B21151"/>
    <w:rsid w:val="00B218D4"/>
    <w:rsid w:val="00B21A92"/>
    <w:rsid w:val="00B21CAA"/>
    <w:rsid w:val="00B21F88"/>
    <w:rsid w:val="00B221C3"/>
    <w:rsid w:val="00B22215"/>
    <w:rsid w:val="00B22362"/>
    <w:rsid w:val="00B223E4"/>
    <w:rsid w:val="00B226E0"/>
    <w:rsid w:val="00B22721"/>
    <w:rsid w:val="00B22A6C"/>
    <w:rsid w:val="00B22FBE"/>
    <w:rsid w:val="00B23044"/>
    <w:rsid w:val="00B233E7"/>
    <w:rsid w:val="00B23774"/>
    <w:rsid w:val="00B238E9"/>
    <w:rsid w:val="00B23B36"/>
    <w:rsid w:val="00B23BAA"/>
    <w:rsid w:val="00B23BB2"/>
    <w:rsid w:val="00B23BFA"/>
    <w:rsid w:val="00B23C18"/>
    <w:rsid w:val="00B23C7E"/>
    <w:rsid w:val="00B23CAA"/>
    <w:rsid w:val="00B24279"/>
    <w:rsid w:val="00B24372"/>
    <w:rsid w:val="00B24942"/>
    <w:rsid w:val="00B24B87"/>
    <w:rsid w:val="00B2505C"/>
    <w:rsid w:val="00B251A5"/>
    <w:rsid w:val="00B25279"/>
    <w:rsid w:val="00B25527"/>
    <w:rsid w:val="00B257E9"/>
    <w:rsid w:val="00B257FF"/>
    <w:rsid w:val="00B25BD3"/>
    <w:rsid w:val="00B25F52"/>
    <w:rsid w:val="00B2636F"/>
    <w:rsid w:val="00B263D6"/>
    <w:rsid w:val="00B266A9"/>
    <w:rsid w:val="00B26F27"/>
    <w:rsid w:val="00B26FF6"/>
    <w:rsid w:val="00B27404"/>
    <w:rsid w:val="00B275F7"/>
    <w:rsid w:val="00B2786B"/>
    <w:rsid w:val="00B278A2"/>
    <w:rsid w:val="00B27936"/>
    <w:rsid w:val="00B27E80"/>
    <w:rsid w:val="00B27F4B"/>
    <w:rsid w:val="00B30099"/>
    <w:rsid w:val="00B3015E"/>
    <w:rsid w:val="00B30163"/>
    <w:rsid w:val="00B302E0"/>
    <w:rsid w:val="00B30302"/>
    <w:rsid w:val="00B307DB"/>
    <w:rsid w:val="00B3089A"/>
    <w:rsid w:val="00B30AB5"/>
    <w:rsid w:val="00B30ABC"/>
    <w:rsid w:val="00B30C81"/>
    <w:rsid w:val="00B30CBD"/>
    <w:rsid w:val="00B3121B"/>
    <w:rsid w:val="00B31480"/>
    <w:rsid w:val="00B3162C"/>
    <w:rsid w:val="00B31B14"/>
    <w:rsid w:val="00B32401"/>
    <w:rsid w:val="00B32841"/>
    <w:rsid w:val="00B32A87"/>
    <w:rsid w:val="00B32BCC"/>
    <w:rsid w:val="00B32CDC"/>
    <w:rsid w:val="00B32E3E"/>
    <w:rsid w:val="00B32E92"/>
    <w:rsid w:val="00B33778"/>
    <w:rsid w:val="00B33C0F"/>
    <w:rsid w:val="00B33C39"/>
    <w:rsid w:val="00B33CED"/>
    <w:rsid w:val="00B33D24"/>
    <w:rsid w:val="00B33FCD"/>
    <w:rsid w:val="00B340C4"/>
    <w:rsid w:val="00B3475E"/>
    <w:rsid w:val="00B349BA"/>
    <w:rsid w:val="00B3521E"/>
    <w:rsid w:val="00B35288"/>
    <w:rsid w:val="00B359EF"/>
    <w:rsid w:val="00B35F65"/>
    <w:rsid w:val="00B364A6"/>
    <w:rsid w:val="00B368D7"/>
    <w:rsid w:val="00B36B4D"/>
    <w:rsid w:val="00B36BD7"/>
    <w:rsid w:val="00B36D15"/>
    <w:rsid w:val="00B36D62"/>
    <w:rsid w:val="00B37645"/>
    <w:rsid w:val="00B403C1"/>
    <w:rsid w:val="00B40488"/>
    <w:rsid w:val="00B40944"/>
    <w:rsid w:val="00B40A5E"/>
    <w:rsid w:val="00B40A9B"/>
    <w:rsid w:val="00B41181"/>
    <w:rsid w:val="00B413B7"/>
    <w:rsid w:val="00B41424"/>
    <w:rsid w:val="00B41599"/>
    <w:rsid w:val="00B415B5"/>
    <w:rsid w:val="00B416AC"/>
    <w:rsid w:val="00B41866"/>
    <w:rsid w:val="00B41A12"/>
    <w:rsid w:val="00B41A5E"/>
    <w:rsid w:val="00B41A83"/>
    <w:rsid w:val="00B41AFF"/>
    <w:rsid w:val="00B4236E"/>
    <w:rsid w:val="00B428F0"/>
    <w:rsid w:val="00B42C8C"/>
    <w:rsid w:val="00B43447"/>
    <w:rsid w:val="00B435E8"/>
    <w:rsid w:val="00B43605"/>
    <w:rsid w:val="00B43B76"/>
    <w:rsid w:val="00B43D07"/>
    <w:rsid w:val="00B44043"/>
    <w:rsid w:val="00B445C2"/>
    <w:rsid w:val="00B44BB9"/>
    <w:rsid w:val="00B44BE3"/>
    <w:rsid w:val="00B451C1"/>
    <w:rsid w:val="00B458A0"/>
    <w:rsid w:val="00B45A05"/>
    <w:rsid w:val="00B45A2A"/>
    <w:rsid w:val="00B45B50"/>
    <w:rsid w:val="00B45DF2"/>
    <w:rsid w:val="00B46C3D"/>
    <w:rsid w:val="00B46C98"/>
    <w:rsid w:val="00B46D6B"/>
    <w:rsid w:val="00B4790D"/>
    <w:rsid w:val="00B47C94"/>
    <w:rsid w:val="00B502AC"/>
    <w:rsid w:val="00B50368"/>
    <w:rsid w:val="00B505D5"/>
    <w:rsid w:val="00B506A1"/>
    <w:rsid w:val="00B507F3"/>
    <w:rsid w:val="00B50AC8"/>
    <w:rsid w:val="00B512EA"/>
    <w:rsid w:val="00B515FD"/>
    <w:rsid w:val="00B5206B"/>
    <w:rsid w:val="00B52184"/>
    <w:rsid w:val="00B527A0"/>
    <w:rsid w:val="00B5286A"/>
    <w:rsid w:val="00B528CC"/>
    <w:rsid w:val="00B52924"/>
    <w:rsid w:val="00B52DF1"/>
    <w:rsid w:val="00B53549"/>
    <w:rsid w:val="00B53B51"/>
    <w:rsid w:val="00B53DEB"/>
    <w:rsid w:val="00B53FD4"/>
    <w:rsid w:val="00B54104"/>
    <w:rsid w:val="00B5428B"/>
    <w:rsid w:val="00B5493B"/>
    <w:rsid w:val="00B54B28"/>
    <w:rsid w:val="00B54C3D"/>
    <w:rsid w:val="00B54D2C"/>
    <w:rsid w:val="00B54F82"/>
    <w:rsid w:val="00B555B8"/>
    <w:rsid w:val="00B555F4"/>
    <w:rsid w:val="00B557E1"/>
    <w:rsid w:val="00B55BDE"/>
    <w:rsid w:val="00B55CFC"/>
    <w:rsid w:val="00B55ED1"/>
    <w:rsid w:val="00B56DC8"/>
    <w:rsid w:val="00B57127"/>
    <w:rsid w:val="00B5724F"/>
    <w:rsid w:val="00B57468"/>
    <w:rsid w:val="00B5786A"/>
    <w:rsid w:val="00B57B08"/>
    <w:rsid w:val="00B57DE9"/>
    <w:rsid w:val="00B57DF9"/>
    <w:rsid w:val="00B57DFF"/>
    <w:rsid w:val="00B57E1E"/>
    <w:rsid w:val="00B605DD"/>
    <w:rsid w:val="00B6096B"/>
    <w:rsid w:val="00B60B30"/>
    <w:rsid w:val="00B60B6E"/>
    <w:rsid w:val="00B60F3B"/>
    <w:rsid w:val="00B60F5A"/>
    <w:rsid w:val="00B61299"/>
    <w:rsid w:val="00B61399"/>
    <w:rsid w:val="00B613B2"/>
    <w:rsid w:val="00B614A5"/>
    <w:rsid w:val="00B615A8"/>
    <w:rsid w:val="00B61808"/>
    <w:rsid w:val="00B619DA"/>
    <w:rsid w:val="00B61A42"/>
    <w:rsid w:val="00B61BFD"/>
    <w:rsid w:val="00B61C57"/>
    <w:rsid w:val="00B61D29"/>
    <w:rsid w:val="00B61F1C"/>
    <w:rsid w:val="00B6235B"/>
    <w:rsid w:val="00B62A43"/>
    <w:rsid w:val="00B62CE3"/>
    <w:rsid w:val="00B62E83"/>
    <w:rsid w:val="00B62F5F"/>
    <w:rsid w:val="00B637ED"/>
    <w:rsid w:val="00B63915"/>
    <w:rsid w:val="00B63979"/>
    <w:rsid w:val="00B63A28"/>
    <w:rsid w:val="00B63DCC"/>
    <w:rsid w:val="00B644FA"/>
    <w:rsid w:val="00B647C2"/>
    <w:rsid w:val="00B64A57"/>
    <w:rsid w:val="00B64D15"/>
    <w:rsid w:val="00B6538B"/>
    <w:rsid w:val="00B655C5"/>
    <w:rsid w:val="00B65BF6"/>
    <w:rsid w:val="00B66084"/>
    <w:rsid w:val="00B66258"/>
    <w:rsid w:val="00B66383"/>
    <w:rsid w:val="00B664CB"/>
    <w:rsid w:val="00B66813"/>
    <w:rsid w:val="00B67062"/>
    <w:rsid w:val="00B67215"/>
    <w:rsid w:val="00B672B0"/>
    <w:rsid w:val="00B6788C"/>
    <w:rsid w:val="00B67BE6"/>
    <w:rsid w:val="00B67F59"/>
    <w:rsid w:val="00B7066E"/>
    <w:rsid w:val="00B706B4"/>
    <w:rsid w:val="00B707EA"/>
    <w:rsid w:val="00B7093B"/>
    <w:rsid w:val="00B70BB8"/>
    <w:rsid w:val="00B70F8D"/>
    <w:rsid w:val="00B70FF9"/>
    <w:rsid w:val="00B710A6"/>
    <w:rsid w:val="00B71629"/>
    <w:rsid w:val="00B71A29"/>
    <w:rsid w:val="00B71C84"/>
    <w:rsid w:val="00B71D23"/>
    <w:rsid w:val="00B7200C"/>
    <w:rsid w:val="00B7200E"/>
    <w:rsid w:val="00B7226D"/>
    <w:rsid w:val="00B727AD"/>
    <w:rsid w:val="00B72955"/>
    <w:rsid w:val="00B72CD6"/>
    <w:rsid w:val="00B72F5B"/>
    <w:rsid w:val="00B73A80"/>
    <w:rsid w:val="00B73CD3"/>
    <w:rsid w:val="00B73EEC"/>
    <w:rsid w:val="00B74099"/>
    <w:rsid w:val="00B7439D"/>
    <w:rsid w:val="00B74494"/>
    <w:rsid w:val="00B749E5"/>
    <w:rsid w:val="00B74F08"/>
    <w:rsid w:val="00B7510E"/>
    <w:rsid w:val="00B7520D"/>
    <w:rsid w:val="00B75255"/>
    <w:rsid w:val="00B75280"/>
    <w:rsid w:val="00B753BF"/>
    <w:rsid w:val="00B75FC3"/>
    <w:rsid w:val="00B763E8"/>
    <w:rsid w:val="00B7661C"/>
    <w:rsid w:val="00B76D4E"/>
    <w:rsid w:val="00B76D72"/>
    <w:rsid w:val="00B76DE7"/>
    <w:rsid w:val="00B76E3B"/>
    <w:rsid w:val="00B76E70"/>
    <w:rsid w:val="00B7707F"/>
    <w:rsid w:val="00B77352"/>
    <w:rsid w:val="00B77422"/>
    <w:rsid w:val="00B77D0E"/>
    <w:rsid w:val="00B77EB6"/>
    <w:rsid w:val="00B77F57"/>
    <w:rsid w:val="00B8016A"/>
    <w:rsid w:val="00B8085C"/>
    <w:rsid w:val="00B8088D"/>
    <w:rsid w:val="00B80919"/>
    <w:rsid w:val="00B80987"/>
    <w:rsid w:val="00B812C9"/>
    <w:rsid w:val="00B8130A"/>
    <w:rsid w:val="00B813F6"/>
    <w:rsid w:val="00B81446"/>
    <w:rsid w:val="00B81610"/>
    <w:rsid w:val="00B81620"/>
    <w:rsid w:val="00B820C3"/>
    <w:rsid w:val="00B82173"/>
    <w:rsid w:val="00B823F7"/>
    <w:rsid w:val="00B828ED"/>
    <w:rsid w:val="00B82AC3"/>
    <w:rsid w:val="00B82AC6"/>
    <w:rsid w:val="00B82C0B"/>
    <w:rsid w:val="00B8315E"/>
    <w:rsid w:val="00B83281"/>
    <w:rsid w:val="00B832EF"/>
    <w:rsid w:val="00B83944"/>
    <w:rsid w:val="00B84766"/>
    <w:rsid w:val="00B849F8"/>
    <w:rsid w:val="00B84DBC"/>
    <w:rsid w:val="00B84F5C"/>
    <w:rsid w:val="00B85362"/>
    <w:rsid w:val="00B854C1"/>
    <w:rsid w:val="00B85771"/>
    <w:rsid w:val="00B85BA8"/>
    <w:rsid w:val="00B85E5C"/>
    <w:rsid w:val="00B8606F"/>
    <w:rsid w:val="00B862D0"/>
    <w:rsid w:val="00B8669B"/>
    <w:rsid w:val="00B87438"/>
    <w:rsid w:val="00B877FF"/>
    <w:rsid w:val="00B87D2F"/>
    <w:rsid w:val="00B87DFF"/>
    <w:rsid w:val="00B87F8F"/>
    <w:rsid w:val="00B90135"/>
    <w:rsid w:val="00B902D9"/>
    <w:rsid w:val="00B9064F"/>
    <w:rsid w:val="00B9069C"/>
    <w:rsid w:val="00B91006"/>
    <w:rsid w:val="00B913AA"/>
    <w:rsid w:val="00B9191F"/>
    <w:rsid w:val="00B91992"/>
    <w:rsid w:val="00B91D77"/>
    <w:rsid w:val="00B91E99"/>
    <w:rsid w:val="00B91F4E"/>
    <w:rsid w:val="00B92101"/>
    <w:rsid w:val="00B9218B"/>
    <w:rsid w:val="00B923A1"/>
    <w:rsid w:val="00B929CB"/>
    <w:rsid w:val="00B92CF6"/>
    <w:rsid w:val="00B92F8A"/>
    <w:rsid w:val="00B931AB"/>
    <w:rsid w:val="00B93292"/>
    <w:rsid w:val="00B9372E"/>
    <w:rsid w:val="00B9390F"/>
    <w:rsid w:val="00B93EE0"/>
    <w:rsid w:val="00B93FB2"/>
    <w:rsid w:val="00B93FB8"/>
    <w:rsid w:val="00B94003"/>
    <w:rsid w:val="00B94109"/>
    <w:rsid w:val="00B94626"/>
    <w:rsid w:val="00B947F4"/>
    <w:rsid w:val="00B94A0E"/>
    <w:rsid w:val="00B94CD0"/>
    <w:rsid w:val="00B94E4E"/>
    <w:rsid w:val="00B94F5F"/>
    <w:rsid w:val="00B94FC7"/>
    <w:rsid w:val="00B9558F"/>
    <w:rsid w:val="00B959B0"/>
    <w:rsid w:val="00B95A15"/>
    <w:rsid w:val="00B95A31"/>
    <w:rsid w:val="00B95AB6"/>
    <w:rsid w:val="00B960C1"/>
    <w:rsid w:val="00B968EF"/>
    <w:rsid w:val="00B96E2D"/>
    <w:rsid w:val="00B96F1A"/>
    <w:rsid w:val="00B970BE"/>
    <w:rsid w:val="00B974D5"/>
    <w:rsid w:val="00B97F35"/>
    <w:rsid w:val="00BA02F1"/>
    <w:rsid w:val="00BA053E"/>
    <w:rsid w:val="00BA0AF7"/>
    <w:rsid w:val="00BA0B24"/>
    <w:rsid w:val="00BA0B4E"/>
    <w:rsid w:val="00BA1076"/>
    <w:rsid w:val="00BA10CF"/>
    <w:rsid w:val="00BA13BE"/>
    <w:rsid w:val="00BA1453"/>
    <w:rsid w:val="00BA1A4C"/>
    <w:rsid w:val="00BA1D9F"/>
    <w:rsid w:val="00BA21F5"/>
    <w:rsid w:val="00BA26A9"/>
    <w:rsid w:val="00BA27C1"/>
    <w:rsid w:val="00BA2A77"/>
    <w:rsid w:val="00BA2E7A"/>
    <w:rsid w:val="00BA3216"/>
    <w:rsid w:val="00BA3355"/>
    <w:rsid w:val="00BA340F"/>
    <w:rsid w:val="00BA35C8"/>
    <w:rsid w:val="00BA390A"/>
    <w:rsid w:val="00BA3C29"/>
    <w:rsid w:val="00BA42C0"/>
    <w:rsid w:val="00BA4692"/>
    <w:rsid w:val="00BA4C16"/>
    <w:rsid w:val="00BA5123"/>
    <w:rsid w:val="00BA5264"/>
    <w:rsid w:val="00BA535D"/>
    <w:rsid w:val="00BA544E"/>
    <w:rsid w:val="00BA5A62"/>
    <w:rsid w:val="00BA5A90"/>
    <w:rsid w:val="00BA5B26"/>
    <w:rsid w:val="00BA5B7C"/>
    <w:rsid w:val="00BA5EE3"/>
    <w:rsid w:val="00BA6570"/>
    <w:rsid w:val="00BA6621"/>
    <w:rsid w:val="00BA69D9"/>
    <w:rsid w:val="00BA6DBE"/>
    <w:rsid w:val="00BA6DEC"/>
    <w:rsid w:val="00BA7180"/>
    <w:rsid w:val="00BA726F"/>
    <w:rsid w:val="00BA75F4"/>
    <w:rsid w:val="00BA7802"/>
    <w:rsid w:val="00BA78E1"/>
    <w:rsid w:val="00BA7AA9"/>
    <w:rsid w:val="00BB0601"/>
    <w:rsid w:val="00BB097F"/>
    <w:rsid w:val="00BB0BA2"/>
    <w:rsid w:val="00BB0C23"/>
    <w:rsid w:val="00BB0E3C"/>
    <w:rsid w:val="00BB11A1"/>
    <w:rsid w:val="00BB18FE"/>
    <w:rsid w:val="00BB198B"/>
    <w:rsid w:val="00BB22AC"/>
    <w:rsid w:val="00BB24BB"/>
    <w:rsid w:val="00BB27C2"/>
    <w:rsid w:val="00BB27DC"/>
    <w:rsid w:val="00BB30BF"/>
    <w:rsid w:val="00BB31E9"/>
    <w:rsid w:val="00BB33E8"/>
    <w:rsid w:val="00BB383E"/>
    <w:rsid w:val="00BB3931"/>
    <w:rsid w:val="00BB3B59"/>
    <w:rsid w:val="00BB3B9A"/>
    <w:rsid w:val="00BB433C"/>
    <w:rsid w:val="00BB4930"/>
    <w:rsid w:val="00BB4B8F"/>
    <w:rsid w:val="00BB4C19"/>
    <w:rsid w:val="00BB52A5"/>
    <w:rsid w:val="00BB5319"/>
    <w:rsid w:val="00BB542D"/>
    <w:rsid w:val="00BB5667"/>
    <w:rsid w:val="00BB5A44"/>
    <w:rsid w:val="00BB5AC1"/>
    <w:rsid w:val="00BB5B99"/>
    <w:rsid w:val="00BB6D28"/>
    <w:rsid w:val="00BB70C1"/>
    <w:rsid w:val="00BB7774"/>
    <w:rsid w:val="00BB7AF5"/>
    <w:rsid w:val="00BC01B3"/>
    <w:rsid w:val="00BC1786"/>
    <w:rsid w:val="00BC199A"/>
    <w:rsid w:val="00BC1A7B"/>
    <w:rsid w:val="00BC1D2F"/>
    <w:rsid w:val="00BC1E0C"/>
    <w:rsid w:val="00BC1EF1"/>
    <w:rsid w:val="00BC2701"/>
    <w:rsid w:val="00BC282E"/>
    <w:rsid w:val="00BC3548"/>
    <w:rsid w:val="00BC367E"/>
    <w:rsid w:val="00BC375F"/>
    <w:rsid w:val="00BC3761"/>
    <w:rsid w:val="00BC4711"/>
    <w:rsid w:val="00BC4A5B"/>
    <w:rsid w:val="00BC4BD8"/>
    <w:rsid w:val="00BC4FFD"/>
    <w:rsid w:val="00BC53D5"/>
    <w:rsid w:val="00BC543B"/>
    <w:rsid w:val="00BC5A09"/>
    <w:rsid w:val="00BC5C6D"/>
    <w:rsid w:val="00BC5F22"/>
    <w:rsid w:val="00BC5F78"/>
    <w:rsid w:val="00BC643A"/>
    <w:rsid w:val="00BC7113"/>
    <w:rsid w:val="00BC71FF"/>
    <w:rsid w:val="00BC73EC"/>
    <w:rsid w:val="00BC7430"/>
    <w:rsid w:val="00BC7814"/>
    <w:rsid w:val="00BC78CC"/>
    <w:rsid w:val="00BC7B5A"/>
    <w:rsid w:val="00BC7C48"/>
    <w:rsid w:val="00BD00AF"/>
    <w:rsid w:val="00BD026B"/>
    <w:rsid w:val="00BD0378"/>
    <w:rsid w:val="00BD08C5"/>
    <w:rsid w:val="00BD0961"/>
    <w:rsid w:val="00BD0AE8"/>
    <w:rsid w:val="00BD121D"/>
    <w:rsid w:val="00BD1B0E"/>
    <w:rsid w:val="00BD207C"/>
    <w:rsid w:val="00BD2C70"/>
    <w:rsid w:val="00BD2D84"/>
    <w:rsid w:val="00BD319E"/>
    <w:rsid w:val="00BD3342"/>
    <w:rsid w:val="00BD33C1"/>
    <w:rsid w:val="00BD34B7"/>
    <w:rsid w:val="00BD3526"/>
    <w:rsid w:val="00BD3632"/>
    <w:rsid w:val="00BD3636"/>
    <w:rsid w:val="00BD373A"/>
    <w:rsid w:val="00BD3750"/>
    <w:rsid w:val="00BD3AB0"/>
    <w:rsid w:val="00BD3F9A"/>
    <w:rsid w:val="00BD408D"/>
    <w:rsid w:val="00BD4180"/>
    <w:rsid w:val="00BD4383"/>
    <w:rsid w:val="00BD4781"/>
    <w:rsid w:val="00BD4934"/>
    <w:rsid w:val="00BD4C08"/>
    <w:rsid w:val="00BD4EA6"/>
    <w:rsid w:val="00BD503B"/>
    <w:rsid w:val="00BD50AC"/>
    <w:rsid w:val="00BD50C8"/>
    <w:rsid w:val="00BD5914"/>
    <w:rsid w:val="00BD5978"/>
    <w:rsid w:val="00BD5D2A"/>
    <w:rsid w:val="00BD6000"/>
    <w:rsid w:val="00BD6076"/>
    <w:rsid w:val="00BD6916"/>
    <w:rsid w:val="00BD6B32"/>
    <w:rsid w:val="00BD6B69"/>
    <w:rsid w:val="00BD6B7A"/>
    <w:rsid w:val="00BD6D16"/>
    <w:rsid w:val="00BD70DB"/>
    <w:rsid w:val="00BD72C2"/>
    <w:rsid w:val="00BD734E"/>
    <w:rsid w:val="00BD760E"/>
    <w:rsid w:val="00BD767E"/>
    <w:rsid w:val="00BD771F"/>
    <w:rsid w:val="00BD7817"/>
    <w:rsid w:val="00BD7A20"/>
    <w:rsid w:val="00BD7CBD"/>
    <w:rsid w:val="00BD7E70"/>
    <w:rsid w:val="00BE020E"/>
    <w:rsid w:val="00BE041E"/>
    <w:rsid w:val="00BE0B93"/>
    <w:rsid w:val="00BE0D65"/>
    <w:rsid w:val="00BE0E02"/>
    <w:rsid w:val="00BE1247"/>
    <w:rsid w:val="00BE1583"/>
    <w:rsid w:val="00BE1726"/>
    <w:rsid w:val="00BE1CD4"/>
    <w:rsid w:val="00BE22E8"/>
    <w:rsid w:val="00BE2335"/>
    <w:rsid w:val="00BE284D"/>
    <w:rsid w:val="00BE2982"/>
    <w:rsid w:val="00BE2B2E"/>
    <w:rsid w:val="00BE2E3D"/>
    <w:rsid w:val="00BE2F88"/>
    <w:rsid w:val="00BE304B"/>
    <w:rsid w:val="00BE32B5"/>
    <w:rsid w:val="00BE3E0E"/>
    <w:rsid w:val="00BE3E6B"/>
    <w:rsid w:val="00BE3EC6"/>
    <w:rsid w:val="00BE4040"/>
    <w:rsid w:val="00BE44C3"/>
    <w:rsid w:val="00BE4508"/>
    <w:rsid w:val="00BE470B"/>
    <w:rsid w:val="00BE470F"/>
    <w:rsid w:val="00BE480A"/>
    <w:rsid w:val="00BE4C5C"/>
    <w:rsid w:val="00BE50A7"/>
    <w:rsid w:val="00BE52EB"/>
    <w:rsid w:val="00BE550C"/>
    <w:rsid w:val="00BE5B47"/>
    <w:rsid w:val="00BE5B78"/>
    <w:rsid w:val="00BE5BDF"/>
    <w:rsid w:val="00BE5E01"/>
    <w:rsid w:val="00BE5F7A"/>
    <w:rsid w:val="00BE6016"/>
    <w:rsid w:val="00BE6041"/>
    <w:rsid w:val="00BE619B"/>
    <w:rsid w:val="00BE64ED"/>
    <w:rsid w:val="00BE66DF"/>
    <w:rsid w:val="00BE6749"/>
    <w:rsid w:val="00BE6DC0"/>
    <w:rsid w:val="00BE6F37"/>
    <w:rsid w:val="00BE7276"/>
    <w:rsid w:val="00BE7919"/>
    <w:rsid w:val="00BE7C9C"/>
    <w:rsid w:val="00BF05CB"/>
    <w:rsid w:val="00BF0D12"/>
    <w:rsid w:val="00BF1291"/>
    <w:rsid w:val="00BF149F"/>
    <w:rsid w:val="00BF1740"/>
    <w:rsid w:val="00BF22FF"/>
    <w:rsid w:val="00BF24E5"/>
    <w:rsid w:val="00BF2A6B"/>
    <w:rsid w:val="00BF2C99"/>
    <w:rsid w:val="00BF3188"/>
    <w:rsid w:val="00BF31D1"/>
    <w:rsid w:val="00BF4040"/>
    <w:rsid w:val="00BF4629"/>
    <w:rsid w:val="00BF46A6"/>
    <w:rsid w:val="00BF46AE"/>
    <w:rsid w:val="00BF4721"/>
    <w:rsid w:val="00BF48EF"/>
    <w:rsid w:val="00BF4C99"/>
    <w:rsid w:val="00BF4DA3"/>
    <w:rsid w:val="00BF515A"/>
    <w:rsid w:val="00BF520D"/>
    <w:rsid w:val="00BF55CE"/>
    <w:rsid w:val="00BF57C1"/>
    <w:rsid w:val="00BF5828"/>
    <w:rsid w:val="00BF5ABF"/>
    <w:rsid w:val="00BF606A"/>
    <w:rsid w:val="00BF6133"/>
    <w:rsid w:val="00BF6441"/>
    <w:rsid w:val="00BF6EBD"/>
    <w:rsid w:val="00BF7EC3"/>
    <w:rsid w:val="00BF7F27"/>
    <w:rsid w:val="00C00528"/>
    <w:rsid w:val="00C0070D"/>
    <w:rsid w:val="00C00754"/>
    <w:rsid w:val="00C009AB"/>
    <w:rsid w:val="00C00DC3"/>
    <w:rsid w:val="00C0105F"/>
    <w:rsid w:val="00C01075"/>
    <w:rsid w:val="00C013DE"/>
    <w:rsid w:val="00C01784"/>
    <w:rsid w:val="00C01920"/>
    <w:rsid w:val="00C0192B"/>
    <w:rsid w:val="00C01A77"/>
    <w:rsid w:val="00C01B32"/>
    <w:rsid w:val="00C02125"/>
    <w:rsid w:val="00C02253"/>
    <w:rsid w:val="00C025F5"/>
    <w:rsid w:val="00C02754"/>
    <w:rsid w:val="00C02D88"/>
    <w:rsid w:val="00C032F1"/>
    <w:rsid w:val="00C032FC"/>
    <w:rsid w:val="00C03A03"/>
    <w:rsid w:val="00C03B39"/>
    <w:rsid w:val="00C03F1D"/>
    <w:rsid w:val="00C03F91"/>
    <w:rsid w:val="00C04392"/>
    <w:rsid w:val="00C0449E"/>
    <w:rsid w:val="00C0464C"/>
    <w:rsid w:val="00C049FD"/>
    <w:rsid w:val="00C04DB0"/>
    <w:rsid w:val="00C058D3"/>
    <w:rsid w:val="00C05BD2"/>
    <w:rsid w:val="00C05C37"/>
    <w:rsid w:val="00C06206"/>
    <w:rsid w:val="00C062E0"/>
    <w:rsid w:val="00C06D35"/>
    <w:rsid w:val="00C06FC4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6F3"/>
    <w:rsid w:val="00C10A10"/>
    <w:rsid w:val="00C10CCA"/>
    <w:rsid w:val="00C11050"/>
    <w:rsid w:val="00C11150"/>
    <w:rsid w:val="00C11E2F"/>
    <w:rsid w:val="00C11FE7"/>
    <w:rsid w:val="00C120B2"/>
    <w:rsid w:val="00C1217C"/>
    <w:rsid w:val="00C123EB"/>
    <w:rsid w:val="00C12547"/>
    <w:rsid w:val="00C128A0"/>
    <w:rsid w:val="00C12A93"/>
    <w:rsid w:val="00C12EC2"/>
    <w:rsid w:val="00C12F94"/>
    <w:rsid w:val="00C1308F"/>
    <w:rsid w:val="00C130C6"/>
    <w:rsid w:val="00C1351D"/>
    <w:rsid w:val="00C13A93"/>
    <w:rsid w:val="00C13E6C"/>
    <w:rsid w:val="00C143C0"/>
    <w:rsid w:val="00C143EC"/>
    <w:rsid w:val="00C145C1"/>
    <w:rsid w:val="00C14C40"/>
    <w:rsid w:val="00C14C58"/>
    <w:rsid w:val="00C14CD8"/>
    <w:rsid w:val="00C14CF6"/>
    <w:rsid w:val="00C150B4"/>
    <w:rsid w:val="00C15313"/>
    <w:rsid w:val="00C15370"/>
    <w:rsid w:val="00C15414"/>
    <w:rsid w:val="00C15684"/>
    <w:rsid w:val="00C160AE"/>
    <w:rsid w:val="00C160F4"/>
    <w:rsid w:val="00C161A9"/>
    <w:rsid w:val="00C1624F"/>
    <w:rsid w:val="00C16410"/>
    <w:rsid w:val="00C16786"/>
    <w:rsid w:val="00C1681E"/>
    <w:rsid w:val="00C169C4"/>
    <w:rsid w:val="00C16A9D"/>
    <w:rsid w:val="00C16D09"/>
    <w:rsid w:val="00C16D31"/>
    <w:rsid w:val="00C17206"/>
    <w:rsid w:val="00C17B05"/>
    <w:rsid w:val="00C17E8D"/>
    <w:rsid w:val="00C17F43"/>
    <w:rsid w:val="00C20090"/>
    <w:rsid w:val="00C200C3"/>
    <w:rsid w:val="00C20218"/>
    <w:rsid w:val="00C20289"/>
    <w:rsid w:val="00C202BB"/>
    <w:rsid w:val="00C20385"/>
    <w:rsid w:val="00C208B5"/>
    <w:rsid w:val="00C20A7D"/>
    <w:rsid w:val="00C21126"/>
    <w:rsid w:val="00C2177A"/>
    <w:rsid w:val="00C219FE"/>
    <w:rsid w:val="00C21AF5"/>
    <w:rsid w:val="00C21BF7"/>
    <w:rsid w:val="00C21E57"/>
    <w:rsid w:val="00C21F3D"/>
    <w:rsid w:val="00C2229C"/>
    <w:rsid w:val="00C22551"/>
    <w:rsid w:val="00C2270A"/>
    <w:rsid w:val="00C22D02"/>
    <w:rsid w:val="00C22EEF"/>
    <w:rsid w:val="00C22F61"/>
    <w:rsid w:val="00C23042"/>
    <w:rsid w:val="00C23101"/>
    <w:rsid w:val="00C23309"/>
    <w:rsid w:val="00C234A0"/>
    <w:rsid w:val="00C23588"/>
    <w:rsid w:val="00C23923"/>
    <w:rsid w:val="00C23940"/>
    <w:rsid w:val="00C23950"/>
    <w:rsid w:val="00C23A7A"/>
    <w:rsid w:val="00C23C48"/>
    <w:rsid w:val="00C23E6F"/>
    <w:rsid w:val="00C23FD1"/>
    <w:rsid w:val="00C24229"/>
    <w:rsid w:val="00C2424E"/>
    <w:rsid w:val="00C2457E"/>
    <w:rsid w:val="00C24727"/>
    <w:rsid w:val="00C249AF"/>
    <w:rsid w:val="00C24DDD"/>
    <w:rsid w:val="00C24FC3"/>
    <w:rsid w:val="00C25288"/>
    <w:rsid w:val="00C254E7"/>
    <w:rsid w:val="00C255D8"/>
    <w:rsid w:val="00C258E3"/>
    <w:rsid w:val="00C25AFB"/>
    <w:rsid w:val="00C25DBB"/>
    <w:rsid w:val="00C25EED"/>
    <w:rsid w:val="00C25FC8"/>
    <w:rsid w:val="00C2610F"/>
    <w:rsid w:val="00C26741"/>
    <w:rsid w:val="00C26D7C"/>
    <w:rsid w:val="00C26E07"/>
    <w:rsid w:val="00C26E76"/>
    <w:rsid w:val="00C27110"/>
    <w:rsid w:val="00C276FA"/>
    <w:rsid w:val="00C27761"/>
    <w:rsid w:val="00C278A6"/>
    <w:rsid w:val="00C27E00"/>
    <w:rsid w:val="00C27E04"/>
    <w:rsid w:val="00C300B4"/>
    <w:rsid w:val="00C306A5"/>
    <w:rsid w:val="00C306DF"/>
    <w:rsid w:val="00C307D3"/>
    <w:rsid w:val="00C308C4"/>
    <w:rsid w:val="00C309C6"/>
    <w:rsid w:val="00C30AE0"/>
    <w:rsid w:val="00C31618"/>
    <w:rsid w:val="00C3181D"/>
    <w:rsid w:val="00C31A7A"/>
    <w:rsid w:val="00C31FF7"/>
    <w:rsid w:val="00C3221D"/>
    <w:rsid w:val="00C32AFF"/>
    <w:rsid w:val="00C32B18"/>
    <w:rsid w:val="00C32D01"/>
    <w:rsid w:val="00C32F98"/>
    <w:rsid w:val="00C33097"/>
    <w:rsid w:val="00C3316B"/>
    <w:rsid w:val="00C33545"/>
    <w:rsid w:val="00C339A4"/>
    <w:rsid w:val="00C339FA"/>
    <w:rsid w:val="00C33A01"/>
    <w:rsid w:val="00C343CE"/>
    <w:rsid w:val="00C344F7"/>
    <w:rsid w:val="00C349C6"/>
    <w:rsid w:val="00C34BB4"/>
    <w:rsid w:val="00C34BF9"/>
    <w:rsid w:val="00C34C6E"/>
    <w:rsid w:val="00C35082"/>
    <w:rsid w:val="00C358CD"/>
    <w:rsid w:val="00C35DDE"/>
    <w:rsid w:val="00C36213"/>
    <w:rsid w:val="00C3625A"/>
    <w:rsid w:val="00C3677D"/>
    <w:rsid w:val="00C367E3"/>
    <w:rsid w:val="00C3746F"/>
    <w:rsid w:val="00C3763F"/>
    <w:rsid w:val="00C37BE1"/>
    <w:rsid w:val="00C37DD4"/>
    <w:rsid w:val="00C401EC"/>
    <w:rsid w:val="00C40368"/>
    <w:rsid w:val="00C40410"/>
    <w:rsid w:val="00C405A1"/>
    <w:rsid w:val="00C40706"/>
    <w:rsid w:val="00C40BB4"/>
    <w:rsid w:val="00C40FA0"/>
    <w:rsid w:val="00C4102F"/>
    <w:rsid w:val="00C410EE"/>
    <w:rsid w:val="00C4113D"/>
    <w:rsid w:val="00C4163F"/>
    <w:rsid w:val="00C419D6"/>
    <w:rsid w:val="00C41AB0"/>
    <w:rsid w:val="00C41D4B"/>
    <w:rsid w:val="00C41E59"/>
    <w:rsid w:val="00C420A2"/>
    <w:rsid w:val="00C4258D"/>
    <w:rsid w:val="00C42628"/>
    <w:rsid w:val="00C42A5A"/>
    <w:rsid w:val="00C42ACD"/>
    <w:rsid w:val="00C42D24"/>
    <w:rsid w:val="00C433CE"/>
    <w:rsid w:val="00C43894"/>
    <w:rsid w:val="00C439F6"/>
    <w:rsid w:val="00C43A16"/>
    <w:rsid w:val="00C43D88"/>
    <w:rsid w:val="00C44297"/>
    <w:rsid w:val="00C442F1"/>
    <w:rsid w:val="00C44A68"/>
    <w:rsid w:val="00C44ACD"/>
    <w:rsid w:val="00C44C7A"/>
    <w:rsid w:val="00C44D0F"/>
    <w:rsid w:val="00C44F11"/>
    <w:rsid w:val="00C4502A"/>
    <w:rsid w:val="00C45EFB"/>
    <w:rsid w:val="00C45F43"/>
    <w:rsid w:val="00C461F4"/>
    <w:rsid w:val="00C470FC"/>
    <w:rsid w:val="00C47385"/>
    <w:rsid w:val="00C473BD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0C29"/>
    <w:rsid w:val="00C51410"/>
    <w:rsid w:val="00C51684"/>
    <w:rsid w:val="00C5170D"/>
    <w:rsid w:val="00C5187B"/>
    <w:rsid w:val="00C518E3"/>
    <w:rsid w:val="00C5198C"/>
    <w:rsid w:val="00C521D7"/>
    <w:rsid w:val="00C521E2"/>
    <w:rsid w:val="00C5246D"/>
    <w:rsid w:val="00C5259B"/>
    <w:rsid w:val="00C526A1"/>
    <w:rsid w:val="00C52AD5"/>
    <w:rsid w:val="00C52C6A"/>
    <w:rsid w:val="00C5318A"/>
    <w:rsid w:val="00C533C7"/>
    <w:rsid w:val="00C537A9"/>
    <w:rsid w:val="00C5390E"/>
    <w:rsid w:val="00C539CC"/>
    <w:rsid w:val="00C53DE5"/>
    <w:rsid w:val="00C53F1D"/>
    <w:rsid w:val="00C53F56"/>
    <w:rsid w:val="00C54733"/>
    <w:rsid w:val="00C5475B"/>
    <w:rsid w:val="00C5482F"/>
    <w:rsid w:val="00C54856"/>
    <w:rsid w:val="00C548F6"/>
    <w:rsid w:val="00C5508D"/>
    <w:rsid w:val="00C552C9"/>
    <w:rsid w:val="00C55354"/>
    <w:rsid w:val="00C5562C"/>
    <w:rsid w:val="00C556F3"/>
    <w:rsid w:val="00C55ECA"/>
    <w:rsid w:val="00C55F49"/>
    <w:rsid w:val="00C56149"/>
    <w:rsid w:val="00C56465"/>
    <w:rsid w:val="00C565D7"/>
    <w:rsid w:val="00C56636"/>
    <w:rsid w:val="00C566D1"/>
    <w:rsid w:val="00C5722B"/>
    <w:rsid w:val="00C577E6"/>
    <w:rsid w:val="00C5784C"/>
    <w:rsid w:val="00C57A7F"/>
    <w:rsid w:val="00C60041"/>
    <w:rsid w:val="00C600A2"/>
    <w:rsid w:val="00C60685"/>
    <w:rsid w:val="00C60E59"/>
    <w:rsid w:val="00C60E9C"/>
    <w:rsid w:val="00C614D9"/>
    <w:rsid w:val="00C617C3"/>
    <w:rsid w:val="00C6186A"/>
    <w:rsid w:val="00C61ADC"/>
    <w:rsid w:val="00C62148"/>
    <w:rsid w:val="00C6250A"/>
    <w:rsid w:val="00C6263A"/>
    <w:rsid w:val="00C629C6"/>
    <w:rsid w:val="00C62B7E"/>
    <w:rsid w:val="00C62E09"/>
    <w:rsid w:val="00C62EBD"/>
    <w:rsid w:val="00C63117"/>
    <w:rsid w:val="00C632D1"/>
    <w:rsid w:val="00C6333D"/>
    <w:rsid w:val="00C63544"/>
    <w:rsid w:val="00C635FC"/>
    <w:rsid w:val="00C637E7"/>
    <w:rsid w:val="00C63DE0"/>
    <w:rsid w:val="00C63DEF"/>
    <w:rsid w:val="00C64216"/>
    <w:rsid w:val="00C648EC"/>
    <w:rsid w:val="00C6495E"/>
    <w:rsid w:val="00C64A8A"/>
    <w:rsid w:val="00C64D26"/>
    <w:rsid w:val="00C64D65"/>
    <w:rsid w:val="00C64F64"/>
    <w:rsid w:val="00C65285"/>
    <w:rsid w:val="00C65605"/>
    <w:rsid w:val="00C658E2"/>
    <w:rsid w:val="00C65DC7"/>
    <w:rsid w:val="00C66162"/>
    <w:rsid w:val="00C665B0"/>
    <w:rsid w:val="00C66673"/>
    <w:rsid w:val="00C66705"/>
    <w:rsid w:val="00C66B7F"/>
    <w:rsid w:val="00C66CEA"/>
    <w:rsid w:val="00C66EBB"/>
    <w:rsid w:val="00C6772C"/>
    <w:rsid w:val="00C677E6"/>
    <w:rsid w:val="00C6787D"/>
    <w:rsid w:val="00C679C9"/>
    <w:rsid w:val="00C702CC"/>
    <w:rsid w:val="00C704A0"/>
    <w:rsid w:val="00C705D3"/>
    <w:rsid w:val="00C70BFD"/>
    <w:rsid w:val="00C70C56"/>
    <w:rsid w:val="00C70DB5"/>
    <w:rsid w:val="00C70DF0"/>
    <w:rsid w:val="00C70E5E"/>
    <w:rsid w:val="00C71117"/>
    <w:rsid w:val="00C7111F"/>
    <w:rsid w:val="00C712A2"/>
    <w:rsid w:val="00C712A3"/>
    <w:rsid w:val="00C7142D"/>
    <w:rsid w:val="00C71A7D"/>
    <w:rsid w:val="00C71A88"/>
    <w:rsid w:val="00C71CD7"/>
    <w:rsid w:val="00C71E26"/>
    <w:rsid w:val="00C71E91"/>
    <w:rsid w:val="00C72105"/>
    <w:rsid w:val="00C725B7"/>
    <w:rsid w:val="00C72718"/>
    <w:rsid w:val="00C72C11"/>
    <w:rsid w:val="00C72D48"/>
    <w:rsid w:val="00C72F09"/>
    <w:rsid w:val="00C73234"/>
    <w:rsid w:val="00C73295"/>
    <w:rsid w:val="00C7334D"/>
    <w:rsid w:val="00C737FA"/>
    <w:rsid w:val="00C73A05"/>
    <w:rsid w:val="00C73ABF"/>
    <w:rsid w:val="00C73B6A"/>
    <w:rsid w:val="00C73E1E"/>
    <w:rsid w:val="00C741CB"/>
    <w:rsid w:val="00C741F6"/>
    <w:rsid w:val="00C74265"/>
    <w:rsid w:val="00C74278"/>
    <w:rsid w:val="00C742EC"/>
    <w:rsid w:val="00C744C0"/>
    <w:rsid w:val="00C74A36"/>
    <w:rsid w:val="00C74A72"/>
    <w:rsid w:val="00C74B67"/>
    <w:rsid w:val="00C74CC3"/>
    <w:rsid w:val="00C74F3E"/>
    <w:rsid w:val="00C750C3"/>
    <w:rsid w:val="00C750CB"/>
    <w:rsid w:val="00C75347"/>
    <w:rsid w:val="00C75587"/>
    <w:rsid w:val="00C75599"/>
    <w:rsid w:val="00C75798"/>
    <w:rsid w:val="00C75887"/>
    <w:rsid w:val="00C75A99"/>
    <w:rsid w:val="00C75C0E"/>
    <w:rsid w:val="00C7610B"/>
    <w:rsid w:val="00C76307"/>
    <w:rsid w:val="00C763F0"/>
    <w:rsid w:val="00C7679D"/>
    <w:rsid w:val="00C7696B"/>
    <w:rsid w:val="00C76E2F"/>
    <w:rsid w:val="00C77060"/>
    <w:rsid w:val="00C77147"/>
    <w:rsid w:val="00C77436"/>
    <w:rsid w:val="00C77D52"/>
    <w:rsid w:val="00C80313"/>
    <w:rsid w:val="00C80317"/>
    <w:rsid w:val="00C80747"/>
    <w:rsid w:val="00C80A7B"/>
    <w:rsid w:val="00C80BFD"/>
    <w:rsid w:val="00C80D93"/>
    <w:rsid w:val="00C80E89"/>
    <w:rsid w:val="00C80F1D"/>
    <w:rsid w:val="00C80FE6"/>
    <w:rsid w:val="00C8109C"/>
    <w:rsid w:val="00C8138A"/>
    <w:rsid w:val="00C8190B"/>
    <w:rsid w:val="00C819AD"/>
    <w:rsid w:val="00C81E84"/>
    <w:rsid w:val="00C81ED6"/>
    <w:rsid w:val="00C82456"/>
    <w:rsid w:val="00C8285F"/>
    <w:rsid w:val="00C82924"/>
    <w:rsid w:val="00C82B11"/>
    <w:rsid w:val="00C82CA5"/>
    <w:rsid w:val="00C82DAE"/>
    <w:rsid w:val="00C8301A"/>
    <w:rsid w:val="00C830E7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64ED"/>
    <w:rsid w:val="00C86719"/>
    <w:rsid w:val="00C86D72"/>
    <w:rsid w:val="00C8778E"/>
    <w:rsid w:val="00C877B4"/>
    <w:rsid w:val="00C877EA"/>
    <w:rsid w:val="00C87B31"/>
    <w:rsid w:val="00C87B62"/>
    <w:rsid w:val="00C87ED3"/>
    <w:rsid w:val="00C9012A"/>
    <w:rsid w:val="00C90175"/>
    <w:rsid w:val="00C91024"/>
    <w:rsid w:val="00C91109"/>
    <w:rsid w:val="00C91155"/>
    <w:rsid w:val="00C914B0"/>
    <w:rsid w:val="00C91787"/>
    <w:rsid w:val="00C91D1F"/>
    <w:rsid w:val="00C91E96"/>
    <w:rsid w:val="00C923E3"/>
    <w:rsid w:val="00C92655"/>
    <w:rsid w:val="00C92A4A"/>
    <w:rsid w:val="00C92EA5"/>
    <w:rsid w:val="00C930E0"/>
    <w:rsid w:val="00C93307"/>
    <w:rsid w:val="00C93461"/>
    <w:rsid w:val="00C93835"/>
    <w:rsid w:val="00C93DB0"/>
    <w:rsid w:val="00C93F34"/>
    <w:rsid w:val="00C94391"/>
    <w:rsid w:val="00C94BB2"/>
    <w:rsid w:val="00C94C4F"/>
    <w:rsid w:val="00C94DBB"/>
    <w:rsid w:val="00C94EED"/>
    <w:rsid w:val="00C9547F"/>
    <w:rsid w:val="00C95A84"/>
    <w:rsid w:val="00C966C4"/>
    <w:rsid w:val="00C96961"/>
    <w:rsid w:val="00C974B8"/>
    <w:rsid w:val="00C976AF"/>
    <w:rsid w:val="00C978B3"/>
    <w:rsid w:val="00C97D49"/>
    <w:rsid w:val="00C97DFB"/>
    <w:rsid w:val="00C97E11"/>
    <w:rsid w:val="00CA042F"/>
    <w:rsid w:val="00CA08D4"/>
    <w:rsid w:val="00CA0AF3"/>
    <w:rsid w:val="00CA0BF4"/>
    <w:rsid w:val="00CA0C5E"/>
    <w:rsid w:val="00CA0DC0"/>
    <w:rsid w:val="00CA0E7F"/>
    <w:rsid w:val="00CA0EAE"/>
    <w:rsid w:val="00CA1387"/>
    <w:rsid w:val="00CA13C7"/>
    <w:rsid w:val="00CA1936"/>
    <w:rsid w:val="00CA1B1E"/>
    <w:rsid w:val="00CA1E4C"/>
    <w:rsid w:val="00CA22BF"/>
    <w:rsid w:val="00CA24C3"/>
    <w:rsid w:val="00CA26D2"/>
    <w:rsid w:val="00CA3132"/>
    <w:rsid w:val="00CA3509"/>
    <w:rsid w:val="00CA3CF0"/>
    <w:rsid w:val="00CA3FD8"/>
    <w:rsid w:val="00CA4424"/>
    <w:rsid w:val="00CA54DA"/>
    <w:rsid w:val="00CA5A68"/>
    <w:rsid w:val="00CA5A76"/>
    <w:rsid w:val="00CA601D"/>
    <w:rsid w:val="00CA6020"/>
    <w:rsid w:val="00CA626B"/>
    <w:rsid w:val="00CA629F"/>
    <w:rsid w:val="00CA630E"/>
    <w:rsid w:val="00CA6321"/>
    <w:rsid w:val="00CA767D"/>
    <w:rsid w:val="00CA79FA"/>
    <w:rsid w:val="00CA7D0E"/>
    <w:rsid w:val="00CB0018"/>
    <w:rsid w:val="00CB01AB"/>
    <w:rsid w:val="00CB0380"/>
    <w:rsid w:val="00CB06B2"/>
    <w:rsid w:val="00CB082E"/>
    <w:rsid w:val="00CB0C07"/>
    <w:rsid w:val="00CB1072"/>
    <w:rsid w:val="00CB1125"/>
    <w:rsid w:val="00CB1365"/>
    <w:rsid w:val="00CB1BE9"/>
    <w:rsid w:val="00CB2BC3"/>
    <w:rsid w:val="00CB3998"/>
    <w:rsid w:val="00CB4025"/>
    <w:rsid w:val="00CB4A31"/>
    <w:rsid w:val="00CB58C1"/>
    <w:rsid w:val="00CB5C0B"/>
    <w:rsid w:val="00CB5F03"/>
    <w:rsid w:val="00CB5F87"/>
    <w:rsid w:val="00CB5FD2"/>
    <w:rsid w:val="00CB6836"/>
    <w:rsid w:val="00CB6863"/>
    <w:rsid w:val="00CB6A64"/>
    <w:rsid w:val="00CB6AE1"/>
    <w:rsid w:val="00CB6C14"/>
    <w:rsid w:val="00CB7057"/>
    <w:rsid w:val="00CB714B"/>
    <w:rsid w:val="00CB722A"/>
    <w:rsid w:val="00CB752D"/>
    <w:rsid w:val="00CB7558"/>
    <w:rsid w:val="00CB7F5F"/>
    <w:rsid w:val="00CB7FE9"/>
    <w:rsid w:val="00CC0722"/>
    <w:rsid w:val="00CC0AF0"/>
    <w:rsid w:val="00CC0B8D"/>
    <w:rsid w:val="00CC1097"/>
    <w:rsid w:val="00CC11B3"/>
    <w:rsid w:val="00CC1338"/>
    <w:rsid w:val="00CC13A0"/>
    <w:rsid w:val="00CC172C"/>
    <w:rsid w:val="00CC180F"/>
    <w:rsid w:val="00CC191F"/>
    <w:rsid w:val="00CC213F"/>
    <w:rsid w:val="00CC2217"/>
    <w:rsid w:val="00CC2795"/>
    <w:rsid w:val="00CC2808"/>
    <w:rsid w:val="00CC2AF3"/>
    <w:rsid w:val="00CC3048"/>
    <w:rsid w:val="00CC3417"/>
    <w:rsid w:val="00CC3437"/>
    <w:rsid w:val="00CC3A20"/>
    <w:rsid w:val="00CC3D07"/>
    <w:rsid w:val="00CC3E77"/>
    <w:rsid w:val="00CC44BD"/>
    <w:rsid w:val="00CC466A"/>
    <w:rsid w:val="00CC4756"/>
    <w:rsid w:val="00CC4C74"/>
    <w:rsid w:val="00CC4F5B"/>
    <w:rsid w:val="00CC4FBD"/>
    <w:rsid w:val="00CC5586"/>
    <w:rsid w:val="00CC592B"/>
    <w:rsid w:val="00CC5CAE"/>
    <w:rsid w:val="00CC5D6C"/>
    <w:rsid w:val="00CC5ECE"/>
    <w:rsid w:val="00CC606D"/>
    <w:rsid w:val="00CC60D1"/>
    <w:rsid w:val="00CC6141"/>
    <w:rsid w:val="00CC6450"/>
    <w:rsid w:val="00CC6726"/>
    <w:rsid w:val="00CC67A1"/>
    <w:rsid w:val="00CC6AE3"/>
    <w:rsid w:val="00CC6BC1"/>
    <w:rsid w:val="00CC7150"/>
    <w:rsid w:val="00CC764B"/>
    <w:rsid w:val="00CC7B89"/>
    <w:rsid w:val="00CC7CF7"/>
    <w:rsid w:val="00CC7E72"/>
    <w:rsid w:val="00CD03BF"/>
    <w:rsid w:val="00CD0AB0"/>
    <w:rsid w:val="00CD0B21"/>
    <w:rsid w:val="00CD0ED1"/>
    <w:rsid w:val="00CD1107"/>
    <w:rsid w:val="00CD1499"/>
    <w:rsid w:val="00CD1546"/>
    <w:rsid w:val="00CD1BE9"/>
    <w:rsid w:val="00CD1DD2"/>
    <w:rsid w:val="00CD1EB7"/>
    <w:rsid w:val="00CD27A2"/>
    <w:rsid w:val="00CD2E24"/>
    <w:rsid w:val="00CD3217"/>
    <w:rsid w:val="00CD3218"/>
    <w:rsid w:val="00CD3219"/>
    <w:rsid w:val="00CD3590"/>
    <w:rsid w:val="00CD35AC"/>
    <w:rsid w:val="00CD362E"/>
    <w:rsid w:val="00CD37CF"/>
    <w:rsid w:val="00CD3EAA"/>
    <w:rsid w:val="00CD4062"/>
    <w:rsid w:val="00CD40AE"/>
    <w:rsid w:val="00CD4323"/>
    <w:rsid w:val="00CD456B"/>
    <w:rsid w:val="00CD46DE"/>
    <w:rsid w:val="00CD4957"/>
    <w:rsid w:val="00CD498F"/>
    <w:rsid w:val="00CD49C4"/>
    <w:rsid w:val="00CD4AC4"/>
    <w:rsid w:val="00CD4CDD"/>
    <w:rsid w:val="00CD52C6"/>
    <w:rsid w:val="00CD576B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6B4D"/>
    <w:rsid w:val="00CD6C9C"/>
    <w:rsid w:val="00CD77F2"/>
    <w:rsid w:val="00CD7906"/>
    <w:rsid w:val="00CD7A27"/>
    <w:rsid w:val="00CD7BE2"/>
    <w:rsid w:val="00CD7CDB"/>
    <w:rsid w:val="00CD7DBE"/>
    <w:rsid w:val="00CE02B6"/>
    <w:rsid w:val="00CE0430"/>
    <w:rsid w:val="00CE05E4"/>
    <w:rsid w:val="00CE0D62"/>
    <w:rsid w:val="00CE1140"/>
    <w:rsid w:val="00CE1203"/>
    <w:rsid w:val="00CE17B4"/>
    <w:rsid w:val="00CE17DD"/>
    <w:rsid w:val="00CE1A7F"/>
    <w:rsid w:val="00CE1A90"/>
    <w:rsid w:val="00CE1B3C"/>
    <w:rsid w:val="00CE1B63"/>
    <w:rsid w:val="00CE1C22"/>
    <w:rsid w:val="00CE1C27"/>
    <w:rsid w:val="00CE1DD7"/>
    <w:rsid w:val="00CE2269"/>
    <w:rsid w:val="00CE23BE"/>
    <w:rsid w:val="00CE245A"/>
    <w:rsid w:val="00CE24DC"/>
    <w:rsid w:val="00CE25A1"/>
    <w:rsid w:val="00CE27D3"/>
    <w:rsid w:val="00CE2BC4"/>
    <w:rsid w:val="00CE345B"/>
    <w:rsid w:val="00CE34CD"/>
    <w:rsid w:val="00CE383A"/>
    <w:rsid w:val="00CE3D26"/>
    <w:rsid w:val="00CE3EE4"/>
    <w:rsid w:val="00CE3F9B"/>
    <w:rsid w:val="00CE46CC"/>
    <w:rsid w:val="00CE4750"/>
    <w:rsid w:val="00CE5D9F"/>
    <w:rsid w:val="00CE6185"/>
    <w:rsid w:val="00CE6488"/>
    <w:rsid w:val="00CE6C00"/>
    <w:rsid w:val="00CE7B35"/>
    <w:rsid w:val="00CF0980"/>
    <w:rsid w:val="00CF0AAF"/>
    <w:rsid w:val="00CF0AF1"/>
    <w:rsid w:val="00CF0B8B"/>
    <w:rsid w:val="00CF0E1A"/>
    <w:rsid w:val="00CF0FFD"/>
    <w:rsid w:val="00CF1312"/>
    <w:rsid w:val="00CF15E5"/>
    <w:rsid w:val="00CF17E0"/>
    <w:rsid w:val="00CF1A28"/>
    <w:rsid w:val="00CF244E"/>
    <w:rsid w:val="00CF24C2"/>
    <w:rsid w:val="00CF26E0"/>
    <w:rsid w:val="00CF2797"/>
    <w:rsid w:val="00CF29E5"/>
    <w:rsid w:val="00CF2CEA"/>
    <w:rsid w:val="00CF2D39"/>
    <w:rsid w:val="00CF2DDC"/>
    <w:rsid w:val="00CF3167"/>
    <w:rsid w:val="00CF3269"/>
    <w:rsid w:val="00CF3549"/>
    <w:rsid w:val="00CF3AF7"/>
    <w:rsid w:val="00CF4645"/>
    <w:rsid w:val="00CF4E1B"/>
    <w:rsid w:val="00CF518F"/>
    <w:rsid w:val="00CF5457"/>
    <w:rsid w:val="00CF547F"/>
    <w:rsid w:val="00CF590B"/>
    <w:rsid w:val="00CF5ACE"/>
    <w:rsid w:val="00CF5C75"/>
    <w:rsid w:val="00CF5C92"/>
    <w:rsid w:val="00CF5DC0"/>
    <w:rsid w:val="00CF6286"/>
    <w:rsid w:val="00CF6345"/>
    <w:rsid w:val="00CF6475"/>
    <w:rsid w:val="00CF65CD"/>
    <w:rsid w:val="00CF6BCF"/>
    <w:rsid w:val="00CF7342"/>
    <w:rsid w:val="00CF779D"/>
    <w:rsid w:val="00CF79A8"/>
    <w:rsid w:val="00CF79E0"/>
    <w:rsid w:val="00CF7EF9"/>
    <w:rsid w:val="00D00508"/>
    <w:rsid w:val="00D00551"/>
    <w:rsid w:val="00D007C1"/>
    <w:rsid w:val="00D00EC4"/>
    <w:rsid w:val="00D00F8E"/>
    <w:rsid w:val="00D0122A"/>
    <w:rsid w:val="00D01B31"/>
    <w:rsid w:val="00D0258C"/>
    <w:rsid w:val="00D02896"/>
    <w:rsid w:val="00D02C54"/>
    <w:rsid w:val="00D02CBC"/>
    <w:rsid w:val="00D02D87"/>
    <w:rsid w:val="00D03368"/>
    <w:rsid w:val="00D033C5"/>
    <w:rsid w:val="00D033D3"/>
    <w:rsid w:val="00D0344A"/>
    <w:rsid w:val="00D0348E"/>
    <w:rsid w:val="00D03813"/>
    <w:rsid w:val="00D03ABC"/>
    <w:rsid w:val="00D03CD0"/>
    <w:rsid w:val="00D0422B"/>
    <w:rsid w:val="00D04305"/>
    <w:rsid w:val="00D043C5"/>
    <w:rsid w:val="00D044CF"/>
    <w:rsid w:val="00D04886"/>
    <w:rsid w:val="00D05043"/>
    <w:rsid w:val="00D050CD"/>
    <w:rsid w:val="00D051F1"/>
    <w:rsid w:val="00D05605"/>
    <w:rsid w:val="00D05A97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03BB"/>
    <w:rsid w:val="00D1118E"/>
    <w:rsid w:val="00D11346"/>
    <w:rsid w:val="00D118DF"/>
    <w:rsid w:val="00D11E57"/>
    <w:rsid w:val="00D12031"/>
    <w:rsid w:val="00D12079"/>
    <w:rsid w:val="00D122CF"/>
    <w:rsid w:val="00D125B8"/>
    <w:rsid w:val="00D127B9"/>
    <w:rsid w:val="00D1289E"/>
    <w:rsid w:val="00D12E3B"/>
    <w:rsid w:val="00D13134"/>
    <w:rsid w:val="00D1349C"/>
    <w:rsid w:val="00D13713"/>
    <w:rsid w:val="00D13CC3"/>
    <w:rsid w:val="00D1442A"/>
    <w:rsid w:val="00D145DB"/>
    <w:rsid w:val="00D147CE"/>
    <w:rsid w:val="00D14CF8"/>
    <w:rsid w:val="00D15544"/>
    <w:rsid w:val="00D1573A"/>
    <w:rsid w:val="00D15754"/>
    <w:rsid w:val="00D157CB"/>
    <w:rsid w:val="00D15886"/>
    <w:rsid w:val="00D15BB4"/>
    <w:rsid w:val="00D1633C"/>
    <w:rsid w:val="00D16342"/>
    <w:rsid w:val="00D1639B"/>
    <w:rsid w:val="00D16A6B"/>
    <w:rsid w:val="00D16B03"/>
    <w:rsid w:val="00D16B31"/>
    <w:rsid w:val="00D16E24"/>
    <w:rsid w:val="00D171B7"/>
    <w:rsid w:val="00D172B8"/>
    <w:rsid w:val="00D174F3"/>
    <w:rsid w:val="00D17A74"/>
    <w:rsid w:val="00D17ED4"/>
    <w:rsid w:val="00D20019"/>
    <w:rsid w:val="00D2040A"/>
    <w:rsid w:val="00D2054E"/>
    <w:rsid w:val="00D20CCC"/>
    <w:rsid w:val="00D20DDA"/>
    <w:rsid w:val="00D20E67"/>
    <w:rsid w:val="00D211AF"/>
    <w:rsid w:val="00D213B0"/>
    <w:rsid w:val="00D216A0"/>
    <w:rsid w:val="00D21747"/>
    <w:rsid w:val="00D21761"/>
    <w:rsid w:val="00D218A5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4DB"/>
    <w:rsid w:val="00D23F37"/>
    <w:rsid w:val="00D245C8"/>
    <w:rsid w:val="00D24C1D"/>
    <w:rsid w:val="00D24EFE"/>
    <w:rsid w:val="00D24FB3"/>
    <w:rsid w:val="00D2520C"/>
    <w:rsid w:val="00D253B6"/>
    <w:rsid w:val="00D254CF"/>
    <w:rsid w:val="00D2561A"/>
    <w:rsid w:val="00D25732"/>
    <w:rsid w:val="00D260DD"/>
    <w:rsid w:val="00D264A9"/>
    <w:rsid w:val="00D26915"/>
    <w:rsid w:val="00D26E30"/>
    <w:rsid w:val="00D271EB"/>
    <w:rsid w:val="00D27551"/>
    <w:rsid w:val="00D278EC"/>
    <w:rsid w:val="00D27B0F"/>
    <w:rsid w:val="00D27C21"/>
    <w:rsid w:val="00D303E3"/>
    <w:rsid w:val="00D3046A"/>
    <w:rsid w:val="00D304CF"/>
    <w:rsid w:val="00D30817"/>
    <w:rsid w:val="00D309FA"/>
    <w:rsid w:val="00D30B51"/>
    <w:rsid w:val="00D30C12"/>
    <w:rsid w:val="00D30EB0"/>
    <w:rsid w:val="00D312D1"/>
    <w:rsid w:val="00D31878"/>
    <w:rsid w:val="00D319B9"/>
    <w:rsid w:val="00D319FE"/>
    <w:rsid w:val="00D31ED3"/>
    <w:rsid w:val="00D321C2"/>
    <w:rsid w:val="00D3245F"/>
    <w:rsid w:val="00D324D0"/>
    <w:rsid w:val="00D32E97"/>
    <w:rsid w:val="00D32EC8"/>
    <w:rsid w:val="00D32ED4"/>
    <w:rsid w:val="00D33778"/>
    <w:rsid w:val="00D33890"/>
    <w:rsid w:val="00D33892"/>
    <w:rsid w:val="00D33E23"/>
    <w:rsid w:val="00D33EDA"/>
    <w:rsid w:val="00D33F96"/>
    <w:rsid w:val="00D33FDE"/>
    <w:rsid w:val="00D340A2"/>
    <w:rsid w:val="00D34457"/>
    <w:rsid w:val="00D344D5"/>
    <w:rsid w:val="00D3469A"/>
    <w:rsid w:val="00D34722"/>
    <w:rsid w:val="00D347CB"/>
    <w:rsid w:val="00D348B6"/>
    <w:rsid w:val="00D34909"/>
    <w:rsid w:val="00D34A22"/>
    <w:rsid w:val="00D34CA3"/>
    <w:rsid w:val="00D34D05"/>
    <w:rsid w:val="00D34EF0"/>
    <w:rsid w:val="00D34FEE"/>
    <w:rsid w:val="00D3581A"/>
    <w:rsid w:val="00D35C26"/>
    <w:rsid w:val="00D35DC0"/>
    <w:rsid w:val="00D36488"/>
    <w:rsid w:val="00D36C0D"/>
    <w:rsid w:val="00D371B8"/>
    <w:rsid w:val="00D37605"/>
    <w:rsid w:val="00D3765D"/>
    <w:rsid w:val="00D3796D"/>
    <w:rsid w:val="00D37EF8"/>
    <w:rsid w:val="00D37FB1"/>
    <w:rsid w:val="00D400E5"/>
    <w:rsid w:val="00D40579"/>
    <w:rsid w:val="00D40588"/>
    <w:rsid w:val="00D405B8"/>
    <w:rsid w:val="00D405CE"/>
    <w:rsid w:val="00D40B45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010"/>
    <w:rsid w:val="00D4213D"/>
    <w:rsid w:val="00D424E8"/>
    <w:rsid w:val="00D42CA9"/>
    <w:rsid w:val="00D4307E"/>
    <w:rsid w:val="00D4324D"/>
    <w:rsid w:val="00D4330C"/>
    <w:rsid w:val="00D43848"/>
    <w:rsid w:val="00D43D8D"/>
    <w:rsid w:val="00D43F3A"/>
    <w:rsid w:val="00D43F51"/>
    <w:rsid w:val="00D444C4"/>
    <w:rsid w:val="00D447A1"/>
    <w:rsid w:val="00D447E3"/>
    <w:rsid w:val="00D44804"/>
    <w:rsid w:val="00D4480B"/>
    <w:rsid w:val="00D44837"/>
    <w:rsid w:val="00D449F1"/>
    <w:rsid w:val="00D44A51"/>
    <w:rsid w:val="00D44BF9"/>
    <w:rsid w:val="00D4519E"/>
    <w:rsid w:val="00D451A0"/>
    <w:rsid w:val="00D4564F"/>
    <w:rsid w:val="00D45E66"/>
    <w:rsid w:val="00D45F74"/>
    <w:rsid w:val="00D463B4"/>
    <w:rsid w:val="00D46681"/>
    <w:rsid w:val="00D47200"/>
    <w:rsid w:val="00D47373"/>
    <w:rsid w:val="00D475DE"/>
    <w:rsid w:val="00D478EC"/>
    <w:rsid w:val="00D47A2B"/>
    <w:rsid w:val="00D47EEF"/>
    <w:rsid w:val="00D504C7"/>
    <w:rsid w:val="00D50A93"/>
    <w:rsid w:val="00D5142F"/>
    <w:rsid w:val="00D518CA"/>
    <w:rsid w:val="00D51A19"/>
    <w:rsid w:val="00D51B32"/>
    <w:rsid w:val="00D51BF3"/>
    <w:rsid w:val="00D51C5E"/>
    <w:rsid w:val="00D51CE1"/>
    <w:rsid w:val="00D52074"/>
    <w:rsid w:val="00D52216"/>
    <w:rsid w:val="00D5227C"/>
    <w:rsid w:val="00D522A0"/>
    <w:rsid w:val="00D522D9"/>
    <w:rsid w:val="00D52B51"/>
    <w:rsid w:val="00D535A6"/>
    <w:rsid w:val="00D53795"/>
    <w:rsid w:val="00D53F21"/>
    <w:rsid w:val="00D54660"/>
    <w:rsid w:val="00D54B61"/>
    <w:rsid w:val="00D54F1A"/>
    <w:rsid w:val="00D5567F"/>
    <w:rsid w:val="00D5574A"/>
    <w:rsid w:val="00D55830"/>
    <w:rsid w:val="00D55C06"/>
    <w:rsid w:val="00D55D93"/>
    <w:rsid w:val="00D5613D"/>
    <w:rsid w:val="00D56256"/>
    <w:rsid w:val="00D56530"/>
    <w:rsid w:val="00D566CF"/>
    <w:rsid w:val="00D567F1"/>
    <w:rsid w:val="00D56DB4"/>
    <w:rsid w:val="00D572D9"/>
    <w:rsid w:val="00D57352"/>
    <w:rsid w:val="00D573C3"/>
    <w:rsid w:val="00D57938"/>
    <w:rsid w:val="00D60E64"/>
    <w:rsid w:val="00D6122F"/>
    <w:rsid w:val="00D61503"/>
    <w:rsid w:val="00D615BF"/>
    <w:rsid w:val="00D6160B"/>
    <w:rsid w:val="00D61629"/>
    <w:rsid w:val="00D618F1"/>
    <w:rsid w:val="00D620A0"/>
    <w:rsid w:val="00D623DB"/>
    <w:rsid w:val="00D6243B"/>
    <w:rsid w:val="00D62D1B"/>
    <w:rsid w:val="00D63347"/>
    <w:rsid w:val="00D63E55"/>
    <w:rsid w:val="00D63F7E"/>
    <w:rsid w:val="00D643EE"/>
    <w:rsid w:val="00D645FA"/>
    <w:rsid w:val="00D64934"/>
    <w:rsid w:val="00D649C1"/>
    <w:rsid w:val="00D64D0A"/>
    <w:rsid w:val="00D6523E"/>
    <w:rsid w:val="00D65439"/>
    <w:rsid w:val="00D65D5C"/>
    <w:rsid w:val="00D662E7"/>
    <w:rsid w:val="00D669C5"/>
    <w:rsid w:val="00D66A74"/>
    <w:rsid w:val="00D6778F"/>
    <w:rsid w:val="00D679C3"/>
    <w:rsid w:val="00D67A97"/>
    <w:rsid w:val="00D67D57"/>
    <w:rsid w:val="00D67E55"/>
    <w:rsid w:val="00D67E6D"/>
    <w:rsid w:val="00D700CB"/>
    <w:rsid w:val="00D701A5"/>
    <w:rsid w:val="00D702F3"/>
    <w:rsid w:val="00D7042A"/>
    <w:rsid w:val="00D7063F"/>
    <w:rsid w:val="00D70D44"/>
    <w:rsid w:val="00D71526"/>
    <w:rsid w:val="00D717F4"/>
    <w:rsid w:val="00D719BA"/>
    <w:rsid w:val="00D71E36"/>
    <w:rsid w:val="00D7247E"/>
    <w:rsid w:val="00D72B5F"/>
    <w:rsid w:val="00D72C2F"/>
    <w:rsid w:val="00D72D4B"/>
    <w:rsid w:val="00D72E69"/>
    <w:rsid w:val="00D733E8"/>
    <w:rsid w:val="00D734F7"/>
    <w:rsid w:val="00D738C1"/>
    <w:rsid w:val="00D739A7"/>
    <w:rsid w:val="00D73A49"/>
    <w:rsid w:val="00D73F9B"/>
    <w:rsid w:val="00D74190"/>
    <w:rsid w:val="00D74239"/>
    <w:rsid w:val="00D742C9"/>
    <w:rsid w:val="00D74437"/>
    <w:rsid w:val="00D74D94"/>
    <w:rsid w:val="00D7507D"/>
    <w:rsid w:val="00D755A6"/>
    <w:rsid w:val="00D75721"/>
    <w:rsid w:val="00D7582F"/>
    <w:rsid w:val="00D75AF5"/>
    <w:rsid w:val="00D75B93"/>
    <w:rsid w:val="00D75C5A"/>
    <w:rsid w:val="00D75D97"/>
    <w:rsid w:val="00D75F05"/>
    <w:rsid w:val="00D760C1"/>
    <w:rsid w:val="00D7620F"/>
    <w:rsid w:val="00D762DB"/>
    <w:rsid w:val="00D76313"/>
    <w:rsid w:val="00D76440"/>
    <w:rsid w:val="00D76623"/>
    <w:rsid w:val="00D767EA"/>
    <w:rsid w:val="00D768C1"/>
    <w:rsid w:val="00D7691C"/>
    <w:rsid w:val="00D76F0B"/>
    <w:rsid w:val="00D76FBB"/>
    <w:rsid w:val="00D77137"/>
    <w:rsid w:val="00D7715F"/>
    <w:rsid w:val="00D77234"/>
    <w:rsid w:val="00D77590"/>
    <w:rsid w:val="00D77959"/>
    <w:rsid w:val="00D80263"/>
    <w:rsid w:val="00D80606"/>
    <w:rsid w:val="00D8077B"/>
    <w:rsid w:val="00D807B5"/>
    <w:rsid w:val="00D807C8"/>
    <w:rsid w:val="00D80981"/>
    <w:rsid w:val="00D80DBF"/>
    <w:rsid w:val="00D8146A"/>
    <w:rsid w:val="00D81699"/>
    <w:rsid w:val="00D81B9B"/>
    <w:rsid w:val="00D81F26"/>
    <w:rsid w:val="00D8207E"/>
    <w:rsid w:val="00D82377"/>
    <w:rsid w:val="00D82988"/>
    <w:rsid w:val="00D82B41"/>
    <w:rsid w:val="00D82EA7"/>
    <w:rsid w:val="00D83175"/>
    <w:rsid w:val="00D8322B"/>
    <w:rsid w:val="00D83595"/>
    <w:rsid w:val="00D835FA"/>
    <w:rsid w:val="00D8379E"/>
    <w:rsid w:val="00D839B7"/>
    <w:rsid w:val="00D83CAD"/>
    <w:rsid w:val="00D83E48"/>
    <w:rsid w:val="00D83F1B"/>
    <w:rsid w:val="00D8429C"/>
    <w:rsid w:val="00D8455A"/>
    <w:rsid w:val="00D8478D"/>
    <w:rsid w:val="00D84840"/>
    <w:rsid w:val="00D84A3A"/>
    <w:rsid w:val="00D84D10"/>
    <w:rsid w:val="00D84D22"/>
    <w:rsid w:val="00D84FF9"/>
    <w:rsid w:val="00D856F6"/>
    <w:rsid w:val="00D859E2"/>
    <w:rsid w:val="00D859EF"/>
    <w:rsid w:val="00D85E1D"/>
    <w:rsid w:val="00D85E4F"/>
    <w:rsid w:val="00D86269"/>
    <w:rsid w:val="00D864D6"/>
    <w:rsid w:val="00D866A8"/>
    <w:rsid w:val="00D8678E"/>
    <w:rsid w:val="00D86933"/>
    <w:rsid w:val="00D86A22"/>
    <w:rsid w:val="00D86B74"/>
    <w:rsid w:val="00D86C5F"/>
    <w:rsid w:val="00D8701B"/>
    <w:rsid w:val="00D8709C"/>
    <w:rsid w:val="00D870D5"/>
    <w:rsid w:val="00D8766B"/>
    <w:rsid w:val="00D87E84"/>
    <w:rsid w:val="00D900EA"/>
    <w:rsid w:val="00D906B3"/>
    <w:rsid w:val="00D90850"/>
    <w:rsid w:val="00D90E79"/>
    <w:rsid w:val="00D91060"/>
    <w:rsid w:val="00D91453"/>
    <w:rsid w:val="00D91642"/>
    <w:rsid w:val="00D9168A"/>
    <w:rsid w:val="00D920EE"/>
    <w:rsid w:val="00D9247A"/>
    <w:rsid w:val="00D9248D"/>
    <w:rsid w:val="00D927F8"/>
    <w:rsid w:val="00D928BE"/>
    <w:rsid w:val="00D92924"/>
    <w:rsid w:val="00D92A9F"/>
    <w:rsid w:val="00D92DCB"/>
    <w:rsid w:val="00D933AC"/>
    <w:rsid w:val="00D93B2D"/>
    <w:rsid w:val="00D93E31"/>
    <w:rsid w:val="00D93EF2"/>
    <w:rsid w:val="00D93FE6"/>
    <w:rsid w:val="00D94052"/>
    <w:rsid w:val="00D9463D"/>
    <w:rsid w:val="00D947C7"/>
    <w:rsid w:val="00D94AAE"/>
    <w:rsid w:val="00D94FDE"/>
    <w:rsid w:val="00D95527"/>
    <w:rsid w:val="00D95D37"/>
    <w:rsid w:val="00D95E61"/>
    <w:rsid w:val="00D95F7B"/>
    <w:rsid w:val="00D966B1"/>
    <w:rsid w:val="00D9688B"/>
    <w:rsid w:val="00D96AF4"/>
    <w:rsid w:val="00D96CD9"/>
    <w:rsid w:val="00D96DB8"/>
    <w:rsid w:val="00D96ED2"/>
    <w:rsid w:val="00D9713A"/>
    <w:rsid w:val="00D97241"/>
    <w:rsid w:val="00D97256"/>
    <w:rsid w:val="00D97769"/>
    <w:rsid w:val="00D97815"/>
    <w:rsid w:val="00D9783F"/>
    <w:rsid w:val="00D978B7"/>
    <w:rsid w:val="00D97A36"/>
    <w:rsid w:val="00D97AAD"/>
    <w:rsid w:val="00D97B9E"/>
    <w:rsid w:val="00DA01D7"/>
    <w:rsid w:val="00DA060F"/>
    <w:rsid w:val="00DA078C"/>
    <w:rsid w:val="00DA0C27"/>
    <w:rsid w:val="00DA0D9E"/>
    <w:rsid w:val="00DA10D2"/>
    <w:rsid w:val="00DA12E7"/>
    <w:rsid w:val="00DA1520"/>
    <w:rsid w:val="00DA1560"/>
    <w:rsid w:val="00DA1639"/>
    <w:rsid w:val="00DA17F5"/>
    <w:rsid w:val="00DA1801"/>
    <w:rsid w:val="00DA1CDE"/>
    <w:rsid w:val="00DA2892"/>
    <w:rsid w:val="00DA2A27"/>
    <w:rsid w:val="00DA2A3C"/>
    <w:rsid w:val="00DA2B9E"/>
    <w:rsid w:val="00DA2C74"/>
    <w:rsid w:val="00DA2D98"/>
    <w:rsid w:val="00DA2E18"/>
    <w:rsid w:val="00DA30C4"/>
    <w:rsid w:val="00DA326F"/>
    <w:rsid w:val="00DA332D"/>
    <w:rsid w:val="00DA33FB"/>
    <w:rsid w:val="00DA35C5"/>
    <w:rsid w:val="00DA3733"/>
    <w:rsid w:val="00DA3BEA"/>
    <w:rsid w:val="00DA3C4F"/>
    <w:rsid w:val="00DA3D51"/>
    <w:rsid w:val="00DA4644"/>
    <w:rsid w:val="00DA4711"/>
    <w:rsid w:val="00DA4932"/>
    <w:rsid w:val="00DA4993"/>
    <w:rsid w:val="00DA4FE4"/>
    <w:rsid w:val="00DA5241"/>
    <w:rsid w:val="00DA52B6"/>
    <w:rsid w:val="00DA54C3"/>
    <w:rsid w:val="00DA5DB9"/>
    <w:rsid w:val="00DA5EB7"/>
    <w:rsid w:val="00DA60F3"/>
    <w:rsid w:val="00DA615C"/>
    <w:rsid w:val="00DA621D"/>
    <w:rsid w:val="00DA6366"/>
    <w:rsid w:val="00DA6D34"/>
    <w:rsid w:val="00DA6FB5"/>
    <w:rsid w:val="00DA7395"/>
    <w:rsid w:val="00DA75C8"/>
    <w:rsid w:val="00DA7772"/>
    <w:rsid w:val="00DB0052"/>
    <w:rsid w:val="00DB0990"/>
    <w:rsid w:val="00DB1498"/>
    <w:rsid w:val="00DB1B42"/>
    <w:rsid w:val="00DB1C3A"/>
    <w:rsid w:val="00DB1C44"/>
    <w:rsid w:val="00DB1D93"/>
    <w:rsid w:val="00DB2054"/>
    <w:rsid w:val="00DB2414"/>
    <w:rsid w:val="00DB271D"/>
    <w:rsid w:val="00DB31B0"/>
    <w:rsid w:val="00DB324C"/>
    <w:rsid w:val="00DB3687"/>
    <w:rsid w:val="00DB3E8A"/>
    <w:rsid w:val="00DB4361"/>
    <w:rsid w:val="00DB443A"/>
    <w:rsid w:val="00DB4916"/>
    <w:rsid w:val="00DB4948"/>
    <w:rsid w:val="00DB4B11"/>
    <w:rsid w:val="00DB4B15"/>
    <w:rsid w:val="00DB4CFB"/>
    <w:rsid w:val="00DB4D63"/>
    <w:rsid w:val="00DB4E38"/>
    <w:rsid w:val="00DB5247"/>
    <w:rsid w:val="00DB55C1"/>
    <w:rsid w:val="00DB5812"/>
    <w:rsid w:val="00DB59CA"/>
    <w:rsid w:val="00DB59DE"/>
    <w:rsid w:val="00DB5E0D"/>
    <w:rsid w:val="00DB63C8"/>
    <w:rsid w:val="00DB647E"/>
    <w:rsid w:val="00DB677D"/>
    <w:rsid w:val="00DB6F60"/>
    <w:rsid w:val="00DB7111"/>
    <w:rsid w:val="00DB75B5"/>
    <w:rsid w:val="00DB7A1C"/>
    <w:rsid w:val="00DB7C53"/>
    <w:rsid w:val="00DB7C69"/>
    <w:rsid w:val="00DC0048"/>
    <w:rsid w:val="00DC00DB"/>
    <w:rsid w:val="00DC01C5"/>
    <w:rsid w:val="00DC0451"/>
    <w:rsid w:val="00DC12A6"/>
    <w:rsid w:val="00DC19CB"/>
    <w:rsid w:val="00DC1AD3"/>
    <w:rsid w:val="00DC1C1F"/>
    <w:rsid w:val="00DC23F5"/>
    <w:rsid w:val="00DC2A57"/>
    <w:rsid w:val="00DC2BC9"/>
    <w:rsid w:val="00DC2D9C"/>
    <w:rsid w:val="00DC30A2"/>
    <w:rsid w:val="00DC3141"/>
    <w:rsid w:val="00DC39C2"/>
    <w:rsid w:val="00DC42C8"/>
    <w:rsid w:val="00DC42CB"/>
    <w:rsid w:val="00DC44FF"/>
    <w:rsid w:val="00DC49BC"/>
    <w:rsid w:val="00DC4B21"/>
    <w:rsid w:val="00DC4D24"/>
    <w:rsid w:val="00DC4E89"/>
    <w:rsid w:val="00DC508E"/>
    <w:rsid w:val="00DC55EF"/>
    <w:rsid w:val="00DC569E"/>
    <w:rsid w:val="00DC5E57"/>
    <w:rsid w:val="00DC60F1"/>
    <w:rsid w:val="00DC6155"/>
    <w:rsid w:val="00DC646A"/>
    <w:rsid w:val="00DC6FA5"/>
    <w:rsid w:val="00DC702A"/>
    <w:rsid w:val="00DC7438"/>
    <w:rsid w:val="00DC7871"/>
    <w:rsid w:val="00DC7E6F"/>
    <w:rsid w:val="00DD04E4"/>
    <w:rsid w:val="00DD0877"/>
    <w:rsid w:val="00DD08FC"/>
    <w:rsid w:val="00DD09B0"/>
    <w:rsid w:val="00DD0AC3"/>
    <w:rsid w:val="00DD0C6F"/>
    <w:rsid w:val="00DD0E50"/>
    <w:rsid w:val="00DD114A"/>
    <w:rsid w:val="00DD12F8"/>
    <w:rsid w:val="00DD13A4"/>
    <w:rsid w:val="00DD182C"/>
    <w:rsid w:val="00DD18A8"/>
    <w:rsid w:val="00DD22FF"/>
    <w:rsid w:val="00DD2810"/>
    <w:rsid w:val="00DD2871"/>
    <w:rsid w:val="00DD2A17"/>
    <w:rsid w:val="00DD2AAD"/>
    <w:rsid w:val="00DD32ED"/>
    <w:rsid w:val="00DD353D"/>
    <w:rsid w:val="00DD3961"/>
    <w:rsid w:val="00DD3987"/>
    <w:rsid w:val="00DD3DCE"/>
    <w:rsid w:val="00DD4381"/>
    <w:rsid w:val="00DD43B7"/>
    <w:rsid w:val="00DD46FA"/>
    <w:rsid w:val="00DD49A6"/>
    <w:rsid w:val="00DD5002"/>
    <w:rsid w:val="00DD513B"/>
    <w:rsid w:val="00DD530B"/>
    <w:rsid w:val="00DD590C"/>
    <w:rsid w:val="00DD5C5E"/>
    <w:rsid w:val="00DD5ECF"/>
    <w:rsid w:val="00DD5F62"/>
    <w:rsid w:val="00DD6216"/>
    <w:rsid w:val="00DD62E0"/>
    <w:rsid w:val="00DD641A"/>
    <w:rsid w:val="00DD6CF3"/>
    <w:rsid w:val="00DD7001"/>
    <w:rsid w:val="00DD72AB"/>
    <w:rsid w:val="00DD730C"/>
    <w:rsid w:val="00DD7343"/>
    <w:rsid w:val="00DD76BA"/>
    <w:rsid w:val="00DD7817"/>
    <w:rsid w:val="00DD7A56"/>
    <w:rsid w:val="00DD7AB1"/>
    <w:rsid w:val="00DD7D13"/>
    <w:rsid w:val="00DD7F08"/>
    <w:rsid w:val="00DE0133"/>
    <w:rsid w:val="00DE0299"/>
    <w:rsid w:val="00DE036D"/>
    <w:rsid w:val="00DE042B"/>
    <w:rsid w:val="00DE0477"/>
    <w:rsid w:val="00DE0A56"/>
    <w:rsid w:val="00DE0B67"/>
    <w:rsid w:val="00DE1152"/>
    <w:rsid w:val="00DE12A6"/>
    <w:rsid w:val="00DE1A48"/>
    <w:rsid w:val="00DE1BDC"/>
    <w:rsid w:val="00DE1C05"/>
    <w:rsid w:val="00DE2049"/>
    <w:rsid w:val="00DE241A"/>
    <w:rsid w:val="00DE27F2"/>
    <w:rsid w:val="00DE3672"/>
    <w:rsid w:val="00DE4412"/>
    <w:rsid w:val="00DE47CE"/>
    <w:rsid w:val="00DE4807"/>
    <w:rsid w:val="00DE498B"/>
    <w:rsid w:val="00DE4AFA"/>
    <w:rsid w:val="00DE4B37"/>
    <w:rsid w:val="00DE4BDE"/>
    <w:rsid w:val="00DE4D09"/>
    <w:rsid w:val="00DE4F4C"/>
    <w:rsid w:val="00DE50C6"/>
    <w:rsid w:val="00DE5432"/>
    <w:rsid w:val="00DE5A1A"/>
    <w:rsid w:val="00DE5A4A"/>
    <w:rsid w:val="00DE659F"/>
    <w:rsid w:val="00DE6BB9"/>
    <w:rsid w:val="00DE6CFF"/>
    <w:rsid w:val="00DE6E8F"/>
    <w:rsid w:val="00DE7179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175"/>
    <w:rsid w:val="00DF1AD5"/>
    <w:rsid w:val="00DF1BF9"/>
    <w:rsid w:val="00DF1DB1"/>
    <w:rsid w:val="00DF1E55"/>
    <w:rsid w:val="00DF1F3C"/>
    <w:rsid w:val="00DF207D"/>
    <w:rsid w:val="00DF272C"/>
    <w:rsid w:val="00DF2A8C"/>
    <w:rsid w:val="00DF2E26"/>
    <w:rsid w:val="00DF326E"/>
    <w:rsid w:val="00DF339D"/>
    <w:rsid w:val="00DF33C5"/>
    <w:rsid w:val="00DF383B"/>
    <w:rsid w:val="00DF3ACA"/>
    <w:rsid w:val="00DF3EB7"/>
    <w:rsid w:val="00DF4294"/>
    <w:rsid w:val="00DF443B"/>
    <w:rsid w:val="00DF46CE"/>
    <w:rsid w:val="00DF4AC8"/>
    <w:rsid w:val="00DF4D5A"/>
    <w:rsid w:val="00DF4EDA"/>
    <w:rsid w:val="00DF51FC"/>
    <w:rsid w:val="00DF5236"/>
    <w:rsid w:val="00DF54BE"/>
    <w:rsid w:val="00DF54D0"/>
    <w:rsid w:val="00DF5571"/>
    <w:rsid w:val="00DF57BF"/>
    <w:rsid w:val="00DF5A5A"/>
    <w:rsid w:val="00DF601F"/>
    <w:rsid w:val="00DF60F3"/>
    <w:rsid w:val="00DF62D9"/>
    <w:rsid w:val="00DF6445"/>
    <w:rsid w:val="00DF64EA"/>
    <w:rsid w:val="00DF6538"/>
    <w:rsid w:val="00DF65D7"/>
    <w:rsid w:val="00DF6A62"/>
    <w:rsid w:val="00DF6DBC"/>
    <w:rsid w:val="00DF6F24"/>
    <w:rsid w:val="00DF7509"/>
    <w:rsid w:val="00DF7602"/>
    <w:rsid w:val="00DF7731"/>
    <w:rsid w:val="00DF77FC"/>
    <w:rsid w:val="00E00173"/>
    <w:rsid w:val="00E002F0"/>
    <w:rsid w:val="00E0033B"/>
    <w:rsid w:val="00E0034D"/>
    <w:rsid w:val="00E0045D"/>
    <w:rsid w:val="00E007BE"/>
    <w:rsid w:val="00E0083B"/>
    <w:rsid w:val="00E00F5F"/>
    <w:rsid w:val="00E01217"/>
    <w:rsid w:val="00E01DC3"/>
    <w:rsid w:val="00E0233E"/>
    <w:rsid w:val="00E02510"/>
    <w:rsid w:val="00E026B3"/>
    <w:rsid w:val="00E02A92"/>
    <w:rsid w:val="00E02B27"/>
    <w:rsid w:val="00E02C1D"/>
    <w:rsid w:val="00E03BCE"/>
    <w:rsid w:val="00E03CFA"/>
    <w:rsid w:val="00E046F5"/>
    <w:rsid w:val="00E04FC7"/>
    <w:rsid w:val="00E05052"/>
    <w:rsid w:val="00E0577F"/>
    <w:rsid w:val="00E0587A"/>
    <w:rsid w:val="00E05A03"/>
    <w:rsid w:val="00E05D07"/>
    <w:rsid w:val="00E05F29"/>
    <w:rsid w:val="00E0623A"/>
    <w:rsid w:val="00E06648"/>
    <w:rsid w:val="00E0713D"/>
    <w:rsid w:val="00E073FD"/>
    <w:rsid w:val="00E0766A"/>
    <w:rsid w:val="00E07B64"/>
    <w:rsid w:val="00E07D84"/>
    <w:rsid w:val="00E104D5"/>
    <w:rsid w:val="00E10997"/>
    <w:rsid w:val="00E1127E"/>
    <w:rsid w:val="00E11B98"/>
    <w:rsid w:val="00E11DEB"/>
    <w:rsid w:val="00E11FFB"/>
    <w:rsid w:val="00E12253"/>
    <w:rsid w:val="00E12490"/>
    <w:rsid w:val="00E127BD"/>
    <w:rsid w:val="00E1287F"/>
    <w:rsid w:val="00E139CD"/>
    <w:rsid w:val="00E13B66"/>
    <w:rsid w:val="00E13D4F"/>
    <w:rsid w:val="00E1426E"/>
    <w:rsid w:val="00E14629"/>
    <w:rsid w:val="00E1474E"/>
    <w:rsid w:val="00E14834"/>
    <w:rsid w:val="00E148BF"/>
    <w:rsid w:val="00E14D16"/>
    <w:rsid w:val="00E1520D"/>
    <w:rsid w:val="00E152D1"/>
    <w:rsid w:val="00E15EA3"/>
    <w:rsid w:val="00E15EEA"/>
    <w:rsid w:val="00E16056"/>
    <w:rsid w:val="00E161C7"/>
    <w:rsid w:val="00E16BB7"/>
    <w:rsid w:val="00E16BC4"/>
    <w:rsid w:val="00E16E7F"/>
    <w:rsid w:val="00E17241"/>
    <w:rsid w:val="00E17286"/>
    <w:rsid w:val="00E17310"/>
    <w:rsid w:val="00E174E7"/>
    <w:rsid w:val="00E17591"/>
    <w:rsid w:val="00E177CA"/>
    <w:rsid w:val="00E178B4"/>
    <w:rsid w:val="00E17BF9"/>
    <w:rsid w:val="00E17D20"/>
    <w:rsid w:val="00E17D8F"/>
    <w:rsid w:val="00E207E0"/>
    <w:rsid w:val="00E20B98"/>
    <w:rsid w:val="00E20C14"/>
    <w:rsid w:val="00E20C63"/>
    <w:rsid w:val="00E20D38"/>
    <w:rsid w:val="00E21FB4"/>
    <w:rsid w:val="00E2235B"/>
    <w:rsid w:val="00E227D4"/>
    <w:rsid w:val="00E22C2A"/>
    <w:rsid w:val="00E23485"/>
    <w:rsid w:val="00E235B8"/>
    <w:rsid w:val="00E2377C"/>
    <w:rsid w:val="00E23C31"/>
    <w:rsid w:val="00E23C60"/>
    <w:rsid w:val="00E23DAE"/>
    <w:rsid w:val="00E23EC8"/>
    <w:rsid w:val="00E2427A"/>
    <w:rsid w:val="00E246EE"/>
    <w:rsid w:val="00E247FB"/>
    <w:rsid w:val="00E2483A"/>
    <w:rsid w:val="00E249D8"/>
    <w:rsid w:val="00E24B92"/>
    <w:rsid w:val="00E24F3F"/>
    <w:rsid w:val="00E253A6"/>
    <w:rsid w:val="00E25521"/>
    <w:rsid w:val="00E262B3"/>
    <w:rsid w:val="00E265A9"/>
    <w:rsid w:val="00E26D42"/>
    <w:rsid w:val="00E27001"/>
    <w:rsid w:val="00E27091"/>
    <w:rsid w:val="00E27097"/>
    <w:rsid w:val="00E2736D"/>
    <w:rsid w:val="00E277D7"/>
    <w:rsid w:val="00E27809"/>
    <w:rsid w:val="00E2799B"/>
    <w:rsid w:val="00E279FD"/>
    <w:rsid w:val="00E27AD5"/>
    <w:rsid w:val="00E3013D"/>
    <w:rsid w:val="00E301D5"/>
    <w:rsid w:val="00E30561"/>
    <w:rsid w:val="00E30604"/>
    <w:rsid w:val="00E3084A"/>
    <w:rsid w:val="00E30B70"/>
    <w:rsid w:val="00E30D84"/>
    <w:rsid w:val="00E310AB"/>
    <w:rsid w:val="00E311B2"/>
    <w:rsid w:val="00E31492"/>
    <w:rsid w:val="00E315D4"/>
    <w:rsid w:val="00E319DE"/>
    <w:rsid w:val="00E31B7A"/>
    <w:rsid w:val="00E31D08"/>
    <w:rsid w:val="00E32893"/>
    <w:rsid w:val="00E3289E"/>
    <w:rsid w:val="00E32B34"/>
    <w:rsid w:val="00E32E6F"/>
    <w:rsid w:val="00E33042"/>
    <w:rsid w:val="00E33333"/>
    <w:rsid w:val="00E3365F"/>
    <w:rsid w:val="00E336B4"/>
    <w:rsid w:val="00E3387D"/>
    <w:rsid w:val="00E33955"/>
    <w:rsid w:val="00E3397D"/>
    <w:rsid w:val="00E33BCB"/>
    <w:rsid w:val="00E33F89"/>
    <w:rsid w:val="00E34230"/>
    <w:rsid w:val="00E343A1"/>
    <w:rsid w:val="00E344E5"/>
    <w:rsid w:val="00E34DBC"/>
    <w:rsid w:val="00E352BA"/>
    <w:rsid w:val="00E35335"/>
    <w:rsid w:val="00E357E3"/>
    <w:rsid w:val="00E359E3"/>
    <w:rsid w:val="00E35BB3"/>
    <w:rsid w:val="00E35E9C"/>
    <w:rsid w:val="00E35FD7"/>
    <w:rsid w:val="00E36229"/>
    <w:rsid w:val="00E36493"/>
    <w:rsid w:val="00E364B3"/>
    <w:rsid w:val="00E365A7"/>
    <w:rsid w:val="00E36C42"/>
    <w:rsid w:val="00E36D78"/>
    <w:rsid w:val="00E37298"/>
    <w:rsid w:val="00E3764E"/>
    <w:rsid w:val="00E37937"/>
    <w:rsid w:val="00E40047"/>
    <w:rsid w:val="00E40097"/>
    <w:rsid w:val="00E40AD9"/>
    <w:rsid w:val="00E40BB5"/>
    <w:rsid w:val="00E40CD3"/>
    <w:rsid w:val="00E41145"/>
    <w:rsid w:val="00E416DD"/>
    <w:rsid w:val="00E418F9"/>
    <w:rsid w:val="00E41EB7"/>
    <w:rsid w:val="00E4222A"/>
    <w:rsid w:val="00E423DF"/>
    <w:rsid w:val="00E4248A"/>
    <w:rsid w:val="00E428B0"/>
    <w:rsid w:val="00E42A43"/>
    <w:rsid w:val="00E430B6"/>
    <w:rsid w:val="00E432A6"/>
    <w:rsid w:val="00E43EB2"/>
    <w:rsid w:val="00E440A7"/>
    <w:rsid w:val="00E45175"/>
    <w:rsid w:val="00E451C7"/>
    <w:rsid w:val="00E458C4"/>
    <w:rsid w:val="00E45951"/>
    <w:rsid w:val="00E45AF4"/>
    <w:rsid w:val="00E45C8B"/>
    <w:rsid w:val="00E45ECF"/>
    <w:rsid w:val="00E4600D"/>
    <w:rsid w:val="00E4634D"/>
    <w:rsid w:val="00E4655B"/>
    <w:rsid w:val="00E46885"/>
    <w:rsid w:val="00E46B3D"/>
    <w:rsid w:val="00E475E5"/>
    <w:rsid w:val="00E479C3"/>
    <w:rsid w:val="00E47BB2"/>
    <w:rsid w:val="00E47BF0"/>
    <w:rsid w:val="00E50348"/>
    <w:rsid w:val="00E50423"/>
    <w:rsid w:val="00E504DD"/>
    <w:rsid w:val="00E50B52"/>
    <w:rsid w:val="00E50BCE"/>
    <w:rsid w:val="00E51368"/>
    <w:rsid w:val="00E5147A"/>
    <w:rsid w:val="00E516E8"/>
    <w:rsid w:val="00E517E6"/>
    <w:rsid w:val="00E51DA8"/>
    <w:rsid w:val="00E522A3"/>
    <w:rsid w:val="00E52C80"/>
    <w:rsid w:val="00E52DC1"/>
    <w:rsid w:val="00E52F34"/>
    <w:rsid w:val="00E53138"/>
    <w:rsid w:val="00E539D7"/>
    <w:rsid w:val="00E53A9F"/>
    <w:rsid w:val="00E543BB"/>
    <w:rsid w:val="00E54543"/>
    <w:rsid w:val="00E54827"/>
    <w:rsid w:val="00E54967"/>
    <w:rsid w:val="00E549CD"/>
    <w:rsid w:val="00E549D3"/>
    <w:rsid w:val="00E54A95"/>
    <w:rsid w:val="00E54DD6"/>
    <w:rsid w:val="00E551CF"/>
    <w:rsid w:val="00E5569B"/>
    <w:rsid w:val="00E55B86"/>
    <w:rsid w:val="00E55CC5"/>
    <w:rsid w:val="00E55D11"/>
    <w:rsid w:val="00E561B4"/>
    <w:rsid w:val="00E5623B"/>
    <w:rsid w:val="00E56357"/>
    <w:rsid w:val="00E565F8"/>
    <w:rsid w:val="00E569F1"/>
    <w:rsid w:val="00E56C78"/>
    <w:rsid w:val="00E56D28"/>
    <w:rsid w:val="00E56D75"/>
    <w:rsid w:val="00E56ED5"/>
    <w:rsid w:val="00E5705D"/>
    <w:rsid w:val="00E5709A"/>
    <w:rsid w:val="00E5761B"/>
    <w:rsid w:val="00E5765C"/>
    <w:rsid w:val="00E5767F"/>
    <w:rsid w:val="00E57C36"/>
    <w:rsid w:val="00E57C5F"/>
    <w:rsid w:val="00E57D31"/>
    <w:rsid w:val="00E57D6C"/>
    <w:rsid w:val="00E60204"/>
    <w:rsid w:val="00E60895"/>
    <w:rsid w:val="00E60DB6"/>
    <w:rsid w:val="00E60E99"/>
    <w:rsid w:val="00E61510"/>
    <w:rsid w:val="00E61848"/>
    <w:rsid w:val="00E61B20"/>
    <w:rsid w:val="00E61B4E"/>
    <w:rsid w:val="00E61F58"/>
    <w:rsid w:val="00E6206C"/>
    <w:rsid w:val="00E621B3"/>
    <w:rsid w:val="00E62362"/>
    <w:rsid w:val="00E62544"/>
    <w:rsid w:val="00E62D6D"/>
    <w:rsid w:val="00E63270"/>
    <w:rsid w:val="00E63336"/>
    <w:rsid w:val="00E63A34"/>
    <w:rsid w:val="00E63DF5"/>
    <w:rsid w:val="00E63EA1"/>
    <w:rsid w:val="00E641A7"/>
    <w:rsid w:val="00E642F3"/>
    <w:rsid w:val="00E64310"/>
    <w:rsid w:val="00E64774"/>
    <w:rsid w:val="00E652D3"/>
    <w:rsid w:val="00E65376"/>
    <w:rsid w:val="00E65A28"/>
    <w:rsid w:val="00E65A81"/>
    <w:rsid w:val="00E65FBC"/>
    <w:rsid w:val="00E66285"/>
    <w:rsid w:val="00E665CE"/>
    <w:rsid w:val="00E66900"/>
    <w:rsid w:val="00E66E74"/>
    <w:rsid w:val="00E6711A"/>
    <w:rsid w:val="00E673D2"/>
    <w:rsid w:val="00E6741D"/>
    <w:rsid w:val="00E674E3"/>
    <w:rsid w:val="00E67790"/>
    <w:rsid w:val="00E67EF0"/>
    <w:rsid w:val="00E70D78"/>
    <w:rsid w:val="00E715C0"/>
    <w:rsid w:val="00E71937"/>
    <w:rsid w:val="00E71A8E"/>
    <w:rsid w:val="00E72619"/>
    <w:rsid w:val="00E72824"/>
    <w:rsid w:val="00E72C93"/>
    <w:rsid w:val="00E72D22"/>
    <w:rsid w:val="00E730C6"/>
    <w:rsid w:val="00E73226"/>
    <w:rsid w:val="00E733EC"/>
    <w:rsid w:val="00E73949"/>
    <w:rsid w:val="00E73EA8"/>
    <w:rsid w:val="00E73FC3"/>
    <w:rsid w:val="00E74817"/>
    <w:rsid w:val="00E748A0"/>
    <w:rsid w:val="00E74CD4"/>
    <w:rsid w:val="00E74E50"/>
    <w:rsid w:val="00E750A8"/>
    <w:rsid w:val="00E750AF"/>
    <w:rsid w:val="00E754AE"/>
    <w:rsid w:val="00E75820"/>
    <w:rsid w:val="00E75C26"/>
    <w:rsid w:val="00E75C67"/>
    <w:rsid w:val="00E76299"/>
    <w:rsid w:val="00E76CB6"/>
    <w:rsid w:val="00E76D97"/>
    <w:rsid w:val="00E76F4F"/>
    <w:rsid w:val="00E7763E"/>
    <w:rsid w:val="00E77681"/>
    <w:rsid w:val="00E777AF"/>
    <w:rsid w:val="00E77D5E"/>
    <w:rsid w:val="00E80049"/>
    <w:rsid w:val="00E800E6"/>
    <w:rsid w:val="00E801F8"/>
    <w:rsid w:val="00E80243"/>
    <w:rsid w:val="00E8025F"/>
    <w:rsid w:val="00E8034E"/>
    <w:rsid w:val="00E804F5"/>
    <w:rsid w:val="00E80E2D"/>
    <w:rsid w:val="00E80E5D"/>
    <w:rsid w:val="00E8122A"/>
    <w:rsid w:val="00E815C3"/>
    <w:rsid w:val="00E820DA"/>
    <w:rsid w:val="00E82154"/>
    <w:rsid w:val="00E82939"/>
    <w:rsid w:val="00E829BA"/>
    <w:rsid w:val="00E82C4D"/>
    <w:rsid w:val="00E82C9E"/>
    <w:rsid w:val="00E83255"/>
    <w:rsid w:val="00E83417"/>
    <w:rsid w:val="00E835E6"/>
    <w:rsid w:val="00E83C43"/>
    <w:rsid w:val="00E83D8D"/>
    <w:rsid w:val="00E844D7"/>
    <w:rsid w:val="00E8496D"/>
    <w:rsid w:val="00E84A49"/>
    <w:rsid w:val="00E8507B"/>
    <w:rsid w:val="00E8530C"/>
    <w:rsid w:val="00E85457"/>
    <w:rsid w:val="00E85925"/>
    <w:rsid w:val="00E86055"/>
    <w:rsid w:val="00E86107"/>
    <w:rsid w:val="00E864FF"/>
    <w:rsid w:val="00E86C97"/>
    <w:rsid w:val="00E86D10"/>
    <w:rsid w:val="00E87308"/>
    <w:rsid w:val="00E87469"/>
    <w:rsid w:val="00E874FF"/>
    <w:rsid w:val="00E8756C"/>
    <w:rsid w:val="00E87595"/>
    <w:rsid w:val="00E87BB6"/>
    <w:rsid w:val="00E87D65"/>
    <w:rsid w:val="00E87FE1"/>
    <w:rsid w:val="00E90102"/>
    <w:rsid w:val="00E903EE"/>
    <w:rsid w:val="00E905BE"/>
    <w:rsid w:val="00E90AB5"/>
    <w:rsid w:val="00E91239"/>
    <w:rsid w:val="00E9139F"/>
    <w:rsid w:val="00E914DC"/>
    <w:rsid w:val="00E9194A"/>
    <w:rsid w:val="00E919B8"/>
    <w:rsid w:val="00E91AF2"/>
    <w:rsid w:val="00E91DB7"/>
    <w:rsid w:val="00E91FDB"/>
    <w:rsid w:val="00E921D6"/>
    <w:rsid w:val="00E928DC"/>
    <w:rsid w:val="00E92B19"/>
    <w:rsid w:val="00E92B5B"/>
    <w:rsid w:val="00E92CFC"/>
    <w:rsid w:val="00E9387E"/>
    <w:rsid w:val="00E93CA2"/>
    <w:rsid w:val="00E93D09"/>
    <w:rsid w:val="00E93EB8"/>
    <w:rsid w:val="00E941AA"/>
    <w:rsid w:val="00E94454"/>
    <w:rsid w:val="00E953E6"/>
    <w:rsid w:val="00E9541B"/>
    <w:rsid w:val="00E95465"/>
    <w:rsid w:val="00E95BC6"/>
    <w:rsid w:val="00E95F4F"/>
    <w:rsid w:val="00E963A9"/>
    <w:rsid w:val="00E965FC"/>
    <w:rsid w:val="00E96B5C"/>
    <w:rsid w:val="00E9782C"/>
    <w:rsid w:val="00E97B7C"/>
    <w:rsid w:val="00EA0341"/>
    <w:rsid w:val="00EA0652"/>
    <w:rsid w:val="00EA06FE"/>
    <w:rsid w:val="00EA0870"/>
    <w:rsid w:val="00EA0ED4"/>
    <w:rsid w:val="00EA12FF"/>
    <w:rsid w:val="00EA17D9"/>
    <w:rsid w:val="00EA1D85"/>
    <w:rsid w:val="00EA1DD3"/>
    <w:rsid w:val="00EA1DE0"/>
    <w:rsid w:val="00EA21DC"/>
    <w:rsid w:val="00EA2318"/>
    <w:rsid w:val="00EA2570"/>
    <w:rsid w:val="00EA28E0"/>
    <w:rsid w:val="00EA2B3B"/>
    <w:rsid w:val="00EA2B3D"/>
    <w:rsid w:val="00EA2E65"/>
    <w:rsid w:val="00EA2F8A"/>
    <w:rsid w:val="00EA343E"/>
    <w:rsid w:val="00EA397A"/>
    <w:rsid w:val="00EA47F7"/>
    <w:rsid w:val="00EA4819"/>
    <w:rsid w:val="00EA4849"/>
    <w:rsid w:val="00EA4907"/>
    <w:rsid w:val="00EA4B09"/>
    <w:rsid w:val="00EA4BB5"/>
    <w:rsid w:val="00EA4D4A"/>
    <w:rsid w:val="00EA4DE6"/>
    <w:rsid w:val="00EA5014"/>
    <w:rsid w:val="00EA5062"/>
    <w:rsid w:val="00EA5DAD"/>
    <w:rsid w:val="00EA66BC"/>
    <w:rsid w:val="00EA6732"/>
    <w:rsid w:val="00EA6852"/>
    <w:rsid w:val="00EA6BBC"/>
    <w:rsid w:val="00EA6F7C"/>
    <w:rsid w:val="00EA6FC9"/>
    <w:rsid w:val="00EA70EA"/>
    <w:rsid w:val="00EA7915"/>
    <w:rsid w:val="00EA7A05"/>
    <w:rsid w:val="00EA7B88"/>
    <w:rsid w:val="00EA7C4F"/>
    <w:rsid w:val="00EA7C98"/>
    <w:rsid w:val="00EB0149"/>
    <w:rsid w:val="00EB02F1"/>
    <w:rsid w:val="00EB05AB"/>
    <w:rsid w:val="00EB05F9"/>
    <w:rsid w:val="00EB0B92"/>
    <w:rsid w:val="00EB0E8D"/>
    <w:rsid w:val="00EB136B"/>
    <w:rsid w:val="00EB148F"/>
    <w:rsid w:val="00EB15D1"/>
    <w:rsid w:val="00EB15E3"/>
    <w:rsid w:val="00EB1965"/>
    <w:rsid w:val="00EB1BA3"/>
    <w:rsid w:val="00EB1C16"/>
    <w:rsid w:val="00EB20B1"/>
    <w:rsid w:val="00EB216C"/>
    <w:rsid w:val="00EB2595"/>
    <w:rsid w:val="00EB2624"/>
    <w:rsid w:val="00EB264D"/>
    <w:rsid w:val="00EB267E"/>
    <w:rsid w:val="00EB2A57"/>
    <w:rsid w:val="00EB2DAA"/>
    <w:rsid w:val="00EB2E9F"/>
    <w:rsid w:val="00EB3040"/>
    <w:rsid w:val="00EB311E"/>
    <w:rsid w:val="00EB3310"/>
    <w:rsid w:val="00EB359B"/>
    <w:rsid w:val="00EB376A"/>
    <w:rsid w:val="00EB3984"/>
    <w:rsid w:val="00EB39B1"/>
    <w:rsid w:val="00EB40DA"/>
    <w:rsid w:val="00EB4198"/>
    <w:rsid w:val="00EB43B7"/>
    <w:rsid w:val="00EB4665"/>
    <w:rsid w:val="00EB46C2"/>
    <w:rsid w:val="00EB471A"/>
    <w:rsid w:val="00EB497D"/>
    <w:rsid w:val="00EB4A84"/>
    <w:rsid w:val="00EB4FE5"/>
    <w:rsid w:val="00EB5094"/>
    <w:rsid w:val="00EB541E"/>
    <w:rsid w:val="00EB57E1"/>
    <w:rsid w:val="00EB5A7F"/>
    <w:rsid w:val="00EB5DFC"/>
    <w:rsid w:val="00EB6213"/>
    <w:rsid w:val="00EB64F2"/>
    <w:rsid w:val="00EB67F1"/>
    <w:rsid w:val="00EB681D"/>
    <w:rsid w:val="00EB6B3C"/>
    <w:rsid w:val="00EB73D2"/>
    <w:rsid w:val="00EB7F3A"/>
    <w:rsid w:val="00EC00BC"/>
    <w:rsid w:val="00EC016F"/>
    <w:rsid w:val="00EC030B"/>
    <w:rsid w:val="00EC0357"/>
    <w:rsid w:val="00EC0430"/>
    <w:rsid w:val="00EC06B7"/>
    <w:rsid w:val="00EC0753"/>
    <w:rsid w:val="00EC0869"/>
    <w:rsid w:val="00EC09E1"/>
    <w:rsid w:val="00EC0EEC"/>
    <w:rsid w:val="00EC1A98"/>
    <w:rsid w:val="00EC1B76"/>
    <w:rsid w:val="00EC203F"/>
    <w:rsid w:val="00EC2283"/>
    <w:rsid w:val="00EC2C89"/>
    <w:rsid w:val="00EC2D82"/>
    <w:rsid w:val="00EC324F"/>
    <w:rsid w:val="00EC3359"/>
    <w:rsid w:val="00EC3619"/>
    <w:rsid w:val="00EC36C9"/>
    <w:rsid w:val="00EC39B5"/>
    <w:rsid w:val="00EC3F08"/>
    <w:rsid w:val="00EC4127"/>
    <w:rsid w:val="00EC4189"/>
    <w:rsid w:val="00EC42E5"/>
    <w:rsid w:val="00EC433C"/>
    <w:rsid w:val="00EC48C2"/>
    <w:rsid w:val="00EC4AFF"/>
    <w:rsid w:val="00EC4C99"/>
    <w:rsid w:val="00EC4E1F"/>
    <w:rsid w:val="00EC50E5"/>
    <w:rsid w:val="00EC518D"/>
    <w:rsid w:val="00EC51BA"/>
    <w:rsid w:val="00EC53D7"/>
    <w:rsid w:val="00EC5493"/>
    <w:rsid w:val="00EC554A"/>
    <w:rsid w:val="00EC5575"/>
    <w:rsid w:val="00EC5FC2"/>
    <w:rsid w:val="00EC5FD1"/>
    <w:rsid w:val="00EC6081"/>
    <w:rsid w:val="00EC6295"/>
    <w:rsid w:val="00EC6544"/>
    <w:rsid w:val="00EC6D75"/>
    <w:rsid w:val="00EC77E4"/>
    <w:rsid w:val="00EC79D1"/>
    <w:rsid w:val="00EC7A0E"/>
    <w:rsid w:val="00EC7DC4"/>
    <w:rsid w:val="00EC7F7C"/>
    <w:rsid w:val="00ED0439"/>
    <w:rsid w:val="00ED0540"/>
    <w:rsid w:val="00ED073C"/>
    <w:rsid w:val="00ED08EF"/>
    <w:rsid w:val="00ED0B6D"/>
    <w:rsid w:val="00ED1231"/>
    <w:rsid w:val="00ED1406"/>
    <w:rsid w:val="00ED1C16"/>
    <w:rsid w:val="00ED1CDE"/>
    <w:rsid w:val="00ED201F"/>
    <w:rsid w:val="00ED21DC"/>
    <w:rsid w:val="00ED22E7"/>
    <w:rsid w:val="00ED2510"/>
    <w:rsid w:val="00ED26A6"/>
    <w:rsid w:val="00ED2B00"/>
    <w:rsid w:val="00ED3148"/>
    <w:rsid w:val="00ED35B0"/>
    <w:rsid w:val="00ED3622"/>
    <w:rsid w:val="00ED3698"/>
    <w:rsid w:val="00ED374A"/>
    <w:rsid w:val="00ED376F"/>
    <w:rsid w:val="00ED433F"/>
    <w:rsid w:val="00ED446A"/>
    <w:rsid w:val="00ED4813"/>
    <w:rsid w:val="00ED51E9"/>
    <w:rsid w:val="00ED567E"/>
    <w:rsid w:val="00ED5A2B"/>
    <w:rsid w:val="00ED5E78"/>
    <w:rsid w:val="00ED61D2"/>
    <w:rsid w:val="00ED677F"/>
    <w:rsid w:val="00ED6852"/>
    <w:rsid w:val="00ED709E"/>
    <w:rsid w:val="00ED71C4"/>
    <w:rsid w:val="00EE0475"/>
    <w:rsid w:val="00EE097D"/>
    <w:rsid w:val="00EE0B10"/>
    <w:rsid w:val="00EE0C20"/>
    <w:rsid w:val="00EE0CFE"/>
    <w:rsid w:val="00EE0F33"/>
    <w:rsid w:val="00EE11F2"/>
    <w:rsid w:val="00EE124F"/>
    <w:rsid w:val="00EE12C4"/>
    <w:rsid w:val="00EE14D2"/>
    <w:rsid w:val="00EE16A0"/>
    <w:rsid w:val="00EE1CC9"/>
    <w:rsid w:val="00EE1D5F"/>
    <w:rsid w:val="00EE24F5"/>
    <w:rsid w:val="00EE2518"/>
    <w:rsid w:val="00EE28D9"/>
    <w:rsid w:val="00EE2A4A"/>
    <w:rsid w:val="00EE2E99"/>
    <w:rsid w:val="00EE3042"/>
    <w:rsid w:val="00EE318A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2D0"/>
    <w:rsid w:val="00EE56FA"/>
    <w:rsid w:val="00EE5754"/>
    <w:rsid w:val="00EE64EA"/>
    <w:rsid w:val="00EE6643"/>
    <w:rsid w:val="00EE66D4"/>
    <w:rsid w:val="00EE6C5C"/>
    <w:rsid w:val="00EE6C7C"/>
    <w:rsid w:val="00EE6F6F"/>
    <w:rsid w:val="00EE71AE"/>
    <w:rsid w:val="00EE7C49"/>
    <w:rsid w:val="00EE7C80"/>
    <w:rsid w:val="00EE7F4B"/>
    <w:rsid w:val="00EF0AF8"/>
    <w:rsid w:val="00EF0E0D"/>
    <w:rsid w:val="00EF0ED3"/>
    <w:rsid w:val="00EF1041"/>
    <w:rsid w:val="00EF109B"/>
    <w:rsid w:val="00EF1711"/>
    <w:rsid w:val="00EF1B7E"/>
    <w:rsid w:val="00EF20C7"/>
    <w:rsid w:val="00EF2102"/>
    <w:rsid w:val="00EF2462"/>
    <w:rsid w:val="00EF2576"/>
    <w:rsid w:val="00EF25E8"/>
    <w:rsid w:val="00EF290B"/>
    <w:rsid w:val="00EF29F1"/>
    <w:rsid w:val="00EF2B8C"/>
    <w:rsid w:val="00EF2DC1"/>
    <w:rsid w:val="00EF32AD"/>
    <w:rsid w:val="00EF3591"/>
    <w:rsid w:val="00EF35D3"/>
    <w:rsid w:val="00EF36C5"/>
    <w:rsid w:val="00EF3748"/>
    <w:rsid w:val="00EF37E8"/>
    <w:rsid w:val="00EF38C9"/>
    <w:rsid w:val="00EF3BB7"/>
    <w:rsid w:val="00EF3BEB"/>
    <w:rsid w:val="00EF41F3"/>
    <w:rsid w:val="00EF43A4"/>
    <w:rsid w:val="00EF4702"/>
    <w:rsid w:val="00EF4C90"/>
    <w:rsid w:val="00EF508B"/>
    <w:rsid w:val="00EF50D4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EF7885"/>
    <w:rsid w:val="00EF78F6"/>
    <w:rsid w:val="00EF7FF7"/>
    <w:rsid w:val="00F00174"/>
    <w:rsid w:val="00F00177"/>
    <w:rsid w:val="00F00C26"/>
    <w:rsid w:val="00F00E29"/>
    <w:rsid w:val="00F01647"/>
    <w:rsid w:val="00F0187C"/>
    <w:rsid w:val="00F01D7E"/>
    <w:rsid w:val="00F01F1F"/>
    <w:rsid w:val="00F022EE"/>
    <w:rsid w:val="00F025F1"/>
    <w:rsid w:val="00F026BD"/>
    <w:rsid w:val="00F02957"/>
    <w:rsid w:val="00F02A4F"/>
    <w:rsid w:val="00F02CBD"/>
    <w:rsid w:val="00F02DD6"/>
    <w:rsid w:val="00F02F2D"/>
    <w:rsid w:val="00F035FE"/>
    <w:rsid w:val="00F0380A"/>
    <w:rsid w:val="00F03AB8"/>
    <w:rsid w:val="00F03CAE"/>
    <w:rsid w:val="00F0409E"/>
    <w:rsid w:val="00F041D4"/>
    <w:rsid w:val="00F04515"/>
    <w:rsid w:val="00F04B15"/>
    <w:rsid w:val="00F04BEB"/>
    <w:rsid w:val="00F051B5"/>
    <w:rsid w:val="00F05282"/>
    <w:rsid w:val="00F05914"/>
    <w:rsid w:val="00F05C8F"/>
    <w:rsid w:val="00F05D4F"/>
    <w:rsid w:val="00F05E05"/>
    <w:rsid w:val="00F0667B"/>
    <w:rsid w:val="00F06888"/>
    <w:rsid w:val="00F068DA"/>
    <w:rsid w:val="00F0701B"/>
    <w:rsid w:val="00F07124"/>
    <w:rsid w:val="00F071DA"/>
    <w:rsid w:val="00F07354"/>
    <w:rsid w:val="00F07382"/>
    <w:rsid w:val="00F0739F"/>
    <w:rsid w:val="00F07804"/>
    <w:rsid w:val="00F07E81"/>
    <w:rsid w:val="00F10041"/>
    <w:rsid w:val="00F10637"/>
    <w:rsid w:val="00F10A2A"/>
    <w:rsid w:val="00F10FD3"/>
    <w:rsid w:val="00F1112C"/>
    <w:rsid w:val="00F11969"/>
    <w:rsid w:val="00F11B30"/>
    <w:rsid w:val="00F11C25"/>
    <w:rsid w:val="00F123F9"/>
    <w:rsid w:val="00F12580"/>
    <w:rsid w:val="00F12750"/>
    <w:rsid w:val="00F13B25"/>
    <w:rsid w:val="00F13F1F"/>
    <w:rsid w:val="00F13FF3"/>
    <w:rsid w:val="00F14247"/>
    <w:rsid w:val="00F148FB"/>
    <w:rsid w:val="00F14942"/>
    <w:rsid w:val="00F14B46"/>
    <w:rsid w:val="00F14BB6"/>
    <w:rsid w:val="00F14DC2"/>
    <w:rsid w:val="00F15098"/>
    <w:rsid w:val="00F15386"/>
    <w:rsid w:val="00F1546D"/>
    <w:rsid w:val="00F15B2E"/>
    <w:rsid w:val="00F15BBB"/>
    <w:rsid w:val="00F1604D"/>
    <w:rsid w:val="00F160A3"/>
    <w:rsid w:val="00F16278"/>
    <w:rsid w:val="00F16370"/>
    <w:rsid w:val="00F1650D"/>
    <w:rsid w:val="00F165F4"/>
    <w:rsid w:val="00F1689B"/>
    <w:rsid w:val="00F16AAE"/>
    <w:rsid w:val="00F1704F"/>
    <w:rsid w:val="00F17222"/>
    <w:rsid w:val="00F17494"/>
    <w:rsid w:val="00F17729"/>
    <w:rsid w:val="00F17AF1"/>
    <w:rsid w:val="00F17D87"/>
    <w:rsid w:val="00F17F1A"/>
    <w:rsid w:val="00F17FF4"/>
    <w:rsid w:val="00F2053F"/>
    <w:rsid w:val="00F20CF4"/>
    <w:rsid w:val="00F20DCB"/>
    <w:rsid w:val="00F211C4"/>
    <w:rsid w:val="00F21229"/>
    <w:rsid w:val="00F2153E"/>
    <w:rsid w:val="00F215C0"/>
    <w:rsid w:val="00F219A8"/>
    <w:rsid w:val="00F21B6F"/>
    <w:rsid w:val="00F21C2C"/>
    <w:rsid w:val="00F21D69"/>
    <w:rsid w:val="00F21FFF"/>
    <w:rsid w:val="00F222EC"/>
    <w:rsid w:val="00F224CB"/>
    <w:rsid w:val="00F2292C"/>
    <w:rsid w:val="00F22961"/>
    <w:rsid w:val="00F229B5"/>
    <w:rsid w:val="00F229F0"/>
    <w:rsid w:val="00F22ED9"/>
    <w:rsid w:val="00F22FE5"/>
    <w:rsid w:val="00F23317"/>
    <w:rsid w:val="00F23454"/>
    <w:rsid w:val="00F241C1"/>
    <w:rsid w:val="00F2448F"/>
    <w:rsid w:val="00F24964"/>
    <w:rsid w:val="00F24C7F"/>
    <w:rsid w:val="00F2512F"/>
    <w:rsid w:val="00F2524E"/>
    <w:rsid w:val="00F252E2"/>
    <w:rsid w:val="00F253AE"/>
    <w:rsid w:val="00F25773"/>
    <w:rsid w:val="00F25CC9"/>
    <w:rsid w:val="00F25FCC"/>
    <w:rsid w:val="00F26029"/>
    <w:rsid w:val="00F2608C"/>
    <w:rsid w:val="00F265C6"/>
    <w:rsid w:val="00F2697A"/>
    <w:rsid w:val="00F2702E"/>
    <w:rsid w:val="00F271B5"/>
    <w:rsid w:val="00F2725E"/>
    <w:rsid w:val="00F272A9"/>
    <w:rsid w:val="00F273C0"/>
    <w:rsid w:val="00F27604"/>
    <w:rsid w:val="00F278A1"/>
    <w:rsid w:val="00F27913"/>
    <w:rsid w:val="00F27AAB"/>
    <w:rsid w:val="00F27F80"/>
    <w:rsid w:val="00F30092"/>
    <w:rsid w:val="00F30922"/>
    <w:rsid w:val="00F30B60"/>
    <w:rsid w:val="00F30CD9"/>
    <w:rsid w:val="00F310C1"/>
    <w:rsid w:val="00F31476"/>
    <w:rsid w:val="00F31528"/>
    <w:rsid w:val="00F317BC"/>
    <w:rsid w:val="00F31E5A"/>
    <w:rsid w:val="00F320CA"/>
    <w:rsid w:val="00F325D7"/>
    <w:rsid w:val="00F32A82"/>
    <w:rsid w:val="00F32E24"/>
    <w:rsid w:val="00F32EC5"/>
    <w:rsid w:val="00F33244"/>
    <w:rsid w:val="00F3336E"/>
    <w:rsid w:val="00F33763"/>
    <w:rsid w:val="00F33A3F"/>
    <w:rsid w:val="00F33AB4"/>
    <w:rsid w:val="00F33BFF"/>
    <w:rsid w:val="00F33E57"/>
    <w:rsid w:val="00F33E91"/>
    <w:rsid w:val="00F34240"/>
    <w:rsid w:val="00F3474C"/>
    <w:rsid w:val="00F34839"/>
    <w:rsid w:val="00F34861"/>
    <w:rsid w:val="00F349FC"/>
    <w:rsid w:val="00F34A0A"/>
    <w:rsid w:val="00F353B5"/>
    <w:rsid w:val="00F35638"/>
    <w:rsid w:val="00F35802"/>
    <w:rsid w:val="00F35A00"/>
    <w:rsid w:val="00F35A4B"/>
    <w:rsid w:val="00F35DEF"/>
    <w:rsid w:val="00F3608A"/>
    <w:rsid w:val="00F361C3"/>
    <w:rsid w:val="00F36552"/>
    <w:rsid w:val="00F36721"/>
    <w:rsid w:val="00F36B0F"/>
    <w:rsid w:val="00F37032"/>
    <w:rsid w:val="00F378FE"/>
    <w:rsid w:val="00F37A73"/>
    <w:rsid w:val="00F4019D"/>
    <w:rsid w:val="00F40A4A"/>
    <w:rsid w:val="00F40A74"/>
    <w:rsid w:val="00F40B6C"/>
    <w:rsid w:val="00F40D1F"/>
    <w:rsid w:val="00F4113F"/>
    <w:rsid w:val="00F412F9"/>
    <w:rsid w:val="00F4160F"/>
    <w:rsid w:val="00F41771"/>
    <w:rsid w:val="00F419AC"/>
    <w:rsid w:val="00F419E8"/>
    <w:rsid w:val="00F41A3D"/>
    <w:rsid w:val="00F41E3D"/>
    <w:rsid w:val="00F4262D"/>
    <w:rsid w:val="00F426E9"/>
    <w:rsid w:val="00F42A5C"/>
    <w:rsid w:val="00F42B27"/>
    <w:rsid w:val="00F42D47"/>
    <w:rsid w:val="00F42D68"/>
    <w:rsid w:val="00F42EA5"/>
    <w:rsid w:val="00F430C0"/>
    <w:rsid w:val="00F431AF"/>
    <w:rsid w:val="00F432ED"/>
    <w:rsid w:val="00F43AAA"/>
    <w:rsid w:val="00F43B6A"/>
    <w:rsid w:val="00F43C68"/>
    <w:rsid w:val="00F44581"/>
    <w:rsid w:val="00F44D98"/>
    <w:rsid w:val="00F44FBC"/>
    <w:rsid w:val="00F45077"/>
    <w:rsid w:val="00F45170"/>
    <w:rsid w:val="00F4594B"/>
    <w:rsid w:val="00F45C16"/>
    <w:rsid w:val="00F45F42"/>
    <w:rsid w:val="00F46049"/>
    <w:rsid w:val="00F46756"/>
    <w:rsid w:val="00F4690D"/>
    <w:rsid w:val="00F46DB2"/>
    <w:rsid w:val="00F4707E"/>
    <w:rsid w:val="00F4738F"/>
    <w:rsid w:val="00F475D8"/>
    <w:rsid w:val="00F478E7"/>
    <w:rsid w:val="00F507C0"/>
    <w:rsid w:val="00F508F9"/>
    <w:rsid w:val="00F50A71"/>
    <w:rsid w:val="00F50AAB"/>
    <w:rsid w:val="00F513F7"/>
    <w:rsid w:val="00F51613"/>
    <w:rsid w:val="00F51ABE"/>
    <w:rsid w:val="00F51CE5"/>
    <w:rsid w:val="00F51F09"/>
    <w:rsid w:val="00F523AF"/>
    <w:rsid w:val="00F5255D"/>
    <w:rsid w:val="00F5287C"/>
    <w:rsid w:val="00F52C80"/>
    <w:rsid w:val="00F52CB6"/>
    <w:rsid w:val="00F52F2F"/>
    <w:rsid w:val="00F531A1"/>
    <w:rsid w:val="00F53730"/>
    <w:rsid w:val="00F53CB1"/>
    <w:rsid w:val="00F541FC"/>
    <w:rsid w:val="00F54300"/>
    <w:rsid w:val="00F54561"/>
    <w:rsid w:val="00F545AA"/>
    <w:rsid w:val="00F546C1"/>
    <w:rsid w:val="00F54AD9"/>
    <w:rsid w:val="00F54B40"/>
    <w:rsid w:val="00F54CB1"/>
    <w:rsid w:val="00F54DA5"/>
    <w:rsid w:val="00F550B0"/>
    <w:rsid w:val="00F55520"/>
    <w:rsid w:val="00F55C80"/>
    <w:rsid w:val="00F55E78"/>
    <w:rsid w:val="00F5607B"/>
    <w:rsid w:val="00F562FB"/>
    <w:rsid w:val="00F5675A"/>
    <w:rsid w:val="00F56AE5"/>
    <w:rsid w:val="00F56D2A"/>
    <w:rsid w:val="00F56D9D"/>
    <w:rsid w:val="00F56DBE"/>
    <w:rsid w:val="00F57111"/>
    <w:rsid w:val="00F57129"/>
    <w:rsid w:val="00F5754F"/>
    <w:rsid w:val="00F5775D"/>
    <w:rsid w:val="00F57C73"/>
    <w:rsid w:val="00F57F7D"/>
    <w:rsid w:val="00F60348"/>
    <w:rsid w:val="00F6051E"/>
    <w:rsid w:val="00F61140"/>
    <w:rsid w:val="00F61347"/>
    <w:rsid w:val="00F61909"/>
    <w:rsid w:val="00F620CB"/>
    <w:rsid w:val="00F62718"/>
    <w:rsid w:val="00F62834"/>
    <w:rsid w:val="00F62B27"/>
    <w:rsid w:val="00F62E99"/>
    <w:rsid w:val="00F63049"/>
    <w:rsid w:val="00F6378A"/>
    <w:rsid w:val="00F63D39"/>
    <w:rsid w:val="00F63FAF"/>
    <w:rsid w:val="00F641E2"/>
    <w:rsid w:val="00F64B38"/>
    <w:rsid w:val="00F654FD"/>
    <w:rsid w:val="00F65797"/>
    <w:rsid w:val="00F657D6"/>
    <w:rsid w:val="00F65830"/>
    <w:rsid w:val="00F65E97"/>
    <w:rsid w:val="00F65EAA"/>
    <w:rsid w:val="00F66031"/>
    <w:rsid w:val="00F661E7"/>
    <w:rsid w:val="00F66340"/>
    <w:rsid w:val="00F6695C"/>
    <w:rsid w:val="00F66989"/>
    <w:rsid w:val="00F66A5A"/>
    <w:rsid w:val="00F66F65"/>
    <w:rsid w:val="00F6747B"/>
    <w:rsid w:val="00F675DB"/>
    <w:rsid w:val="00F67ACF"/>
    <w:rsid w:val="00F67B8F"/>
    <w:rsid w:val="00F67BCF"/>
    <w:rsid w:val="00F67C58"/>
    <w:rsid w:val="00F67D2D"/>
    <w:rsid w:val="00F67D73"/>
    <w:rsid w:val="00F7009C"/>
    <w:rsid w:val="00F7059D"/>
    <w:rsid w:val="00F705AD"/>
    <w:rsid w:val="00F7064B"/>
    <w:rsid w:val="00F70668"/>
    <w:rsid w:val="00F7083C"/>
    <w:rsid w:val="00F70D4C"/>
    <w:rsid w:val="00F70E32"/>
    <w:rsid w:val="00F71093"/>
    <w:rsid w:val="00F710BB"/>
    <w:rsid w:val="00F719B7"/>
    <w:rsid w:val="00F724D8"/>
    <w:rsid w:val="00F72711"/>
    <w:rsid w:val="00F72804"/>
    <w:rsid w:val="00F733DD"/>
    <w:rsid w:val="00F733F2"/>
    <w:rsid w:val="00F7341D"/>
    <w:rsid w:val="00F734EC"/>
    <w:rsid w:val="00F7385C"/>
    <w:rsid w:val="00F73CE8"/>
    <w:rsid w:val="00F74022"/>
    <w:rsid w:val="00F74097"/>
    <w:rsid w:val="00F740A9"/>
    <w:rsid w:val="00F74437"/>
    <w:rsid w:val="00F745B2"/>
    <w:rsid w:val="00F74747"/>
    <w:rsid w:val="00F747F8"/>
    <w:rsid w:val="00F74A2F"/>
    <w:rsid w:val="00F74E3A"/>
    <w:rsid w:val="00F750A0"/>
    <w:rsid w:val="00F750EA"/>
    <w:rsid w:val="00F75146"/>
    <w:rsid w:val="00F751DE"/>
    <w:rsid w:val="00F75694"/>
    <w:rsid w:val="00F756FA"/>
    <w:rsid w:val="00F757CD"/>
    <w:rsid w:val="00F75AD4"/>
    <w:rsid w:val="00F75BDB"/>
    <w:rsid w:val="00F75F22"/>
    <w:rsid w:val="00F75F7E"/>
    <w:rsid w:val="00F76740"/>
    <w:rsid w:val="00F76C8E"/>
    <w:rsid w:val="00F76D03"/>
    <w:rsid w:val="00F76F04"/>
    <w:rsid w:val="00F76F49"/>
    <w:rsid w:val="00F76FBC"/>
    <w:rsid w:val="00F772DE"/>
    <w:rsid w:val="00F773E7"/>
    <w:rsid w:val="00F774BC"/>
    <w:rsid w:val="00F77A41"/>
    <w:rsid w:val="00F77CB8"/>
    <w:rsid w:val="00F77D30"/>
    <w:rsid w:val="00F77E34"/>
    <w:rsid w:val="00F807B8"/>
    <w:rsid w:val="00F80BE2"/>
    <w:rsid w:val="00F80E72"/>
    <w:rsid w:val="00F81168"/>
    <w:rsid w:val="00F81436"/>
    <w:rsid w:val="00F814CD"/>
    <w:rsid w:val="00F8156B"/>
    <w:rsid w:val="00F81AFE"/>
    <w:rsid w:val="00F820E0"/>
    <w:rsid w:val="00F82663"/>
    <w:rsid w:val="00F8285C"/>
    <w:rsid w:val="00F8329E"/>
    <w:rsid w:val="00F83319"/>
    <w:rsid w:val="00F83646"/>
    <w:rsid w:val="00F8375B"/>
    <w:rsid w:val="00F838F7"/>
    <w:rsid w:val="00F83E32"/>
    <w:rsid w:val="00F841C2"/>
    <w:rsid w:val="00F841D0"/>
    <w:rsid w:val="00F8493A"/>
    <w:rsid w:val="00F84A9A"/>
    <w:rsid w:val="00F84BA1"/>
    <w:rsid w:val="00F850FC"/>
    <w:rsid w:val="00F8510B"/>
    <w:rsid w:val="00F85707"/>
    <w:rsid w:val="00F86169"/>
    <w:rsid w:val="00F8626C"/>
    <w:rsid w:val="00F8651D"/>
    <w:rsid w:val="00F867E4"/>
    <w:rsid w:val="00F86814"/>
    <w:rsid w:val="00F86EB3"/>
    <w:rsid w:val="00F870BC"/>
    <w:rsid w:val="00F8714B"/>
    <w:rsid w:val="00F8720A"/>
    <w:rsid w:val="00F8720B"/>
    <w:rsid w:val="00F872EF"/>
    <w:rsid w:val="00F8735B"/>
    <w:rsid w:val="00F8745B"/>
    <w:rsid w:val="00F87951"/>
    <w:rsid w:val="00F87AB5"/>
    <w:rsid w:val="00F87B02"/>
    <w:rsid w:val="00F87E94"/>
    <w:rsid w:val="00F902B0"/>
    <w:rsid w:val="00F902CC"/>
    <w:rsid w:val="00F905D1"/>
    <w:rsid w:val="00F913DA"/>
    <w:rsid w:val="00F91611"/>
    <w:rsid w:val="00F9181E"/>
    <w:rsid w:val="00F91BB1"/>
    <w:rsid w:val="00F920F2"/>
    <w:rsid w:val="00F922A5"/>
    <w:rsid w:val="00F927BA"/>
    <w:rsid w:val="00F92874"/>
    <w:rsid w:val="00F92D29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1F8"/>
    <w:rsid w:val="00F9450E"/>
    <w:rsid w:val="00F95002"/>
    <w:rsid w:val="00F95127"/>
    <w:rsid w:val="00F95251"/>
    <w:rsid w:val="00F957C0"/>
    <w:rsid w:val="00F959D1"/>
    <w:rsid w:val="00F95A6D"/>
    <w:rsid w:val="00F95B73"/>
    <w:rsid w:val="00F95EDE"/>
    <w:rsid w:val="00F95FB7"/>
    <w:rsid w:val="00F961AB"/>
    <w:rsid w:val="00F96A98"/>
    <w:rsid w:val="00F96FD3"/>
    <w:rsid w:val="00F975FE"/>
    <w:rsid w:val="00F97689"/>
    <w:rsid w:val="00F97843"/>
    <w:rsid w:val="00F9791F"/>
    <w:rsid w:val="00F97993"/>
    <w:rsid w:val="00F97A74"/>
    <w:rsid w:val="00F97CF6"/>
    <w:rsid w:val="00FA01F7"/>
    <w:rsid w:val="00FA029C"/>
    <w:rsid w:val="00FA04FB"/>
    <w:rsid w:val="00FA052D"/>
    <w:rsid w:val="00FA0640"/>
    <w:rsid w:val="00FA065E"/>
    <w:rsid w:val="00FA0804"/>
    <w:rsid w:val="00FA0807"/>
    <w:rsid w:val="00FA0833"/>
    <w:rsid w:val="00FA0889"/>
    <w:rsid w:val="00FA0A84"/>
    <w:rsid w:val="00FA0B45"/>
    <w:rsid w:val="00FA0BEB"/>
    <w:rsid w:val="00FA0DCF"/>
    <w:rsid w:val="00FA1180"/>
    <w:rsid w:val="00FA1662"/>
    <w:rsid w:val="00FA1D33"/>
    <w:rsid w:val="00FA2131"/>
    <w:rsid w:val="00FA22DC"/>
    <w:rsid w:val="00FA283F"/>
    <w:rsid w:val="00FA302D"/>
    <w:rsid w:val="00FA3063"/>
    <w:rsid w:val="00FA3E72"/>
    <w:rsid w:val="00FA40E3"/>
    <w:rsid w:val="00FA40E6"/>
    <w:rsid w:val="00FA428A"/>
    <w:rsid w:val="00FA436F"/>
    <w:rsid w:val="00FA4523"/>
    <w:rsid w:val="00FA46BE"/>
    <w:rsid w:val="00FA4C3C"/>
    <w:rsid w:val="00FA4C44"/>
    <w:rsid w:val="00FA52F6"/>
    <w:rsid w:val="00FA5656"/>
    <w:rsid w:val="00FA5A53"/>
    <w:rsid w:val="00FA5B79"/>
    <w:rsid w:val="00FA5E5C"/>
    <w:rsid w:val="00FA601D"/>
    <w:rsid w:val="00FA66DB"/>
    <w:rsid w:val="00FA6835"/>
    <w:rsid w:val="00FA6A42"/>
    <w:rsid w:val="00FA6EBA"/>
    <w:rsid w:val="00FA6F2D"/>
    <w:rsid w:val="00FA723C"/>
    <w:rsid w:val="00FA775B"/>
    <w:rsid w:val="00FA7947"/>
    <w:rsid w:val="00FA7B36"/>
    <w:rsid w:val="00FA7B8E"/>
    <w:rsid w:val="00FA7C0B"/>
    <w:rsid w:val="00FA7C1B"/>
    <w:rsid w:val="00FA7DAB"/>
    <w:rsid w:val="00FA7F18"/>
    <w:rsid w:val="00FB00CA"/>
    <w:rsid w:val="00FB0116"/>
    <w:rsid w:val="00FB05EB"/>
    <w:rsid w:val="00FB060A"/>
    <w:rsid w:val="00FB0EF6"/>
    <w:rsid w:val="00FB0F9B"/>
    <w:rsid w:val="00FB1394"/>
    <w:rsid w:val="00FB1778"/>
    <w:rsid w:val="00FB1855"/>
    <w:rsid w:val="00FB185C"/>
    <w:rsid w:val="00FB1ED3"/>
    <w:rsid w:val="00FB207B"/>
    <w:rsid w:val="00FB23B2"/>
    <w:rsid w:val="00FB250C"/>
    <w:rsid w:val="00FB2723"/>
    <w:rsid w:val="00FB2CFD"/>
    <w:rsid w:val="00FB3154"/>
    <w:rsid w:val="00FB32B4"/>
    <w:rsid w:val="00FB3890"/>
    <w:rsid w:val="00FB38CB"/>
    <w:rsid w:val="00FB3A15"/>
    <w:rsid w:val="00FB3CEC"/>
    <w:rsid w:val="00FB3D2F"/>
    <w:rsid w:val="00FB4103"/>
    <w:rsid w:val="00FB4336"/>
    <w:rsid w:val="00FB44D8"/>
    <w:rsid w:val="00FB47D3"/>
    <w:rsid w:val="00FB4F76"/>
    <w:rsid w:val="00FB5115"/>
    <w:rsid w:val="00FB52CD"/>
    <w:rsid w:val="00FB5A80"/>
    <w:rsid w:val="00FB5C56"/>
    <w:rsid w:val="00FB5C63"/>
    <w:rsid w:val="00FB5D30"/>
    <w:rsid w:val="00FB5D4A"/>
    <w:rsid w:val="00FB5EDC"/>
    <w:rsid w:val="00FB6116"/>
    <w:rsid w:val="00FB62D3"/>
    <w:rsid w:val="00FB6432"/>
    <w:rsid w:val="00FB6518"/>
    <w:rsid w:val="00FB66BB"/>
    <w:rsid w:val="00FB683C"/>
    <w:rsid w:val="00FB6D49"/>
    <w:rsid w:val="00FB6F2B"/>
    <w:rsid w:val="00FB7284"/>
    <w:rsid w:val="00FB7EBB"/>
    <w:rsid w:val="00FC0681"/>
    <w:rsid w:val="00FC09C1"/>
    <w:rsid w:val="00FC0DE2"/>
    <w:rsid w:val="00FC0FAE"/>
    <w:rsid w:val="00FC10AA"/>
    <w:rsid w:val="00FC1234"/>
    <w:rsid w:val="00FC1644"/>
    <w:rsid w:val="00FC186A"/>
    <w:rsid w:val="00FC259D"/>
    <w:rsid w:val="00FC29C5"/>
    <w:rsid w:val="00FC2BB4"/>
    <w:rsid w:val="00FC302B"/>
    <w:rsid w:val="00FC3231"/>
    <w:rsid w:val="00FC351A"/>
    <w:rsid w:val="00FC3C2E"/>
    <w:rsid w:val="00FC3CFC"/>
    <w:rsid w:val="00FC3EB3"/>
    <w:rsid w:val="00FC4256"/>
    <w:rsid w:val="00FC44A2"/>
    <w:rsid w:val="00FC44D7"/>
    <w:rsid w:val="00FC4934"/>
    <w:rsid w:val="00FC4CFB"/>
    <w:rsid w:val="00FC4D5E"/>
    <w:rsid w:val="00FC4DAE"/>
    <w:rsid w:val="00FC507D"/>
    <w:rsid w:val="00FC50A9"/>
    <w:rsid w:val="00FC5136"/>
    <w:rsid w:val="00FC5262"/>
    <w:rsid w:val="00FC5385"/>
    <w:rsid w:val="00FC5F21"/>
    <w:rsid w:val="00FC6222"/>
    <w:rsid w:val="00FC63CE"/>
    <w:rsid w:val="00FC64FE"/>
    <w:rsid w:val="00FC6759"/>
    <w:rsid w:val="00FC6823"/>
    <w:rsid w:val="00FC6FE3"/>
    <w:rsid w:val="00FC72C0"/>
    <w:rsid w:val="00FC7703"/>
    <w:rsid w:val="00FD002A"/>
    <w:rsid w:val="00FD009D"/>
    <w:rsid w:val="00FD02F6"/>
    <w:rsid w:val="00FD0373"/>
    <w:rsid w:val="00FD07C2"/>
    <w:rsid w:val="00FD0DBD"/>
    <w:rsid w:val="00FD0FEC"/>
    <w:rsid w:val="00FD1187"/>
    <w:rsid w:val="00FD143B"/>
    <w:rsid w:val="00FD163C"/>
    <w:rsid w:val="00FD166E"/>
    <w:rsid w:val="00FD16E3"/>
    <w:rsid w:val="00FD1AA1"/>
    <w:rsid w:val="00FD1ACC"/>
    <w:rsid w:val="00FD1DB5"/>
    <w:rsid w:val="00FD25EB"/>
    <w:rsid w:val="00FD28F6"/>
    <w:rsid w:val="00FD2905"/>
    <w:rsid w:val="00FD2BE3"/>
    <w:rsid w:val="00FD2E2C"/>
    <w:rsid w:val="00FD308D"/>
    <w:rsid w:val="00FD346E"/>
    <w:rsid w:val="00FD3541"/>
    <w:rsid w:val="00FD370E"/>
    <w:rsid w:val="00FD4343"/>
    <w:rsid w:val="00FD43E8"/>
    <w:rsid w:val="00FD45CA"/>
    <w:rsid w:val="00FD46E4"/>
    <w:rsid w:val="00FD4B2B"/>
    <w:rsid w:val="00FD504E"/>
    <w:rsid w:val="00FD530C"/>
    <w:rsid w:val="00FD573F"/>
    <w:rsid w:val="00FD59DB"/>
    <w:rsid w:val="00FD5D73"/>
    <w:rsid w:val="00FD5DC4"/>
    <w:rsid w:val="00FD5E84"/>
    <w:rsid w:val="00FD5FAD"/>
    <w:rsid w:val="00FD62C7"/>
    <w:rsid w:val="00FD62F4"/>
    <w:rsid w:val="00FD65D3"/>
    <w:rsid w:val="00FD69D1"/>
    <w:rsid w:val="00FD6AFF"/>
    <w:rsid w:val="00FD6FF5"/>
    <w:rsid w:val="00FD702B"/>
    <w:rsid w:val="00FD748A"/>
    <w:rsid w:val="00FD793C"/>
    <w:rsid w:val="00FD7ED5"/>
    <w:rsid w:val="00FE00A8"/>
    <w:rsid w:val="00FE03AE"/>
    <w:rsid w:val="00FE047A"/>
    <w:rsid w:val="00FE052E"/>
    <w:rsid w:val="00FE0A2A"/>
    <w:rsid w:val="00FE0ABC"/>
    <w:rsid w:val="00FE0AD9"/>
    <w:rsid w:val="00FE0AE6"/>
    <w:rsid w:val="00FE0FAF"/>
    <w:rsid w:val="00FE287D"/>
    <w:rsid w:val="00FE2B00"/>
    <w:rsid w:val="00FE2B03"/>
    <w:rsid w:val="00FE2E39"/>
    <w:rsid w:val="00FE2F1E"/>
    <w:rsid w:val="00FE2FAE"/>
    <w:rsid w:val="00FE30D1"/>
    <w:rsid w:val="00FE3DF9"/>
    <w:rsid w:val="00FE3EE3"/>
    <w:rsid w:val="00FE46E4"/>
    <w:rsid w:val="00FE530F"/>
    <w:rsid w:val="00FE5485"/>
    <w:rsid w:val="00FE57ED"/>
    <w:rsid w:val="00FE57F5"/>
    <w:rsid w:val="00FE59BF"/>
    <w:rsid w:val="00FE5D4A"/>
    <w:rsid w:val="00FE5E2D"/>
    <w:rsid w:val="00FE60AA"/>
    <w:rsid w:val="00FE64D4"/>
    <w:rsid w:val="00FE64E5"/>
    <w:rsid w:val="00FE67C2"/>
    <w:rsid w:val="00FE6914"/>
    <w:rsid w:val="00FE6D92"/>
    <w:rsid w:val="00FE6DF7"/>
    <w:rsid w:val="00FE70ED"/>
    <w:rsid w:val="00FE72ED"/>
    <w:rsid w:val="00FE7325"/>
    <w:rsid w:val="00FE7682"/>
    <w:rsid w:val="00FE7B72"/>
    <w:rsid w:val="00FE7C2A"/>
    <w:rsid w:val="00FE7CE1"/>
    <w:rsid w:val="00FF04CE"/>
    <w:rsid w:val="00FF08AE"/>
    <w:rsid w:val="00FF0EE9"/>
    <w:rsid w:val="00FF1395"/>
    <w:rsid w:val="00FF16BA"/>
    <w:rsid w:val="00FF1A05"/>
    <w:rsid w:val="00FF2467"/>
    <w:rsid w:val="00FF27BD"/>
    <w:rsid w:val="00FF2933"/>
    <w:rsid w:val="00FF2E1A"/>
    <w:rsid w:val="00FF3146"/>
    <w:rsid w:val="00FF3A54"/>
    <w:rsid w:val="00FF3ADE"/>
    <w:rsid w:val="00FF3CD2"/>
    <w:rsid w:val="00FF4428"/>
    <w:rsid w:val="00FF4A60"/>
    <w:rsid w:val="00FF4AAD"/>
    <w:rsid w:val="00FF4C8A"/>
    <w:rsid w:val="00FF4D7A"/>
    <w:rsid w:val="00FF5077"/>
    <w:rsid w:val="00FF50BA"/>
    <w:rsid w:val="00FF5390"/>
    <w:rsid w:val="00FF53C4"/>
    <w:rsid w:val="00FF5A50"/>
    <w:rsid w:val="00FF5BE8"/>
    <w:rsid w:val="00FF5E0E"/>
    <w:rsid w:val="00FF61F0"/>
    <w:rsid w:val="00FF649D"/>
    <w:rsid w:val="00FF668B"/>
    <w:rsid w:val="00FF6B96"/>
    <w:rsid w:val="00FF6F83"/>
    <w:rsid w:val="00FF76EA"/>
    <w:rsid w:val="00FF78B9"/>
    <w:rsid w:val="00FF7E9A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383D3D52"/>
  <w15:docId w15:val="{4F6DFC39-0150-420A-845C-EEEDADC5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5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  <w:style w:type="numbering" w:customStyle="1" w:styleId="Style1">
    <w:name w:val="Style1"/>
    <w:uiPriority w:val="99"/>
    <w:rsid w:val="001D379F"/>
    <w:pPr>
      <w:numPr>
        <w:numId w:val="18"/>
      </w:numPr>
    </w:pPr>
  </w:style>
  <w:style w:type="numbering" w:customStyle="1" w:styleId="Style2">
    <w:name w:val="Style2"/>
    <w:uiPriority w:val="99"/>
    <w:rsid w:val="001D379F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CD03D-85FB-4C96-8B55-D3E260A70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250</TotalTime>
  <Pages>19</Pages>
  <Words>3230</Words>
  <Characters>18413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ปรัศนี วงศ์งาม</cp:lastModifiedBy>
  <cp:revision>76</cp:revision>
  <cp:lastPrinted>2025-05-06T03:43:00Z</cp:lastPrinted>
  <dcterms:created xsi:type="dcterms:W3CDTF">2025-03-06T03:14:00Z</dcterms:created>
  <dcterms:modified xsi:type="dcterms:W3CDTF">2025-05-07T02:37:00Z</dcterms:modified>
</cp:coreProperties>
</file>