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8B492F" w:rsidRDefault="003B14EA" w:rsidP="00EF5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B492F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8B492F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74317" w14:textId="77777777" w:rsidR="00AE5C2C" w:rsidRPr="008B492F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B492F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8B492F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A8130F" w14:textId="7C074589" w:rsidR="00376F9B" w:rsidRPr="008B492F" w:rsidRDefault="00376F9B" w:rsidP="00376F9B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8B492F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8B492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B49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B492F">
        <w:rPr>
          <w:rFonts w:ascii="Angsana New" w:hAnsi="Angsana New"/>
          <w:sz w:val="32"/>
          <w:szCs w:val="32"/>
        </w:rPr>
        <w:t xml:space="preserve">31 </w:t>
      </w:r>
      <w:r w:rsidRPr="008B492F">
        <w:rPr>
          <w:rFonts w:ascii="Angsana New" w:hAnsi="Angsana New" w:hint="cs"/>
          <w:sz w:val="32"/>
          <w:szCs w:val="32"/>
          <w:cs/>
        </w:rPr>
        <w:t>มีนา</w:t>
      </w:r>
      <w:r w:rsidRPr="008B492F">
        <w:rPr>
          <w:rFonts w:ascii="Angsana New" w:hAnsi="Angsana New"/>
          <w:sz w:val="32"/>
          <w:szCs w:val="32"/>
          <w:cs/>
        </w:rPr>
        <w:t xml:space="preserve">คม </w:t>
      </w:r>
      <w:r w:rsidRPr="008B492F">
        <w:rPr>
          <w:rFonts w:ascii="Angsana New" w:hAnsi="Angsana New"/>
          <w:sz w:val="32"/>
          <w:szCs w:val="32"/>
        </w:rPr>
        <w:t>256</w:t>
      </w:r>
      <w:r w:rsidRPr="008B492F">
        <w:rPr>
          <w:rFonts w:ascii="Angsana New" w:hAnsi="Angsana New" w:hint="cs"/>
          <w:sz w:val="32"/>
          <w:szCs w:val="32"/>
          <w:cs/>
        </w:rPr>
        <w:t>8</w:t>
      </w:r>
    </w:p>
    <w:p w14:paraId="0CBF966A" w14:textId="77777777" w:rsidR="00AE5C2C" w:rsidRPr="008B492F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8B492F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8B492F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8B492F">
        <w:rPr>
          <w:rFonts w:ascii="Angsana New" w:hAnsi="Angsana New"/>
          <w:sz w:val="32"/>
          <w:szCs w:val="32"/>
          <w:cs/>
        </w:rPr>
        <w:t>รายงาน</w:t>
      </w:r>
      <w:r w:rsidRPr="008B492F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8B492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8B492F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8B492F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8B492F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8B492F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8B492F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8B492F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8B492F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8B492F" w:rsidRDefault="00584F28" w:rsidP="00F571AC">
      <w:pPr>
        <w:rPr>
          <w:sz w:val="28"/>
          <w:szCs w:val="28"/>
          <w:lang w:val="en-GB"/>
        </w:rPr>
        <w:sectPr w:rsidR="00584F28" w:rsidRPr="008B492F" w:rsidSect="003601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8B492F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8B492F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8B492F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8B492F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B492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8B492F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B7215CF" w14:textId="2D782979" w:rsidR="00376F9B" w:rsidRPr="008B492F" w:rsidRDefault="00376F9B" w:rsidP="00376F9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ข้าพเจ้าได้สอบทานง</w:t>
      </w:r>
      <w:r w:rsidR="00F234AA" w:rsidRPr="008B492F">
        <w:rPr>
          <w:rFonts w:ascii="Angsana New" w:hAnsi="Angsana New" w:hint="cs"/>
          <w:sz w:val="28"/>
          <w:szCs w:val="28"/>
          <w:cs/>
        </w:rPr>
        <w:t>บ</w:t>
      </w:r>
      <w:r w:rsidRPr="008B492F">
        <w:rPr>
          <w:rFonts w:ascii="Angsana New" w:hAnsi="Angsana New"/>
          <w:sz w:val="28"/>
          <w:szCs w:val="28"/>
          <w:cs/>
        </w:rPr>
        <w:t>ฐานะการเงินรวมและงบฐานะการเงินเฉพาะกิจการ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ณ</w:t>
      </w:r>
      <w:r w:rsidRPr="008B492F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8B492F">
        <w:rPr>
          <w:rFonts w:ascii="Angsana New" w:hAnsi="Angsana New"/>
          <w:sz w:val="28"/>
          <w:szCs w:val="28"/>
        </w:rPr>
        <w:t xml:space="preserve"> 31</w:t>
      </w:r>
      <w:r w:rsidRPr="008B492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8B492F">
        <w:rPr>
          <w:rFonts w:ascii="Angsana New" w:hAnsi="Angsana New"/>
          <w:sz w:val="28"/>
          <w:szCs w:val="28"/>
        </w:rPr>
        <w:t>256</w:t>
      </w:r>
      <w:r w:rsidRPr="008B492F">
        <w:rPr>
          <w:rFonts w:ascii="Angsana New" w:hAnsi="Angsana New" w:hint="cs"/>
          <w:sz w:val="28"/>
          <w:szCs w:val="28"/>
          <w:cs/>
        </w:rPr>
        <w:t>8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งบกำไร</w:t>
      </w:r>
      <w:r w:rsidRPr="008B492F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8B492F">
        <w:rPr>
          <w:rFonts w:ascii="Angsana New" w:hAnsi="Angsana New"/>
          <w:spacing w:val="-2"/>
          <w:sz w:val="28"/>
          <w:szCs w:val="28"/>
        </w:rPr>
        <w:t xml:space="preserve">31 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Pr="008B492F">
        <w:rPr>
          <w:rFonts w:ascii="Angsana New" w:hAnsi="Angsana New"/>
          <w:spacing w:val="-2"/>
          <w:sz w:val="28"/>
          <w:szCs w:val="28"/>
        </w:rPr>
        <w:t>256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>8</w:t>
      </w:r>
      <w:r w:rsidRPr="008B492F">
        <w:rPr>
          <w:rFonts w:ascii="Angsana New" w:hAnsi="Angsana New"/>
          <w:spacing w:val="-2"/>
          <w:sz w:val="28"/>
          <w:szCs w:val="28"/>
        </w:rPr>
        <w:t xml:space="preserve"> </w:t>
      </w:r>
      <w:r w:rsidRPr="008B492F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</w:t>
      </w:r>
      <w:r w:rsidR="00F234AA" w:rsidRPr="008B492F">
        <w:rPr>
          <w:rFonts w:ascii="Angsana New" w:hAnsi="Angsana New"/>
          <w:spacing w:val="-2"/>
          <w:sz w:val="28"/>
          <w:szCs w:val="28"/>
          <w:cs/>
        </w:rPr>
        <w:t>งบการเปลี่ยนแปลง</w:t>
      </w:r>
      <w:r w:rsidRPr="008B492F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8B492F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Pr="008B492F">
        <w:rPr>
          <w:rFonts w:ascii="Angsana New" w:hAnsi="Angsana New" w:hint="cs"/>
          <w:sz w:val="28"/>
          <w:szCs w:val="28"/>
          <w:cs/>
        </w:rPr>
        <w:t>หกเดือน</w:t>
      </w:r>
      <w:r w:rsidRPr="008B492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8B492F">
        <w:rPr>
          <w:rFonts w:ascii="Angsana New" w:hAnsi="Angsana New"/>
          <w:sz w:val="28"/>
          <w:szCs w:val="28"/>
        </w:rPr>
        <w:t>31</w:t>
      </w:r>
      <w:r w:rsidRPr="008B492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8B492F">
        <w:rPr>
          <w:rFonts w:ascii="Angsana New" w:hAnsi="Angsana New"/>
          <w:sz w:val="28"/>
          <w:szCs w:val="28"/>
        </w:rPr>
        <w:t>256</w:t>
      </w:r>
      <w:r w:rsidRPr="008B492F">
        <w:rPr>
          <w:rFonts w:ascii="Angsana New" w:hAnsi="Angsana New" w:hint="cs"/>
          <w:sz w:val="28"/>
          <w:szCs w:val="28"/>
          <w:cs/>
        </w:rPr>
        <w:t>8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8B492F">
        <w:rPr>
          <w:rFonts w:ascii="Angsana New" w:hAnsi="Angsana New"/>
          <w:sz w:val="28"/>
          <w:szCs w:val="28"/>
        </w:rPr>
        <w:t>(</w:t>
      </w:r>
      <w:r w:rsidRPr="008B492F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B492F">
        <w:rPr>
          <w:rFonts w:ascii="Angsana New" w:hAnsi="Angsana New"/>
          <w:sz w:val="28"/>
          <w:szCs w:val="28"/>
        </w:rPr>
        <w:t>34</w:t>
      </w:r>
      <w:r w:rsidRPr="008B492F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03241" w14:textId="77777777" w:rsidR="00376F9B" w:rsidRPr="008B492F" w:rsidRDefault="00376F9B" w:rsidP="00376F9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8B492F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8B492F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2068851F" w:rsidR="00E44935" w:rsidRPr="008B492F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รหัส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CA53C1" w:rsidRPr="008B492F">
        <w:rPr>
          <w:rFonts w:ascii="Angsana New" w:hAnsi="Angsana New"/>
          <w:sz w:val="28"/>
          <w:szCs w:val="28"/>
        </w:rPr>
        <w:t>2410</w:t>
      </w:r>
      <w:r w:rsidRPr="008B492F">
        <w:rPr>
          <w:rFonts w:ascii="Angsana New" w:hAnsi="Angsana New"/>
          <w:sz w:val="28"/>
          <w:szCs w:val="28"/>
        </w:rPr>
        <w:t xml:space="preserve"> “</w:t>
      </w:r>
      <w:r w:rsidRPr="008B492F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B492F">
        <w:rPr>
          <w:rFonts w:ascii="Angsana New" w:hAnsi="Angsana New"/>
          <w:sz w:val="28"/>
          <w:szCs w:val="28"/>
        </w:rPr>
        <w:t>”</w:t>
      </w:r>
      <w:r w:rsidRPr="008B492F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8B492F">
        <w:rPr>
          <w:rFonts w:ascii="Angsana New" w:hAnsi="Angsana New"/>
          <w:sz w:val="28"/>
          <w:szCs w:val="28"/>
        </w:rPr>
        <w:br/>
      </w:r>
      <w:r w:rsidRPr="008B492F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8B492F">
        <w:rPr>
          <w:rFonts w:ascii="Angsana New" w:hAnsi="Angsana New"/>
          <w:sz w:val="28"/>
          <w:szCs w:val="28"/>
          <w:cs/>
        </w:rPr>
        <w:br/>
      </w:r>
      <w:r w:rsidRPr="008B492F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8B492F">
        <w:rPr>
          <w:rFonts w:ascii="Angsana New" w:hAnsi="Angsana New"/>
          <w:sz w:val="28"/>
          <w:szCs w:val="28"/>
        </w:rPr>
        <w:br/>
      </w:r>
      <w:r w:rsidRPr="008B492F">
        <w:rPr>
          <w:rFonts w:ascii="Angsana New" w:hAnsi="Angsana New"/>
          <w:sz w:val="28"/>
          <w:szCs w:val="28"/>
          <w:cs/>
        </w:rPr>
        <w:t>การตรวจสอบ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8B492F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8B492F">
        <w:rPr>
          <w:rFonts w:ascii="Angsana New" w:hAnsi="Angsana New"/>
          <w:sz w:val="28"/>
          <w:szCs w:val="28"/>
          <w:cs/>
        </w:rPr>
        <w:t xml:space="preserve"> </w:t>
      </w:r>
    </w:p>
    <w:p w14:paraId="3EEAA6BE" w14:textId="77777777" w:rsidR="00F941D9" w:rsidRPr="008B492F" w:rsidRDefault="00F94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07BB4E" w14:textId="5CB5A0E7" w:rsidR="000264CB" w:rsidRPr="008B492F" w:rsidRDefault="000264CB" w:rsidP="00716957">
      <w:pPr>
        <w:rPr>
          <w:rFonts w:ascii="Angsana New" w:hAnsi="Angsana New"/>
          <w:i/>
          <w:iCs/>
          <w:sz w:val="24"/>
          <w:szCs w:val="24"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8B492F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8B492F" w:rsidRDefault="000264CB" w:rsidP="00716957">
      <w:pPr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8B492F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8B492F">
        <w:rPr>
          <w:rFonts w:ascii="Angsana New" w:hAnsi="Angsana New"/>
          <w:spacing w:val="-10"/>
          <w:sz w:val="28"/>
          <w:szCs w:val="28"/>
        </w:rPr>
        <w:t>34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8B492F">
        <w:rPr>
          <w:rFonts w:ascii="Angsana New" w:hAnsi="Angsana New"/>
          <w:spacing w:val="-4"/>
          <w:sz w:val="28"/>
          <w:szCs w:val="28"/>
        </w:rPr>
        <w:t xml:space="preserve"> </w:t>
      </w:r>
      <w:r w:rsidRPr="008B492F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8B492F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8B492F" w:rsidRDefault="00B90CB1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8B492F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8B492F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8B492F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8B492F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8B492F">
        <w:rPr>
          <w:rFonts w:ascii="Angsana New" w:hAnsi="Angsana New"/>
          <w:sz w:val="28"/>
          <w:szCs w:val="28"/>
          <w:cs/>
          <w:lang w:val="th-TH"/>
        </w:rPr>
        <w:t>(</w:t>
      </w:r>
      <w:r w:rsidRPr="008B492F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8B492F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8B492F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B492F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138F1FD7" w:rsidR="00853604" w:rsidRPr="008B492F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492F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CA53C1" w:rsidRPr="008B492F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8B492F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8B492F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8B492F" w:rsidRDefault="00B4089C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5608816" w14:textId="704F9419" w:rsidR="00376F9B" w:rsidRPr="008B492F" w:rsidRDefault="00C700F6" w:rsidP="00376F9B">
      <w:pPr>
        <w:spacing w:line="240" w:lineRule="auto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</w:rPr>
        <w:t>13</w:t>
      </w:r>
      <w:r w:rsidR="00376F9B" w:rsidRPr="008B492F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376F9B" w:rsidRPr="008B492F">
        <w:rPr>
          <w:rFonts w:ascii="Angsana New" w:hAnsi="Angsana New"/>
          <w:sz w:val="28"/>
          <w:szCs w:val="28"/>
        </w:rPr>
        <w:t>256</w:t>
      </w:r>
      <w:r w:rsidR="00376F9B" w:rsidRPr="008B492F">
        <w:rPr>
          <w:rFonts w:ascii="Angsana New" w:hAnsi="Angsana New" w:hint="cs"/>
          <w:sz w:val="28"/>
          <w:szCs w:val="28"/>
          <w:cs/>
        </w:rPr>
        <w:t>8</w:t>
      </w:r>
    </w:p>
    <w:sectPr w:rsidR="00376F9B" w:rsidRPr="008B492F" w:rsidSect="00324961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8C0A5" w14:textId="77777777" w:rsidR="00AF1D0F" w:rsidRDefault="00AF1D0F">
      <w:r>
        <w:separator/>
      </w:r>
    </w:p>
  </w:endnote>
  <w:endnote w:type="continuationSeparator" w:id="0">
    <w:p w14:paraId="04E54D95" w14:textId="77777777" w:rsidR="00AF1D0F" w:rsidRDefault="00AF1D0F">
      <w:r>
        <w:continuationSeparator/>
      </w:r>
    </w:p>
  </w:endnote>
  <w:endnote w:type="continuationNotice" w:id="1">
    <w:p w14:paraId="3E0F3463" w14:textId="77777777" w:rsidR="00AF1D0F" w:rsidRDefault="00AF1D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78FC" w14:textId="77777777" w:rsidR="005101F5" w:rsidRDefault="00510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04B0" w14:textId="77777777" w:rsidR="005101F5" w:rsidRDefault="005101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007B" w14:textId="77777777" w:rsidR="005101F5" w:rsidRPr="00643A2D" w:rsidRDefault="005101F5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F3B7" w14:textId="77777777" w:rsidR="00AF1D0F" w:rsidRDefault="00AF1D0F">
      <w:r>
        <w:separator/>
      </w:r>
    </w:p>
  </w:footnote>
  <w:footnote w:type="continuationSeparator" w:id="0">
    <w:p w14:paraId="4DA9C441" w14:textId="77777777" w:rsidR="00AF1D0F" w:rsidRDefault="00AF1D0F">
      <w:r>
        <w:continuationSeparator/>
      </w:r>
    </w:p>
  </w:footnote>
  <w:footnote w:type="continuationNotice" w:id="1">
    <w:p w14:paraId="5A45C118" w14:textId="77777777" w:rsidR="00AF1D0F" w:rsidRDefault="00AF1D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AE39" w14:textId="77777777" w:rsidR="005101F5" w:rsidRDefault="0051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FEC8" w14:textId="77777777" w:rsidR="005101F5" w:rsidRPr="00324961" w:rsidRDefault="005101F5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113D6C19" w14:textId="77777777" w:rsidR="00324961" w:rsidRPr="00324961" w:rsidRDefault="00324961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57175475" w14:textId="77777777" w:rsidR="00324961" w:rsidRPr="00324961" w:rsidRDefault="00324961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3E270E17" w14:textId="77777777" w:rsidR="00324961" w:rsidRPr="00324961" w:rsidRDefault="00324961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30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0F4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DB0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61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1F5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4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DE3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DEB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14F"/>
    <w:rsid w:val="00CF516D"/>
    <w:rsid w:val="00CF55C1"/>
    <w:rsid w:val="00CF57B7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67A"/>
    <w:rsid w:val="00D6170F"/>
    <w:rsid w:val="00D61767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0E59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01385F-3679-4A7F-A590-B1245B9B3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413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2025-05-07T09:15:00Z</cp:lastPrinted>
  <dcterms:created xsi:type="dcterms:W3CDTF">2025-05-13T10:17:00Z</dcterms:created>
  <dcterms:modified xsi:type="dcterms:W3CDTF">2025-05-13T10:17:00Z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