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8B492F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8B492F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B492F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8B49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8B492F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B492F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8B492F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8B492F" w:rsidRDefault="00301C45" w:rsidP="00C0296E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8B492F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D1A46" w:rsidRPr="008B492F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8B492F" w:rsidRDefault="00CD1A46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8B492F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8B492F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8B492F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8B492F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8B492F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8B492F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8B492F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8B492F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8B492F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1C83D296" w:rsidR="007C2933" w:rsidRPr="008B492F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4518EA"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D56F18"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บริษัทร่วม</w:t>
            </w:r>
            <w:r w:rsidR="004518EA"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</w:tr>
      <w:tr w:rsidR="007C2933" w:rsidRPr="008B492F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8B492F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8B492F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8B492F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8B492F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55A893F5" w:rsidR="007C2933" w:rsidRPr="008B492F" w:rsidRDefault="001E42B5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8B492F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8B492F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8B492F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8B492F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8B492F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8B492F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C22D45" w:rsidRPr="008B492F" w14:paraId="3A132524" w14:textId="77777777" w:rsidTr="00B346F1">
        <w:tc>
          <w:tcPr>
            <w:tcW w:w="1098" w:type="dxa"/>
            <w:shd w:val="clear" w:color="auto" w:fill="auto"/>
          </w:tcPr>
          <w:p w14:paraId="72957086" w14:textId="77777777" w:rsidR="00C22D45" w:rsidRPr="008B492F" w:rsidRDefault="00C22D45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A0AC421" w14:textId="0699DFB9" w:rsidR="00C22D45" w:rsidRPr="008B492F" w:rsidRDefault="00C22D45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8B492F" w14:paraId="7B2E4839" w14:textId="77777777" w:rsidTr="00B346F1">
        <w:tc>
          <w:tcPr>
            <w:tcW w:w="1098" w:type="dxa"/>
            <w:shd w:val="clear" w:color="auto" w:fill="auto"/>
          </w:tcPr>
          <w:p w14:paraId="10357B8E" w14:textId="11CEBFBF" w:rsidR="007C2933" w:rsidRPr="008B492F" w:rsidRDefault="007C2933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8B492F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8B492F" w14:paraId="4B4F8D91" w14:textId="77777777" w:rsidTr="00B346F1">
        <w:tc>
          <w:tcPr>
            <w:tcW w:w="1098" w:type="dxa"/>
            <w:shd w:val="clear" w:color="auto" w:fill="auto"/>
          </w:tcPr>
          <w:p w14:paraId="3995BBE7" w14:textId="6C8C3C11" w:rsidR="004E75B8" w:rsidRPr="008B492F" w:rsidRDefault="004E75B8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7DF86B9E" w:rsidR="004E75B8" w:rsidRPr="008B492F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A2DBD" w:rsidRPr="008B492F" w14:paraId="190DD385" w14:textId="77777777" w:rsidTr="00BA2DBD">
        <w:tc>
          <w:tcPr>
            <w:tcW w:w="1098" w:type="dxa"/>
            <w:shd w:val="clear" w:color="auto" w:fill="auto"/>
          </w:tcPr>
          <w:p w14:paraId="2AD91856" w14:textId="41D136F0" w:rsidR="00BA2DBD" w:rsidRPr="008B492F" w:rsidRDefault="00BA2DBD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BA2DBD" w:rsidRPr="008B492F" w:rsidRDefault="00BA2DBD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DF1A99" w:rsidRPr="008B492F" w14:paraId="3D1A9563" w14:textId="77777777" w:rsidTr="00BA2DBD">
        <w:tc>
          <w:tcPr>
            <w:tcW w:w="1098" w:type="dxa"/>
            <w:shd w:val="clear" w:color="auto" w:fill="auto"/>
          </w:tcPr>
          <w:p w14:paraId="43327F8A" w14:textId="27220F05" w:rsidR="00DF1A99" w:rsidRPr="008B492F" w:rsidRDefault="00DF1A99" w:rsidP="00F813A5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353B385" w14:textId="6823AA90" w:rsidR="00DF1A99" w:rsidRPr="008B492F" w:rsidRDefault="00497CF4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B49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  <w:tr w:rsidR="00F04388" w:rsidRPr="008B492F" w14:paraId="78B30E20" w14:textId="77777777" w:rsidTr="00BA2DBD">
        <w:tc>
          <w:tcPr>
            <w:tcW w:w="1098" w:type="dxa"/>
            <w:shd w:val="clear" w:color="auto" w:fill="auto"/>
          </w:tcPr>
          <w:p w14:paraId="4306E624" w14:textId="7ECC322E" w:rsidR="00F04388" w:rsidRPr="008B492F" w:rsidRDefault="00F04388" w:rsidP="00497CF4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AB7CFFD" w14:textId="3B53327A" w:rsidR="00F04388" w:rsidRPr="008B492F" w:rsidRDefault="00F0438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4A24135F" w14:textId="77777777" w:rsidR="003B6C8F" w:rsidRPr="008B492F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6507F110" w14:textId="77777777" w:rsidR="003B14EA" w:rsidRPr="008B492F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8B492F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32301478" w14:textId="52B30C3A" w:rsidR="003B14EA" w:rsidRPr="008B492F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8B492F">
        <w:rPr>
          <w:rFonts w:ascii="Angsana New" w:hAnsi="Angsana New" w:cs="Angsana New"/>
          <w:sz w:val="28"/>
          <w:szCs w:val="28"/>
        </w:rPr>
        <w:br w:type="page"/>
      </w:r>
      <w:r w:rsidR="00451001" w:rsidRPr="008B492F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8B492F" w:rsidRDefault="009F1F29" w:rsidP="006C665B">
      <w:pPr>
        <w:pStyle w:val="NoSpacing"/>
        <w:rPr>
          <w:rFonts w:ascii="Angsana New" w:hAnsi="Angsana New"/>
          <w:sz w:val="20"/>
          <w:szCs w:val="20"/>
        </w:rPr>
      </w:pPr>
    </w:p>
    <w:p w14:paraId="5C024287" w14:textId="7FCC7BF5" w:rsidR="00A93C94" w:rsidRPr="008B492F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E4848" w:rsidRPr="008B492F">
        <w:rPr>
          <w:rFonts w:ascii="Angsana New" w:hAnsi="Angsana New" w:hint="cs"/>
          <w:sz w:val="28"/>
          <w:szCs w:val="28"/>
          <w:cs/>
        </w:rPr>
        <w:t xml:space="preserve"> </w:t>
      </w:r>
      <w:r w:rsidR="00C700F6" w:rsidRPr="008B492F">
        <w:rPr>
          <w:rFonts w:ascii="Angsana New" w:hAnsi="Angsana New"/>
          <w:sz w:val="28"/>
          <w:szCs w:val="28"/>
        </w:rPr>
        <w:t>13</w:t>
      </w:r>
      <w:r w:rsidR="00376F9B" w:rsidRPr="008B492F">
        <w:rPr>
          <w:rFonts w:ascii="Angsana New" w:hAnsi="Angsana New"/>
          <w:sz w:val="28"/>
          <w:szCs w:val="28"/>
        </w:rPr>
        <w:t xml:space="preserve"> </w:t>
      </w:r>
      <w:r w:rsidR="00376F9B" w:rsidRPr="008B492F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376F9B" w:rsidRPr="008B492F">
        <w:rPr>
          <w:rFonts w:ascii="Angsana New" w:hAnsi="Angsana New"/>
          <w:sz w:val="28"/>
          <w:szCs w:val="28"/>
        </w:rPr>
        <w:t>256</w:t>
      </w:r>
      <w:r w:rsidR="00376F9B" w:rsidRPr="008B492F">
        <w:rPr>
          <w:rFonts w:ascii="Angsana New" w:hAnsi="Angsana New" w:hint="cs"/>
          <w:sz w:val="28"/>
          <w:szCs w:val="28"/>
          <w:cs/>
        </w:rPr>
        <w:t>8</w:t>
      </w:r>
    </w:p>
    <w:p w14:paraId="0BE545F9" w14:textId="77777777" w:rsidR="00CD1A46" w:rsidRPr="008B492F" w:rsidRDefault="00CD1A46" w:rsidP="00F813A5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47C52F42" w14:textId="4F014181" w:rsidR="003B14EA" w:rsidRPr="008B492F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8B492F" w:rsidRDefault="00DC1E89" w:rsidP="00CC37AE">
      <w:pPr>
        <w:pStyle w:val="NoSpacing"/>
        <w:spacing w:line="0" w:lineRule="atLeast"/>
        <w:rPr>
          <w:rFonts w:ascii="Angsana New" w:hAnsi="Angsana New"/>
          <w:szCs w:val="18"/>
        </w:rPr>
      </w:pPr>
      <w:r w:rsidRPr="008B492F">
        <w:rPr>
          <w:rFonts w:ascii="Angsana New" w:hAnsi="Angsana New"/>
          <w:sz w:val="20"/>
          <w:szCs w:val="20"/>
        </w:rPr>
        <w:tab/>
      </w:r>
      <w:r w:rsidRPr="008B492F">
        <w:rPr>
          <w:rFonts w:ascii="Angsana New" w:hAnsi="Angsana New"/>
          <w:sz w:val="20"/>
          <w:szCs w:val="20"/>
        </w:rPr>
        <w:tab/>
      </w:r>
      <w:r w:rsidRPr="008B492F">
        <w:rPr>
          <w:rFonts w:ascii="Angsana New" w:hAnsi="Angsana New"/>
          <w:sz w:val="20"/>
          <w:szCs w:val="20"/>
        </w:rPr>
        <w:tab/>
      </w:r>
    </w:p>
    <w:p w14:paraId="29C7A452" w14:textId="4C044D21" w:rsidR="00F67D55" w:rsidRPr="008B492F" w:rsidRDefault="00F67D55" w:rsidP="00CC37AE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A53C1" w:rsidRPr="008B492F">
        <w:rPr>
          <w:rFonts w:ascii="Angsana New" w:hAnsi="Angsana New"/>
          <w:spacing w:val="-2"/>
          <w:sz w:val="28"/>
          <w:szCs w:val="28"/>
        </w:rPr>
        <w:t>34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8B492F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8B492F">
        <w:rPr>
          <w:rFonts w:ascii="Angsana New" w:hAnsi="Angsana New"/>
          <w:spacing w:val="-2"/>
          <w:sz w:val="28"/>
          <w:szCs w:val="28"/>
        </w:rPr>
        <w:t xml:space="preserve"> 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8B492F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8B492F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8B492F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8B492F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8B492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8B492F">
        <w:rPr>
          <w:rFonts w:ascii="Angsana New" w:hAnsi="Angsana New"/>
          <w:spacing w:val="-2"/>
          <w:sz w:val="28"/>
          <w:szCs w:val="28"/>
        </w:rPr>
        <w:br/>
      </w:r>
      <w:r w:rsidR="00525B1C" w:rsidRPr="008B492F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8B492F">
        <w:rPr>
          <w:rFonts w:ascii="Angsana New" w:hAnsi="Angsana New"/>
          <w:spacing w:val="-2"/>
          <w:sz w:val="28"/>
          <w:szCs w:val="28"/>
        </w:rPr>
        <w:br/>
      </w:r>
      <w:r w:rsidR="00CA53C1" w:rsidRPr="008B492F">
        <w:rPr>
          <w:rFonts w:ascii="Angsana New" w:hAnsi="Angsana New"/>
          <w:spacing w:val="-2"/>
          <w:sz w:val="28"/>
          <w:szCs w:val="28"/>
        </w:rPr>
        <w:t>3</w:t>
      </w:r>
      <w:r w:rsidR="006F3B94" w:rsidRPr="008B492F">
        <w:rPr>
          <w:rFonts w:ascii="Angsana New" w:hAnsi="Angsana New"/>
          <w:spacing w:val="-2"/>
          <w:sz w:val="28"/>
          <w:szCs w:val="28"/>
        </w:rPr>
        <w:t xml:space="preserve">0 </w:t>
      </w:r>
      <w:r w:rsidR="006F3B94" w:rsidRPr="008B492F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8B492F">
        <w:rPr>
          <w:rFonts w:ascii="Angsana New" w:hAnsi="Angsana New"/>
          <w:spacing w:val="-2"/>
          <w:sz w:val="28"/>
          <w:szCs w:val="28"/>
        </w:rPr>
        <w:t xml:space="preserve"> </w:t>
      </w:r>
      <w:r w:rsidR="00CA53C1" w:rsidRPr="008B492F">
        <w:rPr>
          <w:rFonts w:ascii="Angsana New" w:hAnsi="Angsana New"/>
          <w:spacing w:val="-2"/>
          <w:sz w:val="28"/>
          <w:szCs w:val="28"/>
        </w:rPr>
        <w:t>256</w:t>
      </w:r>
      <w:r w:rsidR="003C45FB" w:rsidRPr="008B492F">
        <w:rPr>
          <w:rFonts w:ascii="Angsana New" w:hAnsi="Angsana New"/>
          <w:spacing w:val="-2"/>
          <w:sz w:val="28"/>
          <w:szCs w:val="28"/>
        </w:rPr>
        <w:t>7</w:t>
      </w:r>
    </w:p>
    <w:p w14:paraId="1F5BDD25" w14:textId="223F8A9E" w:rsidR="00525B1C" w:rsidRPr="008B492F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6AF7BA06" w14:textId="663D9DF9" w:rsidR="00F67D55" w:rsidRPr="008B492F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8B492F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8B492F">
        <w:rPr>
          <w:rFonts w:ascii="Angsana New" w:hAnsi="Angsana New"/>
          <w:spacing w:val="-2"/>
          <w:sz w:val="28"/>
          <w:szCs w:val="28"/>
          <w:cs/>
        </w:rPr>
        <w:br/>
      </w:r>
      <w:r w:rsidRPr="008B492F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8B492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A53C1" w:rsidRPr="008B492F">
        <w:rPr>
          <w:rFonts w:ascii="Angsana New" w:hAnsi="Angsana New"/>
          <w:spacing w:val="-2"/>
          <w:sz w:val="28"/>
          <w:szCs w:val="28"/>
        </w:rPr>
        <w:t>30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F3B94" w:rsidRPr="008B492F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CA53C1" w:rsidRPr="008B492F">
        <w:rPr>
          <w:rFonts w:ascii="Angsana New" w:hAnsi="Angsana New"/>
          <w:spacing w:val="-2"/>
          <w:sz w:val="28"/>
          <w:szCs w:val="28"/>
        </w:rPr>
        <w:t>256</w:t>
      </w:r>
      <w:r w:rsidR="003C45FB" w:rsidRPr="008B492F">
        <w:rPr>
          <w:rFonts w:ascii="Angsana New" w:hAnsi="Angsana New"/>
          <w:spacing w:val="-2"/>
          <w:sz w:val="28"/>
          <w:szCs w:val="28"/>
        </w:rPr>
        <w:t>7</w:t>
      </w:r>
      <w:r w:rsidR="00C63853" w:rsidRPr="008B492F">
        <w:rPr>
          <w:rFonts w:ascii="Angsana New" w:hAnsi="Angsana New" w:hint="cs"/>
          <w:spacing w:val="-2"/>
          <w:sz w:val="28"/>
          <w:szCs w:val="28"/>
          <w:cs/>
        </w:rPr>
        <w:t xml:space="preserve"> เว้นแต่ที่ได้อธิบายไว้ในการเปลี่ยนแปลงนโยบายการบัญชี ดังนี้</w:t>
      </w:r>
    </w:p>
    <w:p w14:paraId="23E42246" w14:textId="77777777" w:rsidR="00CF5E98" w:rsidRPr="008B492F" w:rsidRDefault="00CF5E98" w:rsidP="008F734C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09E1959F" w14:textId="77777777" w:rsidR="00C63853" w:rsidRPr="008B492F" w:rsidRDefault="00C63853" w:rsidP="00C63853">
      <w:pPr>
        <w:spacing w:line="240" w:lineRule="auto"/>
        <w:ind w:left="540"/>
        <w:rPr>
          <w:rFonts w:ascii="Angsana New" w:hAnsi="Angsana New"/>
          <w:b/>
          <w:bCs/>
          <w:i/>
          <w:iCs/>
          <w:spacing w:val="-2"/>
          <w:sz w:val="28"/>
          <w:szCs w:val="28"/>
        </w:rPr>
      </w:pPr>
      <w:r w:rsidRPr="008B492F">
        <w:rPr>
          <w:rFonts w:ascii="Angsana New" w:hAnsi="Angsana New"/>
          <w:b/>
          <w:bCs/>
          <w:i/>
          <w:iCs/>
          <w:spacing w:val="-2"/>
          <w:sz w:val="28"/>
          <w:szCs w:val="28"/>
          <w:cs/>
        </w:rPr>
        <w:t>การเปลี่ยนแปลงนโยบายการบัญชี</w:t>
      </w:r>
    </w:p>
    <w:p w14:paraId="2E35B354" w14:textId="77777777" w:rsidR="00C63853" w:rsidRPr="008B492F" w:rsidRDefault="00C63853" w:rsidP="00C63853">
      <w:pPr>
        <w:spacing w:line="240" w:lineRule="auto"/>
        <w:ind w:left="540"/>
        <w:rPr>
          <w:rFonts w:ascii="Angsana New" w:hAnsi="Angsana New"/>
          <w:spacing w:val="-2"/>
        </w:rPr>
      </w:pPr>
      <w:r w:rsidRPr="008B492F">
        <w:rPr>
          <w:rFonts w:ascii="Angsana New" w:hAnsi="Angsana New"/>
          <w:spacing w:val="-2"/>
          <w:sz w:val="20"/>
          <w:szCs w:val="20"/>
          <w:cs/>
        </w:rPr>
        <w:t xml:space="preserve"> </w:t>
      </w:r>
    </w:p>
    <w:p w14:paraId="170E8ACE" w14:textId="1FF81DF0" w:rsidR="00C63853" w:rsidRPr="008B492F" w:rsidRDefault="00C63853" w:rsidP="00C63853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8B492F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บริษัทได้ถือปฏิบัติตามการปรับปรุงมาตรฐานการบัญชีฉบับที่ </w:t>
      </w:r>
      <w:r w:rsidRPr="008B492F">
        <w:rPr>
          <w:rFonts w:ascii="Angsana New" w:hAnsi="Angsana New"/>
          <w:spacing w:val="-2"/>
          <w:sz w:val="28"/>
          <w:szCs w:val="28"/>
        </w:rPr>
        <w:t>12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8B492F">
        <w:rPr>
          <w:rFonts w:ascii="Angsana New" w:hAnsi="Angsana New"/>
          <w:spacing w:val="-2"/>
          <w:sz w:val="28"/>
          <w:szCs w:val="28"/>
        </w:rPr>
        <w:t>1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 w:rsidRPr="008B492F">
        <w:rPr>
          <w:rFonts w:ascii="Angsana New" w:hAnsi="Angsana New"/>
          <w:spacing w:val="-2"/>
          <w:sz w:val="28"/>
          <w:szCs w:val="28"/>
        </w:rPr>
        <w:t>2567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</w:t>
      </w:r>
      <w:r w:rsidRPr="008B492F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8B492F">
        <w:rPr>
          <w:rFonts w:ascii="Angsana New" w:hAnsi="Angsana New"/>
          <w:spacing w:val="-2"/>
          <w:sz w:val="28"/>
          <w:szCs w:val="28"/>
          <w:cs/>
        </w:rPr>
        <w:t>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</w:t>
      </w:r>
      <w:r w:rsidR="00923FCD" w:rsidRPr="008B492F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8B492F">
        <w:rPr>
          <w:rFonts w:ascii="Angsana New" w:hAnsi="Angsana New"/>
          <w:spacing w:val="-2"/>
          <w:sz w:val="28"/>
          <w:szCs w:val="28"/>
          <w:cs/>
        </w:rPr>
        <w:t>บริษัทนำ</w:t>
      </w:r>
      <w:r w:rsidR="00FA6E24">
        <w:rPr>
          <w:rFonts w:ascii="Angsana New" w:hAnsi="Angsana New"/>
          <w:spacing w:val="-2"/>
          <w:sz w:val="28"/>
          <w:szCs w:val="28"/>
          <w:cs/>
        </w:rPr>
        <w:br/>
      </w:r>
      <w:r w:rsidRPr="008B492F">
        <w:rPr>
          <w:rFonts w:ascii="Angsana New" w:hAnsi="Angsana New"/>
          <w:spacing w:val="-2"/>
          <w:sz w:val="28"/>
          <w:szCs w:val="28"/>
          <w:cs/>
        </w:rPr>
        <w:t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="00FA6E24">
        <w:rPr>
          <w:rFonts w:ascii="Angsana New" w:hAnsi="Angsana New"/>
          <w:spacing w:val="-2"/>
          <w:sz w:val="28"/>
          <w:szCs w:val="28"/>
          <w:cs/>
        </w:rPr>
        <w:br/>
      </w:r>
      <w:r w:rsidRPr="008B492F">
        <w:rPr>
          <w:rFonts w:ascii="Angsana New" w:hAnsi="Angsana New"/>
          <w:spacing w:val="-2"/>
          <w:sz w:val="28"/>
          <w:szCs w:val="28"/>
          <w:cs/>
        </w:rPr>
        <w:t>โดยก่อนหน้านี้</w:t>
      </w:r>
      <w:r w:rsidR="00923FCD" w:rsidRPr="008B492F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8B492F">
        <w:rPr>
          <w:rFonts w:ascii="Angsana New" w:hAnsi="Angsana New"/>
          <w:spacing w:val="-2"/>
          <w:sz w:val="28"/>
          <w:szCs w:val="28"/>
          <w:cs/>
        </w:rPr>
        <w:t>บริษัทรับรู้ภาษีเงินได้รอการตัดบัญชีสำหรับ</w:t>
      </w:r>
      <w:r w:rsidR="00393854" w:rsidRPr="00136D6A">
        <w:rPr>
          <w:rFonts w:ascii="Angsana New" w:hAnsi="Angsana New"/>
          <w:spacing w:val="-2"/>
          <w:sz w:val="28"/>
          <w:szCs w:val="28"/>
          <w:cs/>
        </w:rPr>
        <w:t>สัญญาเช่าและประมาณการค่ารื้อถอนจาก</w:t>
      </w:r>
      <w:r w:rsidRPr="008B492F">
        <w:rPr>
          <w:rFonts w:ascii="Angsana New" w:hAnsi="Angsana New"/>
          <w:spacing w:val="-2"/>
          <w:sz w:val="28"/>
          <w:szCs w:val="28"/>
          <w:cs/>
        </w:rPr>
        <w:t>ผลแตกต่าง</w:t>
      </w:r>
      <w:r w:rsidR="00FA6E24">
        <w:rPr>
          <w:rFonts w:ascii="Angsana New" w:hAnsi="Angsana New"/>
          <w:spacing w:val="-2"/>
          <w:sz w:val="28"/>
          <w:szCs w:val="28"/>
          <w:cs/>
        </w:rPr>
        <w:br/>
      </w:r>
      <w:r w:rsidRPr="008B492F">
        <w:rPr>
          <w:rFonts w:ascii="Angsana New" w:hAnsi="Angsana New"/>
          <w:spacing w:val="-2"/>
          <w:sz w:val="28"/>
          <w:szCs w:val="28"/>
          <w:cs/>
        </w:rPr>
        <w:t>ชั่วคราวสุทธิซึ่งเกิดขึ้นภายหลังการรับรู้รายการเมื่อเริ่มแรก</w:t>
      </w:r>
    </w:p>
    <w:p w14:paraId="23CD9652" w14:textId="77777777" w:rsidR="00C63853" w:rsidRPr="008B492F" w:rsidRDefault="00C63853" w:rsidP="00C63853">
      <w:pPr>
        <w:spacing w:line="240" w:lineRule="auto"/>
        <w:ind w:left="540"/>
        <w:rPr>
          <w:rFonts w:ascii="Angsana New" w:hAnsi="Angsana New"/>
          <w:spacing w:val="-2"/>
        </w:rPr>
      </w:pPr>
    </w:p>
    <w:p w14:paraId="791AD7C4" w14:textId="573A7F17" w:rsidR="00C63853" w:rsidRPr="008B492F" w:rsidRDefault="00C63853" w:rsidP="00C63853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8B492F">
        <w:rPr>
          <w:rFonts w:ascii="Angsana New" w:hAnsi="Angsana New"/>
          <w:spacing w:val="-2"/>
          <w:sz w:val="28"/>
          <w:szCs w:val="28"/>
        </w:rPr>
        <w:t>12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8B492F">
        <w:rPr>
          <w:rFonts w:ascii="Angsana New" w:hAnsi="Angsana New"/>
          <w:spacing w:val="-2"/>
          <w:sz w:val="28"/>
          <w:szCs w:val="28"/>
        </w:rPr>
        <w:t>1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ตุลาคม </w:t>
      </w:r>
      <w:r w:rsidRPr="008B492F">
        <w:rPr>
          <w:rFonts w:ascii="Angsana New" w:hAnsi="Angsana New"/>
          <w:spacing w:val="-2"/>
          <w:sz w:val="28"/>
          <w:szCs w:val="28"/>
        </w:rPr>
        <w:t>2566</w:t>
      </w:r>
      <w:r w:rsidRPr="008B492F">
        <w:rPr>
          <w:rFonts w:ascii="Angsana New" w:hAnsi="Angsana New"/>
          <w:spacing w:val="-2"/>
          <w:sz w:val="28"/>
          <w:szCs w:val="28"/>
          <w:cs/>
        </w:rPr>
        <w:t xml:space="preserve"> ทั้งนี้ ผลกระทบที่สำคัญต่อ</w:t>
      </w:r>
      <w:r w:rsidR="00923FCD" w:rsidRPr="008B492F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8B492F">
        <w:rPr>
          <w:rFonts w:ascii="Angsana New" w:hAnsi="Angsana New"/>
          <w:spacing w:val="-2"/>
          <w:sz w:val="28"/>
          <w:szCs w:val="28"/>
          <w:cs/>
        </w:rPr>
        <w:t>บริษัทเป็น</w:t>
      </w:r>
      <w:r w:rsidRPr="008B492F">
        <w:rPr>
          <w:rFonts w:ascii="Angsana New" w:hAnsi="Angsana New"/>
          <w:spacing w:val="-2"/>
          <w:sz w:val="28"/>
          <w:szCs w:val="28"/>
        </w:rPr>
        <w:br/>
      </w:r>
      <w:r w:rsidRPr="008B492F">
        <w:rPr>
          <w:rFonts w:ascii="Angsana New" w:hAnsi="Angsana New"/>
          <w:spacing w:val="-2"/>
          <w:sz w:val="28"/>
          <w:szCs w:val="28"/>
          <w:cs/>
        </w:rPr>
        <w:t>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500694CA" w14:textId="175BF521" w:rsidR="003B14EA" w:rsidRPr="008B492F" w:rsidRDefault="003B14EA" w:rsidP="0052350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r w:rsidR="002A3E96"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8B492F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4E76325A" w:rsidR="008A2F4D" w:rsidRPr="008B492F" w:rsidRDefault="008A2F4D" w:rsidP="008A2F4D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8B492F">
        <w:rPr>
          <w:rFonts w:ascii="Angsana New" w:hAnsi="Angsana New" w:hint="cs"/>
          <w:sz w:val="28"/>
          <w:szCs w:val="28"/>
          <w:cs/>
        </w:rPr>
        <w:t>ย่อย</w:t>
      </w:r>
      <w:r w:rsidR="00172244" w:rsidRPr="008B492F">
        <w:rPr>
          <w:rFonts w:ascii="Angsana New" w:hAnsi="Angsana New" w:hint="cs"/>
          <w:sz w:val="28"/>
          <w:szCs w:val="28"/>
          <w:cs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บริษัท</w:t>
      </w:r>
      <w:r w:rsidRPr="008B492F">
        <w:rPr>
          <w:rFonts w:ascii="Angsana New" w:hAnsi="Angsana New" w:hint="cs"/>
          <w:sz w:val="28"/>
          <w:szCs w:val="28"/>
          <w:cs/>
        </w:rPr>
        <w:t>ร่วม</w:t>
      </w:r>
      <w:r w:rsidR="00172244" w:rsidRPr="008B492F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Pr="008B492F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8B492F">
        <w:rPr>
          <w:rFonts w:ascii="Angsana New" w:hAnsi="Angsana New"/>
          <w:sz w:val="28"/>
          <w:szCs w:val="28"/>
          <w:cs/>
        </w:rPr>
        <w:t>ได้เปิดเผยในหมายเหตุ</w:t>
      </w:r>
      <w:r w:rsidR="00172244" w:rsidRPr="008B492F">
        <w:rPr>
          <w:rFonts w:ascii="Angsana New" w:hAnsi="Angsana New"/>
          <w:sz w:val="28"/>
          <w:szCs w:val="28"/>
          <w:cs/>
        </w:rPr>
        <w:br/>
      </w:r>
      <w:r w:rsidRPr="008B492F">
        <w:rPr>
          <w:rFonts w:ascii="Angsana New" w:hAnsi="Angsana New"/>
          <w:sz w:val="28"/>
          <w:szCs w:val="28"/>
          <w:cs/>
        </w:rPr>
        <w:t>ข้อ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="00C55487">
        <w:rPr>
          <w:rFonts w:ascii="Angsana New" w:hAnsi="Angsana New"/>
          <w:sz w:val="28"/>
          <w:szCs w:val="28"/>
        </w:rPr>
        <w:t>4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Pr="008B492F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8B492F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8B492F">
        <w:rPr>
          <w:rFonts w:ascii="Angsana New" w:hAnsi="Angsana New"/>
          <w:sz w:val="28"/>
          <w:szCs w:val="28"/>
          <w:cs/>
        </w:rPr>
        <w:t>กลุ่มบริษัท</w:t>
      </w:r>
      <w:r w:rsidRPr="008B492F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8B492F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4320"/>
      </w:tblGrid>
      <w:tr w:rsidR="00E27AD0" w:rsidRPr="008B492F" w14:paraId="46408657" w14:textId="77777777" w:rsidTr="0001226D">
        <w:trPr>
          <w:trHeight w:val="20"/>
          <w:tblHeader/>
        </w:trPr>
        <w:tc>
          <w:tcPr>
            <w:tcW w:w="3780" w:type="dxa"/>
            <w:hideMark/>
          </w:tcPr>
          <w:p w14:paraId="09E2256E" w14:textId="59967AA9" w:rsidR="00E27AD0" w:rsidRPr="008B492F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B492F">
              <w:rPr>
                <w:rFonts w:ascii="Angsana New" w:hAnsi="Angsana New"/>
                <w:sz w:val="28"/>
                <w:szCs w:val="28"/>
              </w:rPr>
              <w:br w:type="page"/>
            </w:r>
            <w:r w:rsidRPr="008B492F">
              <w:rPr>
                <w:rFonts w:ascii="Angsana New" w:hAnsi="Angsana New"/>
                <w:sz w:val="28"/>
                <w:szCs w:val="28"/>
              </w:rPr>
              <w:br w:type="page"/>
            </w:r>
            <w:r w:rsidRPr="008B492F">
              <w:rPr>
                <w:rFonts w:ascii="Angsana New" w:hAnsi="Angsana New"/>
                <w:sz w:val="28"/>
                <w:szCs w:val="28"/>
              </w:rPr>
              <w:br w:type="page"/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B492F">
              <w:rPr>
                <w:rFonts w:ascii="Angsana New" w:hAnsi="Angsana New"/>
                <w:sz w:val="28"/>
                <w:szCs w:val="28"/>
              </w:rPr>
              <w:br w:type="page"/>
            </w: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8B492F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44A9EEF2" w14:textId="77777777" w:rsidR="00E27AD0" w:rsidRPr="008B492F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1226D" w:rsidRPr="008B492F" w14:paraId="5FB18FEA" w14:textId="77777777" w:rsidTr="0001226D">
        <w:trPr>
          <w:trHeight w:val="20"/>
        </w:trPr>
        <w:tc>
          <w:tcPr>
            <w:tcW w:w="3780" w:type="dxa"/>
          </w:tcPr>
          <w:p w14:paraId="2E5EF945" w14:textId="76486C89" w:rsidR="0001226D" w:rsidRPr="008B492F" w:rsidRDefault="0001226D" w:rsidP="0001226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EF30B9" w:rsidRPr="008B49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นำทิพย์ จำกัด</w:t>
            </w:r>
          </w:p>
        </w:tc>
        <w:tc>
          <w:tcPr>
            <w:tcW w:w="1260" w:type="dxa"/>
          </w:tcPr>
          <w:p w14:paraId="0C8D9C65" w14:textId="02E4D5F6" w:rsidR="0001226D" w:rsidRPr="008B492F" w:rsidRDefault="0001226D" w:rsidP="0001226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2FB57761" w14:textId="31765837" w:rsidR="0001226D" w:rsidRPr="008B492F" w:rsidRDefault="0001226D" w:rsidP="0001226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8A2F4D" w:rsidRPr="008B492F" w14:paraId="4CC7B0F9" w14:textId="77777777" w:rsidTr="0001226D">
        <w:trPr>
          <w:trHeight w:val="20"/>
        </w:trPr>
        <w:tc>
          <w:tcPr>
            <w:tcW w:w="3780" w:type="dxa"/>
          </w:tcPr>
          <w:p w14:paraId="76FA9833" w14:textId="64F00494" w:rsidR="008A2F4D" w:rsidRPr="008B492F" w:rsidRDefault="0001226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 ป้อมนคร จำกัด</w:t>
            </w:r>
          </w:p>
        </w:tc>
        <w:tc>
          <w:tcPr>
            <w:tcW w:w="1260" w:type="dxa"/>
          </w:tcPr>
          <w:p w14:paraId="06ADDB16" w14:textId="159BB686" w:rsidR="008A2F4D" w:rsidRPr="008B492F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6BA8686" w14:textId="4EF5F39B" w:rsidR="008A2F4D" w:rsidRPr="008B492F" w:rsidRDefault="0001226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3B54E8" w:rsidRPr="008B492F" w14:paraId="6DF68EEE" w14:textId="77777777" w:rsidTr="0001226D">
        <w:trPr>
          <w:trHeight w:val="20"/>
        </w:trPr>
        <w:tc>
          <w:tcPr>
            <w:tcW w:w="3780" w:type="dxa"/>
          </w:tcPr>
          <w:p w14:paraId="2DB36273" w14:textId="0BCA74A8" w:rsidR="003B54E8" w:rsidRPr="008B492F" w:rsidRDefault="0001226D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 นำกิจการ จำกัด</w:t>
            </w:r>
          </w:p>
        </w:tc>
        <w:tc>
          <w:tcPr>
            <w:tcW w:w="1260" w:type="dxa"/>
          </w:tcPr>
          <w:p w14:paraId="55D4B469" w14:textId="1C709025" w:rsidR="003B54E8" w:rsidRPr="008B492F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5C1A09CB" w14:textId="499B584B" w:rsidR="003B54E8" w:rsidRPr="008B492F" w:rsidRDefault="003A486B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45368" w:rsidRPr="008B492F" w14:paraId="1F9B114A" w14:textId="77777777" w:rsidTr="0001226D">
        <w:trPr>
          <w:trHeight w:val="20"/>
        </w:trPr>
        <w:tc>
          <w:tcPr>
            <w:tcW w:w="3780" w:type="dxa"/>
          </w:tcPr>
          <w:p w14:paraId="0900FDA2" w14:textId="50ADA9EE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วัน แบงค็อก ทาวเวอร์ </w:t>
            </w:r>
            <w:r w:rsidRPr="008B492F">
              <w:rPr>
                <w:rFonts w:ascii="Angsana New" w:hAnsi="Angsana New"/>
                <w:sz w:val="28"/>
                <w:szCs w:val="28"/>
              </w:rPr>
              <w:t>4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0EED4C" w14:textId="17F46942" w:rsidR="00045368" w:rsidRPr="008B492F" w:rsidRDefault="00045368" w:rsidP="0004536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05B22DFE" w14:textId="1676C020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  <w:tr w:rsidR="00045368" w:rsidRPr="008B492F" w14:paraId="43801EA9" w14:textId="77777777" w:rsidTr="0001226D">
        <w:trPr>
          <w:trHeight w:val="20"/>
        </w:trPr>
        <w:tc>
          <w:tcPr>
            <w:tcW w:w="3780" w:type="dxa"/>
          </w:tcPr>
          <w:p w14:paraId="2D91F222" w14:textId="35C47445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 เบียร์ทิพย์ บริวเวอรี่</w:t>
            </w: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492F">
              <w:rPr>
                <w:rFonts w:ascii="Angsana New" w:hAnsi="Angsana New"/>
                <w:sz w:val="28"/>
                <w:szCs w:val="28"/>
              </w:rPr>
              <w:t>(1991)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302E016" w14:textId="1CA9FD1D" w:rsidR="00045368" w:rsidRPr="008B492F" w:rsidRDefault="00045368" w:rsidP="0004536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305B8EC0" w14:textId="2C7A69AD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5368" w:rsidRPr="008B492F" w14:paraId="0BAE6111" w14:textId="77777777" w:rsidTr="0001226D">
        <w:trPr>
          <w:trHeight w:val="20"/>
        </w:trPr>
        <w:tc>
          <w:tcPr>
            <w:tcW w:w="3780" w:type="dxa"/>
          </w:tcPr>
          <w:p w14:paraId="25251B1A" w14:textId="1AD8FCE0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 ไทยดริ้งค์ จำกัด</w:t>
            </w:r>
          </w:p>
        </w:tc>
        <w:tc>
          <w:tcPr>
            <w:tcW w:w="1260" w:type="dxa"/>
          </w:tcPr>
          <w:p w14:paraId="1B8D88E4" w14:textId="40600E43" w:rsidR="00045368" w:rsidRPr="008B492F" w:rsidRDefault="00045368" w:rsidP="0004536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1FC96181" w14:textId="6F34DD5F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5368" w:rsidRPr="008B492F" w14:paraId="05D4204A" w14:textId="77777777" w:rsidTr="0001226D">
        <w:trPr>
          <w:trHeight w:val="20"/>
        </w:trPr>
        <w:tc>
          <w:tcPr>
            <w:tcW w:w="3780" w:type="dxa"/>
          </w:tcPr>
          <w:p w14:paraId="22AFF2E1" w14:textId="4BEB2D9B" w:rsidR="00045368" w:rsidRPr="008B492F" w:rsidRDefault="00045368" w:rsidP="00045368">
            <w:pPr>
              <w:pStyle w:val="NoSpacing"/>
              <w:spacing w:line="240" w:lineRule="auto"/>
              <w:ind w:left="165" w:hanging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 เฟรเซอร์ส พร็อพเพอร์ตี้ โฮลดิ้งส์ (ประเทศไทย) จำกัด</w:t>
            </w:r>
          </w:p>
        </w:tc>
        <w:tc>
          <w:tcPr>
            <w:tcW w:w="1260" w:type="dxa"/>
          </w:tcPr>
          <w:p w14:paraId="129897A7" w14:textId="77777777" w:rsidR="00045368" w:rsidRPr="008B492F" w:rsidRDefault="00045368" w:rsidP="0004536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5683F" w14:textId="6E822A2B" w:rsidR="00045368" w:rsidRPr="008B492F" w:rsidRDefault="00045368" w:rsidP="0004536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7E80DD85" w14:textId="77777777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17D0FCF" w14:textId="02FEA808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045368" w:rsidRPr="008B492F" w14:paraId="37B130BC" w14:textId="77777777" w:rsidTr="0001226D">
        <w:trPr>
          <w:trHeight w:val="20"/>
        </w:trPr>
        <w:tc>
          <w:tcPr>
            <w:tcW w:w="3780" w:type="dxa"/>
          </w:tcPr>
          <w:p w14:paraId="74A1185A" w14:textId="4CDB4900" w:rsidR="00045368" w:rsidRPr="008B492F" w:rsidRDefault="00045368" w:rsidP="00045368">
            <w:pPr>
              <w:pStyle w:val="NoSpacing"/>
              <w:spacing w:line="240" w:lineRule="auto"/>
              <w:ind w:left="165" w:hanging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 วัฒนภักดี จำกัด</w:t>
            </w:r>
          </w:p>
        </w:tc>
        <w:tc>
          <w:tcPr>
            <w:tcW w:w="1260" w:type="dxa"/>
          </w:tcPr>
          <w:p w14:paraId="63302E74" w14:textId="396EC855" w:rsidR="00045368" w:rsidRPr="008B492F" w:rsidRDefault="00045368" w:rsidP="0004536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20" w:type="dxa"/>
          </w:tcPr>
          <w:p w14:paraId="4A72F86C" w14:textId="70F8EDE4" w:rsidR="00045368" w:rsidRPr="008B492F" w:rsidRDefault="00045368" w:rsidP="0004536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21B573C6" w14:textId="578D33AA" w:rsidR="00B4459E" w:rsidRPr="008B492F" w:rsidRDefault="00B4459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45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89"/>
        <w:gridCol w:w="278"/>
        <w:gridCol w:w="994"/>
        <w:gridCol w:w="280"/>
        <w:gridCol w:w="888"/>
        <w:gridCol w:w="11"/>
        <w:gridCol w:w="244"/>
        <w:gridCol w:w="23"/>
        <w:gridCol w:w="1153"/>
      </w:tblGrid>
      <w:tr w:rsidR="00AE5C2C" w:rsidRPr="008B492F" w14:paraId="567A26F4" w14:textId="77777777" w:rsidTr="00C22D45">
        <w:trPr>
          <w:tblHeader/>
        </w:trPr>
        <w:tc>
          <w:tcPr>
            <w:tcW w:w="2429" w:type="pct"/>
          </w:tcPr>
          <w:p w14:paraId="56E13987" w14:textId="77777777" w:rsidR="00AE5C2C" w:rsidRPr="008B492F" w:rsidRDefault="00AE5C2C" w:rsidP="005C57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6" w:type="pct"/>
            <w:gridSpan w:val="3"/>
          </w:tcPr>
          <w:p w14:paraId="64ED4B12" w14:textId="77777777" w:rsidR="00AE5C2C" w:rsidRPr="008B492F" w:rsidRDefault="00AE5C2C" w:rsidP="005C576B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7E65EF1E" w14:textId="77777777" w:rsidR="00AE5C2C" w:rsidRPr="008B492F" w:rsidRDefault="00AE5C2C" w:rsidP="005C576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pct"/>
            <w:gridSpan w:val="5"/>
            <w:shd w:val="clear" w:color="auto" w:fill="auto"/>
          </w:tcPr>
          <w:p w14:paraId="27933C39" w14:textId="77777777" w:rsidR="00AE5C2C" w:rsidRPr="008B492F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D45" w:rsidRPr="008B492F" w14:paraId="5319027B" w14:textId="77777777" w:rsidTr="00C22D45">
        <w:trPr>
          <w:tblHeader/>
        </w:trPr>
        <w:tc>
          <w:tcPr>
            <w:tcW w:w="2429" w:type="pct"/>
          </w:tcPr>
          <w:p w14:paraId="27354D16" w14:textId="419A49CF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B4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B4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3" w:type="pct"/>
          </w:tcPr>
          <w:p w14:paraId="69B97461" w14:textId="4A767C7A" w:rsidR="00C22D45" w:rsidRPr="008B492F" w:rsidRDefault="00C22D45" w:rsidP="00C22D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7" w:type="pct"/>
          </w:tcPr>
          <w:p w14:paraId="0AB295C4" w14:textId="77777777" w:rsidR="00C22D45" w:rsidRPr="008B492F" w:rsidRDefault="00C22D45" w:rsidP="00C22D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00284298" w14:textId="0B2C739C" w:rsidR="00C22D45" w:rsidRPr="008B492F" w:rsidRDefault="00C22D45" w:rsidP="00C22D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38F7226" w14:textId="77777777" w:rsidR="00C22D45" w:rsidRPr="008B492F" w:rsidRDefault="00C22D45" w:rsidP="00C22D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511AE6BC" w14:textId="6091F5B0" w:rsidR="00C22D45" w:rsidRPr="008B492F" w:rsidRDefault="00C22D45" w:rsidP="00C22D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01294BD" w14:textId="77777777" w:rsidR="00C22D45" w:rsidRPr="008B492F" w:rsidRDefault="00C22D45" w:rsidP="00C22D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33E0D35A" w14:textId="2D8B113D" w:rsidR="00C22D45" w:rsidRPr="008B492F" w:rsidRDefault="00C22D45" w:rsidP="00C22D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AE5C2C" w:rsidRPr="008B492F" w14:paraId="79CFE353" w14:textId="77777777" w:rsidTr="000B59D4">
        <w:trPr>
          <w:tblHeader/>
        </w:trPr>
        <w:tc>
          <w:tcPr>
            <w:tcW w:w="2429" w:type="pct"/>
          </w:tcPr>
          <w:p w14:paraId="4062C5B3" w14:textId="77777777" w:rsidR="00AE5C2C" w:rsidRPr="008B492F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1" w:type="pct"/>
            <w:gridSpan w:val="9"/>
          </w:tcPr>
          <w:p w14:paraId="4D881D11" w14:textId="77777777" w:rsidR="00AE5C2C" w:rsidRPr="008B492F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8B492F" w14:paraId="232C61C5" w14:textId="77777777" w:rsidTr="00C22D45">
        <w:tc>
          <w:tcPr>
            <w:tcW w:w="2429" w:type="pct"/>
          </w:tcPr>
          <w:p w14:paraId="3750D24D" w14:textId="19B34163" w:rsidR="00AE5C2C" w:rsidRPr="008B492F" w:rsidRDefault="00761F3D" w:rsidP="005C576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23" w:type="pct"/>
          </w:tcPr>
          <w:p w14:paraId="57C8E6C9" w14:textId="77777777" w:rsidR="00AE5C2C" w:rsidRPr="008B492F" w:rsidRDefault="00AE5C2C" w:rsidP="005C57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4AA32E" w14:textId="77777777" w:rsidR="00AE5C2C" w:rsidRPr="008B492F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376306B6" w14:textId="77777777" w:rsidR="00AE5C2C" w:rsidRPr="008B492F" w:rsidRDefault="00AE5C2C" w:rsidP="005C576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D053647" w14:textId="77777777" w:rsidR="00AE5C2C" w:rsidRPr="008B492F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7C002A8A" w14:textId="77777777" w:rsidR="00AE5C2C" w:rsidRPr="008B492F" w:rsidRDefault="00AE5C2C" w:rsidP="005C576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2D6CEDF0" w14:textId="77777777" w:rsidR="00AE5C2C" w:rsidRPr="008B492F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46F0E921" w14:textId="77777777" w:rsidR="00AE5C2C" w:rsidRPr="008B492F" w:rsidRDefault="00AE5C2C" w:rsidP="005C576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2D45" w:rsidRPr="008B492F" w14:paraId="369AABB6" w14:textId="77777777" w:rsidTr="00C22D45">
        <w:tc>
          <w:tcPr>
            <w:tcW w:w="2429" w:type="pct"/>
          </w:tcPr>
          <w:p w14:paraId="78AF80A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3" w:type="pct"/>
          </w:tcPr>
          <w:p w14:paraId="160216FD" w14:textId="0CC1DFE0" w:rsidR="00C22D45" w:rsidRPr="008B492F" w:rsidRDefault="00AA710A" w:rsidP="00C22D45">
            <w:pPr>
              <w:pStyle w:val="BodyText"/>
              <w:tabs>
                <w:tab w:val="decimal" w:pos="65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47" w:type="pct"/>
          </w:tcPr>
          <w:p w14:paraId="69389EA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C2C70F2" w14:textId="259CA10C" w:rsidR="00C22D45" w:rsidRPr="008B492F" w:rsidRDefault="00C22D45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1.20</w:t>
            </w:r>
          </w:p>
        </w:tc>
        <w:tc>
          <w:tcPr>
            <w:tcW w:w="148" w:type="pct"/>
          </w:tcPr>
          <w:p w14:paraId="0FF5D7CC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65646574" w14:textId="7553C033" w:rsidR="00C22D45" w:rsidRPr="008B492F" w:rsidRDefault="009A1188" w:rsidP="00C22D4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79503C2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0ABE038B" w14:textId="0DB5B930" w:rsidR="00C22D45" w:rsidRPr="008B492F" w:rsidRDefault="00C22D45" w:rsidP="00C22D4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22D45" w:rsidRPr="008B492F" w14:paraId="71E5F502" w14:textId="77777777" w:rsidTr="00C22D45">
        <w:tc>
          <w:tcPr>
            <w:tcW w:w="2429" w:type="pct"/>
          </w:tcPr>
          <w:p w14:paraId="66BA3224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174D20F0" w14:textId="78A5DDCE" w:rsidR="00C22D45" w:rsidRPr="008B492F" w:rsidRDefault="00AA710A" w:rsidP="00C22D4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47" w:type="pct"/>
          </w:tcPr>
          <w:p w14:paraId="04F54BB7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666B9E" w14:textId="627574A4" w:rsidR="00C22D45" w:rsidRPr="008B492F" w:rsidRDefault="00C22D45" w:rsidP="00C22D45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48" w:type="pct"/>
          </w:tcPr>
          <w:p w14:paraId="613B78D1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196E3C2" w14:textId="60B0AFC3" w:rsidR="00C22D45" w:rsidRPr="008B492F" w:rsidRDefault="009A1188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4AC70A7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766A9513" w14:textId="5B6AC1D2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0.87</w:t>
            </w:r>
          </w:p>
        </w:tc>
      </w:tr>
      <w:tr w:rsidR="00C22D45" w:rsidRPr="008B492F" w14:paraId="7FFB8EC3" w14:textId="77777777" w:rsidTr="00C22D45">
        <w:tc>
          <w:tcPr>
            <w:tcW w:w="2429" w:type="pct"/>
          </w:tcPr>
          <w:p w14:paraId="1DF5385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3155321A" w14:textId="17A53C08" w:rsidR="00C22D45" w:rsidRPr="008B492F" w:rsidRDefault="00AA710A" w:rsidP="00C22D45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7" w:type="pct"/>
          </w:tcPr>
          <w:p w14:paraId="2C6FE0B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B0DB5EF" w14:textId="1B1235C1" w:rsidR="00C22D45" w:rsidRPr="008B492F" w:rsidRDefault="00C22D45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148" w:type="pct"/>
          </w:tcPr>
          <w:p w14:paraId="380974A8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5DCD1AE9" w14:textId="18716461" w:rsidR="00C22D45" w:rsidRPr="008B492F" w:rsidRDefault="009A1188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08E3A3B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0B5CBE42" w14:textId="29717F71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3C45FB" w:rsidRPr="008B492F" w14:paraId="194905F9" w14:textId="77777777" w:rsidTr="00C22D45">
        <w:tc>
          <w:tcPr>
            <w:tcW w:w="2429" w:type="pct"/>
          </w:tcPr>
          <w:p w14:paraId="70A0D628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194E46F1" w14:textId="77777777" w:rsidR="003C45FB" w:rsidRPr="008B492F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6B0455BA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  <w:shd w:val="clear" w:color="auto" w:fill="auto"/>
          </w:tcPr>
          <w:p w14:paraId="2059BA08" w14:textId="77777777" w:rsidR="003C45FB" w:rsidRPr="008B492F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D428951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6C9ABC0B" w14:textId="77777777" w:rsidR="003C45FB" w:rsidRPr="008B492F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072CE71D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60AAF36A" w14:textId="77777777" w:rsidR="003C45FB" w:rsidRPr="008B492F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C45FB" w:rsidRPr="008B492F" w14:paraId="084127EE" w14:textId="77777777" w:rsidTr="00C22D45">
        <w:trPr>
          <w:trHeight w:val="80"/>
        </w:trPr>
        <w:tc>
          <w:tcPr>
            <w:tcW w:w="2429" w:type="pct"/>
          </w:tcPr>
          <w:p w14:paraId="2176DA7B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14:paraId="4101CB6F" w14:textId="77777777" w:rsidR="003C45FB" w:rsidRPr="008B492F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CE64B45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29E29020" w14:textId="77777777" w:rsidR="003C45FB" w:rsidRPr="008B492F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3BFF16A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259D6EE3" w14:textId="77777777" w:rsidR="003C45FB" w:rsidRPr="008B492F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23B3CC37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43AE13FA" w14:textId="77777777" w:rsidR="003C45FB" w:rsidRPr="008B492F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2D45" w:rsidRPr="008B492F" w14:paraId="5A7466CF" w14:textId="77777777" w:rsidTr="00C22D45">
        <w:tc>
          <w:tcPr>
            <w:tcW w:w="2429" w:type="pct"/>
          </w:tcPr>
          <w:p w14:paraId="46A57B3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0AA08F53" w14:textId="7F22DEF1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A7132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097B61C" w14:textId="3A75D10B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7322751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7A1B0B6A" w14:textId="0C5D244A" w:rsidR="00C22D45" w:rsidRPr="008B492F" w:rsidRDefault="00CD6F03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54.32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A91DC2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48B81E6F" w14:textId="3FC13412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55.11</w:t>
            </w:r>
          </w:p>
        </w:tc>
      </w:tr>
      <w:tr w:rsidR="00C22D45" w:rsidRPr="008B492F" w14:paraId="40394AA6" w14:textId="77777777" w:rsidTr="00C22D45">
        <w:tc>
          <w:tcPr>
            <w:tcW w:w="2429" w:type="pct"/>
          </w:tcPr>
          <w:p w14:paraId="3E98EEE9" w14:textId="6B7EE507" w:rsidR="00C22D45" w:rsidRPr="008B492F" w:rsidRDefault="00C22D45" w:rsidP="00C22D4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343D62FE" w14:textId="77CFC5B3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0B81D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E81E215" w14:textId="38B8FA53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7CB47EC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2C931229" w14:textId="497FDACD" w:rsidR="00C22D45" w:rsidRPr="008B492F" w:rsidRDefault="00CD6F03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156.77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12C782D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420B228D" w14:textId="3C34AFB2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170.60</w:t>
            </w:r>
          </w:p>
        </w:tc>
      </w:tr>
      <w:tr w:rsidR="00C22D45" w:rsidRPr="008B492F" w14:paraId="221E6774" w14:textId="77777777" w:rsidTr="00C22D45">
        <w:tc>
          <w:tcPr>
            <w:tcW w:w="2429" w:type="pct"/>
          </w:tcPr>
          <w:p w14:paraId="70F18A75" w14:textId="79E8D528" w:rsidR="00C22D45" w:rsidRPr="008B492F" w:rsidRDefault="00C22D45" w:rsidP="00C22D4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23" w:type="pct"/>
          </w:tcPr>
          <w:p w14:paraId="7380D8E0" w14:textId="78E0517F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0D004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AD0D48C" w14:textId="2C023170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876EB82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25359C3E" w14:textId="628A9D0B" w:rsidR="00C22D45" w:rsidRPr="008B492F" w:rsidRDefault="00CD6F03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364D1" w:rsidRPr="008B492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B492F">
              <w:rPr>
                <w:rFonts w:ascii="Angsana New" w:hAnsi="Angsana New" w:cs="Angsana New"/>
                <w:sz w:val="28"/>
                <w:szCs w:val="28"/>
              </w:rPr>
              <w:t>.80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4B7AAF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6526F1FD" w14:textId="11BC7DDE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60.00</w:t>
            </w:r>
          </w:p>
        </w:tc>
      </w:tr>
      <w:tr w:rsidR="00C22D45" w:rsidRPr="008B492F" w14:paraId="7DF6C9A5" w14:textId="77777777" w:rsidTr="00C22D45">
        <w:tc>
          <w:tcPr>
            <w:tcW w:w="2429" w:type="pct"/>
          </w:tcPr>
          <w:p w14:paraId="25702319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2F068C4F" w14:textId="50A35D83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9418499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188A983" w14:textId="7A67F76F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2DBEED2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A6594CD" w14:textId="69366B39" w:rsidR="00C22D45" w:rsidRPr="008B492F" w:rsidRDefault="002B184F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2.81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60A6440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47B4CBAF" w14:textId="2568DF79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2.92</w:t>
            </w:r>
          </w:p>
        </w:tc>
      </w:tr>
      <w:tr w:rsidR="00C22D45" w:rsidRPr="008B492F" w14:paraId="7E7F1B50" w14:textId="77777777" w:rsidTr="00C22D45">
        <w:tc>
          <w:tcPr>
            <w:tcW w:w="2429" w:type="pct"/>
          </w:tcPr>
          <w:p w14:paraId="7FA2AD4F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03E25FE5" w14:textId="2647457B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E8598D4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44BF2E" w14:textId="49F62699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6670A1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09FB3861" w14:textId="089DA7A9" w:rsidR="00C22D45" w:rsidRPr="008B492F" w:rsidRDefault="00724FB1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5AE85CF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134FFBE4" w14:textId="378C991E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C22D45" w:rsidRPr="008B492F" w14:paraId="0500710F" w14:textId="77777777" w:rsidTr="00C22D45">
        <w:tc>
          <w:tcPr>
            <w:tcW w:w="2429" w:type="pct"/>
          </w:tcPr>
          <w:p w14:paraId="6D47C2D2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1918E3FD" w14:textId="17413FD3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EF2937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" w:type="pct"/>
          </w:tcPr>
          <w:p w14:paraId="740D07AE" w14:textId="70C1336F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2ECA336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3B3E11FA" w14:textId="4F6FA1C3" w:rsidR="00C22D45" w:rsidRPr="008B492F" w:rsidRDefault="00724FB1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0.49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74488F9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7B479A89" w14:textId="10DFEB60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0.49</w:t>
            </w:r>
          </w:p>
        </w:tc>
      </w:tr>
      <w:tr w:rsidR="00C22D45" w:rsidRPr="008B492F" w14:paraId="36822CE5" w14:textId="77777777" w:rsidTr="00C22D45">
        <w:tc>
          <w:tcPr>
            <w:tcW w:w="2429" w:type="pct"/>
          </w:tcPr>
          <w:p w14:paraId="7CFE0684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A3BDD7B" w14:textId="3D3A47B6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5ACB4D0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A17697" w14:textId="2BB8C0CB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64F4F55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BA32680" w14:textId="208703F1" w:rsidR="00C22D45" w:rsidRPr="008B492F" w:rsidRDefault="00724FB1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4D08E64C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6977DDBB" w14:textId="5FD7001B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0.64</w:t>
            </w:r>
          </w:p>
        </w:tc>
      </w:tr>
      <w:tr w:rsidR="00C22D45" w:rsidRPr="008B492F" w14:paraId="7A3F3CF4" w14:textId="77777777" w:rsidTr="00C22D45">
        <w:tc>
          <w:tcPr>
            <w:tcW w:w="2429" w:type="pct"/>
          </w:tcPr>
          <w:p w14:paraId="3B011E7D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2F29F29F" w14:textId="7FDDE495" w:rsidR="00C22D45" w:rsidRPr="008B492F" w:rsidRDefault="00807129" w:rsidP="00C22D4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74D87A3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4597C29" w14:textId="10D46EEA" w:rsidR="00C22D45" w:rsidRPr="008B492F" w:rsidRDefault="00C22D45" w:rsidP="00C22D45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7FD2C27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3693A65D" w14:textId="7392D3D4" w:rsidR="00C22D45" w:rsidRPr="008B492F" w:rsidRDefault="00724FB1" w:rsidP="00C22D45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2.63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9622197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24AF7599" w14:textId="6EE1CE48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6.19</w:t>
            </w:r>
          </w:p>
        </w:tc>
      </w:tr>
      <w:tr w:rsidR="003C45FB" w:rsidRPr="008B492F" w14:paraId="398979E6" w14:textId="77777777" w:rsidTr="00C22D45">
        <w:tc>
          <w:tcPr>
            <w:tcW w:w="2429" w:type="pct"/>
          </w:tcPr>
          <w:p w14:paraId="1DE1A9F3" w14:textId="77777777" w:rsidR="00B9346E" w:rsidRPr="008B492F" w:rsidRDefault="00B9346E" w:rsidP="003C45FB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  <w:p w14:paraId="67125CB1" w14:textId="77777777" w:rsidR="0078288E" w:rsidRPr="008B492F" w:rsidRDefault="0078288E" w:rsidP="003C45FB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7268F68E" w14:textId="77777777" w:rsidR="003C45FB" w:rsidRPr="008B492F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3FC7954E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  <w:shd w:val="clear" w:color="auto" w:fill="auto"/>
          </w:tcPr>
          <w:p w14:paraId="66B7A494" w14:textId="77777777" w:rsidR="003C45FB" w:rsidRPr="008B492F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E31BA67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44C8C5D4" w14:textId="77777777" w:rsidR="003C45FB" w:rsidRPr="008B492F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655A29A2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4EFC20F7" w14:textId="77777777" w:rsidR="003C45FB" w:rsidRPr="008B492F" w:rsidRDefault="003C45FB" w:rsidP="003C45F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C45FB" w:rsidRPr="008B492F" w14:paraId="6BDF74AA" w14:textId="77777777" w:rsidTr="00C22D45">
        <w:tc>
          <w:tcPr>
            <w:tcW w:w="2429" w:type="pct"/>
          </w:tcPr>
          <w:p w14:paraId="7674145F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23" w:type="pct"/>
          </w:tcPr>
          <w:p w14:paraId="1F35DA4C" w14:textId="77777777" w:rsidR="003C45FB" w:rsidRPr="008B492F" w:rsidRDefault="003C45FB" w:rsidP="003C45F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00449E8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6F94413D" w14:textId="7BBCF823" w:rsidR="003C45FB" w:rsidRPr="008B492F" w:rsidRDefault="003C45FB" w:rsidP="003C45F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2597BA05" w14:textId="1B35C079" w:rsidR="003C45FB" w:rsidRPr="008B492F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48C82B35" w14:textId="5A796716" w:rsidR="003C45FB" w:rsidRPr="008B492F" w:rsidRDefault="003C45FB" w:rsidP="003C45F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422E5E7B" w14:textId="77777777" w:rsidR="003C45FB" w:rsidRPr="008B492F" w:rsidRDefault="003C45FB" w:rsidP="003C45F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07EB6071" w14:textId="77777777" w:rsidR="003C45FB" w:rsidRPr="008B492F" w:rsidRDefault="003C45FB" w:rsidP="003C45FB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2D45" w:rsidRPr="008B492F" w14:paraId="5E9C615D" w14:textId="77777777" w:rsidTr="00C22D45">
        <w:tc>
          <w:tcPr>
            <w:tcW w:w="2429" w:type="pct"/>
          </w:tcPr>
          <w:p w14:paraId="768B7EA3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23" w:type="pct"/>
          </w:tcPr>
          <w:p w14:paraId="16A62AAC" w14:textId="2D092074" w:rsidR="00C22D45" w:rsidRPr="008B492F" w:rsidRDefault="00230E66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AD74F7" w:rsidRPr="008B492F">
              <w:rPr>
                <w:rFonts w:ascii="Angsana New" w:hAnsi="Angsana New" w:cs="Angsana New"/>
                <w:sz w:val="28"/>
                <w:szCs w:val="28"/>
              </w:rPr>
              <w:t>4.05</w:t>
            </w:r>
          </w:p>
        </w:tc>
        <w:tc>
          <w:tcPr>
            <w:tcW w:w="147" w:type="pct"/>
          </w:tcPr>
          <w:p w14:paraId="7FBFD668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D915062" w14:textId="5E77C2E4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264.26</w:t>
            </w:r>
          </w:p>
        </w:tc>
        <w:tc>
          <w:tcPr>
            <w:tcW w:w="148" w:type="pct"/>
          </w:tcPr>
          <w:p w14:paraId="4AC5C280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1FC38EEE" w14:textId="3225A209" w:rsidR="00C22D45" w:rsidRPr="008B492F" w:rsidRDefault="009A1188" w:rsidP="00C22D4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C4EFF8D" w14:textId="77777777" w:rsidR="00C22D45" w:rsidRPr="008B492F" w:rsidRDefault="00C22D45" w:rsidP="00C22D45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6DAE9BD0" w14:textId="1875C1AD" w:rsidR="00C22D45" w:rsidRPr="008B492F" w:rsidRDefault="00C22D45" w:rsidP="00C22D4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22D45" w:rsidRPr="008B492F" w14:paraId="703E8A11" w14:textId="77777777" w:rsidTr="00C22D45">
        <w:tc>
          <w:tcPr>
            <w:tcW w:w="2429" w:type="pct"/>
          </w:tcPr>
          <w:p w14:paraId="7C696F1F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657EA1E0" w14:textId="02F2E000" w:rsidR="00C22D45" w:rsidRPr="008B492F" w:rsidRDefault="000F6B53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1.46</w:t>
            </w:r>
          </w:p>
        </w:tc>
        <w:tc>
          <w:tcPr>
            <w:tcW w:w="147" w:type="pct"/>
          </w:tcPr>
          <w:p w14:paraId="4614F9E6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C3B922" w14:textId="4EE56050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1.24</w:t>
            </w:r>
          </w:p>
        </w:tc>
        <w:tc>
          <w:tcPr>
            <w:tcW w:w="148" w:type="pct"/>
          </w:tcPr>
          <w:p w14:paraId="48A21941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0DAFAC88" w14:textId="31C14493" w:rsidR="00C22D45" w:rsidRPr="008B492F" w:rsidRDefault="00772B2C" w:rsidP="00C22D45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1.46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77A8FAF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  <w:shd w:val="clear" w:color="auto" w:fill="auto"/>
          </w:tcPr>
          <w:p w14:paraId="23E701D8" w14:textId="5776C374" w:rsidR="00C22D45" w:rsidRPr="008B492F" w:rsidRDefault="00C22D45" w:rsidP="00C22D45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1.20</w:t>
            </w:r>
          </w:p>
        </w:tc>
      </w:tr>
      <w:tr w:rsidR="00C22D45" w:rsidRPr="008B492F" w14:paraId="779F1766" w14:textId="77777777" w:rsidTr="00C22D45">
        <w:tc>
          <w:tcPr>
            <w:tcW w:w="2429" w:type="pct"/>
          </w:tcPr>
          <w:p w14:paraId="7BE7FCA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54BC5500" w14:textId="15C8DD25" w:rsidR="00C22D45" w:rsidRPr="008B492F" w:rsidRDefault="000F6B53" w:rsidP="00C22D45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3.06</w:t>
            </w:r>
          </w:p>
        </w:tc>
        <w:tc>
          <w:tcPr>
            <w:tcW w:w="147" w:type="pct"/>
          </w:tcPr>
          <w:p w14:paraId="5815B61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F883ED" w14:textId="0C64B3EE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4.14</w:t>
            </w:r>
          </w:p>
        </w:tc>
        <w:tc>
          <w:tcPr>
            <w:tcW w:w="148" w:type="pct"/>
          </w:tcPr>
          <w:p w14:paraId="7FE9EB91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FF1D06" w14:textId="1F2707F8" w:rsidR="00C22D45" w:rsidRPr="008B492F" w:rsidRDefault="00772B2C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0.19</w:t>
            </w:r>
          </w:p>
        </w:tc>
        <w:tc>
          <w:tcPr>
            <w:tcW w:w="135" w:type="pct"/>
            <w:gridSpan w:val="2"/>
          </w:tcPr>
          <w:p w14:paraId="1509590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2AA3AD1" w14:textId="486281A6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C22D45" w:rsidRPr="008B492F" w14:paraId="26FC74AE" w14:textId="77777777" w:rsidTr="00C22D45">
        <w:tc>
          <w:tcPr>
            <w:tcW w:w="2429" w:type="pct"/>
          </w:tcPr>
          <w:p w14:paraId="2D519C17" w14:textId="7BDF45B8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147BE85B" w14:textId="03032FD6" w:rsidR="00C22D45" w:rsidRPr="008B492F" w:rsidRDefault="000F6B53" w:rsidP="00C22D45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5.87</w:t>
            </w:r>
          </w:p>
        </w:tc>
        <w:tc>
          <w:tcPr>
            <w:tcW w:w="147" w:type="pct"/>
          </w:tcPr>
          <w:p w14:paraId="708DAE91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6EE3C5" w14:textId="4B3AEC2D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6.06</w:t>
            </w:r>
          </w:p>
        </w:tc>
        <w:tc>
          <w:tcPr>
            <w:tcW w:w="148" w:type="pct"/>
          </w:tcPr>
          <w:p w14:paraId="6724B00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58267AC" w14:textId="5124A3F8" w:rsidR="00C22D45" w:rsidRPr="008B492F" w:rsidRDefault="009A1188" w:rsidP="00C22D4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76CFE482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07E43D1" w14:textId="60A67BB7" w:rsidR="00C22D45" w:rsidRPr="008B492F" w:rsidRDefault="00C22D45" w:rsidP="00C22D4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22D45" w:rsidRPr="008B492F" w14:paraId="4965DEFB" w14:textId="77777777" w:rsidTr="00C22D45">
        <w:tc>
          <w:tcPr>
            <w:tcW w:w="2429" w:type="pct"/>
          </w:tcPr>
          <w:p w14:paraId="3E150330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23" w:type="pct"/>
          </w:tcPr>
          <w:p w14:paraId="6AC6034E" w14:textId="01812E21" w:rsidR="00C22D45" w:rsidRPr="008B492F" w:rsidRDefault="000F6B53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47" w:type="pct"/>
          </w:tcPr>
          <w:p w14:paraId="4979C358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F47D21F" w14:textId="00021E73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0.96</w:t>
            </w:r>
          </w:p>
        </w:tc>
        <w:tc>
          <w:tcPr>
            <w:tcW w:w="148" w:type="pct"/>
          </w:tcPr>
          <w:p w14:paraId="6154D038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DC4CFD6" w14:textId="05B34CEB" w:rsidR="00C22D45" w:rsidRPr="008B492F" w:rsidRDefault="009A1188" w:rsidP="00C22D45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265EFE6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BB13C5F" w14:textId="0750122D" w:rsidR="00C22D45" w:rsidRPr="008B492F" w:rsidRDefault="00C22D45" w:rsidP="00C22D45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22D45" w:rsidRPr="008B492F" w14:paraId="4C75F415" w14:textId="77777777" w:rsidTr="00C22D45">
        <w:tc>
          <w:tcPr>
            <w:tcW w:w="2429" w:type="pct"/>
          </w:tcPr>
          <w:p w14:paraId="26A9D57D" w14:textId="6C2AA880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5C6FE311" w14:textId="7DAF4C47" w:rsidR="00C22D45" w:rsidRPr="008B492F" w:rsidRDefault="000F6B53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5.12</w:t>
            </w:r>
          </w:p>
        </w:tc>
        <w:tc>
          <w:tcPr>
            <w:tcW w:w="147" w:type="pct"/>
          </w:tcPr>
          <w:p w14:paraId="4B66E807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5E0411D" w14:textId="590C5E20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19.09</w:t>
            </w:r>
          </w:p>
        </w:tc>
        <w:tc>
          <w:tcPr>
            <w:tcW w:w="148" w:type="pct"/>
          </w:tcPr>
          <w:p w14:paraId="472ED6F1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6AF8BA7C" w14:textId="02AAEC37" w:rsidR="00C22D45" w:rsidRPr="008B492F" w:rsidRDefault="009A1188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35" w:type="pct"/>
            <w:gridSpan w:val="2"/>
          </w:tcPr>
          <w:p w14:paraId="63170634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555ED1C" w14:textId="1C616861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9.64</w:t>
            </w:r>
          </w:p>
        </w:tc>
      </w:tr>
      <w:tr w:rsidR="00C22D45" w:rsidRPr="008B492F" w14:paraId="2FF2B728" w14:textId="77777777" w:rsidTr="00C22D45">
        <w:tc>
          <w:tcPr>
            <w:tcW w:w="2429" w:type="pct"/>
          </w:tcPr>
          <w:p w14:paraId="038CBA02" w14:textId="46BE92CA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เช่าเครื่องคอมพิวเตอร์และค่าบริการระบบสารสนเทศ</w:t>
            </w:r>
          </w:p>
        </w:tc>
        <w:tc>
          <w:tcPr>
            <w:tcW w:w="523" w:type="pct"/>
          </w:tcPr>
          <w:p w14:paraId="52839C37" w14:textId="3ECC6C21" w:rsidR="00C22D45" w:rsidRPr="008B492F" w:rsidRDefault="00230E66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20.46</w:t>
            </w:r>
          </w:p>
        </w:tc>
        <w:tc>
          <w:tcPr>
            <w:tcW w:w="147" w:type="pct"/>
          </w:tcPr>
          <w:p w14:paraId="1E0CD2F5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D05C6D6" w14:textId="3C3B7040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19.87</w:t>
            </w:r>
          </w:p>
        </w:tc>
        <w:tc>
          <w:tcPr>
            <w:tcW w:w="148" w:type="pct"/>
          </w:tcPr>
          <w:p w14:paraId="11A9E4AC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DB667BC" w14:textId="0421495A" w:rsidR="00C22D45" w:rsidRPr="008B492F" w:rsidRDefault="00772B2C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7.49</w:t>
            </w:r>
          </w:p>
        </w:tc>
        <w:tc>
          <w:tcPr>
            <w:tcW w:w="135" w:type="pct"/>
            <w:gridSpan w:val="2"/>
          </w:tcPr>
          <w:p w14:paraId="19B67B8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8AEAB6A" w14:textId="4C231087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6.69</w:t>
            </w:r>
          </w:p>
        </w:tc>
      </w:tr>
      <w:tr w:rsidR="00C22D45" w:rsidRPr="008B492F" w14:paraId="75277B34" w14:textId="77777777" w:rsidTr="00C22D45">
        <w:tc>
          <w:tcPr>
            <w:tcW w:w="2429" w:type="pct"/>
          </w:tcPr>
          <w:p w14:paraId="09FF65F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31A778A5" w14:textId="09B28E18" w:rsidR="00C22D45" w:rsidRPr="008B492F" w:rsidRDefault="00230E66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12.68</w:t>
            </w:r>
          </w:p>
        </w:tc>
        <w:tc>
          <w:tcPr>
            <w:tcW w:w="147" w:type="pct"/>
          </w:tcPr>
          <w:p w14:paraId="00CC11B6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FD01656" w14:textId="00F11CB5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6.50</w:t>
            </w:r>
          </w:p>
        </w:tc>
        <w:tc>
          <w:tcPr>
            <w:tcW w:w="148" w:type="pct"/>
          </w:tcPr>
          <w:p w14:paraId="5CF5A2F4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6795B72" w14:textId="2EA52815" w:rsidR="00C22D45" w:rsidRPr="008B492F" w:rsidRDefault="00772B2C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11.94</w:t>
            </w:r>
          </w:p>
        </w:tc>
        <w:tc>
          <w:tcPr>
            <w:tcW w:w="135" w:type="pct"/>
            <w:gridSpan w:val="2"/>
          </w:tcPr>
          <w:p w14:paraId="08B5FCAF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8AB7800" w14:textId="79D8BFE4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5.83</w:t>
            </w:r>
          </w:p>
        </w:tc>
      </w:tr>
      <w:tr w:rsidR="00C22D45" w:rsidRPr="008B492F" w14:paraId="776588CD" w14:textId="77777777" w:rsidTr="00C22D45">
        <w:tc>
          <w:tcPr>
            <w:tcW w:w="2429" w:type="pct"/>
          </w:tcPr>
          <w:p w14:paraId="4344876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71A8219B" w14:textId="1F6328DF" w:rsidR="00C22D45" w:rsidRPr="008B492F" w:rsidRDefault="00230E66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17.3</w:t>
            </w:r>
            <w:r w:rsidR="00CA4B27" w:rsidRPr="008B492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5A1E339D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3AEF510" w14:textId="04B7CDAA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15.42</w:t>
            </w:r>
          </w:p>
        </w:tc>
        <w:tc>
          <w:tcPr>
            <w:tcW w:w="148" w:type="pct"/>
          </w:tcPr>
          <w:p w14:paraId="79FC3748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BE1C881" w14:textId="30757983" w:rsidR="00C22D45" w:rsidRPr="008B492F" w:rsidRDefault="009173A1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3.78</w:t>
            </w:r>
          </w:p>
        </w:tc>
        <w:tc>
          <w:tcPr>
            <w:tcW w:w="135" w:type="pct"/>
            <w:gridSpan w:val="2"/>
          </w:tcPr>
          <w:p w14:paraId="7FD5E6BC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C01AD63" w14:textId="2B6AAA2C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3.43</w:t>
            </w:r>
          </w:p>
        </w:tc>
      </w:tr>
      <w:tr w:rsidR="00C22D45" w:rsidRPr="008B492F" w14:paraId="63309CCB" w14:textId="77777777" w:rsidTr="00C22D45">
        <w:tc>
          <w:tcPr>
            <w:tcW w:w="2429" w:type="pct"/>
          </w:tcPr>
          <w:p w14:paraId="0D3E1883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67D9975D" w14:textId="3A8AA4F9" w:rsidR="00C22D45" w:rsidRPr="008B492F" w:rsidRDefault="00230E66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45.87</w:t>
            </w:r>
          </w:p>
        </w:tc>
        <w:tc>
          <w:tcPr>
            <w:tcW w:w="147" w:type="pct"/>
          </w:tcPr>
          <w:p w14:paraId="2190B4A9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76F841F" w14:textId="79DB5987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32.90</w:t>
            </w:r>
          </w:p>
        </w:tc>
        <w:tc>
          <w:tcPr>
            <w:tcW w:w="148" w:type="pct"/>
          </w:tcPr>
          <w:p w14:paraId="1C2C731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0487E1D" w14:textId="4C94D2CB" w:rsidR="00C22D45" w:rsidRPr="008B492F" w:rsidRDefault="009173A1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135" w:type="pct"/>
            <w:gridSpan w:val="2"/>
          </w:tcPr>
          <w:p w14:paraId="281B1E4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365CB2F" w14:textId="009D1352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0.22</w:t>
            </w:r>
          </w:p>
        </w:tc>
      </w:tr>
      <w:tr w:rsidR="00A4414F" w:rsidRPr="008B492F" w14:paraId="57BCE35C" w14:textId="77777777" w:rsidTr="00C22D45">
        <w:tc>
          <w:tcPr>
            <w:tcW w:w="2429" w:type="pct"/>
          </w:tcPr>
          <w:p w14:paraId="5145620D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6DCF79D1" w14:textId="157E9AC4" w:rsidR="00A4414F" w:rsidRPr="008B492F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B8132BF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  <w:shd w:val="clear" w:color="auto" w:fill="auto"/>
          </w:tcPr>
          <w:p w14:paraId="3684B1EA" w14:textId="77777777" w:rsidR="00A4414F" w:rsidRPr="008B492F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1BAA2066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68A999FB" w14:textId="77777777" w:rsidR="00A4414F" w:rsidRPr="008B492F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4D85237A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  <w:shd w:val="clear" w:color="auto" w:fill="auto"/>
          </w:tcPr>
          <w:p w14:paraId="07AECB60" w14:textId="77777777" w:rsidR="00A4414F" w:rsidRPr="008B492F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4414F" w:rsidRPr="008B492F" w14:paraId="38445D14" w14:textId="77777777" w:rsidTr="00C22D45">
        <w:tc>
          <w:tcPr>
            <w:tcW w:w="2429" w:type="pct"/>
          </w:tcPr>
          <w:p w14:paraId="22F4FE69" w14:textId="2E3FF48F" w:rsidR="00A4414F" w:rsidRPr="008B492F" w:rsidRDefault="00A4414F" w:rsidP="00A4414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23" w:type="pct"/>
          </w:tcPr>
          <w:p w14:paraId="2BD0C1AF" w14:textId="77777777" w:rsidR="00A4414F" w:rsidRPr="008B492F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2A3319E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49B3221C" w14:textId="77777777" w:rsidR="00A4414F" w:rsidRPr="008B492F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830705A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755317EA" w14:textId="0A7FBF26" w:rsidR="00A4414F" w:rsidRPr="008B492F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FC96984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CE1AA05" w14:textId="77777777" w:rsidR="00A4414F" w:rsidRPr="008B492F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414F" w:rsidRPr="008B492F" w14:paraId="290B4ECC" w14:textId="77777777" w:rsidTr="00C22D45">
        <w:tc>
          <w:tcPr>
            <w:tcW w:w="2429" w:type="pct"/>
          </w:tcPr>
          <w:p w14:paraId="696FA339" w14:textId="75A3D43B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7AD5C0EF" w14:textId="29D1FDFE" w:rsidR="00A4414F" w:rsidRPr="008B492F" w:rsidRDefault="00EE039C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0.22</w:t>
            </w:r>
          </w:p>
        </w:tc>
        <w:tc>
          <w:tcPr>
            <w:tcW w:w="147" w:type="pct"/>
          </w:tcPr>
          <w:p w14:paraId="75577AFF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8167150" w14:textId="63D0600E" w:rsidR="00A4414F" w:rsidRPr="008B492F" w:rsidRDefault="00C22D45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  <w:tc>
          <w:tcPr>
            <w:tcW w:w="148" w:type="pct"/>
          </w:tcPr>
          <w:p w14:paraId="5005DA76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0B9AB6E3" w14:textId="030E675D" w:rsidR="00A4414F" w:rsidRPr="008B492F" w:rsidRDefault="00E724CD" w:rsidP="00A4414F">
            <w:pPr>
              <w:pStyle w:val="BodyText"/>
              <w:tabs>
                <w:tab w:val="decimal" w:pos="49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4966EA05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C2CAD91" w14:textId="1FEDA410" w:rsidR="00A4414F" w:rsidRPr="008B492F" w:rsidRDefault="00A4414F" w:rsidP="00A4414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A4414F" w:rsidRPr="008B492F" w14:paraId="22750323" w14:textId="77777777" w:rsidTr="00C22D45">
        <w:trPr>
          <w:trHeight w:val="272"/>
        </w:trPr>
        <w:tc>
          <w:tcPr>
            <w:tcW w:w="2429" w:type="pct"/>
          </w:tcPr>
          <w:p w14:paraId="17BFF5D7" w14:textId="77777777" w:rsidR="000B59D4" w:rsidRPr="008B492F" w:rsidRDefault="000B59D4" w:rsidP="00607B9B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3A46EA09" w14:textId="77777777" w:rsidR="00A4414F" w:rsidRPr="008B492F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D8D2633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  <w:shd w:val="clear" w:color="auto" w:fill="auto"/>
          </w:tcPr>
          <w:p w14:paraId="3AFF3E95" w14:textId="77777777" w:rsidR="00A4414F" w:rsidRPr="008B492F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6D109B9D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312ECCCC" w14:textId="77777777" w:rsidR="00A4414F" w:rsidRPr="008B492F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B738433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  <w:shd w:val="clear" w:color="auto" w:fill="auto"/>
          </w:tcPr>
          <w:p w14:paraId="49A38D6A" w14:textId="77777777" w:rsidR="00A4414F" w:rsidRPr="008B492F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4414F" w:rsidRPr="008B492F" w14:paraId="2BF0AE76" w14:textId="77777777" w:rsidTr="00C22D45">
        <w:tc>
          <w:tcPr>
            <w:tcW w:w="2429" w:type="pct"/>
          </w:tcPr>
          <w:p w14:paraId="08D0FCBA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23" w:type="pct"/>
          </w:tcPr>
          <w:p w14:paraId="36EE35FC" w14:textId="77777777" w:rsidR="00A4414F" w:rsidRPr="008B492F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B99C702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057475FE" w14:textId="77777777" w:rsidR="00A4414F" w:rsidRPr="008B492F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5FDF31DE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1088EC04" w14:textId="77777777" w:rsidR="00A4414F" w:rsidRPr="008B492F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FD30B2D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E60A042" w14:textId="77777777" w:rsidR="00A4414F" w:rsidRPr="008B492F" w:rsidRDefault="00A4414F" w:rsidP="00A4414F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414F" w:rsidRPr="008B492F" w14:paraId="594FECAD" w14:textId="77777777" w:rsidTr="00C22D45">
        <w:tc>
          <w:tcPr>
            <w:tcW w:w="2429" w:type="pct"/>
          </w:tcPr>
          <w:p w14:paraId="4B61BE55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23" w:type="pct"/>
          </w:tcPr>
          <w:p w14:paraId="5A09D888" w14:textId="77777777" w:rsidR="00A4414F" w:rsidRPr="008B492F" w:rsidRDefault="00A4414F" w:rsidP="00A4414F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C4CC1F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shd w:val="clear" w:color="auto" w:fill="auto"/>
          </w:tcPr>
          <w:p w14:paraId="06D79EA0" w14:textId="77777777" w:rsidR="00A4414F" w:rsidRPr="008B492F" w:rsidRDefault="00A4414F" w:rsidP="00A4414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18ED200B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5BF2F726" w14:textId="77777777" w:rsidR="00A4414F" w:rsidRPr="008B492F" w:rsidRDefault="00A4414F" w:rsidP="00A4414F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13004CA4" w14:textId="77777777" w:rsidR="00A4414F" w:rsidRPr="008B492F" w:rsidRDefault="00A4414F" w:rsidP="00A4414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D88EF45" w14:textId="77777777" w:rsidR="00A4414F" w:rsidRPr="008B492F" w:rsidRDefault="00A4414F" w:rsidP="00A4414F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22D45" w:rsidRPr="008B492F" w14:paraId="19E5D567" w14:textId="77777777" w:rsidTr="00C22D45">
        <w:trPr>
          <w:trHeight w:val="299"/>
        </w:trPr>
        <w:tc>
          <w:tcPr>
            <w:tcW w:w="2429" w:type="pct"/>
          </w:tcPr>
          <w:p w14:paraId="6A37950B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23" w:type="pct"/>
          </w:tcPr>
          <w:p w14:paraId="31997046" w14:textId="3A4B9E7A" w:rsidR="00C22D45" w:rsidRPr="008B492F" w:rsidRDefault="00B37292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84.4</w:t>
            </w:r>
            <w:r w:rsidR="0059168B" w:rsidRPr="008B492F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66750ADD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32EAD88" w14:textId="24070EE4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92.71</w:t>
            </w:r>
          </w:p>
        </w:tc>
        <w:tc>
          <w:tcPr>
            <w:tcW w:w="148" w:type="pct"/>
          </w:tcPr>
          <w:p w14:paraId="20C40DC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shd w:val="clear" w:color="auto" w:fill="auto"/>
          </w:tcPr>
          <w:p w14:paraId="1C5251AF" w14:textId="70B8649D" w:rsidR="00C22D45" w:rsidRPr="008B492F" w:rsidRDefault="00807129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18.19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D1462B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21CE765" w14:textId="7221883F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19.82</w:t>
            </w:r>
          </w:p>
        </w:tc>
      </w:tr>
      <w:tr w:rsidR="00C22D45" w:rsidRPr="008B492F" w14:paraId="58EB3621" w14:textId="77777777" w:rsidTr="00C22D45">
        <w:tc>
          <w:tcPr>
            <w:tcW w:w="2429" w:type="pct"/>
          </w:tcPr>
          <w:p w14:paraId="21387D61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B813031" w14:textId="1E9B8EBB" w:rsidR="00C22D45" w:rsidRPr="008B492F" w:rsidRDefault="00B37292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7.55</w:t>
            </w:r>
          </w:p>
        </w:tc>
        <w:tc>
          <w:tcPr>
            <w:tcW w:w="147" w:type="pct"/>
          </w:tcPr>
          <w:p w14:paraId="7622756E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2FFEE8E" w14:textId="64573EF3" w:rsidR="00C22D45" w:rsidRPr="008B492F" w:rsidRDefault="00C22D45" w:rsidP="00C22D45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6.87</w:t>
            </w:r>
          </w:p>
        </w:tc>
        <w:tc>
          <w:tcPr>
            <w:tcW w:w="148" w:type="pct"/>
          </w:tcPr>
          <w:p w14:paraId="4F6F7F26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DAC2D" w14:textId="66D08748" w:rsidR="00C22D45" w:rsidRPr="008B492F" w:rsidRDefault="00807129" w:rsidP="00C22D45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2.07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172E5E2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FE9D708" w14:textId="1D17F4C3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2.02</w:t>
            </w:r>
          </w:p>
        </w:tc>
      </w:tr>
      <w:tr w:rsidR="00C22D45" w:rsidRPr="008B492F" w14:paraId="5D21E956" w14:textId="77777777" w:rsidTr="00C22D45">
        <w:trPr>
          <w:trHeight w:val="418"/>
        </w:trPr>
        <w:tc>
          <w:tcPr>
            <w:tcW w:w="2429" w:type="pct"/>
            <w:vAlign w:val="bottom"/>
          </w:tcPr>
          <w:p w14:paraId="5288833A" w14:textId="77777777" w:rsidR="00C22D45" w:rsidRPr="008B492F" w:rsidRDefault="00C22D45" w:rsidP="00C22D45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5BA534B1" w:rsidR="00C22D45" w:rsidRPr="008B492F" w:rsidRDefault="00B37292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59168B"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2.04</w:t>
            </w:r>
          </w:p>
        </w:tc>
        <w:tc>
          <w:tcPr>
            <w:tcW w:w="147" w:type="pct"/>
            <w:vAlign w:val="bottom"/>
          </w:tcPr>
          <w:p w14:paraId="0D4F217B" w14:textId="77777777" w:rsidR="00C22D45" w:rsidRPr="008B492F" w:rsidRDefault="00C22D45" w:rsidP="00C22D45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432F1" w14:textId="42798E5C" w:rsidR="00C22D45" w:rsidRPr="008B492F" w:rsidRDefault="00C22D45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99.58</w:t>
            </w:r>
          </w:p>
        </w:tc>
        <w:tc>
          <w:tcPr>
            <w:tcW w:w="148" w:type="pct"/>
            <w:vAlign w:val="bottom"/>
          </w:tcPr>
          <w:p w14:paraId="14E3176D" w14:textId="77777777" w:rsidR="00C22D45" w:rsidRPr="008B492F" w:rsidRDefault="00C22D45" w:rsidP="00C22D45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67C33" w14:textId="14CF0CE8" w:rsidR="00C22D45" w:rsidRPr="008B492F" w:rsidRDefault="00807129" w:rsidP="00C22D45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20.26</w:t>
            </w: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7ED794EE" w14:textId="77777777" w:rsidR="00C22D45" w:rsidRPr="008B492F" w:rsidRDefault="00C22D45" w:rsidP="00C22D45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5796" w14:textId="47DAC7BE" w:rsidR="00C22D45" w:rsidRPr="008B492F" w:rsidRDefault="00C22D45" w:rsidP="00C22D45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21.84</w:t>
            </w:r>
          </w:p>
        </w:tc>
      </w:tr>
    </w:tbl>
    <w:p w14:paraId="6E725757" w14:textId="77777777" w:rsidR="0078288E" w:rsidRPr="008B492F" w:rsidRDefault="0078288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p w14:paraId="338D9C7E" w14:textId="77777777" w:rsidR="0078288E" w:rsidRPr="008B492F" w:rsidRDefault="0078288E" w:rsidP="0078288E">
      <w:pPr>
        <w:ind w:right="-45" w:firstLine="567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8B492F">
        <w:rPr>
          <w:rFonts w:ascii="Angsana New" w:hAnsi="Angsana New"/>
          <w:sz w:val="28"/>
          <w:szCs w:val="28"/>
        </w:rPr>
        <w:t>31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Pr="008B492F">
        <w:rPr>
          <w:rFonts w:ascii="Angsana New" w:hAnsi="Angsana New" w:hint="cs"/>
          <w:sz w:val="28"/>
          <w:szCs w:val="28"/>
          <w:cs/>
        </w:rPr>
        <w:t>มีนาคม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Pr="008B492F">
        <w:rPr>
          <w:rFonts w:ascii="Angsana New" w:hAnsi="Angsana New"/>
          <w:sz w:val="28"/>
          <w:szCs w:val="28"/>
        </w:rPr>
        <w:t>256</w:t>
      </w:r>
      <w:r w:rsidRPr="008B492F">
        <w:rPr>
          <w:rFonts w:ascii="Angsana New" w:hAnsi="Angsana New" w:hint="cs"/>
          <w:sz w:val="28"/>
          <w:szCs w:val="28"/>
          <w:cs/>
        </w:rPr>
        <w:t>8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 xml:space="preserve">และ </w:t>
      </w:r>
      <w:r w:rsidRPr="008B492F">
        <w:rPr>
          <w:rFonts w:ascii="Angsana New" w:hAnsi="Angsana New"/>
          <w:sz w:val="28"/>
          <w:szCs w:val="28"/>
        </w:rPr>
        <w:t xml:space="preserve">30 </w:t>
      </w:r>
      <w:r w:rsidRPr="008B492F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8B492F">
        <w:rPr>
          <w:rFonts w:ascii="Angsana New" w:hAnsi="Angsana New"/>
          <w:sz w:val="28"/>
          <w:szCs w:val="28"/>
        </w:rPr>
        <w:t>256</w:t>
      </w:r>
      <w:r w:rsidRPr="008B492F">
        <w:rPr>
          <w:rFonts w:ascii="Angsana New" w:hAnsi="Angsana New" w:hint="cs"/>
          <w:sz w:val="28"/>
          <w:szCs w:val="28"/>
          <w:cs/>
        </w:rPr>
        <w:t>7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มีดังนี้</w:t>
      </w:r>
    </w:p>
    <w:p w14:paraId="5AB9593A" w14:textId="77777777" w:rsidR="0078288E" w:rsidRPr="008B492F" w:rsidRDefault="0078288E" w:rsidP="0078288E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549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39"/>
        <w:gridCol w:w="1087"/>
        <w:gridCol w:w="273"/>
        <w:gridCol w:w="15"/>
        <w:gridCol w:w="1155"/>
        <w:gridCol w:w="17"/>
        <w:gridCol w:w="6"/>
        <w:gridCol w:w="260"/>
        <w:gridCol w:w="11"/>
        <w:gridCol w:w="1069"/>
        <w:gridCol w:w="19"/>
        <w:gridCol w:w="6"/>
        <w:gridCol w:w="248"/>
        <w:gridCol w:w="1144"/>
      </w:tblGrid>
      <w:tr w:rsidR="0078288E" w:rsidRPr="008B492F" w14:paraId="001BFF52" w14:textId="77777777" w:rsidTr="0078288E">
        <w:trPr>
          <w:tblHeader/>
        </w:trPr>
        <w:tc>
          <w:tcPr>
            <w:tcW w:w="2219" w:type="pct"/>
          </w:tcPr>
          <w:p w14:paraId="13A0DC8A" w14:textId="77777777" w:rsidR="0078288E" w:rsidRPr="008B492F" w:rsidRDefault="0078288E" w:rsidP="00D668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5" w:type="pct"/>
            <w:gridSpan w:val="4"/>
          </w:tcPr>
          <w:p w14:paraId="1D396523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gridSpan w:val="3"/>
          </w:tcPr>
          <w:p w14:paraId="3DE9C2BC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6"/>
          </w:tcPr>
          <w:p w14:paraId="4BE08A07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288E" w:rsidRPr="008B492F" w14:paraId="352B14A9" w14:textId="77777777" w:rsidTr="0078288E">
        <w:trPr>
          <w:tblHeader/>
        </w:trPr>
        <w:tc>
          <w:tcPr>
            <w:tcW w:w="2219" w:type="pct"/>
          </w:tcPr>
          <w:p w14:paraId="4D1E98EC" w14:textId="77777777" w:rsidR="0078288E" w:rsidRPr="008B492F" w:rsidRDefault="0078288E" w:rsidP="00D668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9" w:type="pct"/>
          </w:tcPr>
          <w:p w14:paraId="29DD6F0D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8B492F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3" w:type="pct"/>
          </w:tcPr>
          <w:p w14:paraId="2EFA1B5E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BF8B03A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B492F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8" w:type="pct"/>
            <w:gridSpan w:val="3"/>
          </w:tcPr>
          <w:p w14:paraId="1E8D7B10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34B6CE0F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8B492F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3" w:type="pct"/>
            <w:gridSpan w:val="3"/>
          </w:tcPr>
          <w:p w14:paraId="640BE698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79A4A8F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B492F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8288E" w:rsidRPr="008B492F" w14:paraId="62106E3E" w14:textId="77777777" w:rsidTr="0078288E">
        <w:trPr>
          <w:tblHeader/>
        </w:trPr>
        <w:tc>
          <w:tcPr>
            <w:tcW w:w="2219" w:type="pct"/>
          </w:tcPr>
          <w:p w14:paraId="50C46086" w14:textId="77777777" w:rsidR="0078288E" w:rsidRPr="008B492F" w:rsidRDefault="0078288E" w:rsidP="00D668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18B7D950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3" w:type="pct"/>
            <w:vAlign w:val="center"/>
          </w:tcPr>
          <w:p w14:paraId="6018835D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2774748F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" w:type="pct"/>
            <w:gridSpan w:val="3"/>
          </w:tcPr>
          <w:p w14:paraId="39A84966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vAlign w:val="center"/>
          </w:tcPr>
          <w:p w14:paraId="0814916B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43" w:type="pct"/>
            <w:gridSpan w:val="3"/>
            <w:vAlign w:val="center"/>
          </w:tcPr>
          <w:p w14:paraId="181B74AA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center"/>
          </w:tcPr>
          <w:p w14:paraId="70575979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8288E" w:rsidRPr="008B492F" w14:paraId="37E94F46" w14:textId="77777777" w:rsidTr="00D66888">
        <w:trPr>
          <w:tblHeader/>
        </w:trPr>
        <w:tc>
          <w:tcPr>
            <w:tcW w:w="2219" w:type="pct"/>
          </w:tcPr>
          <w:p w14:paraId="2B6220F5" w14:textId="77777777" w:rsidR="0078288E" w:rsidRPr="008B492F" w:rsidRDefault="0078288E" w:rsidP="00D668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81" w:type="pct"/>
            <w:gridSpan w:val="13"/>
          </w:tcPr>
          <w:p w14:paraId="6E972813" w14:textId="77777777" w:rsidR="0078288E" w:rsidRPr="008B492F" w:rsidRDefault="0078288E" w:rsidP="00D6688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8288E" w:rsidRPr="008B492F" w14:paraId="212FB953" w14:textId="77777777" w:rsidTr="0078288E">
        <w:tc>
          <w:tcPr>
            <w:tcW w:w="2219" w:type="pct"/>
          </w:tcPr>
          <w:p w14:paraId="0C92F957" w14:textId="77777777" w:rsidR="0078288E" w:rsidRPr="008B492F" w:rsidRDefault="0078288E" w:rsidP="00D66888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69" w:type="pct"/>
            <w:shd w:val="clear" w:color="auto" w:fill="auto"/>
          </w:tcPr>
          <w:p w14:paraId="7D7427F6" w14:textId="77777777" w:rsidR="0078288E" w:rsidRPr="008B492F" w:rsidRDefault="0078288E" w:rsidP="00D6688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C2E12C2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3E928933" w14:textId="77777777" w:rsidR="0078288E" w:rsidRPr="008B492F" w:rsidRDefault="0078288E" w:rsidP="00D6688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3"/>
          </w:tcPr>
          <w:p w14:paraId="16A63296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00EF5BCB" w14:textId="77777777" w:rsidR="0078288E" w:rsidRPr="008B492F" w:rsidRDefault="0078288E" w:rsidP="00D6688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79A1302B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7C1CF05" w14:textId="77777777" w:rsidR="0078288E" w:rsidRPr="008B492F" w:rsidRDefault="0078288E" w:rsidP="00D6688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88E" w:rsidRPr="008B492F" w14:paraId="3FF359F1" w14:textId="77777777" w:rsidTr="0078288E">
        <w:tc>
          <w:tcPr>
            <w:tcW w:w="2219" w:type="pct"/>
          </w:tcPr>
          <w:p w14:paraId="3EE57C12" w14:textId="77777777" w:rsidR="0078288E" w:rsidRPr="008B492F" w:rsidRDefault="0078288E" w:rsidP="00D66888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  <w:r w:rsidRPr="008B492F">
              <w:rPr>
                <w:rFonts w:ascii="Angsana New" w:hAnsi="Angsana New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69" w:type="pct"/>
            <w:shd w:val="clear" w:color="auto" w:fill="auto"/>
          </w:tcPr>
          <w:p w14:paraId="04D58CFE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F8EA692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6E98EEA7" w14:textId="77777777" w:rsidR="0078288E" w:rsidRPr="008B492F" w:rsidRDefault="0078288E" w:rsidP="00D6688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148" w:type="pct"/>
            <w:gridSpan w:val="3"/>
          </w:tcPr>
          <w:p w14:paraId="7C085EAC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6824DCCD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69378919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293821D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88E" w:rsidRPr="008B492F" w14:paraId="465182C1" w14:textId="77777777" w:rsidTr="0078288E">
        <w:tc>
          <w:tcPr>
            <w:tcW w:w="2219" w:type="pct"/>
          </w:tcPr>
          <w:p w14:paraId="75CE505C" w14:textId="77777777" w:rsidR="0078288E" w:rsidRPr="008B492F" w:rsidRDefault="0078288E" w:rsidP="00D66888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shd w:val="clear" w:color="auto" w:fill="auto"/>
          </w:tcPr>
          <w:p w14:paraId="06EDC326" w14:textId="77777777" w:rsidR="0078288E" w:rsidRPr="008B492F" w:rsidRDefault="0078288E" w:rsidP="00D6688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81.28</w:t>
            </w:r>
          </w:p>
        </w:tc>
        <w:tc>
          <w:tcPr>
            <w:tcW w:w="143" w:type="pct"/>
          </w:tcPr>
          <w:p w14:paraId="6A6447AB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41E542C" w14:textId="77777777" w:rsidR="0078288E" w:rsidRPr="008B492F" w:rsidRDefault="0078288E" w:rsidP="00D6688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89.83</w:t>
            </w:r>
          </w:p>
        </w:tc>
        <w:tc>
          <w:tcPr>
            <w:tcW w:w="148" w:type="pct"/>
            <w:gridSpan w:val="3"/>
          </w:tcPr>
          <w:p w14:paraId="3A8FE8C9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3DE247D4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2CEA5D91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6145D71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88E" w:rsidRPr="008B492F" w14:paraId="1AEE98F9" w14:textId="77777777" w:rsidTr="0078288E">
        <w:tc>
          <w:tcPr>
            <w:tcW w:w="2219" w:type="pct"/>
          </w:tcPr>
          <w:p w14:paraId="401203A0" w14:textId="77777777" w:rsidR="0078288E" w:rsidRPr="008B492F" w:rsidRDefault="0078288E" w:rsidP="00D66888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E21DEFB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473EC18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2E35354D" w14:textId="77777777" w:rsidR="0078288E" w:rsidRPr="008B492F" w:rsidRDefault="0078288E" w:rsidP="00D6688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48" w:type="pct"/>
            <w:gridSpan w:val="3"/>
          </w:tcPr>
          <w:p w14:paraId="4A4AA9FB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2D67E850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06480EA5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56691A8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8288E" w:rsidRPr="008B492F" w14:paraId="6B9EA5AB" w14:textId="77777777" w:rsidTr="0078288E">
        <w:tc>
          <w:tcPr>
            <w:tcW w:w="2219" w:type="pct"/>
          </w:tcPr>
          <w:p w14:paraId="4E6F521C" w14:textId="77777777" w:rsidR="0078288E" w:rsidRPr="008B492F" w:rsidRDefault="0078288E" w:rsidP="00D66888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DEB38" w14:textId="77777777" w:rsidR="0078288E" w:rsidRPr="008B492F" w:rsidRDefault="0078288E" w:rsidP="00D6688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81.28</w:t>
            </w:r>
          </w:p>
        </w:tc>
        <w:tc>
          <w:tcPr>
            <w:tcW w:w="143" w:type="pct"/>
          </w:tcPr>
          <w:p w14:paraId="6E257E29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65DB4A" w14:textId="77777777" w:rsidR="0078288E" w:rsidRPr="008B492F" w:rsidRDefault="0078288E" w:rsidP="00D66888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90.31</w:t>
            </w:r>
          </w:p>
        </w:tc>
        <w:tc>
          <w:tcPr>
            <w:tcW w:w="148" w:type="pct"/>
            <w:gridSpan w:val="3"/>
          </w:tcPr>
          <w:p w14:paraId="719A6B0A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095193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1C8B4075" w14:textId="77777777" w:rsidR="0078288E" w:rsidRPr="008B492F" w:rsidRDefault="0078288E" w:rsidP="00D6688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53489FE" w14:textId="77777777" w:rsidR="0078288E" w:rsidRPr="008B492F" w:rsidRDefault="0078288E" w:rsidP="00D66888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119D9" w:rsidRPr="008B492F" w14:paraId="76A9F599" w14:textId="77777777" w:rsidTr="0078288E">
        <w:tc>
          <w:tcPr>
            <w:tcW w:w="2219" w:type="pct"/>
          </w:tcPr>
          <w:p w14:paraId="57517E02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69" w:type="pct"/>
          </w:tcPr>
          <w:p w14:paraId="6C5BF927" w14:textId="3BA13E31" w:rsidR="006119D9" w:rsidRPr="008B492F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F7232A0" w14:textId="77777777" w:rsidR="006119D9" w:rsidRPr="008B492F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B0CD580" w14:textId="77777777" w:rsidR="006119D9" w:rsidRPr="008B492F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  <w:gridSpan w:val="3"/>
          </w:tcPr>
          <w:p w14:paraId="3667843D" w14:textId="77777777" w:rsidR="006119D9" w:rsidRPr="008B492F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3C48F200" w14:textId="77777777" w:rsidR="006119D9" w:rsidRPr="008B492F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5578BBAC" w14:textId="77777777" w:rsidR="006119D9" w:rsidRPr="008B492F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0" w:type="pct"/>
          </w:tcPr>
          <w:p w14:paraId="13C48EE0" w14:textId="26C774E3" w:rsidR="006119D9" w:rsidRPr="008B492F" w:rsidRDefault="006119D9" w:rsidP="001B64DF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119D9" w:rsidRPr="008B492F" w14:paraId="4779B99D" w14:textId="77777777" w:rsidTr="0078288E">
        <w:tc>
          <w:tcPr>
            <w:tcW w:w="2219" w:type="pct"/>
          </w:tcPr>
          <w:p w14:paraId="2A538421" w14:textId="3873F8E2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บริษัทใหญ่</w:t>
            </w:r>
            <w:r w:rsidR="00353823"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69" w:type="pct"/>
          </w:tcPr>
          <w:p w14:paraId="6100A826" w14:textId="503FA447" w:rsidR="006119D9" w:rsidRPr="008B492F" w:rsidRDefault="00853ACB" w:rsidP="0046109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3" w:type="pct"/>
          </w:tcPr>
          <w:p w14:paraId="713FA28D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314BF8E1" w14:textId="370F8659" w:rsidR="006119D9" w:rsidRPr="008B492F" w:rsidRDefault="006119D9" w:rsidP="00690B4A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3"/>
          </w:tcPr>
          <w:p w14:paraId="4A979ABE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35183E0C" w14:textId="71E7D67C" w:rsidR="006119D9" w:rsidRPr="008B492F" w:rsidRDefault="00BA045C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3" w:type="pct"/>
            <w:gridSpan w:val="3"/>
          </w:tcPr>
          <w:p w14:paraId="7E110FB9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F952357" w14:textId="4094AA4F" w:rsidR="006119D9" w:rsidRPr="008B492F" w:rsidRDefault="006119D9" w:rsidP="00E35C31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9D9" w:rsidRPr="008B492F" w14:paraId="4DFC5AE9" w14:textId="77777777" w:rsidTr="0078288E">
        <w:tc>
          <w:tcPr>
            <w:tcW w:w="2219" w:type="pct"/>
          </w:tcPr>
          <w:p w14:paraId="1882AE2B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68605B65" w14:textId="4CE3B70E" w:rsidR="006119D9" w:rsidRPr="008B492F" w:rsidRDefault="00BD0FAA" w:rsidP="00690B4A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39F1F3C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A7E3011" w14:textId="2068F3F8" w:rsidR="006119D9" w:rsidRPr="008B492F" w:rsidRDefault="006119D9" w:rsidP="00690B4A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gridSpan w:val="3"/>
          </w:tcPr>
          <w:p w14:paraId="7606CBE6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7DC91A95" w14:textId="40FAD83B" w:rsidR="006119D9" w:rsidRPr="008B492F" w:rsidRDefault="00807129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20.6</w:t>
            </w:r>
            <w:r w:rsidR="00BA045C" w:rsidRPr="008B492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3" w:type="pct"/>
            <w:gridSpan w:val="3"/>
          </w:tcPr>
          <w:p w14:paraId="270DB2DA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3931E40" w14:textId="10DA33EC" w:rsidR="006119D9" w:rsidRPr="008B492F" w:rsidRDefault="006119D9" w:rsidP="006119D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100.72</w:t>
            </w:r>
          </w:p>
        </w:tc>
      </w:tr>
      <w:tr w:rsidR="006119D9" w:rsidRPr="008B492F" w14:paraId="69113F26" w14:textId="77777777" w:rsidTr="0078288E">
        <w:tc>
          <w:tcPr>
            <w:tcW w:w="2219" w:type="pct"/>
          </w:tcPr>
          <w:p w14:paraId="6538786E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271015B" w14:textId="4AA7600A" w:rsidR="006119D9" w:rsidRPr="008B492F" w:rsidRDefault="009D50ED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7.73</w:t>
            </w:r>
          </w:p>
        </w:tc>
        <w:tc>
          <w:tcPr>
            <w:tcW w:w="143" w:type="pct"/>
          </w:tcPr>
          <w:p w14:paraId="044DE165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3ACC914B" w14:textId="756428EA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8.03</w:t>
            </w:r>
          </w:p>
        </w:tc>
        <w:tc>
          <w:tcPr>
            <w:tcW w:w="148" w:type="pct"/>
            <w:gridSpan w:val="3"/>
          </w:tcPr>
          <w:p w14:paraId="54EECD86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684F815E" w14:textId="7D5262DC" w:rsidR="006119D9" w:rsidRPr="008B492F" w:rsidRDefault="00807129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0.54</w:t>
            </w:r>
          </w:p>
        </w:tc>
        <w:tc>
          <w:tcPr>
            <w:tcW w:w="143" w:type="pct"/>
            <w:gridSpan w:val="3"/>
          </w:tcPr>
          <w:p w14:paraId="4D22DE5F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DB9B994" w14:textId="1E068C00" w:rsidR="006119D9" w:rsidRPr="008B492F" w:rsidRDefault="006119D9" w:rsidP="006119D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</w:tr>
      <w:tr w:rsidR="006119D9" w:rsidRPr="008B492F" w14:paraId="11EFD0BD" w14:textId="77777777" w:rsidTr="0078288E">
        <w:tc>
          <w:tcPr>
            <w:tcW w:w="2219" w:type="pct"/>
          </w:tcPr>
          <w:p w14:paraId="55B09395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5F0CC91A" w:rsidR="006119D9" w:rsidRPr="008B492F" w:rsidRDefault="00A3714F" w:rsidP="00690B4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7.74</w:t>
            </w:r>
          </w:p>
        </w:tc>
        <w:tc>
          <w:tcPr>
            <w:tcW w:w="143" w:type="pct"/>
          </w:tcPr>
          <w:p w14:paraId="02C02987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05C0F0" w14:textId="2E9EEF84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8.03</w:t>
            </w:r>
          </w:p>
        </w:tc>
        <w:tc>
          <w:tcPr>
            <w:tcW w:w="148" w:type="pct"/>
            <w:gridSpan w:val="3"/>
          </w:tcPr>
          <w:p w14:paraId="74C7870F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95536C" w14:textId="7BD9B316" w:rsidR="006119D9" w:rsidRPr="008B492F" w:rsidRDefault="00807129" w:rsidP="006119D9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21.19</w:t>
            </w:r>
          </w:p>
        </w:tc>
        <w:tc>
          <w:tcPr>
            <w:tcW w:w="143" w:type="pct"/>
            <w:gridSpan w:val="3"/>
          </w:tcPr>
          <w:p w14:paraId="6CAE0B35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66E77606" w:rsidR="006119D9" w:rsidRPr="008B492F" w:rsidRDefault="006119D9" w:rsidP="006119D9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100.75</w:t>
            </w:r>
          </w:p>
        </w:tc>
      </w:tr>
      <w:tr w:rsidR="006119D9" w:rsidRPr="008B492F" w14:paraId="493FB266" w14:textId="77777777" w:rsidTr="0078288E">
        <w:tc>
          <w:tcPr>
            <w:tcW w:w="2219" w:type="pct"/>
          </w:tcPr>
          <w:p w14:paraId="7504F6BA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</w:tcPr>
          <w:p w14:paraId="5A7A2B0A" w14:textId="35AEFA2E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1BD2070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363B28A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  <w:gridSpan w:val="3"/>
          </w:tcPr>
          <w:p w14:paraId="02C537AC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6" w:type="pct"/>
            <w:gridSpan w:val="2"/>
          </w:tcPr>
          <w:p w14:paraId="62F5654C" w14:textId="77777777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7B3C0E11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49F4A3E0" w14:textId="77777777" w:rsidR="006119D9" w:rsidRPr="008B492F" w:rsidRDefault="006119D9" w:rsidP="006119D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8B492F" w14:paraId="2ACEA52C" w14:textId="77777777" w:rsidTr="0078288E">
        <w:tc>
          <w:tcPr>
            <w:tcW w:w="2219" w:type="pct"/>
            <w:shd w:val="clear" w:color="auto" w:fill="auto"/>
          </w:tcPr>
          <w:p w14:paraId="1789F3F3" w14:textId="791809F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69" w:type="pct"/>
            <w:shd w:val="clear" w:color="auto" w:fill="auto"/>
          </w:tcPr>
          <w:p w14:paraId="22607B3C" w14:textId="2190D926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A646AFC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29693C9C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14:paraId="4546F83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4EAC99F6" w14:textId="77777777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  <w:shd w:val="clear" w:color="auto" w:fill="auto"/>
          </w:tcPr>
          <w:p w14:paraId="4E9B5F9D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9AFDD6E" w14:textId="77777777" w:rsidR="006119D9" w:rsidRPr="008B492F" w:rsidRDefault="006119D9" w:rsidP="006119D9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8B492F" w14:paraId="3CD85B0E" w14:textId="77777777" w:rsidTr="0078288E">
        <w:tc>
          <w:tcPr>
            <w:tcW w:w="2219" w:type="pct"/>
            <w:shd w:val="clear" w:color="auto" w:fill="auto"/>
          </w:tcPr>
          <w:p w14:paraId="54A34527" w14:textId="6EB52286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16A0BD8A" w14:textId="4C12D856" w:rsidR="006119D9" w:rsidRPr="008B492F" w:rsidRDefault="00083221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179.31</w:t>
            </w:r>
          </w:p>
        </w:tc>
        <w:tc>
          <w:tcPr>
            <w:tcW w:w="143" w:type="pct"/>
            <w:shd w:val="clear" w:color="auto" w:fill="auto"/>
          </w:tcPr>
          <w:p w14:paraId="2F941ED7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6FF16D" w14:textId="7A8843C7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215.58</w:t>
            </w:r>
          </w:p>
        </w:tc>
        <w:tc>
          <w:tcPr>
            <w:tcW w:w="148" w:type="pct"/>
            <w:gridSpan w:val="3"/>
            <w:shd w:val="clear" w:color="auto" w:fill="auto"/>
          </w:tcPr>
          <w:p w14:paraId="418DBBD6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56BE764" w14:textId="4173B0D4" w:rsidR="006119D9" w:rsidRPr="008B492F" w:rsidRDefault="00160BB1" w:rsidP="002C36DE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  <w:shd w:val="clear" w:color="auto" w:fill="auto"/>
          </w:tcPr>
          <w:p w14:paraId="4798E1B0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F16E83D" w14:textId="3134DD67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07B9B" w:rsidRPr="008B492F" w14:paraId="3BC2FA6B" w14:textId="77777777" w:rsidTr="0078288E">
        <w:tc>
          <w:tcPr>
            <w:tcW w:w="2219" w:type="pct"/>
            <w:shd w:val="clear" w:color="auto" w:fill="auto"/>
          </w:tcPr>
          <w:p w14:paraId="6DE729AF" w14:textId="77777777" w:rsidR="00607B9B" w:rsidRPr="008B492F" w:rsidRDefault="00607B9B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58371197" w14:textId="77777777" w:rsidR="00607B9B" w:rsidRPr="008B492F" w:rsidRDefault="00607B9B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53AAA0CD" w14:textId="77777777" w:rsidR="00607B9B" w:rsidRPr="008B492F" w:rsidRDefault="00607B9B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3E7B53C" w14:textId="77777777" w:rsidR="00607B9B" w:rsidRPr="008B492F" w:rsidRDefault="00607B9B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  <w:gridSpan w:val="3"/>
            <w:shd w:val="clear" w:color="auto" w:fill="auto"/>
          </w:tcPr>
          <w:p w14:paraId="7B2093B0" w14:textId="77777777" w:rsidR="00607B9B" w:rsidRPr="008B492F" w:rsidRDefault="00607B9B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2BCEBF6C" w14:textId="77777777" w:rsidR="00607B9B" w:rsidRPr="008B492F" w:rsidRDefault="00607B9B" w:rsidP="002C36DE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  <w:gridSpan w:val="3"/>
            <w:shd w:val="clear" w:color="auto" w:fill="auto"/>
          </w:tcPr>
          <w:p w14:paraId="35926F12" w14:textId="77777777" w:rsidR="00607B9B" w:rsidRPr="008B492F" w:rsidRDefault="00607B9B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</w:tcPr>
          <w:p w14:paraId="4DBBE167" w14:textId="77777777" w:rsidR="00607B9B" w:rsidRPr="008B492F" w:rsidRDefault="00607B9B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32FD" w:rsidRPr="008B492F" w14:paraId="414ED866" w14:textId="77777777" w:rsidTr="0078288E">
        <w:tc>
          <w:tcPr>
            <w:tcW w:w="2219" w:type="pct"/>
          </w:tcPr>
          <w:p w14:paraId="0159DF53" w14:textId="4990E967" w:rsidR="006119D9" w:rsidRPr="008B492F" w:rsidRDefault="006119D9" w:rsidP="006119D9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69" w:type="pct"/>
          </w:tcPr>
          <w:p w14:paraId="6FD924E7" w14:textId="71CAC1EC" w:rsidR="006119D9" w:rsidRPr="008B492F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869A322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7A4466B" w14:textId="547488F9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gridSpan w:val="2"/>
          </w:tcPr>
          <w:p w14:paraId="442E1C1C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gridSpan w:val="2"/>
          </w:tcPr>
          <w:p w14:paraId="37F94294" w14:textId="090386CF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707BEA86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5CE110D0" w14:textId="2C999B4E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8B492F" w14:paraId="50EE5FD7" w14:textId="77777777" w:rsidTr="0078288E">
        <w:tc>
          <w:tcPr>
            <w:tcW w:w="2219" w:type="pct"/>
          </w:tcPr>
          <w:p w14:paraId="7C82F3C8" w14:textId="5756DD9F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6CF428E" w14:textId="1DC9B4E7" w:rsidR="006119D9" w:rsidRPr="008B492F" w:rsidRDefault="003B5471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12.93</w:t>
            </w:r>
          </w:p>
        </w:tc>
        <w:tc>
          <w:tcPr>
            <w:tcW w:w="151" w:type="pct"/>
            <w:gridSpan w:val="2"/>
          </w:tcPr>
          <w:p w14:paraId="18392804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63C0E08A" w14:textId="7D46299A" w:rsidR="006119D9" w:rsidRPr="008B492F" w:rsidRDefault="006119D9" w:rsidP="00160BB1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B49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2.52</w:t>
            </w:r>
          </w:p>
        </w:tc>
        <w:tc>
          <w:tcPr>
            <w:tcW w:w="142" w:type="pct"/>
            <w:gridSpan w:val="2"/>
          </w:tcPr>
          <w:p w14:paraId="79730C16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gridSpan w:val="2"/>
            <w:tcBorders>
              <w:bottom w:val="double" w:sz="4" w:space="0" w:color="auto"/>
            </w:tcBorders>
          </w:tcPr>
          <w:p w14:paraId="4DA38ECB" w14:textId="0E538FFB" w:rsidR="006119D9" w:rsidRPr="008B492F" w:rsidRDefault="00160BB1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16A9E3AE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E904D33" w14:textId="17B5A71F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8B492F" w14:paraId="03848372" w14:textId="77777777" w:rsidTr="0078288E">
        <w:tc>
          <w:tcPr>
            <w:tcW w:w="2219" w:type="pct"/>
          </w:tcPr>
          <w:p w14:paraId="7C9367A4" w14:textId="77777777" w:rsidR="007232FD" w:rsidRPr="008B492F" w:rsidRDefault="007232FD" w:rsidP="00255298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DFBFD22" w14:textId="77777777" w:rsidR="007232FD" w:rsidRPr="008B492F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072AD341" w14:textId="77777777" w:rsidR="007232FD" w:rsidRPr="008B492F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0F7062F" w14:textId="77777777" w:rsidR="007232FD" w:rsidRPr="008B492F" w:rsidRDefault="007232FD" w:rsidP="0025529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FB4FAEF" w14:textId="77777777" w:rsidR="007232FD" w:rsidRPr="008B492F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D0B9611" w14:textId="77777777" w:rsidR="007232FD" w:rsidRPr="008B492F" w:rsidRDefault="007232FD" w:rsidP="00255298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1088CBBE" w14:textId="77777777" w:rsidR="007232FD" w:rsidRPr="008B492F" w:rsidRDefault="007232FD" w:rsidP="00255298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6AFCE906" w14:textId="77777777" w:rsidR="007232FD" w:rsidRPr="008B492F" w:rsidRDefault="007232FD" w:rsidP="00255298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8B492F" w14:paraId="346B9817" w14:textId="77777777" w:rsidTr="0078288E">
        <w:tc>
          <w:tcPr>
            <w:tcW w:w="2219" w:type="pct"/>
          </w:tcPr>
          <w:p w14:paraId="30C2903B" w14:textId="29BA32AB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69" w:type="pct"/>
          </w:tcPr>
          <w:p w14:paraId="33240279" w14:textId="08E4BCED" w:rsidR="006119D9" w:rsidRPr="008B492F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77FAA09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47AAD916" w14:textId="77777777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gridSpan w:val="2"/>
          </w:tcPr>
          <w:p w14:paraId="0056F537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2309F8C1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5098B950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0E0A18F1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8B492F" w14:paraId="0FFEF58C" w14:textId="77777777" w:rsidTr="0078288E">
        <w:tc>
          <w:tcPr>
            <w:tcW w:w="2219" w:type="pct"/>
          </w:tcPr>
          <w:p w14:paraId="1C1A0BB4" w14:textId="6736A0D0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2E3FBB87" w14:textId="2A4D7148" w:rsidR="006119D9" w:rsidRPr="008B492F" w:rsidRDefault="003B5471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341.89</w:t>
            </w:r>
          </w:p>
        </w:tc>
        <w:tc>
          <w:tcPr>
            <w:tcW w:w="151" w:type="pct"/>
            <w:gridSpan w:val="2"/>
          </w:tcPr>
          <w:p w14:paraId="5E09FA4A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FD3D754" w14:textId="26FA0622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8B49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38.10</w:t>
            </w:r>
          </w:p>
        </w:tc>
        <w:tc>
          <w:tcPr>
            <w:tcW w:w="142" w:type="pct"/>
            <w:gridSpan w:val="2"/>
          </w:tcPr>
          <w:p w14:paraId="3CF88151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</w:tcPr>
          <w:p w14:paraId="2485C510" w14:textId="36C7574B" w:rsidR="006119D9" w:rsidRPr="008B492F" w:rsidRDefault="00160BB1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AE5B8FA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19F61136" w14:textId="0621E6BA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8B492F" w14:paraId="2D7B067E" w14:textId="77777777" w:rsidTr="0078288E">
        <w:tc>
          <w:tcPr>
            <w:tcW w:w="2219" w:type="pct"/>
          </w:tcPr>
          <w:p w14:paraId="1203B20F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32D2AACA" w14:textId="45C6F637" w:rsidR="006119D9" w:rsidRPr="008B492F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56EEC9D8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21C241BB" w14:textId="77777777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  <w:gridSpan w:val="2"/>
          </w:tcPr>
          <w:p w14:paraId="346069BE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</w:tcPr>
          <w:p w14:paraId="71C56A73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</w:tcPr>
          <w:p w14:paraId="3D91A21B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1704C80B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32FD" w:rsidRPr="008B492F" w14:paraId="47170702" w14:textId="77777777" w:rsidTr="0078288E">
        <w:tc>
          <w:tcPr>
            <w:tcW w:w="2219" w:type="pct"/>
          </w:tcPr>
          <w:p w14:paraId="2C9B4A86" w14:textId="46A27469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69" w:type="pct"/>
          </w:tcPr>
          <w:p w14:paraId="5C86D0D1" w14:textId="61D49F2D" w:rsidR="006119D9" w:rsidRPr="008B492F" w:rsidRDefault="006119D9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3B05CF79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8F51DDC" w14:textId="77777777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gridSpan w:val="2"/>
          </w:tcPr>
          <w:p w14:paraId="1E87770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4DED6BC1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84BB7C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7BD575D9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8B492F" w14:paraId="28F77A5B" w14:textId="77777777" w:rsidTr="0078288E">
        <w:tc>
          <w:tcPr>
            <w:tcW w:w="2219" w:type="pct"/>
          </w:tcPr>
          <w:p w14:paraId="08D09CEC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620B15F" w14:textId="388CFAC1" w:rsidR="006119D9" w:rsidRPr="008B492F" w:rsidRDefault="00160BB1" w:rsidP="00690B4A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6F4166B8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B0E9F8C" w14:textId="31F96A9B" w:rsidR="006119D9" w:rsidRPr="008B492F" w:rsidRDefault="006119D9" w:rsidP="00690B4A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gridSpan w:val="2"/>
          </w:tcPr>
          <w:p w14:paraId="3B0B9DB1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</w:tcPr>
          <w:p w14:paraId="47AD755A" w14:textId="6E4718BD" w:rsidR="006119D9" w:rsidRPr="008B492F" w:rsidRDefault="00160BB1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7,708.70</w:t>
            </w:r>
          </w:p>
        </w:tc>
        <w:tc>
          <w:tcPr>
            <w:tcW w:w="129" w:type="pct"/>
          </w:tcPr>
          <w:p w14:paraId="647BE6AB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004D1A52" w14:textId="08F50D07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7,888.20</w:t>
            </w:r>
          </w:p>
        </w:tc>
      </w:tr>
      <w:tr w:rsidR="00607B9B" w:rsidRPr="008B492F" w14:paraId="6C532194" w14:textId="77777777" w:rsidTr="0078288E">
        <w:tc>
          <w:tcPr>
            <w:tcW w:w="2219" w:type="pct"/>
          </w:tcPr>
          <w:p w14:paraId="6F381A96" w14:textId="77777777" w:rsidR="00607B9B" w:rsidRPr="008B492F" w:rsidRDefault="00607B9B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9" w:type="pct"/>
            <w:vAlign w:val="bottom"/>
          </w:tcPr>
          <w:p w14:paraId="5660DD69" w14:textId="77777777" w:rsidR="00607B9B" w:rsidRPr="008B492F" w:rsidRDefault="00607B9B" w:rsidP="006119D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5D1AE055" w14:textId="77777777" w:rsidR="00607B9B" w:rsidRPr="008B492F" w:rsidRDefault="00607B9B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vAlign w:val="bottom"/>
          </w:tcPr>
          <w:p w14:paraId="6B1CF8E3" w14:textId="77777777" w:rsidR="00607B9B" w:rsidRPr="008B492F" w:rsidRDefault="00607B9B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vAlign w:val="bottom"/>
          </w:tcPr>
          <w:p w14:paraId="51851EC4" w14:textId="77777777" w:rsidR="00607B9B" w:rsidRPr="008B492F" w:rsidRDefault="00607B9B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vAlign w:val="bottom"/>
          </w:tcPr>
          <w:p w14:paraId="7AFA1A3E" w14:textId="77777777" w:rsidR="00607B9B" w:rsidRPr="008B492F" w:rsidRDefault="00607B9B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vAlign w:val="bottom"/>
          </w:tcPr>
          <w:p w14:paraId="67CDC2F1" w14:textId="77777777" w:rsidR="00607B9B" w:rsidRPr="008B492F" w:rsidRDefault="00607B9B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5BBC92A8" w14:textId="77777777" w:rsidR="00607B9B" w:rsidRPr="008B492F" w:rsidRDefault="00607B9B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32FD" w:rsidRPr="008B492F" w14:paraId="21950F47" w14:textId="77777777" w:rsidTr="0078288E">
        <w:tc>
          <w:tcPr>
            <w:tcW w:w="2219" w:type="pct"/>
          </w:tcPr>
          <w:p w14:paraId="2C3BACE8" w14:textId="5119F4A6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69" w:type="pct"/>
          </w:tcPr>
          <w:p w14:paraId="08650392" w14:textId="49F1E3F0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2646AFDD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00D57121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761A92D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18A3E0F1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61F9485D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35A12EE" w14:textId="151FD260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145944A2" w14:textId="77777777" w:rsidTr="0078288E">
        <w:tc>
          <w:tcPr>
            <w:tcW w:w="2219" w:type="pct"/>
          </w:tcPr>
          <w:p w14:paraId="009A6F6C" w14:textId="51C0D133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</w:t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นและ</w:t>
            </w:r>
          </w:p>
        </w:tc>
        <w:tc>
          <w:tcPr>
            <w:tcW w:w="569" w:type="pct"/>
          </w:tcPr>
          <w:p w14:paraId="3FB12394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9AEB817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0ED908B3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372F734D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32671442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3781062A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BD63918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200A1B71" w14:textId="77777777" w:rsidTr="0078288E">
        <w:tc>
          <w:tcPr>
            <w:tcW w:w="2219" w:type="pct"/>
          </w:tcPr>
          <w:p w14:paraId="3C51B231" w14:textId="7648E7B1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69" w:type="pct"/>
          </w:tcPr>
          <w:p w14:paraId="252DD233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69E5C48B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2EB1F66B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C472C40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51799B18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13FCDB2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7C307AC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4156D314" w14:textId="77777777" w:rsidTr="0078288E">
        <w:tc>
          <w:tcPr>
            <w:tcW w:w="2219" w:type="pct"/>
          </w:tcPr>
          <w:p w14:paraId="3AF4F880" w14:textId="65ED79E5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62EE1BEB" w14:textId="53F1F9BC" w:rsidR="006119D9" w:rsidRPr="008B492F" w:rsidRDefault="00731379" w:rsidP="00690B4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0.46</w:t>
            </w:r>
          </w:p>
        </w:tc>
        <w:tc>
          <w:tcPr>
            <w:tcW w:w="151" w:type="pct"/>
            <w:gridSpan w:val="2"/>
          </w:tcPr>
          <w:p w14:paraId="63B1E2E8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A5AC4A2" w14:textId="626A2520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7365956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B0E13F5" w14:textId="5AA019E0" w:rsidR="006119D9" w:rsidRPr="008B492F" w:rsidRDefault="00E724CD" w:rsidP="002C36DE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6205E12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12C597A2" w14:textId="1D1F1BC9" w:rsidR="006119D9" w:rsidRPr="008B492F" w:rsidRDefault="006119D9" w:rsidP="00B17526">
            <w:pPr>
              <w:tabs>
                <w:tab w:val="decimal" w:pos="640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8B492F" w14:paraId="59CF539E" w14:textId="77777777" w:rsidTr="0078288E">
        <w:tc>
          <w:tcPr>
            <w:tcW w:w="2219" w:type="pct"/>
          </w:tcPr>
          <w:p w14:paraId="52C53A9C" w14:textId="77777777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3665BA5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38D6B523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1FEFE4A5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1235B1E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46B6B2F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37FBC962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5169903D" w14:textId="4BD67AFD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8B492F" w14:paraId="015A0667" w14:textId="77777777" w:rsidTr="0078288E">
        <w:tc>
          <w:tcPr>
            <w:tcW w:w="2219" w:type="pct"/>
          </w:tcPr>
          <w:p w14:paraId="1137FBC0" w14:textId="21EBF420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9" w:type="pct"/>
          </w:tcPr>
          <w:p w14:paraId="2BC1B7AA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1AFB01A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0C03A9E5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03995E82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2DCB4A10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6AE5216D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34035BA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6CDD3E47" w14:textId="77777777" w:rsidTr="0078288E">
        <w:tc>
          <w:tcPr>
            <w:tcW w:w="2219" w:type="pct"/>
          </w:tcPr>
          <w:p w14:paraId="5273EA1D" w14:textId="7DDE27DB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69" w:type="pct"/>
          </w:tcPr>
          <w:p w14:paraId="43E93B45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65938CA6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68879A30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35331421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03981706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7CB7FD45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97C33D5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6167D521" w14:textId="77777777" w:rsidTr="0078288E">
        <w:tc>
          <w:tcPr>
            <w:tcW w:w="2219" w:type="pct"/>
          </w:tcPr>
          <w:p w14:paraId="2581E9F2" w14:textId="6ABDAD57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3F8A04A" w14:textId="7D258BA3" w:rsidR="006119D9" w:rsidRPr="008B492F" w:rsidRDefault="00731379" w:rsidP="00690B4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6.07</w:t>
            </w:r>
          </w:p>
        </w:tc>
        <w:tc>
          <w:tcPr>
            <w:tcW w:w="151" w:type="pct"/>
            <w:gridSpan w:val="2"/>
          </w:tcPr>
          <w:p w14:paraId="7429F346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866ADB5" w14:textId="54A5B9AE" w:rsidR="006119D9" w:rsidRPr="008B492F" w:rsidRDefault="000D0488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  <w:r w:rsidR="006119D9"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.97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622B42C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C66D765" w14:textId="76704B06" w:rsidR="006119D9" w:rsidRPr="008B492F" w:rsidRDefault="00E724CD" w:rsidP="002C36D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6.07</w:t>
            </w:r>
          </w:p>
        </w:tc>
        <w:tc>
          <w:tcPr>
            <w:tcW w:w="129" w:type="pct"/>
            <w:shd w:val="clear" w:color="auto" w:fill="auto"/>
          </w:tcPr>
          <w:p w14:paraId="70622E9B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01A2E640" w14:textId="18FF7CC6" w:rsidR="006119D9" w:rsidRPr="008B492F" w:rsidRDefault="000D0488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119D9"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.97</w:t>
            </w:r>
          </w:p>
        </w:tc>
      </w:tr>
      <w:tr w:rsidR="007232FD" w:rsidRPr="008B492F" w14:paraId="3BAF4F7E" w14:textId="77777777" w:rsidTr="0078288E">
        <w:tc>
          <w:tcPr>
            <w:tcW w:w="2219" w:type="pct"/>
          </w:tcPr>
          <w:p w14:paraId="1CA9FDCD" w14:textId="77777777" w:rsidR="001B64DF" w:rsidRPr="008B492F" w:rsidRDefault="001B64DF" w:rsidP="0033708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347DAD62" w14:textId="77777777" w:rsidR="0078288E" w:rsidRPr="008B492F" w:rsidRDefault="0078288E" w:rsidP="0033708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1CC63BA1" w14:textId="77777777" w:rsidR="0078288E" w:rsidRPr="008B492F" w:rsidRDefault="0078288E" w:rsidP="0033708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  <w:p w14:paraId="5B31F26D" w14:textId="77777777" w:rsidR="0078288E" w:rsidRPr="008B492F" w:rsidRDefault="0078288E" w:rsidP="0033708A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62E208F" w14:textId="77777777" w:rsidR="001B64DF" w:rsidRPr="008B492F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52A3C313" w14:textId="77777777" w:rsidR="001B64DF" w:rsidRPr="008B492F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F7F816C" w14:textId="77777777" w:rsidR="001B64DF" w:rsidRPr="008B492F" w:rsidRDefault="001B64DF" w:rsidP="003370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0994FE0E" w14:textId="77777777" w:rsidR="001B64DF" w:rsidRPr="008B492F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33E30F44" w14:textId="77777777" w:rsidR="001B64DF" w:rsidRPr="008B492F" w:rsidRDefault="001B64DF" w:rsidP="0033708A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28CD75AD" w14:textId="77777777" w:rsidR="001B64DF" w:rsidRPr="008B492F" w:rsidRDefault="001B64DF" w:rsidP="0033708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6D283CBF" w14:textId="77777777" w:rsidR="001B64DF" w:rsidRPr="008B492F" w:rsidRDefault="001B64DF" w:rsidP="0033708A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8B492F" w14:paraId="2DB4BF7F" w14:textId="77777777" w:rsidTr="0078288E">
        <w:tc>
          <w:tcPr>
            <w:tcW w:w="2219" w:type="pct"/>
          </w:tcPr>
          <w:p w14:paraId="064439D4" w14:textId="03C3585B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เงินมัดจำค่าเช่าและค่าบริการ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9" w:type="pct"/>
          </w:tcPr>
          <w:p w14:paraId="026B2FC8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6514B880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66F6E878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9413436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457CD5AE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611E5AC9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48DC468" w14:textId="77777777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8B492F" w14:paraId="77DC524E" w14:textId="77777777" w:rsidTr="0078288E">
        <w:tc>
          <w:tcPr>
            <w:tcW w:w="2219" w:type="pct"/>
          </w:tcPr>
          <w:p w14:paraId="2B9D6999" w14:textId="0DBDC50F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69" w:type="pct"/>
          </w:tcPr>
          <w:p w14:paraId="50E8D8A4" w14:textId="4D73400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FCBDF0D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1B38B68A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9BF842D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733EAD74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469125B0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95FB62A" w14:textId="77777777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32FD" w:rsidRPr="008B492F" w14:paraId="3008F2EA" w14:textId="77777777" w:rsidTr="0078288E">
        <w:tc>
          <w:tcPr>
            <w:tcW w:w="2219" w:type="pct"/>
          </w:tcPr>
          <w:p w14:paraId="712A4E5D" w14:textId="443D9B27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F0D490E" w14:textId="36201444" w:rsidR="006119D9" w:rsidRPr="008B492F" w:rsidRDefault="002D473F" w:rsidP="0081668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1.43</w:t>
            </w:r>
          </w:p>
        </w:tc>
        <w:tc>
          <w:tcPr>
            <w:tcW w:w="151" w:type="pct"/>
            <w:gridSpan w:val="2"/>
          </w:tcPr>
          <w:p w14:paraId="3BB8A748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5F63F1D" w14:textId="065078D4" w:rsidR="006119D9" w:rsidRPr="008B492F" w:rsidRDefault="000D0488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119D9"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.85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2DFF9BA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57C2545" w14:textId="4CFB0DC7" w:rsidR="006119D9" w:rsidRPr="008B492F" w:rsidRDefault="00E724CD" w:rsidP="00D92B53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6AE9399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12610BA8" w14:textId="7BEB8BC6" w:rsidR="006119D9" w:rsidRPr="008B492F" w:rsidRDefault="000D0488" w:rsidP="00304CE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8B492F" w14:paraId="06056CD0" w14:textId="77777777" w:rsidTr="0078288E">
        <w:tc>
          <w:tcPr>
            <w:tcW w:w="2219" w:type="pct"/>
          </w:tcPr>
          <w:p w14:paraId="7421BA82" w14:textId="77777777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4CFCF9DF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200AC88A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8BC1885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43057D9C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4B0949A" w14:textId="77777777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4541A3FF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023D557E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8B492F" w14:paraId="3538FB0E" w14:textId="77777777" w:rsidTr="0078288E">
        <w:tc>
          <w:tcPr>
            <w:tcW w:w="2219" w:type="pct"/>
          </w:tcPr>
          <w:p w14:paraId="4DEDAA67" w14:textId="68B390FC" w:rsidR="006119D9" w:rsidRPr="008B492F" w:rsidRDefault="006119D9" w:rsidP="006119D9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9" w:type="pct"/>
          </w:tcPr>
          <w:p w14:paraId="31AF209D" w14:textId="5BD0A5EC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2682EFCB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08360089" w14:textId="4AF1A9EB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ABF4DAE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3813D1BF" w14:textId="49B3C781" w:rsidR="006119D9" w:rsidRPr="008B492F" w:rsidRDefault="006119D9" w:rsidP="006119D9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6B625571" w14:textId="0FF89308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674ADB6" w14:textId="77E13849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24A17A66" w14:textId="77777777" w:rsidTr="0078288E">
        <w:tc>
          <w:tcPr>
            <w:tcW w:w="2219" w:type="pct"/>
          </w:tcPr>
          <w:p w14:paraId="570BFE4F" w14:textId="720F1334" w:rsidR="006119D9" w:rsidRPr="008B492F" w:rsidRDefault="006119D9" w:rsidP="006119D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22800E2" w14:textId="76BBFD00" w:rsidR="006119D9" w:rsidRPr="008B492F" w:rsidRDefault="00223785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0.15</w:t>
            </w:r>
          </w:p>
        </w:tc>
        <w:tc>
          <w:tcPr>
            <w:tcW w:w="151" w:type="pct"/>
            <w:gridSpan w:val="2"/>
          </w:tcPr>
          <w:p w14:paraId="53B68BF5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D241624" w14:textId="691B723A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C722F49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38CAC95" w14:textId="564C7B03" w:rsidR="006119D9" w:rsidRPr="008B492F" w:rsidRDefault="00E724CD" w:rsidP="00D92B53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6C5984A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356FFF4A" w14:textId="4CFA6AA4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8B492F" w14:paraId="69F86D60" w14:textId="77777777" w:rsidTr="0078288E">
        <w:tc>
          <w:tcPr>
            <w:tcW w:w="2219" w:type="pct"/>
          </w:tcPr>
          <w:p w14:paraId="752DF8A3" w14:textId="77777777" w:rsidR="006119D9" w:rsidRPr="008B492F" w:rsidRDefault="006119D9" w:rsidP="006119D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FA87AEC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7D80BDB8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EFB4423" w14:textId="77777777" w:rsidR="006119D9" w:rsidRPr="008B492F" w:rsidRDefault="006119D9" w:rsidP="006119D9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871DC24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3171A5B" w14:textId="38803F50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085B07A1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2740548D" w14:textId="4CE99576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232FD" w:rsidRPr="008B492F" w14:paraId="085D89EE" w14:textId="77777777" w:rsidTr="0078288E">
        <w:tc>
          <w:tcPr>
            <w:tcW w:w="2219" w:type="pct"/>
          </w:tcPr>
          <w:p w14:paraId="7A88F901" w14:textId="0CCC9380" w:rsidR="006119D9" w:rsidRPr="008B492F" w:rsidRDefault="006119D9" w:rsidP="006119D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69" w:type="pct"/>
          </w:tcPr>
          <w:p w14:paraId="73C5823D" w14:textId="64CCD535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B224722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6D0FCF9F" w14:textId="6BF696F0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29CF2BD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2A18E666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  <w:shd w:val="clear" w:color="auto" w:fill="auto"/>
          </w:tcPr>
          <w:p w14:paraId="184B9134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60E2992" w14:textId="77777777" w:rsidR="006119D9" w:rsidRPr="008B492F" w:rsidRDefault="006119D9" w:rsidP="006119D9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79033926" w14:textId="77777777" w:rsidTr="0078288E">
        <w:tc>
          <w:tcPr>
            <w:tcW w:w="2219" w:type="pct"/>
          </w:tcPr>
          <w:p w14:paraId="0781124E" w14:textId="77777777" w:rsidR="006119D9" w:rsidRPr="008B492F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</w:tcPr>
          <w:p w14:paraId="7DA7FF91" w14:textId="5D976E5A" w:rsidR="006119D9" w:rsidRPr="008B492F" w:rsidRDefault="000624D9" w:rsidP="0048757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31045796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shd w:val="clear" w:color="auto" w:fill="auto"/>
          </w:tcPr>
          <w:p w14:paraId="0EA0DD5A" w14:textId="17BFD875" w:rsidR="006119D9" w:rsidRPr="008B492F" w:rsidRDefault="006119D9" w:rsidP="008738FB">
            <w:pPr>
              <w:pStyle w:val="BodyText"/>
              <w:tabs>
                <w:tab w:val="decimal" w:pos="60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C588097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shd w:val="clear" w:color="auto" w:fill="auto"/>
          </w:tcPr>
          <w:p w14:paraId="7A49F1DA" w14:textId="46193534" w:rsidR="006119D9" w:rsidRPr="008B492F" w:rsidRDefault="00E724CD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0.31</w:t>
            </w:r>
          </w:p>
        </w:tc>
        <w:tc>
          <w:tcPr>
            <w:tcW w:w="129" w:type="pct"/>
            <w:shd w:val="clear" w:color="auto" w:fill="auto"/>
          </w:tcPr>
          <w:p w14:paraId="01D01F9A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858FD89" w14:textId="79CA7ED5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</w:tr>
      <w:tr w:rsidR="007232FD" w:rsidRPr="008B492F" w14:paraId="05E79413" w14:textId="77777777" w:rsidTr="0078288E">
        <w:tc>
          <w:tcPr>
            <w:tcW w:w="2219" w:type="pct"/>
          </w:tcPr>
          <w:p w14:paraId="42492C57" w14:textId="77777777" w:rsidR="006119D9" w:rsidRPr="008B492F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C36E9DD" w14:textId="6FC0572D" w:rsidR="006119D9" w:rsidRPr="008B492F" w:rsidRDefault="00223785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21.</w:t>
            </w:r>
            <w:r w:rsidR="00AD74F7" w:rsidRPr="008B492F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1" w:type="pct"/>
            <w:gridSpan w:val="2"/>
          </w:tcPr>
          <w:p w14:paraId="31B6781C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2AA62F" w14:textId="35DFC969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15.47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F363503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C8910" w14:textId="3A332BC6" w:rsidR="006119D9" w:rsidRPr="008B492F" w:rsidRDefault="00E724CD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6.30</w:t>
            </w:r>
          </w:p>
        </w:tc>
        <w:tc>
          <w:tcPr>
            <w:tcW w:w="129" w:type="pct"/>
            <w:shd w:val="clear" w:color="auto" w:fill="auto"/>
          </w:tcPr>
          <w:p w14:paraId="1942DD8B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539CFD9" w14:textId="6870A06C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9.03</w:t>
            </w:r>
          </w:p>
        </w:tc>
      </w:tr>
      <w:tr w:rsidR="007232FD" w:rsidRPr="008B492F" w14:paraId="598C24DF" w14:textId="77777777" w:rsidTr="0078288E">
        <w:trPr>
          <w:trHeight w:val="70"/>
        </w:trPr>
        <w:tc>
          <w:tcPr>
            <w:tcW w:w="2219" w:type="pct"/>
          </w:tcPr>
          <w:p w14:paraId="20284105" w14:textId="77777777" w:rsidR="006119D9" w:rsidRPr="008B492F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11E9FB41" w:rsidR="006119D9" w:rsidRPr="008B492F" w:rsidRDefault="00223785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21.</w:t>
            </w:r>
            <w:r w:rsidR="00BD1286"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1" w:type="pct"/>
            <w:gridSpan w:val="2"/>
          </w:tcPr>
          <w:p w14:paraId="67CF7A72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5BEE" w14:textId="653E90DE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15.47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F687E3F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06FD" w14:textId="6C5A8183" w:rsidR="006119D9" w:rsidRPr="008B492F" w:rsidRDefault="00E724CD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6.61</w:t>
            </w:r>
          </w:p>
        </w:tc>
        <w:tc>
          <w:tcPr>
            <w:tcW w:w="129" w:type="pct"/>
            <w:shd w:val="clear" w:color="auto" w:fill="auto"/>
          </w:tcPr>
          <w:p w14:paraId="0FD8D20F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3B21" w14:textId="43C73091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9.43</w:t>
            </w:r>
          </w:p>
        </w:tc>
      </w:tr>
      <w:tr w:rsidR="007232FD" w:rsidRPr="008B492F" w14:paraId="7884C04C" w14:textId="77777777" w:rsidTr="0078288E">
        <w:tc>
          <w:tcPr>
            <w:tcW w:w="2219" w:type="pct"/>
          </w:tcPr>
          <w:p w14:paraId="2FF27CD0" w14:textId="77777777" w:rsidR="006119D9" w:rsidRPr="008B492F" w:rsidRDefault="006119D9" w:rsidP="006119D9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4AAF7C8" w14:textId="77777777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2DF05A52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C5CB23" w14:textId="77777777" w:rsidR="006119D9" w:rsidRPr="008B492F" w:rsidRDefault="006119D9" w:rsidP="006119D9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70EE544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7E3CBD" w14:textId="77777777" w:rsidR="006119D9" w:rsidRPr="008B492F" w:rsidRDefault="006119D9" w:rsidP="006119D9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12ED131A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2C028A6A" w14:textId="77777777" w:rsidR="006119D9" w:rsidRPr="008B492F" w:rsidRDefault="006119D9" w:rsidP="006119D9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232FD" w:rsidRPr="008B492F" w14:paraId="7BBA8064" w14:textId="77777777" w:rsidTr="0078288E">
        <w:tc>
          <w:tcPr>
            <w:tcW w:w="2219" w:type="pct"/>
          </w:tcPr>
          <w:p w14:paraId="663363D0" w14:textId="77777777" w:rsidR="006119D9" w:rsidRPr="008B492F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69" w:type="pct"/>
          </w:tcPr>
          <w:p w14:paraId="5C88FDD3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E7E6AA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2CDA0AB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gridSpan w:val="2"/>
          </w:tcPr>
          <w:p w14:paraId="45999577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3"/>
          </w:tcPr>
          <w:p w14:paraId="3007CBCD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6223B95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A54A13D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2FD" w:rsidRPr="008B492F" w14:paraId="16F1C591" w14:textId="77777777" w:rsidTr="0078288E">
        <w:tc>
          <w:tcPr>
            <w:tcW w:w="2219" w:type="pct"/>
          </w:tcPr>
          <w:p w14:paraId="3CDC775C" w14:textId="77777777" w:rsidR="006119D9" w:rsidRPr="008B492F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0DBE826" w14:textId="43BB8227" w:rsidR="006119D9" w:rsidRPr="008B492F" w:rsidRDefault="00F9428F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5.06</w:t>
            </w:r>
          </w:p>
        </w:tc>
        <w:tc>
          <w:tcPr>
            <w:tcW w:w="151" w:type="pct"/>
            <w:gridSpan w:val="2"/>
          </w:tcPr>
          <w:p w14:paraId="3F65F0F1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44D92032" w14:textId="1F3088AE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1.15</w:t>
            </w:r>
          </w:p>
        </w:tc>
        <w:tc>
          <w:tcPr>
            <w:tcW w:w="142" w:type="pct"/>
            <w:gridSpan w:val="2"/>
          </w:tcPr>
          <w:p w14:paraId="58B5056A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3"/>
            <w:tcBorders>
              <w:bottom w:val="double" w:sz="4" w:space="0" w:color="auto"/>
            </w:tcBorders>
          </w:tcPr>
          <w:p w14:paraId="339D98E3" w14:textId="195232B5" w:rsidR="006119D9" w:rsidRPr="008B492F" w:rsidRDefault="00865379" w:rsidP="006119D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3FFF0D17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36A5EFEA" w14:textId="135EA737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232FD" w:rsidRPr="008B492F" w14:paraId="39E56D95" w14:textId="77777777" w:rsidTr="0078288E">
        <w:tblPrEx>
          <w:tblLook w:val="04A0" w:firstRow="1" w:lastRow="0" w:firstColumn="1" w:lastColumn="0" w:noHBand="0" w:noVBand="1"/>
        </w:tblPrEx>
        <w:tc>
          <w:tcPr>
            <w:tcW w:w="2219" w:type="pct"/>
          </w:tcPr>
          <w:p w14:paraId="37C42CE1" w14:textId="77777777" w:rsidR="007232FD" w:rsidRPr="008B492F" w:rsidRDefault="007232FD" w:rsidP="00255298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</w:tcPr>
          <w:p w14:paraId="7BFA74FF" w14:textId="77777777" w:rsidR="007232FD" w:rsidRPr="008B492F" w:rsidRDefault="007232FD" w:rsidP="0025529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1" w:type="pct"/>
            <w:gridSpan w:val="2"/>
          </w:tcPr>
          <w:p w14:paraId="526762DB" w14:textId="77777777" w:rsidR="007232FD" w:rsidRPr="008B492F" w:rsidRDefault="007232FD" w:rsidP="0025529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gridSpan w:val="2"/>
          </w:tcPr>
          <w:p w14:paraId="63484E16" w14:textId="77777777" w:rsidR="007232FD" w:rsidRPr="008B492F" w:rsidRDefault="007232FD" w:rsidP="00255298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  <w:gridSpan w:val="2"/>
          </w:tcPr>
          <w:p w14:paraId="67E89CB9" w14:textId="77777777" w:rsidR="007232FD" w:rsidRPr="008B492F" w:rsidRDefault="007232FD" w:rsidP="0025529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gridSpan w:val="3"/>
          </w:tcPr>
          <w:p w14:paraId="61D15346" w14:textId="77777777" w:rsidR="007232FD" w:rsidRPr="008B492F" w:rsidRDefault="007232FD" w:rsidP="0025529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pct"/>
            <w:gridSpan w:val="2"/>
          </w:tcPr>
          <w:p w14:paraId="36749E1D" w14:textId="77777777" w:rsidR="007232FD" w:rsidRPr="008B492F" w:rsidRDefault="007232FD" w:rsidP="00255298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32E297C7" w14:textId="77777777" w:rsidR="007232FD" w:rsidRPr="008B492F" w:rsidRDefault="007232FD" w:rsidP="00255298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8B492F" w14:paraId="73D3380D" w14:textId="77777777" w:rsidTr="0078288E">
        <w:tc>
          <w:tcPr>
            <w:tcW w:w="2219" w:type="pct"/>
          </w:tcPr>
          <w:p w14:paraId="0F37D91B" w14:textId="16CFE7F5" w:rsidR="006119D9" w:rsidRPr="008B492F" w:rsidRDefault="006119D9" w:rsidP="006119D9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8B492F">
              <w:rPr>
                <w:rFonts w:asciiTheme="majorBidi" w:hAnsiTheme="majorBidi" w:cstheme="majorBidi"/>
                <w:b/>
                <w:i/>
                <w:iCs/>
                <w:noProof/>
                <w:sz w:val="28"/>
                <w:szCs w:val="28"/>
                <w:lang w:val="th-TH"/>
              </w:rPr>
              <w:t xml:space="preserve">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69" w:type="pct"/>
          </w:tcPr>
          <w:p w14:paraId="6C90ABF6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521DD54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7F3494C9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F3CE8D8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3"/>
          </w:tcPr>
          <w:p w14:paraId="7EBD69D3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4391CF2B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BC586DA" w14:textId="77777777" w:rsidR="006119D9" w:rsidRPr="008B492F" w:rsidRDefault="006119D9" w:rsidP="006119D9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8B492F" w14:paraId="4FE5ABAE" w14:textId="77777777" w:rsidTr="0078288E">
        <w:tc>
          <w:tcPr>
            <w:tcW w:w="2219" w:type="pct"/>
          </w:tcPr>
          <w:p w14:paraId="091A4948" w14:textId="77777777" w:rsidR="006119D9" w:rsidRPr="008B492F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5079FAB0" w14:textId="3B68561B" w:rsidR="006119D9" w:rsidRPr="008B492F" w:rsidRDefault="00F9428F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9.30</w:t>
            </w:r>
          </w:p>
        </w:tc>
        <w:tc>
          <w:tcPr>
            <w:tcW w:w="151" w:type="pct"/>
            <w:gridSpan w:val="2"/>
          </w:tcPr>
          <w:p w14:paraId="7293203B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  <w:tcBorders>
              <w:bottom w:val="double" w:sz="4" w:space="0" w:color="auto"/>
            </w:tcBorders>
          </w:tcPr>
          <w:p w14:paraId="11485FA9" w14:textId="60EDC0A8" w:rsidR="006119D9" w:rsidRPr="008B492F" w:rsidRDefault="00A80787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8.6</w:t>
            </w:r>
            <w:r w:rsidR="00012A5B"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" w:type="pct"/>
            <w:gridSpan w:val="2"/>
          </w:tcPr>
          <w:p w14:paraId="208AA359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gridSpan w:val="3"/>
            <w:tcBorders>
              <w:bottom w:val="double" w:sz="4" w:space="0" w:color="auto"/>
            </w:tcBorders>
          </w:tcPr>
          <w:p w14:paraId="01A955B8" w14:textId="4853F7E7" w:rsidR="006119D9" w:rsidRPr="008B492F" w:rsidRDefault="0037037E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1.59</w:t>
            </w:r>
          </w:p>
        </w:tc>
        <w:tc>
          <w:tcPr>
            <w:tcW w:w="133" w:type="pct"/>
            <w:gridSpan w:val="2"/>
          </w:tcPr>
          <w:p w14:paraId="584A12CA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CBFA9E6" w14:textId="5E0D17A7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1.97</w:t>
            </w:r>
          </w:p>
        </w:tc>
      </w:tr>
      <w:tr w:rsidR="006119D9" w:rsidRPr="008B492F" w14:paraId="2CE42403" w14:textId="77777777" w:rsidTr="0078288E">
        <w:tc>
          <w:tcPr>
            <w:tcW w:w="2219" w:type="pct"/>
          </w:tcPr>
          <w:p w14:paraId="38F804DC" w14:textId="77777777" w:rsidR="006119D9" w:rsidRPr="008B492F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1DDF2CD0" w14:textId="77777777" w:rsidR="006119D9" w:rsidRPr="008B492F" w:rsidRDefault="006119D9" w:rsidP="006119D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2"/>
          </w:tcPr>
          <w:p w14:paraId="15C6E695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</w:tcBorders>
          </w:tcPr>
          <w:p w14:paraId="0A888C64" w14:textId="77777777" w:rsidR="006119D9" w:rsidRPr="008B492F" w:rsidRDefault="006119D9" w:rsidP="006119D9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  <w:gridSpan w:val="2"/>
          </w:tcPr>
          <w:p w14:paraId="337E9CE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gridSpan w:val="3"/>
            <w:tcBorders>
              <w:top w:val="double" w:sz="4" w:space="0" w:color="auto"/>
            </w:tcBorders>
          </w:tcPr>
          <w:p w14:paraId="1B559206" w14:textId="77777777" w:rsidR="006119D9" w:rsidRPr="008B492F" w:rsidRDefault="006119D9" w:rsidP="006119D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pct"/>
            <w:gridSpan w:val="2"/>
          </w:tcPr>
          <w:p w14:paraId="3CCFB6B0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7A054DC" w14:textId="77777777" w:rsidR="006119D9" w:rsidRPr="008B492F" w:rsidRDefault="006119D9" w:rsidP="006119D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8B492F" w14:paraId="170EA14C" w14:textId="77777777" w:rsidTr="0078288E">
        <w:tc>
          <w:tcPr>
            <w:tcW w:w="2219" w:type="pct"/>
          </w:tcPr>
          <w:p w14:paraId="47464162" w14:textId="77777777" w:rsidR="006119D9" w:rsidRPr="008B492F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9" w:type="pct"/>
          </w:tcPr>
          <w:p w14:paraId="6D473294" w14:textId="77777777" w:rsidR="006119D9" w:rsidRPr="008B492F" w:rsidRDefault="006119D9" w:rsidP="006119D9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5F6C39C5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55F12AE2" w14:textId="77777777" w:rsidR="006119D9" w:rsidRPr="008B492F" w:rsidRDefault="006119D9" w:rsidP="006119D9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00704A8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3"/>
          </w:tcPr>
          <w:p w14:paraId="484A71BB" w14:textId="77777777" w:rsidR="006119D9" w:rsidRPr="008B492F" w:rsidRDefault="006119D9" w:rsidP="006119D9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6AF9DE76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ED8324E" w14:textId="77777777" w:rsidR="006119D9" w:rsidRPr="008B492F" w:rsidRDefault="006119D9" w:rsidP="006119D9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8B492F" w14:paraId="4398BED8" w14:textId="77777777" w:rsidTr="0078288E">
        <w:tc>
          <w:tcPr>
            <w:tcW w:w="2219" w:type="pct"/>
          </w:tcPr>
          <w:p w14:paraId="274E949D" w14:textId="77777777" w:rsidR="006119D9" w:rsidRPr="008B492F" w:rsidRDefault="006119D9" w:rsidP="006119D9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CA800C3" w14:textId="7CE5F0F2" w:rsidR="006119D9" w:rsidRPr="008B492F" w:rsidRDefault="00F9428F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20.57</w:t>
            </w:r>
          </w:p>
        </w:tc>
        <w:tc>
          <w:tcPr>
            <w:tcW w:w="151" w:type="pct"/>
            <w:gridSpan w:val="2"/>
          </w:tcPr>
          <w:p w14:paraId="2431F562" w14:textId="77777777" w:rsidR="006119D9" w:rsidRPr="008B492F" w:rsidRDefault="006119D9" w:rsidP="006119D9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  <w:tcBorders>
              <w:bottom w:val="double" w:sz="4" w:space="0" w:color="auto"/>
            </w:tcBorders>
          </w:tcPr>
          <w:p w14:paraId="2B9F8173" w14:textId="7D2DCB41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0787"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6.89</w:t>
            </w:r>
          </w:p>
        </w:tc>
        <w:tc>
          <w:tcPr>
            <w:tcW w:w="139" w:type="pct"/>
            <w:gridSpan w:val="2"/>
          </w:tcPr>
          <w:p w14:paraId="2135F23E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gridSpan w:val="3"/>
            <w:tcBorders>
              <w:bottom w:val="double" w:sz="4" w:space="0" w:color="auto"/>
            </w:tcBorders>
          </w:tcPr>
          <w:p w14:paraId="2D9B09B8" w14:textId="0BC88A3E" w:rsidR="006119D9" w:rsidRPr="008B492F" w:rsidRDefault="0037037E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1.79</w:t>
            </w:r>
          </w:p>
        </w:tc>
        <w:tc>
          <w:tcPr>
            <w:tcW w:w="133" w:type="pct"/>
            <w:gridSpan w:val="2"/>
          </w:tcPr>
          <w:p w14:paraId="2FD09F7A" w14:textId="0A95FF19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182D7AB" w14:textId="2745558A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2.44</w:t>
            </w:r>
          </w:p>
        </w:tc>
      </w:tr>
      <w:tr w:rsidR="006119D9" w:rsidRPr="008B492F" w14:paraId="0A2A73BD" w14:textId="77777777" w:rsidTr="0078288E">
        <w:tblPrEx>
          <w:tblLook w:val="04A0" w:firstRow="1" w:lastRow="0" w:firstColumn="1" w:lastColumn="0" w:noHBand="0" w:noVBand="1"/>
        </w:tblPrEx>
        <w:tc>
          <w:tcPr>
            <w:tcW w:w="2219" w:type="pct"/>
          </w:tcPr>
          <w:p w14:paraId="6423AB48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9" w:type="pct"/>
          </w:tcPr>
          <w:p w14:paraId="476ECB63" w14:textId="77777777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1" w:type="pct"/>
            <w:gridSpan w:val="2"/>
          </w:tcPr>
          <w:p w14:paraId="007D73D4" w14:textId="0F7F29C2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" w:type="pct"/>
            <w:gridSpan w:val="2"/>
          </w:tcPr>
          <w:p w14:paraId="67D13DD7" w14:textId="297D61AD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  <w:gridSpan w:val="2"/>
          </w:tcPr>
          <w:p w14:paraId="613E594A" w14:textId="584A9F52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  <w:gridSpan w:val="3"/>
          </w:tcPr>
          <w:p w14:paraId="2FF45EAD" w14:textId="7C600AE6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3" w:type="pct"/>
            <w:gridSpan w:val="2"/>
          </w:tcPr>
          <w:p w14:paraId="4CE0D0D0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67B79DB7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19D9" w:rsidRPr="008B492F" w14:paraId="624EABCD" w14:textId="77777777" w:rsidTr="0078288E">
        <w:tblPrEx>
          <w:tblLook w:val="04A0" w:firstRow="1" w:lastRow="0" w:firstColumn="1" w:lastColumn="0" w:noHBand="0" w:noVBand="1"/>
        </w:tblPrEx>
        <w:tc>
          <w:tcPr>
            <w:tcW w:w="2219" w:type="pct"/>
          </w:tcPr>
          <w:p w14:paraId="59193FFF" w14:textId="2F2BDFF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69" w:type="pct"/>
          </w:tcPr>
          <w:p w14:paraId="38B8FAE5" w14:textId="77777777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pct"/>
            <w:gridSpan w:val="2"/>
          </w:tcPr>
          <w:p w14:paraId="2B7DF431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1A0DBCD7" w14:textId="577E992A" w:rsidR="006119D9" w:rsidRPr="008B492F" w:rsidRDefault="006119D9" w:rsidP="006119D9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C12510F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3"/>
          </w:tcPr>
          <w:p w14:paraId="05BC74D5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  <w:gridSpan w:val="2"/>
          </w:tcPr>
          <w:p w14:paraId="29DAD4B0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B1E3E73" w14:textId="77777777" w:rsidR="006119D9" w:rsidRPr="008B492F" w:rsidRDefault="006119D9" w:rsidP="006119D9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9D9" w:rsidRPr="008B492F" w14:paraId="65997C4F" w14:textId="77777777" w:rsidTr="0078288E">
        <w:tblPrEx>
          <w:tblLook w:val="04A0" w:firstRow="1" w:lastRow="0" w:firstColumn="1" w:lastColumn="0" w:noHBand="0" w:noVBand="1"/>
        </w:tblPrEx>
        <w:tc>
          <w:tcPr>
            <w:tcW w:w="2219" w:type="pct"/>
            <w:hideMark/>
          </w:tcPr>
          <w:p w14:paraId="3F0228D4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9" w:type="pct"/>
            <w:vAlign w:val="center"/>
          </w:tcPr>
          <w:p w14:paraId="50E5243B" w14:textId="16B4856F" w:rsidR="006119D9" w:rsidRPr="008B492F" w:rsidRDefault="0086537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01ABD5C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gridSpan w:val="2"/>
            <w:vAlign w:val="center"/>
          </w:tcPr>
          <w:p w14:paraId="383443A7" w14:textId="4BF97AFD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</w:tcPr>
          <w:p w14:paraId="48141EC8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3"/>
          </w:tcPr>
          <w:p w14:paraId="46EDC994" w14:textId="35921BFF" w:rsidR="006119D9" w:rsidRPr="008B492F" w:rsidRDefault="0086537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289.90</w:t>
            </w:r>
          </w:p>
        </w:tc>
        <w:tc>
          <w:tcPr>
            <w:tcW w:w="133" w:type="pct"/>
            <w:gridSpan w:val="2"/>
          </w:tcPr>
          <w:p w14:paraId="2B5B145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0277AA9" w14:textId="5118B3D0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420.90</w:t>
            </w:r>
          </w:p>
        </w:tc>
      </w:tr>
      <w:tr w:rsidR="006119D9" w:rsidRPr="008B492F" w14:paraId="3B06FE60" w14:textId="77777777" w:rsidTr="0078288E">
        <w:tblPrEx>
          <w:tblLook w:val="04A0" w:firstRow="1" w:lastRow="0" w:firstColumn="1" w:lastColumn="0" w:noHBand="0" w:noVBand="1"/>
        </w:tblPrEx>
        <w:tc>
          <w:tcPr>
            <w:tcW w:w="2219" w:type="pct"/>
            <w:hideMark/>
          </w:tcPr>
          <w:p w14:paraId="4C42D783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</w:tcPr>
          <w:p w14:paraId="3B529D3F" w14:textId="30E24E2F" w:rsidR="006119D9" w:rsidRPr="008B492F" w:rsidRDefault="00787F20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2,112.30</w:t>
            </w:r>
          </w:p>
        </w:tc>
        <w:tc>
          <w:tcPr>
            <w:tcW w:w="151" w:type="pct"/>
            <w:gridSpan w:val="2"/>
          </w:tcPr>
          <w:p w14:paraId="6B675FDD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77D5834A" w14:textId="1B40E8F3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1,802.80</w:t>
            </w:r>
          </w:p>
        </w:tc>
        <w:tc>
          <w:tcPr>
            <w:tcW w:w="139" w:type="pct"/>
            <w:gridSpan w:val="2"/>
          </w:tcPr>
          <w:p w14:paraId="551A9E33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gridSpan w:val="3"/>
          </w:tcPr>
          <w:p w14:paraId="7933EF27" w14:textId="4148E6F8" w:rsidR="006119D9" w:rsidRPr="008B492F" w:rsidRDefault="00865379" w:rsidP="006119D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586AA932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EE9D116" w14:textId="3BB71B63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9D9" w:rsidRPr="008B492F" w14:paraId="4ADEDFEA" w14:textId="77777777" w:rsidTr="0078288E">
        <w:tblPrEx>
          <w:tblLook w:val="04A0" w:firstRow="1" w:lastRow="0" w:firstColumn="1" w:lastColumn="0" w:noHBand="0" w:noVBand="1"/>
        </w:tblPrEx>
        <w:tc>
          <w:tcPr>
            <w:tcW w:w="2219" w:type="pct"/>
            <w:hideMark/>
          </w:tcPr>
          <w:p w14:paraId="16598A5C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52D1A6A9" w:rsidR="006119D9" w:rsidRPr="008B492F" w:rsidRDefault="00787F20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8.80</w:t>
            </w:r>
          </w:p>
        </w:tc>
        <w:tc>
          <w:tcPr>
            <w:tcW w:w="151" w:type="pct"/>
            <w:gridSpan w:val="2"/>
          </w:tcPr>
          <w:p w14:paraId="01347A69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24356A53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11.80</w:t>
            </w:r>
          </w:p>
        </w:tc>
        <w:tc>
          <w:tcPr>
            <w:tcW w:w="139" w:type="pct"/>
            <w:gridSpan w:val="2"/>
          </w:tcPr>
          <w:p w14:paraId="617576BD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24D19010" w:rsidR="006119D9" w:rsidRPr="008B492F" w:rsidRDefault="00865379" w:rsidP="006119D9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" w:type="pct"/>
            <w:gridSpan w:val="2"/>
          </w:tcPr>
          <w:p w14:paraId="5DD4D815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7AA28339" w:rsidR="006119D9" w:rsidRPr="008B492F" w:rsidRDefault="006119D9" w:rsidP="006119D9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9D9" w:rsidRPr="008B492F" w14:paraId="21D1AD20" w14:textId="77777777" w:rsidTr="0078288E">
        <w:tblPrEx>
          <w:tblLook w:val="04A0" w:firstRow="1" w:lastRow="0" w:firstColumn="1" w:lastColumn="0" w:noHBand="0" w:noVBand="1"/>
        </w:tblPrEx>
        <w:tc>
          <w:tcPr>
            <w:tcW w:w="2219" w:type="pct"/>
            <w:hideMark/>
          </w:tcPr>
          <w:p w14:paraId="6340FFFA" w14:textId="77777777" w:rsidR="006119D9" w:rsidRPr="008B492F" w:rsidRDefault="006119D9" w:rsidP="006119D9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61BB9594" w:rsidR="006119D9" w:rsidRPr="008B492F" w:rsidRDefault="003B5471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2,121.10</w:t>
            </w:r>
          </w:p>
        </w:tc>
        <w:tc>
          <w:tcPr>
            <w:tcW w:w="151" w:type="pct"/>
            <w:gridSpan w:val="2"/>
          </w:tcPr>
          <w:p w14:paraId="23DF9ACC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303CC6E6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1,814.60</w:t>
            </w:r>
          </w:p>
        </w:tc>
        <w:tc>
          <w:tcPr>
            <w:tcW w:w="139" w:type="pct"/>
            <w:gridSpan w:val="2"/>
          </w:tcPr>
          <w:p w14:paraId="0BB46329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4B06748A" w:rsidR="006119D9" w:rsidRPr="008B492F" w:rsidRDefault="0086537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289.90</w:t>
            </w:r>
          </w:p>
        </w:tc>
        <w:tc>
          <w:tcPr>
            <w:tcW w:w="133" w:type="pct"/>
            <w:gridSpan w:val="2"/>
          </w:tcPr>
          <w:p w14:paraId="75C537D0" w14:textId="77777777" w:rsidR="006119D9" w:rsidRPr="008B492F" w:rsidRDefault="006119D9" w:rsidP="006119D9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47910EE1" w:rsidR="006119D9" w:rsidRPr="008B492F" w:rsidRDefault="006119D9" w:rsidP="006119D9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420.90</w:t>
            </w:r>
          </w:p>
        </w:tc>
      </w:tr>
    </w:tbl>
    <w:p w14:paraId="7C73161F" w14:textId="399E31BC" w:rsidR="00A61EC3" w:rsidRPr="008B492F" w:rsidRDefault="00A61EC3" w:rsidP="00A61EC3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5F5151C8" w14:textId="77777777" w:rsidR="0078288E" w:rsidRPr="008B492F" w:rsidRDefault="0078288E" w:rsidP="00A61EC3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260C3F74" w14:textId="77777777" w:rsidR="0078288E" w:rsidRPr="008B492F" w:rsidRDefault="0078288E" w:rsidP="00A61EC3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5AC8CF1B" w14:textId="77777777" w:rsidR="0078288E" w:rsidRPr="008B492F" w:rsidRDefault="0078288E" w:rsidP="00A61EC3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30A4FAF1" w14:textId="77777777" w:rsidR="002340B7" w:rsidRPr="008B492F" w:rsidRDefault="002340B7" w:rsidP="002340B7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8B492F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สัญญาสำคัญที่ทำกับกิจการที่เกี่ยวข้องกัน</w:t>
      </w:r>
    </w:p>
    <w:p w14:paraId="443BC8DE" w14:textId="77777777" w:rsidR="002340B7" w:rsidRPr="008B492F" w:rsidRDefault="002340B7" w:rsidP="002340B7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2"/>
          <w:lang w:eastAsia="th-TH"/>
        </w:rPr>
      </w:pPr>
    </w:p>
    <w:p w14:paraId="4495B3E8" w14:textId="111011DE" w:rsidR="002340B7" w:rsidRPr="008B492F" w:rsidRDefault="002340B7" w:rsidP="002340B7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B492F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บริษัทย่อยของบริษัทได้ทำสัญญาติดตั้งระบบผลิตไฟฟ้า</w:t>
      </w:r>
      <w:r w:rsidR="00AE450C" w:rsidRPr="008B492F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จากพลังงาน</w:t>
      </w:r>
      <w:r w:rsidRPr="008B492F">
        <w:rPr>
          <w:rFonts w:ascii="Angsana New" w:hAnsi="Angsana New"/>
          <w:snapToGrid w:val="0"/>
          <w:sz w:val="28"/>
          <w:szCs w:val="28"/>
          <w:cs/>
          <w:lang w:eastAsia="th-TH"/>
        </w:rPr>
        <w:t>แสงอาทิตย์กับบริษัทที่เกี่ยวข้องกัน โดยมีกำหนดระยะเวลาและค่าบริการเป็นราคาที่ตกลงกันตามสัญญา</w:t>
      </w:r>
    </w:p>
    <w:p w14:paraId="492A8980" w14:textId="77777777" w:rsidR="002340B7" w:rsidRPr="008B492F" w:rsidRDefault="002340B7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2"/>
          <w:lang w:eastAsia="th-TH"/>
        </w:rPr>
      </w:pPr>
    </w:p>
    <w:p w14:paraId="1D18D35F" w14:textId="6A2C8656" w:rsidR="009512A0" w:rsidRPr="008B492F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8B492F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8B492F" w:rsidRDefault="009512A0" w:rsidP="00757EF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6B52470A" w14:textId="41D5BD90" w:rsidR="0075713B" w:rsidRPr="008B492F" w:rsidRDefault="0075713B" w:rsidP="0075713B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8B492F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="00C83B8D" w:rsidRPr="008B492F">
        <w:rPr>
          <w:rFonts w:ascii="Angsana New" w:hAnsi="Angsana New"/>
          <w:sz w:val="28"/>
          <w:szCs w:val="28"/>
        </w:rPr>
        <w:t xml:space="preserve">31 </w:t>
      </w:r>
      <w:r w:rsidR="00C83B8D" w:rsidRPr="008B492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83B8D" w:rsidRPr="008B492F">
        <w:rPr>
          <w:rFonts w:ascii="Angsana New" w:hAnsi="Angsana New"/>
          <w:sz w:val="28"/>
          <w:szCs w:val="28"/>
        </w:rPr>
        <w:t>2568</w:t>
      </w:r>
      <w:r w:rsidR="00C83B8D" w:rsidRPr="008B492F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8B492F">
        <w:rPr>
          <w:rFonts w:ascii="Angsana New" w:hAnsi="Angsana New"/>
          <w:snapToGrid w:val="0"/>
          <w:sz w:val="28"/>
          <w:szCs w:val="28"/>
          <w:cs/>
          <w:lang w:eastAsia="th-TH"/>
        </w:rPr>
        <w:t>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8B492F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8B492F" w14:paraId="1BF6BDD5" w14:textId="77777777" w:rsidTr="00C8441A">
        <w:tc>
          <w:tcPr>
            <w:tcW w:w="5229" w:type="dxa"/>
          </w:tcPr>
          <w:p w14:paraId="39D01DEB" w14:textId="77777777" w:rsidR="009512A0" w:rsidRPr="008B492F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8B492F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492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8B492F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8B492F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B492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8B492F" w14:paraId="525357A5" w14:textId="77777777" w:rsidTr="00C8441A">
        <w:tc>
          <w:tcPr>
            <w:tcW w:w="5229" w:type="dxa"/>
          </w:tcPr>
          <w:p w14:paraId="63DD57BD" w14:textId="77777777" w:rsidR="009512A0" w:rsidRPr="008B492F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8B492F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8B492F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8B492F" w14:paraId="7DBEDB11" w14:textId="77777777" w:rsidTr="00D263D9">
        <w:tc>
          <w:tcPr>
            <w:tcW w:w="5229" w:type="dxa"/>
          </w:tcPr>
          <w:p w14:paraId="625625DD" w14:textId="77777777" w:rsidR="009512A0" w:rsidRPr="008B492F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46CF5B3C" w:rsidR="009512A0" w:rsidRPr="008B492F" w:rsidRDefault="00EA27D6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</w:rPr>
              <w:t>8.40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8B492F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1BEBEFA1" w:rsidR="009512A0" w:rsidRPr="008B492F" w:rsidRDefault="00EA27D6" w:rsidP="008E405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12A0" w:rsidRPr="008B492F" w14:paraId="56B22FF6" w14:textId="77777777" w:rsidTr="00C8441A">
        <w:tc>
          <w:tcPr>
            <w:tcW w:w="5229" w:type="dxa"/>
          </w:tcPr>
          <w:p w14:paraId="1DE70A4C" w14:textId="77777777" w:rsidR="009512A0" w:rsidRPr="008B492F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628360F4" w:rsidR="009512A0" w:rsidRPr="008B492F" w:rsidRDefault="00EA27D6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</w:rPr>
              <w:t>1,635.60</w:t>
            </w:r>
          </w:p>
        </w:tc>
        <w:tc>
          <w:tcPr>
            <w:tcW w:w="270" w:type="dxa"/>
          </w:tcPr>
          <w:p w14:paraId="0B2B39D6" w14:textId="77777777" w:rsidR="009512A0" w:rsidRPr="008B492F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45C548DB" w:rsidR="009512A0" w:rsidRPr="008B492F" w:rsidRDefault="00EA27D6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</w:rPr>
              <w:t>11.76</w:t>
            </w:r>
          </w:p>
        </w:tc>
      </w:tr>
    </w:tbl>
    <w:p w14:paraId="75758CB3" w14:textId="42DE2FB3" w:rsidR="001B64DF" w:rsidRPr="008B492F" w:rsidRDefault="001B64DF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7CAACE12" w14:textId="42069B59" w:rsidR="003B14EA" w:rsidRPr="008B492F" w:rsidRDefault="00BB5C14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74311FAF" w14:textId="6A2766E1" w:rsidR="00536901" w:rsidRPr="008B492F" w:rsidRDefault="00536901" w:rsidP="007E063B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9"/>
        <w:gridCol w:w="1251"/>
        <w:gridCol w:w="331"/>
        <w:gridCol w:w="1301"/>
      </w:tblGrid>
      <w:tr w:rsidR="00AB6324" w:rsidRPr="008B492F" w14:paraId="429E7278" w14:textId="77777777" w:rsidTr="0078288E">
        <w:tc>
          <w:tcPr>
            <w:tcW w:w="3449" w:type="pct"/>
          </w:tcPr>
          <w:p w14:paraId="3BCAA237" w14:textId="77777777" w:rsidR="00AB6324" w:rsidRPr="008B492F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7B212BE9" w14:textId="77777777" w:rsidR="00AB6324" w:rsidRPr="008B492F" w:rsidRDefault="00AB6324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19A8" w:rsidRPr="008B492F" w14:paraId="4E27E127" w14:textId="77777777" w:rsidTr="0078288E">
        <w:tc>
          <w:tcPr>
            <w:tcW w:w="3449" w:type="pct"/>
          </w:tcPr>
          <w:p w14:paraId="539A43ED" w14:textId="77777777" w:rsidR="00A719A8" w:rsidRPr="008B492F" w:rsidRDefault="00A719A8" w:rsidP="00A719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2171F78" w14:textId="178DC595" w:rsidR="00A719A8" w:rsidRPr="008B492F" w:rsidRDefault="00C83B8D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B492F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8B492F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78" w:type="pct"/>
          </w:tcPr>
          <w:p w14:paraId="3C1EFCEF" w14:textId="77777777" w:rsidR="00A719A8" w:rsidRPr="008B492F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5ED0EC76" w:rsidR="00A719A8" w:rsidRPr="008B492F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B492F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719A8" w:rsidRPr="008B492F" w14:paraId="7CA05A6D" w14:textId="77777777" w:rsidTr="0078288E">
        <w:tc>
          <w:tcPr>
            <w:tcW w:w="3449" w:type="pct"/>
          </w:tcPr>
          <w:p w14:paraId="6AF5735A" w14:textId="77777777" w:rsidR="00A719A8" w:rsidRPr="008B492F" w:rsidRDefault="00A719A8" w:rsidP="00A719A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BEF2D1A" w14:textId="5A0744FE" w:rsidR="00A719A8" w:rsidRPr="008B492F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83B8D" w:rsidRPr="008B492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pct"/>
            <w:vAlign w:val="center"/>
          </w:tcPr>
          <w:p w14:paraId="01A22267" w14:textId="77777777" w:rsidR="00A719A8" w:rsidRPr="008B492F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21CA4E24" w:rsidR="00A719A8" w:rsidRPr="008B492F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719A8" w:rsidRPr="008B492F" w14:paraId="32DCFB40" w14:textId="77777777" w:rsidTr="0078288E">
        <w:tc>
          <w:tcPr>
            <w:tcW w:w="3449" w:type="pct"/>
          </w:tcPr>
          <w:p w14:paraId="2EBA13DD" w14:textId="77777777" w:rsidR="00A719A8" w:rsidRPr="008B492F" w:rsidRDefault="00A719A8" w:rsidP="00A719A8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0AE29E3B" w14:textId="77777777" w:rsidR="00A719A8" w:rsidRPr="008B492F" w:rsidRDefault="00A719A8" w:rsidP="00A719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19A8" w:rsidRPr="008B492F" w14:paraId="55607450" w14:textId="77777777" w:rsidTr="0078288E">
        <w:tc>
          <w:tcPr>
            <w:tcW w:w="3449" w:type="pct"/>
          </w:tcPr>
          <w:p w14:paraId="629F9A78" w14:textId="77777777" w:rsidR="00A719A8" w:rsidRPr="008B492F" w:rsidRDefault="00A719A8" w:rsidP="00A719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3" w:type="pct"/>
          </w:tcPr>
          <w:p w14:paraId="33E23422" w14:textId="6D485EE3" w:rsidR="00A719A8" w:rsidRPr="008B492F" w:rsidRDefault="00642243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2,733.08</w:t>
            </w:r>
          </w:p>
        </w:tc>
        <w:tc>
          <w:tcPr>
            <w:tcW w:w="178" w:type="pct"/>
          </w:tcPr>
          <w:p w14:paraId="07F6D4D8" w14:textId="77777777" w:rsidR="00A719A8" w:rsidRPr="008B492F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4F6BC853" w:rsidR="00A719A8" w:rsidRPr="008B492F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3,478.34</w:t>
            </w:r>
          </w:p>
        </w:tc>
      </w:tr>
      <w:tr w:rsidR="00A719A8" w:rsidRPr="008B492F" w14:paraId="561742D8" w14:textId="77777777" w:rsidTr="0078288E">
        <w:tc>
          <w:tcPr>
            <w:tcW w:w="3449" w:type="pct"/>
          </w:tcPr>
          <w:p w14:paraId="705B0EE8" w14:textId="77777777" w:rsidR="00A719A8" w:rsidRPr="008B492F" w:rsidRDefault="00A719A8" w:rsidP="00A719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1498820" w14:textId="330BD8BB" w:rsidR="00A719A8" w:rsidRPr="008B492F" w:rsidRDefault="00642243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2,769.43</w:t>
            </w:r>
          </w:p>
        </w:tc>
        <w:tc>
          <w:tcPr>
            <w:tcW w:w="178" w:type="pct"/>
          </w:tcPr>
          <w:p w14:paraId="2CF82033" w14:textId="77777777" w:rsidR="00A719A8" w:rsidRPr="008B492F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74F1059F" w:rsidR="00A719A8" w:rsidRPr="008B492F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2,769.43</w:t>
            </w:r>
          </w:p>
        </w:tc>
      </w:tr>
      <w:tr w:rsidR="00A719A8" w:rsidRPr="008B492F" w14:paraId="2E8EBAA5" w14:textId="77777777" w:rsidTr="0078288E">
        <w:tc>
          <w:tcPr>
            <w:tcW w:w="3449" w:type="pct"/>
          </w:tcPr>
          <w:p w14:paraId="556C3381" w14:textId="77777777" w:rsidR="00A719A8" w:rsidRPr="008B492F" w:rsidRDefault="00A719A8" w:rsidP="00A719A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143FE27" w14:textId="03BD1A09" w:rsidR="00A719A8" w:rsidRPr="008B492F" w:rsidRDefault="00642243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5,502.51</w:t>
            </w:r>
          </w:p>
        </w:tc>
        <w:tc>
          <w:tcPr>
            <w:tcW w:w="178" w:type="pct"/>
          </w:tcPr>
          <w:p w14:paraId="6879F263" w14:textId="77777777" w:rsidR="00A719A8" w:rsidRPr="008B492F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5D718D0F" w:rsidR="00A719A8" w:rsidRPr="008B492F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6,247.77</w:t>
            </w:r>
          </w:p>
        </w:tc>
      </w:tr>
      <w:tr w:rsidR="00A719A8" w:rsidRPr="008B492F" w14:paraId="5F7C1AD8" w14:textId="77777777" w:rsidTr="0078288E">
        <w:tc>
          <w:tcPr>
            <w:tcW w:w="3449" w:type="pct"/>
          </w:tcPr>
          <w:p w14:paraId="349B246F" w14:textId="77777777" w:rsidR="00A719A8" w:rsidRPr="008B492F" w:rsidRDefault="00A719A8" w:rsidP="00A719A8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5CE6CE1" w14:textId="14B4582E" w:rsidR="00A719A8" w:rsidRPr="008B492F" w:rsidRDefault="00642243" w:rsidP="00A719A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(3.46)</w:t>
            </w:r>
          </w:p>
        </w:tc>
        <w:tc>
          <w:tcPr>
            <w:tcW w:w="178" w:type="pct"/>
          </w:tcPr>
          <w:p w14:paraId="5B3394DB" w14:textId="77777777" w:rsidR="00A719A8" w:rsidRPr="008B492F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683D72A8" w:rsidR="00A719A8" w:rsidRPr="008B492F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(4.11)</w:t>
            </w:r>
          </w:p>
        </w:tc>
      </w:tr>
      <w:tr w:rsidR="00A719A8" w:rsidRPr="008B492F" w14:paraId="58D4699F" w14:textId="77777777" w:rsidTr="0078288E">
        <w:tc>
          <w:tcPr>
            <w:tcW w:w="3449" w:type="pct"/>
          </w:tcPr>
          <w:p w14:paraId="371EB5FF" w14:textId="77777777" w:rsidR="00A719A8" w:rsidRPr="008B492F" w:rsidRDefault="00A719A8" w:rsidP="00A719A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14BD352D" w:rsidR="00A719A8" w:rsidRPr="008B492F" w:rsidRDefault="003B5471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5,499.05</w:t>
            </w:r>
          </w:p>
        </w:tc>
        <w:tc>
          <w:tcPr>
            <w:tcW w:w="178" w:type="pct"/>
          </w:tcPr>
          <w:p w14:paraId="747226C6" w14:textId="77777777" w:rsidR="00A719A8" w:rsidRPr="008B492F" w:rsidRDefault="00A719A8" w:rsidP="00A719A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18647AB0" w:rsidR="00A719A8" w:rsidRPr="008B492F" w:rsidRDefault="00A719A8" w:rsidP="00A719A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6,243.66</w:t>
            </w:r>
          </w:p>
        </w:tc>
      </w:tr>
    </w:tbl>
    <w:p w14:paraId="79777E0A" w14:textId="77777777" w:rsidR="00C844E5" w:rsidRPr="008B492F" w:rsidRDefault="00C844E5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9"/>
        <w:gridCol w:w="1251"/>
        <w:gridCol w:w="331"/>
        <w:gridCol w:w="1106"/>
        <w:gridCol w:w="264"/>
      </w:tblGrid>
      <w:tr w:rsidR="0078288E" w:rsidRPr="008B492F" w14:paraId="47CE720D" w14:textId="77777777" w:rsidTr="0078288E">
        <w:trPr>
          <w:tblHeader/>
        </w:trPr>
        <w:tc>
          <w:tcPr>
            <w:tcW w:w="3423" w:type="pct"/>
          </w:tcPr>
          <w:p w14:paraId="732DEA17" w14:textId="77777777" w:rsidR="0078288E" w:rsidRPr="008B492F" w:rsidRDefault="0078288E" w:rsidP="00D6688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pct"/>
            <w:gridSpan w:val="4"/>
          </w:tcPr>
          <w:p w14:paraId="437A59A9" w14:textId="77777777" w:rsidR="0078288E" w:rsidRPr="008B492F" w:rsidRDefault="0078288E" w:rsidP="00D6688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8288E" w:rsidRPr="008B492F" w14:paraId="29AE22D6" w14:textId="77777777" w:rsidTr="0078288E">
        <w:trPr>
          <w:tblHeader/>
        </w:trPr>
        <w:tc>
          <w:tcPr>
            <w:tcW w:w="3423" w:type="pct"/>
          </w:tcPr>
          <w:p w14:paraId="55FA2567" w14:textId="77777777" w:rsidR="0078288E" w:rsidRPr="008B492F" w:rsidRDefault="0078288E" w:rsidP="00D66888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B4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B4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68" w:type="pct"/>
          </w:tcPr>
          <w:p w14:paraId="7879C199" w14:textId="77777777" w:rsidR="0078288E" w:rsidRPr="008B492F" w:rsidRDefault="0078288E" w:rsidP="00D6688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7" w:type="pct"/>
          </w:tcPr>
          <w:p w14:paraId="7204FAF9" w14:textId="77777777" w:rsidR="0078288E" w:rsidRPr="008B492F" w:rsidRDefault="0078288E" w:rsidP="00D6688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gridSpan w:val="2"/>
          </w:tcPr>
          <w:p w14:paraId="441D0DFB" w14:textId="77777777" w:rsidR="0078288E" w:rsidRPr="008B492F" w:rsidRDefault="0078288E" w:rsidP="00D6688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8288E" w:rsidRPr="008B492F" w14:paraId="5493B808" w14:textId="77777777" w:rsidTr="0078288E">
        <w:trPr>
          <w:tblHeader/>
        </w:trPr>
        <w:tc>
          <w:tcPr>
            <w:tcW w:w="3423" w:type="pct"/>
          </w:tcPr>
          <w:p w14:paraId="187B3E9E" w14:textId="77777777" w:rsidR="0078288E" w:rsidRPr="008B492F" w:rsidRDefault="0078288E" w:rsidP="00D6688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pct"/>
            <w:gridSpan w:val="4"/>
          </w:tcPr>
          <w:p w14:paraId="4B1DE2D4" w14:textId="77777777" w:rsidR="0078288E" w:rsidRPr="008B492F" w:rsidRDefault="0078288E" w:rsidP="00D6688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8288E" w:rsidRPr="008B492F" w14:paraId="3854C3EF" w14:textId="77777777" w:rsidTr="0078288E">
        <w:tc>
          <w:tcPr>
            <w:tcW w:w="3423" w:type="pct"/>
          </w:tcPr>
          <w:p w14:paraId="4207DCA7" w14:textId="77777777" w:rsidR="0078288E" w:rsidRPr="008B492F" w:rsidRDefault="0078288E" w:rsidP="00D6688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14:paraId="42A8D307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7" w:type="pct"/>
          </w:tcPr>
          <w:p w14:paraId="61B47DA5" w14:textId="77777777" w:rsidR="0078288E" w:rsidRPr="008B492F" w:rsidRDefault="0078288E" w:rsidP="00D6688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6445156E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41.84</w:t>
            </w:r>
          </w:p>
        </w:tc>
        <w:tc>
          <w:tcPr>
            <w:tcW w:w="141" w:type="pct"/>
            <w:tcBorders>
              <w:bottom w:val="double" w:sz="4" w:space="0" w:color="auto"/>
            </w:tcBorders>
          </w:tcPr>
          <w:p w14:paraId="49540BC8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288E" w:rsidRPr="008B492F" w14:paraId="5BD441AF" w14:textId="77777777" w:rsidTr="0078288E">
        <w:tc>
          <w:tcPr>
            <w:tcW w:w="3423" w:type="pct"/>
          </w:tcPr>
          <w:p w14:paraId="26ED7E38" w14:textId="77777777" w:rsidR="0078288E" w:rsidRPr="008B492F" w:rsidRDefault="0078288E" w:rsidP="00D66888">
            <w:pPr>
              <w:tabs>
                <w:tab w:val="left" w:pos="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8B4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68" w:type="pct"/>
            <w:tcBorders>
              <w:top w:val="double" w:sz="4" w:space="0" w:color="auto"/>
            </w:tcBorders>
          </w:tcPr>
          <w:p w14:paraId="000FEE62" w14:textId="77777777" w:rsidR="0078288E" w:rsidRPr="008B492F" w:rsidRDefault="0078288E" w:rsidP="00D66888">
            <w:pPr>
              <w:tabs>
                <w:tab w:val="decimal" w:pos="240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pct"/>
          </w:tcPr>
          <w:p w14:paraId="7E38D660" w14:textId="77777777" w:rsidR="0078288E" w:rsidRPr="008B492F" w:rsidRDefault="0078288E" w:rsidP="00D6688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65852A98" w14:textId="77777777" w:rsidR="0078288E" w:rsidRPr="008B492F" w:rsidRDefault="0078288E" w:rsidP="00D66888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MLR-2.25, MLR-2.07</w:t>
            </w:r>
          </w:p>
          <w:p w14:paraId="40BFEB4D" w14:textId="77777777" w:rsidR="0078288E" w:rsidRPr="008B492F" w:rsidRDefault="0078288E" w:rsidP="00D66888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B2B9E6" w14:textId="77777777" w:rsidR="0078288E" w:rsidRPr="008B492F" w:rsidRDefault="0078288E" w:rsidP="00D66888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2669F" w14:textId="77777777" w:rsidR="0078288E" w:rsidRPr="008B492F" w:rsidRDefault="0078288E" w:rsidP="00D66888">
            <w:pPr>
              <w:tabs>
                <w:tab w:val="decimal" w:pos="72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tcBorders>
              <w:top w:val="double" w:sz="4" w:space="0" w:color="auto"/>
            </w:tcBorders>
          </w:tcPr>
          <w:p w14:paraId="4777D933" w14:textId="77777777" w:rsidR="0078288E" w:rsidRPr="008B492F" w:rsidRDefault="0078288E" w:rsidP="00D66888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88E" w:rsidRPr="008B492F" w14:paraId="6B4CB82C" w14:textId="77777777" w:rsidTr="0078288E">
        <w:tc>
          <w:tcPr>
            <w:tcW w:w="3423" w:type="pct"/>
          </w:tcPr>
          <w:p w14:paraId="78E8AD57" w14:textId="77777777" w:rsidR="0078288E" w:rsidRPr="008B492F" w:rsidRDefault="0078288E" w:rsidP="00D66888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ต้นทุนของอสังหาริมทรัพย์พัฒนาเพื่อขาย</w:t>
            </w:r>
          </w:p>
        </w:tc>
        <w:tc>
          <w:tcPr>
            <w:tcW w:w="668" w:type="pct"/>
          </w:tcPr>
          <w:p w14:paraId="114EC97C" w14:textId="77777777" w:rsidR="0078288E" w:rsidRPr="008B492F" w:rsidRDefault="0078288E" w:rsidP="00D6688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7" w:type="pct"/>
          </w:tcPr>
          <w:p w14:paraId="16945CA9" w14:textId="77777777" w:rsidR="0078288E" w:rsidRPr="008B492F" w:rsidRDefault="0078288E" w:rsidP="00D6688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4B3853A" w14:textId="77777777" w:rsidR="0078288E" w:rsidRPr="008B492F" w:rsidRDefault="0078288E" w:rsidP="00D6688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</w:tcPr>
          <w:p w14:paraId="060AE701" w14:textId="77777777" w:rsidR="0078288E" w:rsidRPr="008B492F" w:rsidRDefault="0078288E" w:rsidP="00D6688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288E" w:rsidRPr="008B492F" w14:paraId="672E3EB5" w14:textId="77777777" w:rsidTr="0078288E">
        <w:tc>
          <w:tcPr>
            <w:tcW w:w="3423" w:type="pct"/>
          </w:tcPr>
          <w:p w14:paraId="794273A1" w14:textId="77777777" w:rsidR="0078288E" w:rsidRPr="008B492F" w:rsidRDefault="0078288E" w:rsidP="00D66888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68" w:type="pct"/>
          </w:tcPr>
          <w:p w14:paraId="055AED3D" w14:textId="77777777" w:rsidR="0078288E" w:rsidRPr="008B492F" w:rsidRDefault="0078288E" w:rsidP="00D66888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7" w:type="pct"/>
          </w:tcPr>
          <w:p w14:paraId="0C4BF97B" w14:textId="77777777" w:rsidR="0078288E" w:rsidRPr="008B492F" w:rsidRDefault="0078288E" w:rsidP="00D6688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9AE9FA0" w14:textId="77777777" w:rsidR="0078288E" w:rsidRPr="008B492F" w:rsidRDefault="0078288E" w:rsidP="00D6688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" w:type="pct"/>
          </w:tcPr>
          <w:p w14:paraId="1B2EA2F5" w14:textId="77777777" w:rsidR="0078288E" w:rsidRPr="008B492F" w:rsidRDefault="0078288E" w:rsidP="00D66888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288E" w:rsidRPr="008B492F" w14:paraId="69A4DC5D" w14:textId="77777777" w:rsidTr="0078288E">
        <w:tc>
          <w:tcPr>
            <w:tcW w:w="3423" w:type="pct"/>
          </w:tcPr>
          <w:p w14:paraId="74289E50" w14:textId="77777777" w:rsidR="0078288E" w:rsidRPr="008B492F" w:rsidRDefault="0078288E" w:rsidP="00D66888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68" w:type="pct"/>
          </w:tcPr>
          <w:p w14:paraId="554E46DE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745.67</w:t>
            </w:r>
          </w:p>
        </w:tc>
        <w:tc>
          <w:tcPr>
            <w:tcW w:w="177" w:type="pct"/>
          </w:tcPr>
          <w:p w14:paraId="37018A64" w14:textId="77777777" w:rsidR="0078288E" w:rsidRPr="008B492F" w:rsidRDefault="0078288E" w:rsidP="00D6688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5126ECB4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1,192.71</w:t>
            </w:r>
          </w:p>
        </w:tc>
        <w:tc>
          <w:tcPr>
            <w:tcW w:w="141" w:type="pct"/>
          </w:tcPr>
          <w:p w14:paraId="5D538F14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288E" w:rsidRPr="008B492F" w14:paraId="4BFD288C" w14:textId="77777777" w:rsidTr="0078288E">
        <w:tc>
          <w:tcPr>
            <w:tcW w:w="3423" w:type="pct"/>
          </w:tcPr>
          <w:p w14:paraId="74A6BD6A" w14:textId="77777777" w:rsidR="0078288E" w:rsidRPr="008B492F" w:rsidRDefault="0078288E" w:rsidP="00D66888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668" w:type="pct"/>
          </w:tcPr>
          <w:p w14:paraId="3BBD7F59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(0.65)</w:t>
            </w:r>
          </w:p>
        </w:tc>
        <w:tc>
          <w:tcPr>
            <w:tcW w:w="177" w:type="pct"/>
          </w:tcPr>
          <w:p w14:paraId="6FCB4C46" w14:textId="77777777" w:rsidR="0078288E" w:rsidRPr="008B492F" w:rsidRDefault="0078288E" w:rsidP="00D6688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653A1C8D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2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(1.26)</w:t>
            </w:r>
          </w:p>
        </w:tc>
        <w:tc>
          <w:tcPr>
            <w:tcW w:w="141" w:type="pct"/>
          </w:tcPr>
          <w:p w14:paraId="016648A2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8288E" w:rsidRPr="008B492F" w14:paraId="66EEA6B9" w14:textId="77777777" w:rsidTr="0078288E">
        <w:tc>
          <w:tcPr>
            <w:tcW w:w="3423" w:type="pct"/>
          </w:tcPr>
          <w:p w14:paraId="4A095774" w14:textId="77777777" w:rsidR="0078288E" w:rsidRPr="008B492F" w:rsidRDefault="0078288E" w:rsidP="00D6688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636CE537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745.02</w:t>
            </w:r>
          </w:p>
        </w:tc>
        <w:tc>
          <w:tcPr>
            <w:tcW w:w="177" w:type="pct"/>
          </w:tcPr>
          <w:p w14:paraId="63A25448" w14:textId="77777777" w:rsidR="0078288E" w:rsidRPr="008B492F" w:rsidRDefault="0078288E" w:rsidP="00D66888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5883E2C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1,191.45</w:t>
            </w:r>
          </w:p>
        </w:tc>
        <w:tc>
          <w:tcPr>
            <w:tcW w:w="141" w:type="pct"/>
            <w:tcBorders>
              <w:top w:val="single" w:sz="4" w:space="0" w:color="auto"/>
              <w:bottom w:val="double" w:sz="4" w:space="0" w:color="auto"/>
            </w:tcBorders>
          </w:tcPr>
          <w:p w14:paraId="36C60D07" w14:textId="77777777" w:rsidR="0078288E" w:rsidRPr="008B492F" w:rsidRDefault="0078288E" w:rsidP="00D6688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32E8C994" w14:textId="77777777" w:rsidR="0078288E" w:rsidRPr="008B492F" w:rsidRDefault="0078288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51169BBA" w14:textId="782B38B8" w:rsidR="00700ECE" w:rsidRPr="008B492F" w:rsidRDefault="00700ECE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8B492F">
        <w:rPr>
          <w:rFonts w:ascii="Angsana New" w:hAnsi="Angsana New" w:hint="cs"/>
          <w:sz w:val="28"/>
          <w:szCs w:val="28"/>
          <w:cs/>
        </w:rPr>
        <w:t>ประกอบด้วย</w:t>
      </w:r>
      <w:r w:rsidRPr="008B492F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8B492F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="00CA53C1" w:rsidRPr="008B492F">
        <w:rPr>
          <w:rFonts w:ascii="Angsana New" w:hAnsi="Angsana New" w:hint="cs"/>
          <w:sz w:val="28"/>
          <w:szCs w:val="28"/>
        </w:rPr>
        <w:t>1</w:t>
      </w:r>
      <w:r w:rsidR="00CA53C1" w:rsidRPr="008B492F">
        <w:rPr>
          <w:rFonts w:ascii="Angsana New" w:hAnsi="Angsana New"/>
          <w:sz w:val="28"/>
          <w:szCs w:val="28"/>
        </w:rPr>
        <w:t>0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โครงการ และ</w:t>
      </w:r>
      <w:r w:rsidRPr="008B492F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42BB1F50" w14:textId="77777777" w:rsidR="00353823" w:rsidRPr="008B492F" w:rsidRDefault="00353823" w:rsidP="00E37698">
      <w:pPr>
        <w:spacing w:line="240" w:lineRule="auto"/>
        <w:ind w:left="540" w:right="63"/>
        <w:rPr>
          <w:rFonts w:ascii="Angsana New" w:hAnsi="Angsana New"/>
          <w:sz w:val="22"/>
          <w:szCs w:val="22"/>
        </w:rPr>
      </w:pPr>
    </w:p>
    <w:p w14:paraId="6D4B731D" w14:textId="485AE037" w:rsidR="00E37698" w:rsidRPr="008B492F" w:rsidRDefault="00E37698" w:rsidP="00E37698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83B8D" w:rsidRPr="008B492F">
        <w:rPr>
          <w:rFonts w:ascii="Angsana New" w:hAnsi="Angsana New"/>
          <w:sz w:val="28"/>
          <w:szCs w:val="28"/>
        </w:rPr>
        <w:t xml:space="preserve">31 </w:t>
      </w:r>
      <w:r w:rsidR="00C83B8D" w:rsidRPr="008B492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A53C1" w:rsidRPr="008B492F">
        <w:rPr>
          <w:rFonts w:ascii="Angsana New" w:hAnsi="Angsana New"/>
          <w:sz w:val="28"/>
          <w:szCs w:val="28"/>
        </w:rPr>
        <w:t>256</w:t>
      </w:r>
      <w:r w:rsidR="00C83B8D" w:rsidRPr="008B492F">
        <w:rPr>
          <w:rFonts w:ascii="Angsana New" w:hAnsi="Angsana New"/>
          <w:sz w:val="28"/>
          <w:szCs w:val="28"/>
        </w:rPr>
        <w:t>8</w:t>
      </w:r>
      <w:r w:rsidRPr="008B492F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8B492F">
        <w:rPr>
          <w:rFonts w:ascii="Angsana New" w:hAnsi="Angsana New" w:hint="cs"/>
          <w:sz w:val="28"/>
          <w:szCs w:val="28"/>
          <w:cs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จำนว</w:t>
      </w:r>
      <w:r w:rsidRPr="008B492F">
        <w:rPr>
          <w:rFonts w:ascii="Angsana New" w:hAnsi="Angsana New" w:hint="cs"/>
          <w:sz w:val="28"/>
          <w:szCs w:val="28"/>
          <w:cs/>
        </w:rPr>
        <w:t>น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="00F5663D" w:rsidRPr="008B492F">
        <w:rPr>
          <w:rFonts w:asciiTheme="majorBidi" w:hAnsiTheme="majorBidi" w:cstheme="majorBidi"/>
          <w:sz w:val="28"/>
          <w:szCs w:val="28"/>
        </w:rPr>
        <w:t>2,769.43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8B492F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8B492F">
        <w:rPr>
          <w:rFonts w:ascii="Angsana New" w:hAnsi="Angsana New"/>
          <w:i/>
          <w:iCs/>
          <w:sz w:val="28"/>
          <w:szCs w:val="28"/>
        </w:rPr>
        <w:t>30</w:t>
      </w:r>
      <w:r w:rsidRPr="008B492F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8B492F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8B492F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A53C1" w:rsidRPr="008B492F">
        <w:rPr>
          <w:rFonts w:ascii="Angsana New" w:hAnsi="Angsana New"/>
          <w:i/>
          <w:iCs/>
          <w:sz w:val="28"/>
          <w:szCs w:val="28"/>
        </w:rPr>
        <w:t>256</w:t>
      </w:r>
      <w:r w:rsidR="00A719A8" w:rsidRPr="008B492F">
        <w:rPr>
          <w:rFonts w:ascii="Angsana New" w:hAnsi="Angsana New"/>
          <w:i/>
          <w:iCs/>
          <w:sz w:val="28"/>
          <w:szCs w:val="28"/>
        </w:rPr>
        <w:t>7</w:t>
      </w:r>
      <w:r w:rsidRPr="008B492F">
        <w:rPr>
          <w:rFonts w:ascii="Angsana New" w:hAnsi="Angsana New"/>
          <w:i/>
          <w:iCs/>
          <w:sz w:val="28"/>
          <w:szCs w:val="28"/>
        </w:rPr>
        <w:t xml:space="preserve">: </w:t>
      </w:r>
      <w:r w:rsidR="00A719A8" w:rsidRPr="008B492F">
        <w:rPr>
          <w:rFonts w:asciiTheme="majorBidi" w:hAnsiTheme="majorBidi" w:cstheme="majorBidi"/>
          <w:i/>
          <w:iCs/>
          <w:sz w:val="28"/>
          <w:szCs w:val="28"/>
        </w:rPr>
        <w:t>2,769.43</w:t>
      </w:r>
      <w:r w:rsidR="00C844E5" w:rsidRPr="008B49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B492F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8B492F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8B492F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="00CA53C1" w:rsidRPr="008B492F">
        <w:rPr>
          <w:rFonts w:ascii="Angsana New" w:hAnsi="Angsana New"/>
          <w:sz w:val="28"/>
          <w:szCs w:val="28"/>
        </w:rPr>
        <w:t>1</w:t>
      </w:r>
      <w:r w:rsidRPr="008B492F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6B611346" w14:textId="77777777" w:rsidR="00700ECE" w:rsidRPr="008B492F" w:rsidRDefault="00700EC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766BBAEB" w14:textId="77777777" w:rsidR="00700ECE" w:rsidRPr="008B492F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8B492F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8B492F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2"/>
          <w:szCs w:val="22"/>
        </w:rPr>
      </w:pPr>
    </w:p>
    <w:p w14:paraId="1FD688A9" w14:textId="043D234A" w:rsidR="00F8373A" w:rsidRPr="008B492F" w:rsidRDefault="00700ECE" w:rsidP="00500DB6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8B492F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8B492F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8B492F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8B492F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4F137CA3" w14:textId="77777777" w:rsidR="00C83B8D" w:rsidRPr="008B492F" w:rsidRDefault="00C83B8D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</w:p>
    <w:p w14:paraId="601CAEBE" w14:textId="4584D880" w:rsidR="00500DB6" w:rsidRPr="008B492F" w:rsidRDefault="00500DB6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</w:t>
      </w:r>
      <w:r w:rsidR="00353823"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 </w:t>
      </w:r>
      <w:r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>บริษัท</w:t>
      </w: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  <w:r w:rsidR="00353823"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และการร่วมค้า</w:t>
      </w:r>
    </w:p>
    <w:p w14:paraId="5C4EE0EC" w14:textId="77777777" w:rsidR="0053616B" w:rsidRPr="008B492F" w:rsidRDefault="0053616B" w:rsidP="0053616B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041471B" w14:textId="570AA6AE" w:rsidR="002928B9" w:rsidRPr="008B492F" w:rsidRDefault="002928B9" w:rsidP="002928B9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8B492F">
        <w:rPr>
          <w:rFonts w:asciiTheme="majorBidi" w:hAnsiTheme="majorBidi"/>
          <w:sz w:val="28"/>
          <w:szCs w:val="28"/>
          <w:cs/>
        </w:rPr>
        <w:t>รายการเคลื่อนไหวที่มีสาระสำคัญสำหรับงวด</w:t>
      </w:r>
      <w:r w:rsidR="00F92AA7" w:rsidRPr="008B492F">
        <w:rPr>
          <w:rFonts w:asciiTheme="majorBidi" w:hAnsiTheme="majorBidi" w:hint="cs"/>
          <w:sz w:val="28"/>
          <w:szCs w:val="28"/>
          <w:cs/>
        </w:rPr>
        <w:t>หก</w:t>
      </w:r>
      <w:r w:rsidRPr="008B492F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="00C83B8D" w:rsidRPr="008B492F">
        <w:rPr>
          <w:rFonts w:ascii="Angsana New" w:hAnsi="Angsana New"/>
          <w:sz w:val="28"/>
          <w:szCs w:val="28"/>
        </w:rPr>
        <w:t>31</w:t>
      </w:r>
      <w:r w:rsidR="00C83B8D" w:rsidRPr="008B492F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CA53C1" w:rsidRPr="008B492F">
        <w:rPr>
          <w:rFonts w:ascii="Angsana New" w:hAnsi="Angsana New"/>
          <w:sz w:val="28"/>
          <w:szCs w:val="28"/>
        </w:rPr>
        <w:t>256</w:t>
      </w:r>
      <w:r w:rsidR="00C83B8D" w:rsidRPr="008B492F">
        <w:rPr>
          <w:rFonts w:ascii="Angsana New" w:hAnsi="Angsana New"/>
          <w:sz w:val="28"/>
          <w:szCs w:val="28"/>
        </w:rPr>
        <w:t>8</w:t>
      </w:r>
      <w:r w:rsidR="000B666B"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Theme="majorBidi" w:hAnsiTheme="majorBidi"/>
          <w:sz w:val="28"/>
          <w:szCs w:val="28"/>
          <w:cs/>
        </w:rPr>
        <w:t>มีดังนี้</w:t>
      </w:r>
    </w:p>
    <w:p w14:paraId="0A61080C" w14:textId="77777777" w:rsidR="002928B9" w:rsidRPr="008B492F" w:rsidRDefault="002928B9" w:rsidP="002928B9">
      <w:pPr>
        <w:spacing w:line="240" w:lineRule="auto"/>
        <w:ind w:left="547"/>
        <w:rPr>
          <w:rFonts w:asciiTheme="majorBidi" w:hAnsiTheme="majorBidi"/>
          <w:sz w:val="22"/>
          <w:szCs w:val="22"/>
        </w:rPr>
      </w:pPr>
    </w:p>
    <w:p w14:paraId="58B97FC9" w14:textId="567330D5" w:rsidR="002928B9" w:rsidRPr="008B492F" w:rsidRDefault="002928B9" w:rsidP="002928B9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8B492F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การเพิ่มทุน</w:t>
      </w:r>
    </w:p>
    <w:p w14:paraId="20058CBB" w14:textId="77777777" w:rsidR="002928B9" w:rsidRPr="008B492F" w:rsidRDefault="002928B9" w:rsidP="002928B9">
      <w:pPr>
        <w:spacing w:line="240" w:lineRule="auto"/>
        <w:ind w:left="547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64"/>
        <w:gridCol w:w="237"/>
        <w:gridCol w:w="1579"/>
      </w:tblGrid>
      <w:tr w:rsidR="002928B9" w:rsidRPr="008B492F" w14:paraId="32835E1C" w14:textId="77777777" w:rsidTr="00FA4FE2">
        <w:tc>
          <w:tcPr>
            <w:tcW w:w="4011" w:type="pct"/>
            <w:vAlign w:val="bottom"/>
            <w:hideMark/>
          </w:tcPr>
          <w:p w14:paraId="6D3E2D1C" w14:textId="77777777" w:rsidR="002928B9" w:rsidRPr="008B492F" w:rsidRDefault="002928B9" w:rsidP="00FA4FE2">
            <w:pPr>
              <w:spacing w:line="240" w:lineRule="auto"/>
              <w:ind w:left="-18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B49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บริษัทย่อยทาง</w:t>
            </w:r>
            <w:r w:rsidRPr="008B492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อ้อม</w:t>
            </w:r>
          </w:p>
        </w:tc>
        <w:tc>
          <w:tcPr>
            <w:tcW w:w="129" w:type="pct"/>
          </w:tcPr>
          <w:p w14:paraId="05557367" w14:textId="77777777" w:rsidR="002928B9" w:rsidRPr="008B492F" w:rsidRDefault="002928B9" w:rsidP="00401D1B">
            <w:pPr>
              <w:pStyle w:val="30"/>
              <w:tabs>
                <w:tab w:val="clear" w:pos="36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vAlign w:val="bottom"/>
            <w:hideMark/>
          </w:tcPr>
          <w:p w14:paraId="3A38DD02" w14:textId="77777777" w:rsidR="002928B9" w:rsidRPr="008B492F" w:rsidRDefault="002928B9" w:rsidP="00FA4F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B492F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2928B9" w:rsidRPr="008B492F" w14:paraId="09C1B61B" w14:textId="77777777" w:rsidTr="00FA4FE2">
        <w:trPr>
          <w:trHeight w:val="57"/>
        </w:trPr>
        <w:tc>
          <w:tcPr>
            <w:tcW w:w="4011" w:type="pct"/>
            <w:vAlign w:val="bottom"/>
            <w:hideMark/>
          </w:tcPr>
          <w:p w14:paraId="74BE1D7A" w14:textId="47022978" w:rsidR="002928B9" w:rsidRPr="008B492F" w:rsidRDefault="002928B9" w:rsidP="00FA4FE2">
            <w:pPr>
              <w:spacing w:line="240" w:lineRule="auto"/>
              <w:ind w:left="-18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925039" w:rsidRPr="008B492F">
              <w:rPr>
                <w:rFonts w:ascii="Angsana New" w:hAnsi="Angsana New" w:hint="cs"/>
                <w:sz w:val="28"/>
                <w:szCs w:val="28"/>
                <w:cs/>
              </w:rPr>
              <w:t xml:space="preserve">อะเฮดออล </w:t>
            </w:r>
            <w:r w:rsidRPr="008B49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25043C" w:rsidRPr="008B492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B492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9" w:type="pct"/>
          </w:tcPr>
          <w:p w14:paraId="3C7DD233" w14:textId="77777777" w:rsidR="002928B9" w:rsidRPr="008B492F" w:rsidRDefault="002928B9" w:rsidP="00401D1B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F5B230" w14:textId="4602117D" w:rsidR="002928B9" w:rsidRPr="008B492F" w:rsidRDefault="00F5663D" w:rsidP="00FA4FE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B49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15.00</w:t>
            </w:r>
          </w:p>
        </w:tc>
      </w:tr>
    </w:tbl>
    <w:p w14:paraId="6773D50A" w14:textId="77777777" w:rsidR="002928B9" w:rsidRPr="008B492F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i/>
          <w:iCs/>
          <w:sz w:val="22"/>
          <w:szCs w:val="22"/>
          <w:cs/>
        </w:rPr>
      </w:pPr>
    </w:p>
    <w:p w14:paraId="61C0D96A" w14:textId="1054D1EC" w:rsidR="002928B9" w:rsidRPr="008B492F" w:rsidRDefault="002928B9" w:rsidP="002928B9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8B492F">
        <w:rPr>
          <w:rFonts w:ascii="Angsana New" w:hAnsi="Angsana New"/>
          <w:i/>
          <w:iCs/>
          <w:sz w:val="28"/>
          <w:szCs w:val="28"/>
        </w:rPr>
        <w:t xml:space="preserve">*     </w:t>
      </w:r>
      <w:r w:rsidRPr="008B492F">
        <w:rPr>
          <w:rFonts w:ascii="Angsana New" w:hAnsi="Angsana New" w:hint="cs"/>
          <w:i/>
          <w:iCs/>
          <w:sz w:val="28"/>
          <w:szCs w:val="28"/>
          <w:cs/>
        </w:rPr>
        <w:t>ถือหุ้นโดย</w:t>
      </w:r>
      <w:r w:rsidRPr="008B492F">
        <w:rPr>
          <w:rFonts w:ascii="Angsana New" w:hAnsi="Angsana New"/>
          <w:i/>
          <w:iCs/>
          <w:sz w:val="28"/>
          <w:szCs w:val="28"/>
          <w:cs/>
        </w:rPr>
        <w:t>บริษัท</w:t>
      </w:r>
      <w:r w:rsidR="00CC7C20" w:rsidRPr="008B492F">
        <w:rPr>
          <w:rFonts w:ascii="Angsana New" w:hAnsi="Angsana New"/>
          <w:i/>
          <w:iCs/>
          <w:sz w:val="28"/>
          <w:szCs w:val="28"/>
        </w:rPr>
        <w:t xml:space="preserve"> </w:t>
      </w:r>
      <w:r w:rsidR="00CC7C20" w:rsidRPr="008B492F">
        <w:rPr>
          <w:rFonts w:ascii="Angsana New" w:hAnsi="Angsana New"/>
          <w:i/>
          <w:iCs/>
          <w:sz w:val="28"/>
          <w:szCs w:val="28"/>
          <w:cs/>
        </w:rPr>
        <w:t xml:space="preserve">ยูนิเวนเจอร์ </w:t>
      </w:r>
      <w:r w:rsidR="00925039" w:rsidRPr="008B492F">
        <w:rPr>
          <w:rFonts w:ascii="Angsana New" w:hAnsi="Angsana New" w:hint="cs"/>
          <w:i/>
          <w:iCs/>
          <w:sz w:val="28"/>
          <w:szCs w:val="28"/>
          <w:cs/>
        </w:rPr>
        <w:t>คอนซัลติ้ง</w:t>
      </w:r>
      <w:r w:rsidR="00CC7C20" w:rsidRPr="008B492F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8B492F">
        <w:rPr>
          <w:rFonts w:ascii="Angsana New" w:hAnsi="Angsana New"/>
          <w:i/>
          <w:iCs/>
          <w:sz w:val="28"/>
          <w:szCs w:val="28"/>
          <w:cs/>
        </w:rPr>
        <w:t>จำกัด</w:t>
      </w:r>
    </w:p>
    <w:p w14:paraId="1D10AF3E" w14:textId="5EE134A5" w:rsidR="00607B9B" w:rsidRPr="008B492F" w:rsidRDefault="00607B9B" w:rsidP="0025043C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2D03794" w14:textId="77777777" w:rsidR="00292777" w:rsidRPr="008B492F" w:rsidRDefault="00292777">
      <w:pPr>
        <w:spacing w:line="240" w:lineRule="auto"/>
        <w:jc w:val="left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8B492F">
        <w:rPr>
          <w:rFonts w:asciiTheme="majorBidi" w:hAnsiTheme="majorBidi"/>
          <w:b/>
          <w:bCs/>
          <w:i/>
          <w:iCs/>
          <w:sz w:val="28"/>
          <w:szCs w:val="28"/>
          <w:cs/>
        </w:rPr>
        <w:br w:type="page"/>
      </w:r>
    </w:p>
    <w:p w14:paraId="6819EF1E" w14:textId="19AD923F" w:rsidR="00907D00" w:rsidRPr="008B492F" w:rsidRDefault="00907D00" w:rsidP="00907D00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8B492F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เงินลงทุนในบริษัทร่วม</w:t>
      </w:r>
    </w:p>
    <w:p w14:paraId="38850B80" w14:textId="77777777" w:rsidR="00907D00" w:rsidRPr="008B492F" w:rsidRDefault="00907D00" w:rsidP="00907D00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2"/>
          <w:szCs w:val="22"/>
        </w:rPr>
      </w:pPr>
    </w:p>
    <w:p w14:paraId="03791DB0" w14:textId="6AF45AD5" w:rsidR="00907D00" w:rsidRPr="008B492F" w:rsidRDefault="00907D00" w:rsidP="009C63F7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เมื่อวันที่</w:t>
      </w:r>
      <w:r w:rsidRPr="008B492F">
        <w:rPr>
          <w:rFonts w:ascii="Angsana New" w:hAnsi="Angsana New"/>
          <w:sz w:val="28"/>
          <w:szCs w:val="28"/>
        </w:rPr>
        <w:t xml:space="preserve"> 18 </w:t>
      </w:r>
      <w:r w:rsidRPr="008B492F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8B492F">
        <w:rPr>
          <w:rFonts w:ascii="Angsana New" w:hAnsi="Angsana New"/>
          <w:sz w:val="28"/>
          <w:szCs w:val="28"/>
        </w:rPr>
        <w:t>2567 </w:t>
      </w:r>
      <w:r w:rsidR="00B17526" w:rsidRPr="008B492F">
        <w:rPr>
          <w:rFonts w:ascii="Angsana New" w:hAnsi="Angsana New" w:hint="cs"/>
          <w:sz w:val="28"/>
          <w:szCs w:val="28"/>
          <w:cs/>
        </w:rPr>
        <w:t>บริษัทย่อยทางอ้อมแห่งหนึ่ง</w:t>
      </w:r>
      <w:r w:rsidRPr="008B492F">
        <w:rPr>
          <w:rFonts w:ascii="Angsana New" w:hAnsi="Angsana New"/>
          <w:sz w:val="28"/>
          <w:szCs w:val="28"/>
          <w:cs/>
        </w:rPr>
        <w:t>ได้ลงทุนซื้อหุ้นสามัญ</w:t>
      </w:r>
      <w:r w:rsidR="00B85C3B" w:rsidRPr="008B492F">
        <w:rPr>
          <w:rFonts w:ascii="Angsana New" w:hAnsi="Angsana New" w:hint="cs"/>
          <w:sz w:val="28"/>
          <w:szCs w:val="28"/>
          <w:cs/>
        </w:rPr>
        <w:t>เพิ่มทุน</w:t>
      </w:r>
      <w:r w:rsidRPr="008B492F">
        <w:rPr>
          <w:rFonts w:ascii="Angsana New" w:hAnsi="Angsana New"/>
          <w:sz w:val="28"/>
          <w:szCs w:val="28"/>
          <w:cs/>
        </w:rPr>
        <w:t>ในบริษัท อารยะ กรีน พาวเวอร์ จำกัด จำนวน</w:t>
      </w:r>
      <w:r w:rsidRPr="008B492F">
        <w:rPr>
          <w:rFonts w:ascii="Angsana New" w:hAnsi="Angsana New"/>
          <w:sz w:val="28"/>
          <w:szCs w:val="28"/>
        </w:rPr>
        <w:t> 1,373,050 </w:t>
      </w:r>
      <w:r w:rsidRPr="008B492F">
        <w:rPr>
          <w:rFonts w:ascii="Angsana New" w:hAnsi="Angsana New"/>
          <w:sz w:val="28"/>
          <w:szCs w:val="28"/>
          <w:cs/>
        </w:rPr>
        <w:t>หุ้น คิดเป็นร้อยละ</w:t>
      </w:r>
      <w:r w:rsidRPr="008B492F">
        <w:rPr>
          <w:rFonts w:ascii="Angsana New" w:hAnsi="Angsana New"/>
          <w:sz w:val="28"/>
          <w:szCs w:val="28"/>
        </w:rPr>
        <w:t> 34.99 </w:t>
      </w:r>
      <w:r w:rsidRPr="008B492F">
        <w:rPr>
          <w:rFonts w:ascii="Angsana New" w:hAnsi="Angsana New"/>
          <w:sz w:val="28"/>
          <w:szCs w:val="28"/>
          <w:cs/>
        </w:rPr>
        <w:t>ของจำนวนหุ้นที่ออกและชำระแล้วเป็นจำนวนเงิน</w:t>
      </w:r>
      <w:r w:rsidRPr="008B492F">
        <w:rPr>
          <w:rFonts w:ascii="Angsana New" w:hAnsi="Angsana New"/>
          <w:sz w:val="28"/>
          <w:szCs w:val="28"/>
        </w:rPr>
        <w:t> 137</w:t>
      </w:r>
      <w:r w:rsidR="0025043C" w:rsidRPr="008B492F">
        <w:rPr>
          <w:rFonts w:ascii="Angsana New" w:hAnsi="Angsana New"/>
          <w:sz w:val="28"/>
          <w:szCs w:val="28"/>
        </w:rPr>
        <w:t>.31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="0025043C" w:rsidRPr="008B492F">
        <w:rPr>
          <w:rFonts w:ascii="Angsana New" w:hAnsi="Angsana New" w:hint="cs"/>
          <w:sz w:val="28"/>
          <w:szCs w:val="28"/>
          <w:cs/>
        </w:rPr>
        <w:t>ล้าน</w:t>
      </w:r>
      <w:r w:rsidRPr="008B492F">
        <w:rPr>
          <w:rFonts w:ascii="Angsana New" w:hAnsi="Angsana New"/>
          <w:sz w:val="28"/>
          <w:szCs w:val="28"/>
          <w:cs/>
        </w:rPr>
        <w:t xml:space="preserve">บาท </w:t>
      </w:r>
      <w:r w:rsidR="009C63F7" w:rsidRPr="008B492F">
        <w:rPr>
          <w:rFonts w:ascii="Angsana New" w:hAnsi="Angsana New"/>
          <w:sz w:val="28"/>
          <w:szCs w:val="28"/>
        </w:rPr>
        <w:br/>
      </w:r>
      <w:r w:rsidR="009C63F7" w:rsidRPr="008B492F">
        <w:rPr>
          <w:rFonts w:ascii="Angsana New" w:hAnsi="Angsana New"/>
          <w:sz w:val="28"/>
          <w:szCs w:val="28"/>
          <w:cs/>
        </w:rPr>
        <w:t>ซึ่งถือเป็นการลงทุนเพิ่มในสัดส่วนที่น้อยกว่าผู้ถือหุ้นอื่นในบริษัทดังกล่าว</w:t>
      </w:r>
      <w:r w:rsidR="009C63F7"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ทำให้</w:t>
      </w:r>
      <w:r w:rsidR="00B17526" w:rsidRPr="008B492F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Pr="008B492F">
        <w:rPr>
          <w:rFonts w:ascii="Angsana New" w:hAnsi="Angsana New"/>
          <w:sz w:val="28"/>
          <w:szCs w:val="28"/>
          <w:cs/>
        </w:rPr>
        <w:t>มีส่วนได้เสียในบริษัท</w:t>
      </w:r>
      <w:r w:rsidR="00D62273" w:rsidRPr="008B492F">
        <w:rPr>
          <w:rFonts w:ascii="Angsana New" w:hAnsi="Angsana New" w:hint="cs"/>
          <w:sz w:val="28"/>
          <w:szCs w:val="28"/>
          <w:cs/>
        </w:rPr>
        <w:t>ดังกล่าว</w:t>
      </w:r>
      <w:r w:rsidR="00B85C3B" w:rsidRPr="008B492F">
        <w:rPr>
          <w:rFonts w:ascii="Angsana New" w:hAnsi="Angsana New" w:hint="cs"/>
          <w:sz w:val="28"/>
          <w:szCs w:val="28"/>
          <w:cs/>
        </w:rPr>
        <w:t xml:space="preserve">ลดลงจากร้อยละ </w:t>
      </w:r>
      <w:r w:rsidR="00B85C3B" w:rsidRPr="008B492F">
        <w:rPr>
          <w:rFonts w:ascii="Angsana New" w:hAnsi="Angsana New"/>
          <w:sz w:val="28"/>
          <w:szCs w:val="28"/>
        </w:rPr>
        <w:t xml:space="preserve">41.18 </w:t>
      </w:r>
      <w:r w:rsidRPr="008B492F">
        <w:rPr>
          <w:rFonts w:ascii="Angsana New" w:hAnsi="Angsana New"/>
          <w:sz w:val="28"/>
          <w:szCs w:val="28"/>
          <w:cs/>
        </w:rPr>
        <w:t>เป็น</w:t>
      </w:r>
      <w:r w:rsidR="009C63F7"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ร้อยละ</w:t>
      </w:r>
      <w:r w:rsidRPr="008B492F">
        <w:rPr>
          <w:rFonts w:ascii="Angsana New" w:hAnsi="Angsana New"/>
          <w:sz w:val="28"/>
          <w:szCs w:val="28"/>
        </w:rPr>
        <w:t> 35.00 </w:t>
      </w:r>
      <w:r w:rsidRPr="008B492F">
        <w:rPr>
          <w:rFonts w:ascii="Angsana New" w:hAnsi="Angsana New"/>
          <w:sz w:val="28"/>
          <w:szCs w:val="28"/>
          <w:cs/>
        </w:rPr>
        <w:t>และได้เปลี่ยนการจัดประเภทเงินลงทุนในการร่วมค้าเป็นเงินลงทุนในบริษัทร่วม</w:t>
      </w:r>
    </w:p>
    <w:p w14:paraId="2B4F3DD8" w14:textId="77777777" w:rsidR="00907D00" w:rsidRPr="008B492F" w:rsidRDefault="00907D00" w:rsidP="001730A9">
      <w:pPr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BA31ED9" w14:textId="3B887E96" w:rsidR="00500DB6" w:rsidRPr="008B492F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Pr="008B492F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8B492F">
        <w:rPr>
          <w:rFonts w:ascii="Angsana New" w:hAnsi="Angsana New"/>
          <w:sz w:val="28"/>
          <w:szCs w:val="28"/>
          <w:cs/>
        </w:rPr>
        <w:t xml:space="preserve"> </w:t>
      </w:r>
      <w:r w:rsidR="00DA1999" w:rsidRPr="008B492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83B8D" w:rsidRPr="008B492F">
        <w:rPr>
          <w:rFonts w:ascii="Angsana New" w:hAnsi="Angsana New"/>
          <w:sz w:val="28"/>
          <w:szCs w:val="28"/>
        </w:rPr>
        <w:t>31</w:t>
      </w:r>
      <w:r w:rsidR="00C83B8D" w:rsidRPr="008B492F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C83B8D" w:rsidRPr="008B492F">
        <w:rPr>
          <w:rFonts w:ascii="Angsana New" w:hAnsi="Angsana New"/>
          <w:sz w:val="28"/>
          <w:szCs w:val="28"/>
        </w:rPr>
        <w:t xml:space="preserve">2568 </w:t>
      </w:r>
      <w:r w:rsidRPr="008B492F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3669DF" w:rsidRPr="008B492F">
        <w:rPr>
          <w:rFonts w:ascii="Angsana New" w:hAnsi="Angsana New"/>
          <w:sz w:val="28"/>
          <w:szCs w:val="28"/>
        </w:rPr>
        <w:t xml:space="preserve"> </w:t>
      </w:r>
      <w:r w:rsidR="00F5663D" w:rsidRPr="008B492F">
        <w:rPr>
          <w:rFonts w:ascii="Angsana New" w:hAnsi="Angsana New"/>
          <w:sz w:val="28"/>
          <w:szCs w:val="28"/>
        </w:rPr>
        <w:t>35.96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 w:hint="cs"/>
          <w:sz w:val="28"/>
          <w:szCs w:val="28"/>
          <w:cs/>
        </w:rPr>
        <w:t>ล้านบาท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i/>
          <w:iCs/>
          <w:sz w:val="28"/>
          <w:szCs w:val="28"/>
          <w:cs/>
        </w:rPr>
        <w:t>(</w:t>
      </w:r>
      <w:r w:rsidR="00CA53C1" w:rsidRPr="008B492F">
        <w:rPr>
          <w:rFonts w:ascii="Angsana New" w:hAnsi="Angsana New"/>
          <w:i/>
          <w:iCs/>
          <w:sz w:val="28"/>
          <w:szCs w:val="28"/>
        </w:rPr>
        <w:t>30</w:t>
      </w:r>
      <w:r w:rsidRPr="008B492F">
        <w:rPr>
          <w:rFonts w:ascii="Angsana New" w:hAnsi="Angsana New"/>
          <w:i/>
          <w:iCs/>
          <w:sz w:val="28"/>
          <w:szCs w:val="28"/>
        </w:rPr>
        <w:t xml:space="preserve"> </w:t>
      </w:r>
      <w:r w:rsidRPr="008B492F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CA53C1" w:rsidRPr="008B492F">
        <w:rPr>
          <w:rFonts w:ascii="Angsana New" w:hAnsi="Angsana New"/>
          <w:i/>
          <w:iCs/>
          <w:sz w:val="28"/>
          <w:szCs w:val="28"/>
        </w:rPr>
        <w:t>256</w:t>
      </w:r>
      <w:r w:rsidR="00DA1999" w:rsidRPr="008B492F">
        <w:rPr>
          <w:rFonts w:ascii="Angsana New" w:hAnsi="Angsana New"/>
          <w:i/>
          <w:iCs/>
          <w:sz w:val="28"/>
          <w:szCs w:val="28"/>
        </w:rPr>
        <w:t>7</w:t>
      </w:r>
      <w:r w:rsidRPr="008B492F">
        <w:rPr>
          <w:rFonts w:ascii="Angsana New" w:hAnsi="Angsana New"/>
          <w:i/>
          <w:iCs/>
          <w:sz w:val="28"/>
          <w:szCs w:val="28"/>
        </w:rPr>
        <w:t xml:space="preserve">: </w:t>
      </w:r>
      <w:r w:rsidR="00DA1999" w:rsidRPr="008B492F">
        <w:rPr>
          <w:rFonts w:ascii="Angsana New" w:hAnsi="Angsana New"/>
          <w:i/>
          <w:iCs/>
          <w:sz w:val="28"/>
          <w:szCs w:val="28"/>
          <w:lang w:val="en-GB"/>
        </w:rPr>
        <w:t>35.96</w:t>
      </w:r>
      <w:r w:rsidR="006F3B94" w:rsidRPr="008B492F">
        <w:rPr>
          <w:rFonts w:ascii="Angsana New" w:hAnsi="Angsana New" w:hint="cs"/>
          <w:i/>
          <w:iCs/>
          <w:sz w:val="28"/>
          <w:szCs w:val="28"/>
          <w:cs/>
          <w:lang w:val="en-GB"/>
        </w:rPr>
        <w:t xml:space="preserve"> </w:t>
      </w:r>
      <w:r w:rsidRPr="008B492F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8B492F" w:rsidRDefault="00331A76" w:rsidP="00E26A4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740D283" w14:textId="77777777" w:rsidR="0043502D" w:rsidRPr="008B492F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B492F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8B492F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06D47A20" w14:textId="7DD9D696" w:rsidR="00D612A2" w:rsidRPr="008B492F" w:rsidRDefault="00DA1999" w:rsidP="00A877F8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8B492F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C83B8D" w:rsidRPr="008B492F">
        <w:rPr>
          <w:rFonts w:ascii="Angsana New" w:hAnsi="Angsana New"/>
          <w:sz w:val="28"/>
          <w:szCs w:val="28"/>
        </w:rPr>
        <w:t xml:space="preserve">31 </w:t>
      </w:r>
      <w:r w:rsidR="00C83B8D" w:rsidRPr="008B492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83B8D" w:rsidRPr="008B492F">
        <w:rPr>
          <w:rFonts w:ascii="Angsana New" w:hAnsi="Angsana New"/>
          <w:sz w:val="28"/>
          <w:szCs w:val="28"/>
        </w:rPr>
        <w:t>2568</w:t>
      </w:r>
      <w:r w:rsidR="00C83B8D" w:rsidRPr="008B492F">
        <w:rPr>
          <w:rFonts w:asciiTheme="majorBidi" w:hAnsiTheme="majorBidi" w:hint="cs"/>
          <w:sz w:val="28"/>
          <w:szCs w:val="28"/>
          <w:cs/>
        </w:rPr>
        <w:t xml:space="preserve"> </w:t>
      </w:r>
      <w:r w:rsidR="00BC79EE" w:rsidRPr="008B492F">
        <w:rPr>
          <w:rFonts w:asciiTheme="majorBidi" w:hAnsiTheme="majorBidi" w:hint="cs"/>
          <w:sz w:val="28"/>
          <w:szCs w:val="28"/>
          <w:cs/>
        </w:rPr>
        <w:t>กลุ่มบริษัท</w:t>
      </w:r>
      <w:r w:rsidR="00EF5180" w:rsidRPr="008B492F">
        <w:rPr>
          <w:rFonts w:asciiTheme="majorBidi" w:hAnsiTheme="majorBidi" w:hint="cs"/>
          <w:sz w:val="28"/>
          <w:szCs w:val="28"/>
          <w:cs/>
        </w:rPr>
        <w:t>ได้นำหุ้นสามัญของบริษัทย่อย</w:t>
      </w:r>
      <w:r w:rsidR="00877D27" w:rsidRPr="008B492F">
        <w:rPr>
          <w:rFonts w:asciiTheme="majorBidi" w:hAnsiTheme="majorBidi" w:hint="cs"/>
          <w:sz w:val="28"/>
          <w:szCs w:val="28"/>
          <w:cs/>
        </w:rPr>
        <w:t>ทางอ้อม</w:t>
      </w:r>
      <w:r w:rsidR="00EF5180" w:rsidRPr="008B492F">
        <w:rPr>
          <w:rFonts w:asciiTheme="majorBidi" w:hAnsiTheme="majorBidi" w:hint="cs"/>
          <w:sz w:val="28"/>
          <w:szCs w:val="28"/>
          <w:cs/>
        </w:rPr>
        <w:t xml:space="preserve"> ใช้เป็นหลักประกันเงินกู้ยืมระยะยาวกับสถาบันการเงิน</w:t>
      </w:r>
    </w:p>
    <w:p w14:paraId="295BCB3B" w14:textId="06DA7C05" w:rsidR="00BA4DE3" w:rsidRPr="008B492F" w:rsidRDefault="00EF5180" w:rsidP="00A877F8">
      <w:pPr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8B492F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5387C463" w14:textId="2F054DE3" w:rsidR="000F047A" w:rsidRPr="008B492F" w:rsidRDefault="000F047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t>ที่ดิน อาคารและอุปกรณ์</w:t>
      </w:r>
    </w:p>
    <w:p w14:paraId="1A85FF28" w14:textId="70B1B7F9" w:rsidR="000F047A" w:rsidRPr="008B492F" w:rsidRDefault="000F047A" w:rsidP="000F047A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"/>
        <w:gridCol w:w="1961"/>
      </w:tblGrid>
      <w:tr w:rsidR="000F047A" w:rsidRPr="008B492F" w14:paraId="1C6C8792" w14:textId="77777777" w:rsidTr="00D7083E">
        <w:trPr>
          <w:cantSplit/>
          <w:tblHeader/>
        </w:trPr>
        <w:tc>
          <w:tcPr>
            <w:tcW w:w="5220" w:type="dxa"/>
            <w:vAlign w:val="bottom"/>
          </w:tcPr>
          <w:p w14:paraId="219A584E" w14:textId="40071385" w:rsidR="000F047A" w:rsidRPr="008B492F" w:rsidRDefault="00C83B8D" w:rsidP="00E412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90" w:type="dxa"/>
            <w:vAlign w:val="bottom"/>
          </w:tcPr>
          <w:p w14:paraId="393A79B5" w14:textId="77777777" w:rsidR="000F047A" w:rsidRPr="008B492F" w:rsidRDefault="000F047A" w:rsidP="00E4122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8B49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5BF8A3" w14:textId="77777777" w:rsidR="000F047A" w:rsidRPr="008B492F" w:rsidRDefault="000F047A" w:rsidP="00E4122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961" w:type="dxa"/>
            <w:vAlign w:val="bottom"/>
          </w:tcPr>
          <w:p w14:paraId="4A5E3D90" w14:textId="77777777" w:rsidR="000F047A" w:rsidRPr="008B492F" w:rsidRDefault="000F047A" w:rsidP="00E412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8B492F" w14:paraId="75867D2F" w14:textId="77777777" w:rsidTr="00D7083E">
        <w:trPr>
          <w:cantSplit/>
        </w:trPr>
        <w:tc>
          <w:tcPr>
            <w:tcW w:w="5220" w:type="dxa"/>
          </w:tcPr>
          <w:p w14:paraId="0A999FBE" w14:textId="77777777" w:rsidR="000F047A" w:rsidRPr="008B492F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</w:tcPr>
          <w:p w14:paraId="4291FC3D" w14:textId="77777777" w:rsidR="000F047A" w:rsidRPr="008B492F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A0C5C" w:rsidRPr="008B492F" w14:paraId="6B3F5634" w14:textId="77777777" w:rsidTr="00D7083E">
        <w:trPr>
          <w:cantSplit/>
        </w:trPr>
        <w:tc>
          <w:tcPr>
            <w:tcW w:w="5220" w:type="dxa"/>
          </w:tcPr>
          <w:p w14:paraId="437D69C9" w14:textId="19DBA82E" w:rsidR="001A0C5C" w:rsidRPr="008B492F" w:rsidRDefault="001A0C5C" w:rsidP="008F1B4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2340B7"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3D502BA5" w14:textId="33CA410C" w:rsidR="001A0C5C" w:rsidRPr="008B492F" w:rsidRDefault="00E93BB7" w:rsidP="008F1B42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</w:rPr>
              <w:t>150.77</w:t>
            </w:r>
          </w:p>
        </w:tc>
        <w:tc>
          <w:tcPr>
            <w:tcW w:w="180" w:type="dxa"/>
          </w:tcPr>
          <w:p w14:paraId="47A73ACC" w14:textId="77777777" w:rsidR="001A0C5C" w:rsidRPr="008B492F" w:rsidRDefault="001A0C5C" w:rsidP="008F1B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7587867D" w14:textId="2BEF6BF2" w:rsidR="001A0C5C" w:rsidRPr="008B492F" w:rsidRDefault="00865379" w:rsidP="008F1B42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</w:tr>
    </w:tbl>
    <w:p w14:paraId="77DAFF33" w14:textId="153ACB70" w:rsidR="000B75CD" w:rsidRPr="008B492F" w:rsidRDefault="000B75CD" w:rsidP="00607B9B">
      <w:pPr>
        <w:tabs>
          <w:tab w:val="left" w:pos="540"/>
        </w:tabs>
        <w:spacing w:line="240" w:lineRule="auto"/>
        <w:ind w:right="-43"/>
        <w:rPr>
          <w:rFonts w:ascii="Angsana New" w:hAnsi="Angsana New"/>
          <w:bCs/>
          <w:sz w:val="22"/>
          <w:szCs w:val="22"/>
        </w:rPr>
      </w:pPr>
    </w:p>
    <w:p w14:paraId="277D408A" w14:textId="73A82BB0" w:rsidR="000F047A" w:rsidRPr="008B492F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B492F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8B492F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6A9D65DD" w14:textId="6A7F809F" w:rsidR="00141BCC" w:rsidRPr="008B492F" w:rsidRDefault="000F047A" w:rsidP="00B9346E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8B492F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8B492F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8B492F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6ADA878F" w14:textId="607E064B" w:rsidR="00607B9B" w:rsidRPr="008B492F" w:rsidRDefault="00607B9B" w:rsidP="00B9346E">
      <w:pPr>
        <w:spacing w:line="240" w:lineRule="auto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8B492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E39298E" w14:textId="4653404F" w:rsidR="004559FA" w:rsidRPr="008B492F" w:rsidRDefault="00D975C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 xml:space="preserve">เงินกู้ยืมจากสถาบันการเงิน </w:t>
      </w:r>
    </w:p>
    <w:p w14:paraId="02D6F38A" w14:textId="7703E003" w:rsidR="002D6CC6" w:rsidRPr="008B492F" w:rsidRDefault="002D6CC6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C46A37" w:rsidRPr="008B492F" w14:paraId="2F6C5DFD" w14:textId="77777777" w:rsidTr="008504B7">
        <w:trPr>
          <w:tblHeader/>
        </w:trPr>
        <w:tc>
          <w:tcPr>
            <w:tcW w:w="2500" w:type="dxa"/>
          </w:tcPr>
          <w:p w14:paraId="2A6CAB7A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5FB3DCA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05" w:type="dxa"/>
            <w:gridSpan w:val="11"/>
          </w:tcPr>
          <w:p w14:paraId="327E3963" w14:textId="77777777" w:rsidR="00C46A37" w:rsidRPr="008B492F" w:rsidRDefault="00C46A37" w:rsidP="00F56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D310C" w:rsidRPr="008B492F" w14:paraId="2C8E92B7" w14:textId="77777777" w:rsidTr="008504B7">
        <w:trPr>
          <w:tblHeader/>
        </w:trPr>
        <w:tc>
          <w:tcPr>
            <w:tcW w:w="2500" w:type="dxa"/>
          </w:tcPr>
          <w:p w14:paraId="6B5E7046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21062491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0" w:type="dxa"/>
            <w:gridSpan w:val="5"/>
          </w:tcPr>
          <w:p w14:paraId="03B5A153" w14:textId="3A50A460" w:rsidR="003D310C" w:rsidRPr="008B492F" w:rsidRDefault="00C83B8D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492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8B49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1" w:type="dxa"/>
          </w:tcPr>
          <w:p w14:paraId="69FAAE0A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4" w:type="dxa"/>
            <w:gridSpan w:val="5"/>
          </w:tcPr>
          <w:p w14:paraId="50F39B03" w14:textId="732EC42F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492F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8B49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492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25CE2" w:rsidRPr="008B492F" w14:paraId="57850AB9" w14:textId="77777777" w:rsidTr="008504B7">
        <w:trPr>
          <w:tblHeader/>
        </w:trPr>
        <w:tc>
          <w:tcPr>
            <w:tcW w:w="2500" w:type="dxa"/>
          </w:tcPr>
          <w:p w14:paraId="749F3B09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BA8D031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513C6A1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7F8896E9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405836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8B492F" w14:paraId="7126D240" w14:textId="77777777" w:rsidTr="008504B7">
        <w:trPr>
          <w:tblHeader/>
        </w:trPr>
        <w:tc>
          <w:tcPr>
            <w:tcW w:w="2500" w:type="dxa"/>
          </w:tcPr>
          <w:p w14:paraId="25F945D5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66F8C20F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7039B6CD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8B492F" w14:paraId="6EDEB443" w14:textId="77777777" w:rsidTr="008504B7">
        <w:trPr>
          <w:tblHeader/>
        </w:trPr>
        <w:tc>
          <w:tcPr>
            <w:tcW w:w="2500" w:type="dxa"/>
          </w:tcPr>
          <w:p w14:paraId="476985F7" w14:textId="563D5234" w:rsidR="00E02CF6" w:rsidRPr="008B492F" w:rsidRDefault="00E02CF6" w:rsidP="001E498F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3" w:type="dxa"/>
          </w:tcPr>
          <w:p w14:paraId="36453BC2" w14:textId="77777777" w:rsidR="00E02CF6" w:rsidRPr="008B492F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191251F4" w14:textId="77777777" w:rsidR="00E02CF6" w:rsidRPr="008B492F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8A7B1B" w:rsidRPr="008B492F" w14:paraId="646FA290" w14:textId="77777777" w:rsidTr="008504B7">
        <w:tc>
          <w:tcPr>
            <w:tcW w:w="2500" w:type="dxa"/>
          </w:tcPr>
          <w:p w14:paraId="795CE426" w14:textId="40A75327" w:rsidR="008A7B1B" w:rsidRPr="008B492F" w:rsidRDefault="008A7B1B" w:rsidP="008A7B1B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3" w:type="dxa"/>
          </w:tcPr>
          <w:p w14:paraId="7BA96C3A" w14:textId="2E263AA4" w:rsidR="008A7B1B" w:rsidRPr="008B492F" w:rsidRDefault="00DC52FF" w:rsidP="008A7B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3,</w:t>
            </w:r>
            <w:r w:rsidR="005A4C01"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bottom"/>
          </w:tcPr>
          <w:p w14:paraId="2DA9F8F6" w14:textId="1350E791" w:rsidR="008A7B1B" w:rsidRPr="008B492F" w:rsidRDefault="0019536E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2,13</w:t>
            </w:r>
            <w:r w:rsidR="00461099" w:rsidRPr="008B492F">
              <w:rPr>
                <w:rFonts w:asciiTheme="majorBidi" w:hAnsiTheme="majorBidi" w:cstheme="majorBidi"/>
                <w:sz w:val="24"/>
                <w:szCs w:val="24"/>
              </w:rPr>
              <w:t>4.29</w:t>
            </w:r>
          </w:p>
        </w:tc>
        <w:tc>
          <w:tcPr>
            <w:tcW w:w="236" w:type="dxa"/>
            <w:vAlign w:val="bottom"/>
          </w:tcPr>
          <w:p w14:paraId="6CC0D400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C91EDA6" w14:textId="14C1C922" w:rsidR="008A7B1B" w:rsidRPr="008B492F" w:rsidRDefault="0019536E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2,027.00</w:t>
            </w:r>
          </w:p>
        </w:tc>
        <w:tc>
          <w:tcPr>
            <w:tcW w:w="236" w:type="dxa"/>
            <w:vAlign w:val="bottom"/>
          </w:tcPr>
          <w:p w14:paraId="4556D7A4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307D9A8C" w:rsidR="008A7B1B" w:rsidRPr="008B492F" w:rsidRDefault="003B5471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4,16</w:t>
            </w:r>
            <w:r w:rsidR="00461099" w:rsidRPr="008B492F">
              <w:rPr>
                <w:rFonts w:asciiTheme="majorBidi" w:hAnsiTheme="majorBidi" w:cstheme="majorBidi"/>
                <w:sz w:val="24"/>
                <w:szCs w:val="24"/>
              </w:rPr>
              <w:t>1.29</w:t>
            </w:r>
          </w:p>
        </w:tc>
        <w:tc>
          <w:tcPr>
            <w:tcW w:w="231" w:type="dxa"/>
            <w:vAlign w:val="bottom"/>
          </w:tcPr>
          <w:p w14:paraId="7AFE775C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6D26C9C6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2,078.53</w:t>
            </w:r>
          </w:p>
        </w:tc>
        <w:tc>
          <w:tcPr>
            <w:tcW w:w="241" w:type="dxa"/>
            <w:vAlign w:val="bottom"/>
          </w:tcPr>
          <w:p w14:paraId="27FD0D0C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0417A3B9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2,190.00</w:t>
            </w:r>
          </w:p>
        </w:tc>
        <w:tc>
          <w:tcPr>
            <w:tcW w:w="231" w:type="dxa"/>
            <w:vAlign w:val="bottom"/>
          </w:tcPr>
          <w:p w14:paraId="03F1C021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6471D3" w14:textId="19F0AE2D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4,268.53</w:t>
            </w:r>
          </w:p>
        </w:tc>
      </w:tr>
      <w:tr w:rsidR="008A7B1B" w:rsidRPr="008B492F" w14:paraId="17866D79" w14:textId="77777777" w:rsidTr="008504B7">
        <w:tc>
          <w:tcPr>
            <w:tcW w:w="2500" w:type="dxa"/>
          </w:tcPr>
          <w:p w14:paraId="4628097A" w14:textId="77777777" w:rsidR="008A7B1B" w:rsidRPr="008B492F" w:rsidRDefault="008A7B1B" w:rsidP="008A7B1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3" w:type="dxa"/>
          </w:tcPr>
          <w:p w14:paraId="090055C8" w14:textId="0BA4729C" w:rsidR="008A7B1B" w:rsidRPr="008B492F" w:rsidRDefault="00DC52FF" w:rsidP="008A7B1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</w:t>
            </w:r>
            <w:r w:rsidR="005A4C01"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7" w:type="dxa"/>
            <w:vAlign w:val="bottom"/>
          </w:tcPr>
          <w:p w14:paraId="6CE77F91" w14:textId="54CD3FCC" w:rsidR="008A7B1B" w:rsidRPr="008B492F" w:rsidRDefault="0019536E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9,503.92</w:t>
            </w:r>
          </w:p>
        </w:tc>
        <w:tc>
          <w:tcPr>
            <w:tcW w:w="236" w:type="dxa"/>
            <w:vAlign w:val="bottom"/>
          </w:tcPr>
          <w:p w14:paraId="0815DA6F" w14:textId="6AF932B8" w:rsidR="008A7B1B" w:rsidRPr="008B492F" w:rsidRDefault="008A7B1B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969986F" w14:textId="13A52179" w:rsidR="008A7B1B" w:rsidRPr="008B492F" w:rsidRDefault="0019536E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309B86E" w14:textId="77777777" w:rsidR="008A7B1B" w:rsidRPr="008B492F" w:rsidRDefault="008A7B1B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761F6591" w:rsidR="008A7B1B" w:rsidRPr="008B492F" w:rsidRDefault="003B5471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B492F">
              <w:rPr>
                <w:rFonts w:asciiTheme="majorBidi" w:hAnsiTheme="majorBidi"/>
                <w:sz w:val="24"/>
                <w:szCs w:val="24"/>
              </w:rPr>
              <w:t>10,503.92</w:t>
            </w:r>
          </w:p>
        </w:tc>
        <w:tc>
          <w:tcPr>
            <w:tcW w:w="231" w:type="dxa"/>
            <w:vAlign w:val="bottom"/>
          </w:tcPr>
          <w:p w14:paraId="1D7997B2" w14:textId="77777777" w:rsidR="008A7B1B" w:rsidRPr="008B492F" w:rsidRDefault="008A7B1B" w:rsidP="008A7B1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4156B024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10,481.75</w:t>
            </w:r>
          </w:p>
        </w:tc>
        <w:tc>
          <w:tcPr>
            <w:tcW w:w="241" w:type="dxa"/>
            <w:vAlign w:val="bottom"/>
          </w:tcPr>
          <w:p w14:paraId="6513A8E9" w14:textId="77777777" w:rsidR="008A7B1B" w:rsidRPr="008B492F" w:rsidRDefault="008A7B1B" w:rsidP="008A7B1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35B02CF8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4A396085" w14:textId="77777777" w:rsidR="008A7B1B" w:rsidRPr="008B492F" w:rsidRDefault="008A7B1B" w:rsidP="008A7B1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8AE61" w14:textId="42BA0268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11,481.75</w:t>
            </w:r>
          </w:p>
        </w:tc>
      </w:tr>
      <w:tr w:rsidR="008A7B1B" w:rsidRPr="008B492F" w14:paraId="418A859B" w14:textId="77777777" w:rsidTr="008504B7">
        <w:tc>
          <w:tcPr>
            <w:tcW w:w="2500" w:type="dxa"/>
          </w:tcPr>
          <w:p w14:paraId="247D6ED8" w14:textId="08C0257A" w:rsidR="008A7B1B" w:rsidRPr="008B492F" w:rsidRDefault="008A7B1B" w:rsidP="008A7B1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dxa"/>
          </w:tcPr>
          <w:p w14:paraId="7B122610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29785A4E" w:rsidR="008A7B1B" w:rsidRPr="008B492F" w:rsidRDefault="0019536E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11,63</w:t>
            </w:r>
            <w:r w:rsidR="00461099"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8.21</w:t>
            </w:r>
          </w:p>
        </w:tc>
        <w:tc>
          <w:tcPr>
            <w:tcW w:w="236" w:type="dxa"/>
            <w:vAlign w:val="bottom"/>
          </w:tcPr>
          <w:p w14:paraId="18FABBEE" w14:textId="7ADD882C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37B89E49" w:rsidR="008A7B1B" w:rsidRPr="008B492F" w:rsidRDefault="0019536E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3,027.00</w:t>
            </w:r>
          </w:p>
        </w:tc>
        <w:tc>
          <w:tcPr>
            <w:tcW w:w="236" w:type="dxa"/>
            <w:vAlign w:val="bottom"/>
          </w:tcPr>
          <w:p w14:paraId="6B11729B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328698CE" w:rsidR="008A7B1B" w:rsidRPr="008B492F" w:rsidRDefault="003B5471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14,66</w:t>
            </w:r>
            <w:r w:rsidR="00461099"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5.21</w:t>
            </w:r>
          </w:p>
        </w:tc>
        <w:tc>
          <w:tcPr>
            <w:tcW w:w="231" w:type="dxa"/>
            <w:vAlign w:val="bottom"/>
          </w:tcPr>
          <w:p w14:paraId="54CB297A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31B78" w14:textId="74FB213A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</w:t>
            </w: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560.28</w:t>
            </w:r>
          </w:p>
        </w:tc>
        <w:tc>
          <w:tcPr>
            <w:tcW w:w="241" w:type="dxa"/>
            <w:vAlign w:val="bottom"/>
          </w:tcPr>
          <w:p w14:paraId="3F417E85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896F" w14:textId="613698EB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190.00</w:t>
            </w:r>
          </w:p>
        </w:tc>
        <w:tc>
          <w:tcPr>
            <w:tcW w:w="231" w:type="dxa"/>
            <w:vAlign w:val="bottom"/>
          </w:tcPr>
          <w:p w14:paraId="59684E59" w14:textId="77777777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A32C" w14:textId="06954A1D" w:rsidR="008A7B1B" w:rsidRPr="008B492F" w:rsidRDefault="008A7B1B" w:rsidP="008A7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15</w:t>
            </w: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750.28</w:t>
            </w:r>
          </w:p>
        </w:tc>
      </w:tr>
    </w:tbl>
    <w:p w14:paraId="74C6688E" w14:textId="1815E9BB" w:rsidR="00C46A37" w:rsidRPr="008B492F" w:rsidRDefault="00C46A37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7"/>
        <w:gridCol w:w="671"/>
        <w:gridCol w:w="907"/>
        <w:gridCol w:w="236"/>
        <w:gridCol w:w="941"/>
        <w:gridCol w:w="236"/>
        <w:gridCol w:w="837"/>
        <w:gridCol w:w="231"/>
        <w:gridCol w:w="895"/>
        <w:gridCol w:w="242"/>
        <w:gridCol w:w="937"/>
        <w:gridCol w:w="231"/>
        <w:gridCol w:w="937"/>
      </w:tblGrid>
      <w:tr w:rsidR="00C46A37" w:rsidRPr="008B492F" w14:paraId="39A3E4FD" w14:textId="77777777" w:rsidTr="006746F7">
        <w:trPr>
          <w:tblHeader/>
        </w:trPr>
        <w:tc>
          <w:tcPr>
            <w:tcW w:w="2481" w:type="dxa"/>
          </w:tcPr>
          <w:p w14:paraId="67CB46CE" w14:textId="77777777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7C6830DD" w14:textId="2256EB48" w:rsidR="00C46A37" w:rsidRPr="008B492F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26" w:type="dxa"/>
            <w:gridSpan w:val="11"/>
          </w:tcPr>
          <w:p w14:paraId="44277AEE" w14:textId="3A0A9896" w:rsidR="00C46A37" w:rsidRPr="008B492F" w:rsidRDefault="00C46A37" w:rsidP="00F56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310C" w:rsidRPr="008B492F" w14:paraId="58D5A40A" w14:textId="77777777" w:rsidTr="006746F7">
        <w:trPr>
          <w:tblHeader/>
        </w:trPr>
        <w:tc>
          <w:tcPr>
            <w:tcW w:w="2481" w:type="dxa"/>
          </w:tcPr>
          <w:p w14:paraId="5F94804C" w14:textId="35A49F5F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F0ABAE6" w14:textId="67189C79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53" w:type="dxa"/>
            <w:gridSpan w:val="5"/>
          </w:tcPr>
          <w:p w14:paraId="39B0FAD9" w14:textId="2AB726AF" w:rsidR="003D310C" w:rsidRPr="008B492F" w:rsidRDefault="00F92AA7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8B492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8B492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1" w:type="dxa"/>
          </w:tcPr>
          <w:p w14:paraId="559422E2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42" w:type="dxa"/>
            <w:gridSpan w:val="5"/>
          </w:tcPr>
          <w:p w14:paraId="2F0B1FF4" w14:textId="7FF6BCA2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B492F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8B492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B492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3D310C" w:rsidRPr="008B492F" w14:paraId="5F156D69" w14:textId="77777777" w:rsidTr="006746F7">
        <w:trPr>
          <w:trHeight w:val="200"/>
          <w:tblHeader/>
        </w:trPr>
        <w:tc>
          <w:tcPr>
            <w:tcW w:w="2481" w:type="dxa"/>
          </w:tcPr>
          <w:p w14:paraId="1702E9A7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vAlign w:val="bottom"/>
          </w:tcPr>
          <w:p w14:paraId="65CA7339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30A2E078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12C94130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28623BA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D310C" w:rsidRPr="008B492F" w14:paraId="718DACA9" w14:textId="77777777" w:rsidTr="006746F7">
        <w:trPr>
          <w:tblHeader/>
        </w:trPr>
        <w:tc>
          <w:tcPr>
            <w:tcW w:w="2481" w:type="dxa"/>
          </w:tcPr>
          <w:p w14:paraId="541342FD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1FDC8B1" w14:textId="77777777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26" w:type="dxa"/>
            <w:gridSpan w:val="11"/>
            <w:vAlign w:val="bottom"/>
          </w:tcPr>
          <w:p w14:paraId="0008ED8B" w14:textId="41C84EB2" w:rsidR="003D310C" w:rsidRPr="008B492F" w:rsidRDefault="003D310C" w:rsidP="003D3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746F7" w:rsidRPr="008B492F" w14:paraId="0F44939C" w14:textId="77777777" w:rsidTr="006746F7">
        <w:tc>
          <w:tcPr>
            <w:tcW w:w="2481" w:type="dxa"/>
          </w:tcPr>
          <w:p w14:paraId="6325C4F3" w14:textId="77777777" w:rsidR="006746F7" w:rsidRPr="008B492F" w:rsidRDefault="006746F7" w:rsidP="006746F7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1" w:type="dxa"/>
          </w:tcPr>
          <w:p w14:paraId="3B018D66" w14:textId="77FF1BD3" w:rsidR="006746F7" w:rsidRPr="008B492F" w:rsidRDefault="006746F7" w:rsidP="006746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1B0CE262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45906DD0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6" w:type="dxa"/>
            <w:vAlign w:val="bottom"/>
          </w:tcPr>
          <w:p w14:paraId="210A5DFD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25C46A36" w14:textId="1124A394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7B2B4F0A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0BCF6928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2F01EB1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1" w:type="dxa"/>
            <w:vAlign w:val="bottom"/>
          </w:tcPr>
          <w:p w14:paraId="3608C6E3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09C2BFCB" w14:textId="77A496BC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</w:tr>
      <w:tr w:rsidR="006746F7" w:rsidRPr="008B492F" w14:paraId="085E7C13" w14:textId="77777777" w:rsidTr="006746F7">
        <w:tc>
          <w:tcPr>
            <w:tcW w:w="2481" w:type="dxa"/>
          </w:tcPr>
          <w:p w14:paraId="54DF7860" w14:textId="77777777" w:rsidR="006746F7" w:rsidRPr="008B492F" w:rsidRDefault="006746F7" w:rsidP="006746F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1" w:type="dxa"/>
          </w:tcPr>
          <w:p w14:paraId="1C19D744" w14:textId="31D21775" w:rsidR="006746F7" w:rsidRPr="008B492F" w:rsidRDefault="00DC52FF" w:rsidP="006746F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bottom"/>
          </w:tcPr>
          <w:p w14:paraId="2663FDC2" w14:textId="5909ABFF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0ABBD7" w14:textId="77777777" w:rsidR="006746F7" w:rsidRPr="008B492F" w:rsidRDefault="006746F7" w:rsidP="006746F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557B1009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vAlign w:val="bottom"/>
          </w:tcPr>
          <w:p w14:paraId="71BD33A5" w14:textId="77777777" w:rsidR="006746F7" w:rsidRPr="008B492F" w:rsidRDefault="006746F7" w:rsidP="006746F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</w:tcPr>
          <w:p w14:paraId="0273293F" w14:textId="752AA540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1702035F" w14:textId="77777777" w:rsidR="006746F7" w:rsidRPr="008B492F" w:rsidRDefault="006746F7" w:rsidP="006746F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7113D34E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120.00</w:t>
            </w:r>
          </w:p>
        </w:tc>
        <w:tc>
          <w:tcPr>
            <w:tcW w:w="242" w:type="dxa"/>
            <w:vAlign w:val="bottom"/>
          </w:tcPr>
          <w:p w14:paraId="3EB98FA5" w14:textId="77777777" w:rsidR="006746F7" w:rsidRPr="008B492F" w:rsidRDefault="006746F7" w:rsidP="006746F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209E4F26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79100D89" w14:textId="77777777" w:rsidR="006746F7" w:rsidRPr="008B492F" w:rsidRDefault="006746F7" w:rsidP="006746F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77E431FC" w14:textId="744F295C" w:rsidR="006746F7" w:rsidRPr="008B492F" w:rsidRDefault="006746F7" w:rsidP="00441B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sz w:val="24"/>
                <w:szCs w:val="24"/>
              </w:rPr>
              <w:t>1,120.00</w:t>
            </w:r>
          </w:p>
        </w:tc>
      </w:tr>
      <w:tr w:rsidR="006746F7" w:rsidRPr="008B492F" w14:paraId="7AD0EA49" w14:textId="77777777" w:rsidTr="006746F7">
        <w:tc>
          <w:tcPr>
            <w:tcW w:w="2481" w:type="dxa"/>
          </w:tcPr>
          <w:p w14:paraId="2BCA8B31" w14:textId="4004871C" w:rsidR="006746F7" w:rsidRPr="008B492F" w:rsidRDefault="006746F7" w:rsidP="006746F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1" w:type="dxa"/>
          </w:tcPr>
          <w:p w14:paraId="144AA9AD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63182D60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7A9D9CF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29935B24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6" w:type="dxa"/>
            <w:vAlign w:val="bottom"/>
          </w:tcPr>
          <w:p w14:paraId="1C724346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3C058491" w:rsidR="006746F7" w:rsidRPr="008B492F" w:rsidRDefault="00865379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1" w:type="dxa"/>
            <w:vAlign w:val="bottom"/>
          </w:tcPr>
          <w:p w14:paraId="154DB9E6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508F9C82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120.00</w:t>
            </w:r>
          </w:p>
        </w:tc>
        <w:tc>
          <w:tcPr>
            <w:tcW w:w="242" w:type="dxa"/>
            <w:vAlign w:val="bottom"/>
          </w:tcPr>
          <w:p w14:paraId="2152C05E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4DC201AD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</w:t>
            </w: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897.00</w:t>
            </w:r>
          </w:p>
        </w:tc>
        <w:tc>
          <w:tcPr>
            <w:tcW w:w="231" w:type="dxa"/>
            <w:vAlign w:val="bottom"/>
          </w:tcPr>
          <w:p w14:paraId="74AA1487" w14:textId="77777777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3AA3900F" w:rsidR="006746F7" w:rsidRPr="008B492F" w:rsidRDefault="006746F7" w:rsidP="00674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</w:t>
            </w:r>
            <w:r w:rsidRPr="008B49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B492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017.00</w:t>
            </w:r>
          </w:p>
        </w:tc>
      </w:tr>
    </w:tbl>
    <w:p w14:paraId="526C93BD" w14:textId="385AF094" w:rsidR="00C46A37" w:rsidRPr="008B492F" w:rsidRDefault="00C46A37" w:rsidP="00C46A3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232AA98" w14:textId="01CA983A" w:rsidR="006158E3" w:rsidRPr="008B492F" w:rsidRDefault="00C83B8D" w:rsidP="00E002DB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งวดหกเดือนสิ้นสุดวันที่ </w:t>
      </w:r>
      <w:r w:rsidRPr="008B492F">
        <w:rPr>
          <w:rFonts w:asciiTheme="majorBidi" w:hAnsiTheme="majorBidi" w:cstheme="majorBidi"/>
          <w:sz w:val="28"/>
          <w:szCs w:val="28"/>
        </w:rPr>
        <w:t xml:space="preserve">31 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8B492F">
        <w:rPr>
          <w:rFonts w:asciiTheme="majorBidi" w:hAnsiTheme="majorBidi" w:cstheme="majorBidi"/>
          <w:sz w:val="28"/>
          <w:szCs w:val="28"/>
        </w:rPr>
        <w:t>2568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AC5CE4" w:rsidRPr="008B492F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513669" w:rsidRPr="008B492F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เงินเบิกเกินบัญชีเพิ่มขึ้นจำนวน</w:t>
      </w:r>
      <w:r w:rsidR="002A2C91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091694" w:rsidRPr="008B492F">
        <w:rPr>
          <w:rFonts w:asciiTheme="majorBidi" w:hAnsiTheme="majorBidi" w:cstheme="majorBidi"/>
          <w:sz w:val="28"/>
          <w:szCs w:val="28"/>
        </w:rPr>
        <w:t>4</w:t>
      </w:r>
      <w:r w:rsidR="00AD74F7" w:rsidRPr="008B492F">
        <w:rPr>
          <w:rFonts w:asciiTheme="majorBidi" w:hAnsiTheme="majorBidi" w:cstheme="majorBidi"/>
          <w:sz w:val="28"/>
          <w:szCs w:val="28"/>
        </w:rPr>
        <w:t>5.38</w:t>
      </w:r>
      <w:r w:rsidR="002A2C91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513669" w:rsidRPr="008B492F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0E3911" w:rsidRPr="008B492F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FB2952" w:rsidRPr="008B492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091694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6E31A1" w:rsidRPr="008B492F">
        <w:rPr>
          <w:rFonts w:asciiTheme="majorBidi" w:hAnsiTheme="majorBidi" w:cstheme="majorBidi"/>
          <w:sz w:val="28"/>
          <w:szCs w:val="28"/>
        </w:rPr>
        <w:t>346</w:t>
      </w:r>
      <w:r w:rsidR="00091694" w:rsidRPr="008B492F">
        <w:rPr>
          <w:rFonts w:asciiTheme="majorBidi" w:hAnsiTheme="majorBidi" w:cstheme="majorBidi"/>
          <w:sz w:val="28"/>
          <w:szCs w:val="28"/>
        </w:rPr>
        <w:t xml:space="preserve">.22 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B44B43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โดยมีอัตรา</w:t>
      </w:r>
      <w:r w:rsidR="00671690" w:rsidRPr="008B492F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</w:t>
      </w:r>
      <w:r w:rsidR="00F27580" w:rsidRPr="008B492F">
        <w:rPr>
          <w:rFonts w:asciiTheme="majorBidi" w:hAnsiTheme="majorBidi" w:cstheme="majorBidi"/>
          <w:sz w:val="28"/>
          <w:szCs w:val="28"/>
          <w:cs/>
        </w:rPr>
        <w:br/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ต่อปี</w:t>
      </w:r>
      <w:r w:rsidR="0025043C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76ADC" w:rsidRPr="008B49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อัตราดอกเบี้ยคงที่ต่อปี กลุ่</w:t>
      </w:r>
      <w:r w:rsidR="00D17E00" w:rsidRPr="008B492F">
        <w:rPr>
          <w:rFonts w:asciiTheme="majorBidi" w:hAnsiTheme="majorBidi" w:cstheme="majorBidi" w:hint="cs"/>
          <w:sz w:val="28"/>
          <w:szCs w:val="28"/>
          <w:cs/>
        </w:rPr>
        <w:t>ม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8B492F">
        <w:rPr>
          <w:rFonts w:asciiTheme="majorBidi" w:hAnsiTheme="majorBidi" w:cstheme="majorBidi"/>
          <w:sz w:val="28"/>
          <w:szCs w:val="28"/>
        </w:rPr>
        <w:t>1</w:t>
      </w:r>
      <w:r w:rsidR="00D24359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8B492F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5252A85" w14:textId="77777777" w:rsidR="006158E3" w:rsidRPr="008B492F" w:rsidRDefault="006158E3" w:rsidP="006158E3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28E6169E" w14:textId="23A5D48A" w:rsidR="00F071B2" w:rsidRPr="008B492F" w:rsidRDefault="00F071B2" w:rsidP="00E002DB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DC33FC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3B8D" w:rsidRPr="008B492F">
        <w:rPr>
          <w:rFonts w:asciiTheme="majorBidi" w:hAnsiTheme="majorBidi" w:cstheme="majorBidi"/>
          <w:sz w:val="28"/>
          <w:szCs w:val="28"/>
        </w:rPr>
        <w:t xml:space="preserve">31 </w:t>
      </w:r>
      <w:r w:rsidR="00C83B8D" w:rsidRPr="008B492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C83B8D" w:rsidRPr="008B492F">
        <w:rPr>
          <w:rFonts w:asciiTheme="majorBidi" w:hAnsiTheme="majorBidi" w:cstheme="majorBidi"/>
          <w:sz w:val="28"/>
          <w:szCs w:val="28"/>
        </w:rPr>
        <w:t>2568</w:t>
      </w:r>
      <w:r w:rsidR="00C83B8D" w:rsidRPr="008B49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492F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8B492F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8B492F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="00C86A9A" w:rsidRPr="008B492F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8B492F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0C5EFB" w:rsidRPr="008B492F">
        <w:rPr>
          <w:rFonts w:asciiTheme="majorBidi" w:hAnsiTheme="majorBidi" w:cstheme="majorBidi"/>
          <w:sz w:val="28"/>
          <w:szCs w:val="28"/>
          <w:cs/>
        </w:rPr>
        <w:br/>
      </w:r>
      <w:r w:rsidR="00282C54" w:rsidRPr="008B492F">
        <w:rPr>
          <w:rFonts w:asciiTheme="majorBidi" w:hAnsiTheme="majorBidi" w:cstheme="majorBidi" w:hint="cs"/>
          <w:sz w:val="28"/>
          <w:szCs w:val="28"/>
          <w:cs/>
        </w:rPr>
        <w:t>เงินต้น</w:t>
      </w:r>
      <w:r w:rsidR="00C86A9A" w:rsidRPr="008B492F">
        <w:rPr>
          <w:rFonts w:asciiTheme="majorBidi" w:hAnsiTheme="majorBidi" w:cstheme="majorBidi" w:hint="cs"/>
          <w:sz w:val="28"/>
          <w:szCs w:val="28"/>
          <w:cs/>
        </w:rPr>
        <w:t>ส่วนที่เหลือ</w:t>
      </w:r>
      <w:r w:rsidR="00EE4864" w:rsidRPr="008B492F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8B492F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EE4864" w:rsidRPr="008B492F">
        <w:rPr>
          <w:rFonts w:asciiTheme="majorBidi" w:hAnsiTheme="majorBidi" w:cs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17526" w:rsidRPr="008B492F">
        <w:rPr>
          <w:rFonts w:asciiTheme="majorBidi" w:hAnsiTheme="majorBidi" w:cstheme="majorBidi" w:hint="cs"/>
          <w:sz w:val="28"/>
          <w:szCs w:val="28"/>
          <w:cs/>
        </w:rPr>
        <w:t>โดยส่วนที่มีกำหนดชำระคืนภายใน</w:t>
      </w:r>
      <w:r w:rsidR="00B17526" w:rsidRPr="008B492F">
        <w:rPr>
          <w:rFonts w:asciiTheme="majorBidi" w:hAnsiTheme="majorBidi" w:cstheme="majorBidi"/>
          <w:sz w:val="28"/>
          <w:szCs w:val="28"/>
        </w:rPr>
        <w:t xml:space="preserve"> 1</w:t>
      </w:r>
      <w:r w:rsidR="00B17526" w:rsidRPr="008B492F">
        <w:rPr>
          <w:rFonts w:asciiTheme="majorBidi" w:hAnsiTheme="majorBidi" w:cstheme="majorBidi" w:hint="cs"/>
          <w:sz w:val="28"/>
          <w:szCs w:val="28"/>
          <w:cs/>
        </w:rPr>
        <w:t xml:space="preserve"> ปี จะถูกจัดประเภทเป็นเงินกู้ยืมระยะยาวจากสถาบันการเงินที่ถึงกำหนดชำระภายในหนึ่งปี</w:t>
      </w:r>
    </w:p>
    <w:p w14:paraId="7A451F2B" w14:textId="631C49C8" w:rsidR="00E02CF6" w:rsidRPr="008B492F" w:rsidRDefault="00E02CF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07A397EE" w:rsidR="00EE4864" w:rsidRPr="008B492F" w:rsidRDefault="00EE4864" w:rsidP="00EE48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492F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084AFE" w:rsidRPr="008B492F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8B492F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="00274D86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04BF2" w:rsidRPr="008B492F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74D86" w:rsidRPr="008B492F">
        <w:rPr>
          <w:rFonts w:asciiTheme="majorBidi" w:hAnsiTheme="majorBidi" w:cstheme="majorBidi" w:hint="cs"/>
          <w:sz w:val="28"/>
          <w:szCs w:val="28"/>
          <w:cs/>
        </w:rPr>
        <w:t>การดำรง</w:t>
      </w:r>
      <w:r w:rsidR="00274D86" w:rsidRPr="008B492F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8B492F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DFE7D39" w14:textId="77777777" w:rsidR="00F071B2" w:rsidRPr="008B492F" w:rsidRDefault="00F071B2" w:rsidP="000458CD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9B3EC47" w14:textId="0FDBCEAD" w:rsidR="00877D27" w:rsidRPr="008B492F" w:rsidRDefault="008C6878" w:rsidP="008C687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ณ วันที่ </w:t>
      </w:r>
      <w:r w:rsidR="00C83B8D" w:rsidRPr="008B492F">
        <w:rPr>
          <w:rFonts w:asciiTheme="majorBidi" w:hAnsiTheme="majorBidi" w:cstheme="majorBidi"/>
          <w:sz w:val="28"/>
          <w:szCs w:val="28"/>
        </w:rPr>
        <w:t xml:space="preserve">31 </w:t>
      </w:r>
      <w:r w:rsidR="00C83B8D" w:rsidRPr="008B492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C83B8D" w:rsidRPr="008B492F">
        <w:rPr>
          <w:rFonts w:asciiTheme="majorBidi" w:hAnsiTheme="majorBidi" w:cstheme="majorBidi"/>
          <w:sz w:val="28"/>
          <w:szCs w:val="28"/>
        </w:rPr>
        <w:t>2568</w:t>
      </w:r>
      <w:r w:rsidR="00C83B8D" w:rsidRPr="008B49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71B2" w:rsidRPr="008B492F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</w:t>
      </w:r>
      <w:r w:rsidR="00A877F8" w:rsidRPr="008B492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071B2" w:rsidRPr="008B492F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</w:t>
      </w:r>
      <w:r w:rsidR="00282C54" w:rsidRPr="008B492F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="00F071B2" w:rsidRPr="008B492F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="00F071B2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8B492F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อัตราดอกเบี้ย </w:t>
      </w:r>
      <w:r w:rsidR="00711A72" w:rsidRPr="008B492F">
        <w:rPr>
          <w:rFonts w:asciiTheme="majorBidi" w:hAnsiTheme="majorBidi" w:cstheme="majorBidi"/>
          <w:sz w:val="28"/>
          <w:szCs w:val="28"/>
        </w:rPr>
        <w:t>SOF</w:t>
      </w:r>
      <w:r w:rsidR="003119B2" w:rsidRPr="008B492F">
        <w:rPr>
          <w:rFonts w:asciiTheme="majorBidi" w:hAnsiTheme="majorBidi" w:cstheme="majorBidi"/>
          <w:sz w:val="28"/>
          <w:szCs w:val="28"/>
        </w:rPr>
        <w:t>R</w:t>
      </w:r>
      <w:r w:rsidR="00F071B2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CA53C1" w:rsidRPr="008B492F">
        <w:rPr>
          <w:rFonts w:asciiTheme="majorBidi" w:hAnsiTheme="majorBidi" w:cstheme="majorBidi"/>
          <w:sz w:val="28"/>
          <w:szCs w:val="28"/>
        </w:rPr>
        <w:t>3</w:t>
      </w:r>
      <w:r w:rsidR="00F071B2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8B492F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F071B2" w:rsidRPr="008B492F">
        <w:rPr>
          <w:rFonts w:asciiTheme="majorBidi" w:hAnsiTheme="majorBidi" w:cstheme="majorBidi"/>
          <w:sz w:val="28"/>
          <w:szCs w:val="28"/>
        </w:rPr>
        <w:t>TH</w:t>
      </w:r>
      <w:r w:rsidR="00711A72" w:rsidRPr="008B492F">
        <w:rPr>
          <w:rFonts w:asciiTheme="majorBidi" w:hAnsiTheme="majorBidi" w:cstheme="majorBidi"/>
          <w:sz w:val="28"/>
          <w:szCs w:val="28"/>
        </w:rPr>
        <w:t>OR</w:t>
      </w:r>
      <w:r w:rsidR="006F38A1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AB1E17" w:rsidRPr="008B492F">
        <w:rPr>
          <w:rFonts w:asciiTheme="majorBidi" w:hAnsiTheme="majorBidi" w:cstheme="majorBidi" w:hint="cs"/>
          <w:sz w:val="28"/>
          <w:szCs w:val="28"/>
          <w:cs/>
        </w:rPr>
        <w:t>เฉ</w:t>
      </w:r>
      <w:r w:rsidR="00744ACE" w:rsidRPr="008B492F">
        <w:rPr>
          <w:rFonts w:asciiTheme="majorBidi" w:hAnsiTheme="majorBidi" w:cstheme="majorBidi" w:hint="cs"/>
          <w:sz w:val="28"/>
          <w:szCs w:val="28"/>
          <w:cs/>
        </w:rPr>
        <w:t xml:space="preserve">ลี่ย </w:t>
      </w:r>
      <w:r w:rsidR="00CA53C1" w:rsidRPr="008B492F">
        <w:rPr>
          <w:rFonts w:asciiTheme="majorBidi" w:hAnsiTheme="majorBidi" w:cstheme="majorBidi"/>
          <w:sz w:val="28"/>
          <w:szCs w:val="28"/>
        </w:rPr>
        <w:t>3</w:t>
      </w:r>
      <w:r w:rsidR="00744ACE" w:rsidRPr="008B492F">
        <w:rPr>
          <w:rFonts w:asciiTheme="majorBidi" w:hAnsiTheme="majorBidi" w:cstheme="majorBidi" w:hint="cs"/>
          <w:sz w:val="28"/>
          <w:szCs w:val="28"/>
          <w:cs/>
        </w:rPr>
        <w:t xml:space="preserve"> เดือน </w:t>
      </w:r>
      <w:r w:rsidR="00F071B2" w:rsidRPr="008B492F">
        <w:rPr>
          <w:rFonts w:asciiTheme="majorBidi" w:hAnsiTheme="majorBidi" w:cstheme="majorBidi" w:hint="cs"/>
          <w:sz w:val="28"/>
          <w:szCs w:val="28"/>
          <w:cs/>
        </w:rPr>
        <w:t>บวกอัตราส่วนเพิ่มคงที่ต่อป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486AFA20" w14:textId="77777777" w:rsidR="00877D27" w:rsidRPr="008B492F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4E3EA4FF" w:rsidR="00F071B2" w:rsidRPr="008B492F" w:rsidRDefault="00F071B2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lastRenderedPageBreak/>
        <w:t>เงินกู้ยืม</w:t>
      </w:r>
      <w:r w:rsidR="007F7F7F" w:rsidRPr="008B492F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8B492F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</w:t>
      </w:r>
      <w:r w:rsidR="007F7F7F" w:rsidRPr="008B492F">
        <w:rPr>
          <w:rFonts w:asciiTheme="majorBidi" w:hAnsiTheme="majorBidi"/>
          <w:sz w:val="28"/>
          <w:szCs w:val="28"/>
          <w:cs/>
        </w:rPr>
        <w:t>ชำระคืนภายในระยะเวลาที่กำหนดไว้ในสัญญาเงินกู้</w:t>
      </w:r>
      <w:r w:rsidR="007F7F7F" w:rsidRPr="008B492F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8B492F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="00F733B8" w:rsidRPr="008B492F">
        <w:rPr>
          <w:rFonts w:asciiTheme="majorBidi" w:hAnsiTheme="majorBidi" w:hint="cs"/>
          <w:sz w:val="28"/>
          <w:szCs w:val="28"/>
          <w:cs/>
        </w:rPr>
        <w:t>ที่</w:t>
      </w:r>
      <w:r w:rsidR="007F7F7F" w:rsidRPr="008B492F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="00CA53C1" w:rsidRPr="008B492F">
        <w:rPr>
          <w:rFonts w:asciiTheme="majorBidi" w:hAnsiTheme="majorBidi"/>
          <w:sz w:val="28"/>
          <w:szCs w:val="28"/>
        </w:rPr>
        <w:t>1</w:t>
      </w:r>
      <w:r w:rsidR="007F7F7F" w:rsidRPr="008B492F">
        <w:rPr>
          <w:rFonts w:asciiTheme="majorBidi" w:hAnsiTheme="majorBidi"/>
          <w:sz w:val="28"/>
          <w:szCs w:val="28"/>
          <w:cs/>
        </w:rPr>
        <w:t xml:space="preserve"> ปี</w:t>
      </w:r>
      <w:r w:rsidR="00F733B8" w:rsidRPr="008B492F">
        <w:rPr>
          <w:rFonts w:asciiTheme="majorBidi" w:hAnsiTheme="majorBidi" w:hint="cs"/>
          <w:sz w:val="28"/>
          <w:szCs w:val="28"/>
          <w:cs/>
        </w:rPr>
        <w:t xml:space="preserve"> </w:t>
      </w:r>
      <w:r w:rsidR="007F7F7F" w:rsidRPr="008B492F">
        <w:rPr>
          <w:rFonts w:asciiTheme="majorBidi" w:hAnsiTheme="majorBidi"/>
          <w:sz w:val="28"/>
          <w:szCs w:val="28"/>
          <w:cs/>
        </w:rPr>
        <w:t>จะถูกจัดประเภท</w:t>
      </w:r>
      <w:r w:rsidR="00F733B8" w:rsidRPr="008B492F">
        <w:rPr>
          <w:rFonts w:asciiTheme="majorBidi" w:hAnsiTheme="majorBidi" w:hint="cs"/>
          <w:sz w:val="28"/>
          <w:szCs w:val="28"/>
          <w:cs/>
        </w:rPr>
        <w:t>เป็น</w:t>
      </w:r>
      <w:r w:rsidR="007F7F7F" w:rsidRPr="008B492F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="00F733B8" w:rsidRPr="008B492F">
        <w:rPr>
          <w:rFonts w:asciiTheme="majorBidi" w:hAnsiTheme="majorBidi" w:hint="cs"/>
          <w:sz w:val="28"/>
          <w:szCs w:val="28"/>
          <w:cs/>
        </w:rPr>
        <w:t>หนึ่ง</w:t>
      </w:r>
      <w:r w:rsidR="007F7F7F" w:rsidRPr="008B492F">
        <w:rPr>
          <w:rFonts w:asciiTheme="majorBidi" w:hAnsiTheme="majorBidi"/>
          <w:sz w:val="28"/>
          <w:szCs w:val="28"/>
          <w:cs/>
        </w:rPr>
        <w:t>ปี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FD61033" w14:textId="77777777" w:rsidR="00E112AF" w:rsidRPr="008B492F" w:rsidRDefault="00E112AF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460D6694" w:rsidR="00F071B2" w:rsidRPr="008B492F" w:rsidRDefault="00F071B2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</w:t>
      </w:r>
      <w:r w:rsidRPr="008B492F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8B49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Pr="008B492F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8B492F">
        <w:rPr>
          <w:rFonts w:asciiTheme="majorBidi" w:hAnsiTheme="majorBidi" w:cstheme="majorBidi"/>
          <w:sz w:val="28"/>
          <w:szCs w:val="28"/>
          <w:cs/>
        </w:rPr>
        <w:t>ต่อกำไรก่อนหั</w:t>
      </w:r>
      <w:r w:rsidR="00441B9C" w:rsidRPr="008B492F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8B492F">
        <w:rPr>
          <w:rFonts w:asciiTheme="majorBidi" w:hAnsiTheme="majorBidi" w:cstheme="majorBidi"/>
          <w:sz w:val="28"/>
          <w:szCs w:val="28"/>
          <w:cs/>
        </w:rPr>
        <w:t>ดอกเบี้ยจ่าย ภาษี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="008C70C6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8C70C6" w:rsidRPr="008B492F">
        <w:rPr>
          <w:rFonts w:asciiTheme="majorBidi" w:hAnsiTheme="majorBidi"/>
          <w:sz w:val="28"/>
          <w:szCs w:val="28"/>
          <w:cs/>
        </w:rPr>
        <w:t>การดำรงสัดส่วนภาระหนี้ต่อมูลค่าหลักประกันไม่เกินร้อยละ 60 ของมูลค่าตลาดยุติธรรมของทรัพย์หลักประกัน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</w:t>
      </w:r>
      <w:r w:rsidR="00193A7B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B59D4" w:rsidRPr="008B492F">
        <w:rPr>
          <w:rFonts w:asciiTheme="majorBidi" w:hAnsiTheme="majorBidi" w:cstheme="majorBidi" w:hint="cs"/>
          <w:sz w:val="28"/>
          <w:szCs w:val="28"/>
          <w:cs/>
        </w:rPr>
        <w:t>และการโอน</w:t>
      </w:r>
      <w:r w:rsidR="00D612A2" w:rsidRPr="008B492F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สิทธิในสัญญาประกันภัย </w:t>
      </w:r>
      <w:r w:rsidRPr="008B492F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1CFE6C0B" w14:textId="77777777" w:rsidR="00274D86" w:rsidRPr="008B492F" w:rsidRDefault="00274D86" w:rsidP="00274D86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3B7D02C1" w:rsidR="00F071B2" w:rsidRPr="008B492F" w:rsidRDefault="00F071B2" w:rsidP="000458CD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ไปจดจำนองไว้กับสถาบันการเงิน </w:t>
      </w:r>
      <w:r w:rsidR="00474B97" w:rsidRPr="008B492F">
        <w:rPr>
          <w:rFonts w:asciiTheme="majorBidi" w:hAnsiTheme="majorBidi" w:cstheme="majorBidi" w:hint="cs"/>
          <w:sz w:val="28"/>
          <w:szCs w:val="28"/>
          <w:cs/>
        </w:rPr>
        <w:t>รวมถึง</w:t>
      </w:r>
      <w:r w:rsidR="004B690D" w:rsidRPr="008B492F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สิทธิในสัญญาเช่าที่ดิน และสิทธิเรียกร้องในบัญชีเงินฝากธนาคารและพันธบัตร </w:t>
      </w:r>
      <w:r w:rsidRPr="008B492F">
        <w:rPr>
          <w:rFonts w:asciiTheme="majorBidi" w:hAnsiTheme="majorBidi" w:cstheme="majorBidi"/>
          <w:sz w:val="28"/>
          <w:szCs w:val="28"/>
          <w:cs/>
        </w:rPr>
        <w:t>เพื่อใช้เป็นหลักประกัน</w:t>
      </w:r>
      <w:r w:rsidR="005E1349" w:rsidRPr="008B492F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8B492F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8B492F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265D2A91" w:rsidR="002A74DB" w:rsidRPr="008B492F" w:rsidRDefault="002A74DB" w:rsidP="002A74DB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C83B8D" w:rsidRPr="008B492F">
        <w:rPr>
          <w:rFonts w:asciiTheme="majorBidi" w:hAnsiTheme="majorBidi" w:cstheme="majorBidi"/>
          <w:sz w:val="28"/>
          <w:szCs w:val="28"/>
        </w:rPr>
        <w:t xml:space="preserve">31 </w:t>
      </w:r>
      <w:r w:rsidR="00C83B8D" w:rsidRPr="008B492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C83B8D" w:rsidRPr="008B492F">
        <w:rPr>
          <w:rFonts w:asciiTheme="majorBidi" w:hAnsiTheme="majorBidi" w:cstheme="majorBidi"/>
          <w:sz w:val="28"/>
          <w:szCs w:val="28"/>
        </w:rPr>
        <w:t>2568</w:t>
      </w:r>
      <w:r w:rsidR="00C83B8D" w:rsidRPr="008B49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กลุ่มบริษัทและบริษัทมีวงเงินสินเชื่อซึ่งยังไม่ได้เบิกใช้จำนวน</w:t>
      </w:r>
      <w:r w:rsidR="00C459D9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1141" w:rsidRPr="008B492F">
        <w:rPr>
          <w:rFonts w:asciiTheme="majorBidi" w:hAnsiTheme="majorBidi" w:cstheme="majorBidi"/>
          <w:sz w:val="28"/>
          <w:szCs w:val="28"/>
        </w:rPr>
        <w:t>15,84</w:t>
      </w:r>
      <w:r w:rsidR="00461099" w:rsidRPr="008B492F">
        <w:rPr>
          <w:rFonts w:asciiTheme="majorBidi" w:hAnsiTheme="majorBidi" w:cstheme="majorBidi"/>
          <w:sz w:val="28"/>
          <w:szCs w:val="28"/>
        </w:rPr>
        <w:t>4.36</w:t>
      </w:r>
      <w:r w:rsidR="00A92BEC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="00873418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="009902BB" w:rsidRPr="008B492F">
        <w:rPr>
          <w:rFonts w:asciiTheme="majorBidi" w:hAnsiTheme="majorBidi" w:cstheme="majorBidi"/>
          <w:sz w:val="28"/>
          <w:szCs w:val="28"/>
        </w:rPr>
        <w:t>2,689.85</w:t>
      </w:r>
      <w:r w:rsidR="00A92BEC" w:rsidRPr="008B492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8B492F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CA53C1" w:rsidRPr="008B492F">
        <w:rPr>
          <w:rFonts w:asciiTheme="majorBidi" w:hAnsiTheme="majorBidi" w:cstheme="majorBidi"/>
          <w:i/>
          <w:iCs/>
          <w:sz w:val="28"/>
          <w:szCs w:val="28"/>
        </w:rPr>
        <w:t>30</w:t>
      </w:r>
      <w:r w:rsidRPr="008B49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B492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CA53C1" w:rsidRPr="008B492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8A7B1B" w:rsidRPr="008B492F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8B492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A7B1B" w:rsidRPr="008B492F">
        <w:rPr>
          <w:rFonts w:asciiTheme="majorBidi" w:hAnsiTheme="majorBidi" w:cstheme="majorBidi"/>
          <w:i/>
          <w:iCs/>
          <w:sz w:val="28"/>
          <w:szCs w:val="28"/>
        </w:rPr>
        <w:t>15,651.64</w:t>
      </w:r>
      <w:r w:rsidR="008A7B1B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Pr="008B492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8A7B1B" w:rsidRPr="008B492F">
        <w:rPr>
          <w:rFonts w:asciiTheme="majorBidi" w:hAnsiTheme="majorBidi" w:cstheme="majorBidi"/>
          <w:i/>
          <w:iCs/>
          <w:sz w:val="28"/>
          <w:szCs w:val="28"/>
        </w:rPr>
        <w:t>2,6</w:t>
      </w:r>
      <w:r w:rsidR="00374163" w:rsidRPr="008B492F">
        <w:rPr>
          <w:rFonts w:asciiTheme="majorBidi" w:hAnsiTheme="majorBidi" w:cstheme="majorBidi"/>
          <w:i/>
          <w:iCs/>
          <w:sz w:val="28"/>
          <w:szCs w:val="28"/>
        </w:rPr>
        <w:t>89.85</w:t>
      </w:r>
      <w:r w:rsidR="008A7B1B" w:rsidRPr="008B492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492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8B492F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8B492F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2A74DB" w:rsidRPr="008B492F" w:rsidSect="00C22D45">
          <w:headerReference w:type="default" r:id="rId11"/>
          <w:footerReference w:type="default" r:id="rId12"/>
          <w:type w:val="nextColumn"/>
          <w:pgSz w:w="11909" w:h="16834" w:code="9"/>
          <w:pgMar w:top="691" w:right="1152" w:bottom="630" w:left="1152" w:header="720" w:footer="720" w:gutter="0"/>
          <w:pgNumType w:start="17"/>
          <w:cols w:space="720"/>
        </w:sectPr>
      </w:pPr>
    </w:p>
    <w:p w14:paraId="08FC89E0" w14:textId="58231D13" w:rsidR="00CA3B97" w:rsidRPr="008B492F" w:rsidRDefault="000F047A" w:rsidP="00CA3B97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132984420"/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0"/>
    </w:p>
    <w:p w14:paraId="2B460021" w14:textId="77777777" w:rsidR="00A92BEC" w:rsidRPr="008B492F" w:rsidRDefault="00A92BEC" w:rsidP="00FF7ECB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31571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74"/>
        <w:gridCol w:w="548"/>
        <w:gridCol w:w="255"/>
        <w:gridCol w:w="587"/>
        <w:gridCol w:w="250"/>
        <w:gridCol w:w="556"/>
        <w:gridCol w:w="259"/>
        <w:gridCol w:w="616"/>
        <w:gridCol w:w="236"/>
        <w:gridCol w:w="570"/>
        <w:gridCol w:w="259"/>
        <w:gridCol w:w="616"/>
        <w:gridCol w:w="257"/>
        <w:gridCol w:w="566"/>
        <w:gridCol w:w="261"/>
        <w:gridCol w:w="577"/>
        <w:gridCol w:w="248"/>
        <w:gridCol w:w="568"/>
        <w:gridCol w:w="255"/>
        <w:gridCol w:w="588"/>
        <w:gridCol w:w="236"/>
        <w:gridCol w:w="576"/>
        <w:gridCol w:w="255"/>
        <w:gridCol w:w="604"/>
        <w:gridCol w:w="257"/>
        <w:gridCol w:w="625"/>
        <w:gridCol w:w="260"/>
        <w:gridCol w:w="686"/>
        <w:gridCol w:w="20"/>
        <w:gridCol w:w="2250"/>
        <w:gridCol w:w="2250"/>
        <w:gridCol w:w="2250"/>
        <w:gridCol w:w="2250"/>
        <w:gridCol w:w="2250"/>
        <w:gridCol w:w="2250"/>
        <w:gridCol w:w="2250"/>
      </w:tblGrid>
      <w:tr w:rsidR="006A3AF2" w:rsidRPr="008B492F" w14:paraId="639342D5" w14:textId="77777777" w:rsidTr="00856FF2">
        <w:trPr>
          <w:gridAfter w:val="7"/>
          <w:wAfter w:w="15750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8B492F" w:rsidRDefault="006A3AF2" w:rsidP="008465D3">
            <w:pPr>
              <w:spacing w:line="240" w:lineRule="auto"/>
              <w:ind w:left="-288" w:firstLine="2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8B492F" w:rsidRDefault="006A3AF2" w:rsidP="008465D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8B492F" w:rsidRDefault="006A3AF2" w:rsidP="008465D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4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8B492F" w:rsidRDefault="006A3AF2" w:rsidP="008465D3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A7B1B" w:rsidRPr="008B492F" w14:paraId="1BA67622" w14:textId="77777777" w:rsidTr="00856FF2">
        <w:trPr>
          <w:gridAfter w:val="7"/>
          <w:wAfter w:w="15750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14C5F1F6" w:rsidR="008A7B1B" w:rsidRPr="008B492F" w:rsidRDefault="00F92AA7" w:rsidP="008A7B1B">
            <w:pPr>
              <w:spacing w:line="240" w:lineRule="auto"/>
              <w:ind w:left="-288" w:firstLine="288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Pr="008B492F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หก</w:t>
            </w:r>
            <w:r w:rsidRPr="008B492F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>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61699819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อสังหาริมทรัพย์เพื่อขาย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AFCD4E5" w14:textId="77777777" w:rsidR="008A7B1B" w:rsidRPr="008B492F" w:rsidRDefault="008A7B1B" w:rsidP="008A7B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4080188D" w14:textId="4EF76874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  <w:t>อสังหาริมทรัพย์เพื่อ</w:t>
            </w:r>
          </w:p>
          <w:p w14:paraId="0D3ABE61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</w:rPr>
              <w:t>ให้เช่าและบริการ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A64AF5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3C6A8988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ด้านอุตสาหกรรม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2AF77A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</w:t>
            </w:r>
          </w:p>
          <w:p w14:paraId="0898DC23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ผลิตและจำหน่ายกระแสไฟฟ้า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B41CD1B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ปรึกษาการบริหารและ</w:t>
            </w:r>
          </w:p>
          <w:p w14:paraId="326EDF6D" w14:textId="45C57B49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ควบคุมงานก่อสร้าง บริการด้านการออกแบบงานสถาปัตยกรรม วิศวกรรม และบริการอื่น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27E2C11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8A7B1B" w:rsidRPr="008B492F" w:rsidRDefault="008A7B1B" w:rsidP="008A7B1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  <w:p w14:paraId="0A55AE1C" w14:textId="77777777" w:rsidR="008A7B1B" w:rsidRPr="008B492F" w:rsidRDefault="008A7B1B" w:rsidP="008A7B1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ส่วนงานธุรกิจอื่น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05168E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66AFA5" w14:textId="77777777" w:rsidR="008A7B1B" w:rsidRPr="008B492F" w:rsidRDefault="008A7B1B" w:rsidP="008A7B1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4"/>
            <w:tcBorders>
              <w:left w:val="nil"/>
              <w:right w:val="nil"/>
            </w:tcBorders>
            <w:vAlign w:val="bottom"/>
          </w:tcPr>
          <w:p w14:paraId="696D280D" w14:textId="77777777" w:rsidR="008A7B1B" w:rsidRPr="008B492F" w:rsidRDefault="008A7B1B" w:rsidP="00193A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C83B8D" w:rsidRPr="008B492F" w14:paraId="2755C4B8" w14:textId="77777777" w:rsidTr="00856FF2">
        <w:trPr>
          <w:gridAfter w:val="7"/>
          <w:wAfter w:w="15750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21120207" w:rsidR="00C83B8D" w:rsidRPr="008B492F" w:rsidRDefault="00C83B8D" w:rsidP="00C83B8D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  วันที่</w:t>
            </w:r>
            <w:r w:rsidRPr="008B492F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31 </w:t>
            </w:r>
            <w:r w:rsidRPr="008B492F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มีนาคม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09696A13" w:rsidR="00C83B8D" w:rsidRPr="008B492F" w:rsidRDefault="00C83B8D" w:rsidP="00C83B8D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C83B8D" w:rsidRPr="008B492F" w:rsidRDefault="00C83B8D" w:rsidP="00C83B8D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0B6CF277" w:rsidR="00C83B8D" w:rsidRPr="008B492F" w:rsidRDefault="00C83B8D" w:rsidP="00C83B8D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471467" w14:textId="77777777" w:rsidR="00C83B8D" w:rsidRPr="008B492F" w:rsidRDefault="00C83B8D" w:rsidP="00C83B8D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2DD7075D" w:rsidR="00C83B8D" w:rsidRPr="008B492F" w:rsidRDefault="00C83B8D" w:rsidP="00C83B8D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C83B8D" w:rsidRPr="008B492F" w:rsidRDefault="00C83B8D" w:rsidP="00C83B8D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61039A58" w:rsidR="00C83B8D" w:rsidRPr="008B492F" w:rsidRDefault="00C83B8D" w:rsidP="00C83B8D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60F3F9" w14:textId="77777777" w:rsidR="00C83B8D" w:rsidRPr="008B492F" w:rsidRDefault="00C83B8D" w:rsidP="00C83B8D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57C6CA6" w14:textId="41EDBB4C" w:rsidR="00C83B8D" w:rsidRPr="008B492F" w:rsidRDefault="00C83B8D" w:rsidP="00C83B8D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C83B8D" w:rsidRPr="008B492F" w:rsidRDefault="00C83B8D" w:rsidP="00C83B8D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59DBD07D" w:rsidR="00C83B8D" w:rsidRPr="008B492F" w:rsidRDefault="00C83B8D" w:rsidP="00C83B8D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76583" w14:textId="77777777" w:rsidR="00C83B8D" w:rsidRPr="008B492F" w:rsidRDefault="00C83B8D" w:rsidP="00C83B8D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670B6097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29B5C7AC" w:rsidR="00C83B8D" w:rsidRPr="008B492F" w:rsidRDefault="00C83B8D" w:rsidP="00C83B8D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8500B68" w14:textId="77777777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25C229C0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3B82274E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F9E5AA" w14:textId="77777777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787DEF94" w:rsidR="00C83B8D" w:rsidRPr="008B492F" w:rsidRDefault="00C83B8D" w:rsidP="00C83B8D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C83B8D" w:rsidRPr="008B492F" w:rsidRDefault="00C83B8D" w:rsidP="00C83B8D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120F9D78" w:rsidR="00C83B8D" w:rsidRPr="008B492F" w:rsidRDefault="00C83B8D" w:rsidP="00C83B8D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34C3EA" w14:textId="77777777" w:rsidR="00C83B8D" w:rsidRPr="008B492F" w:rsidRDefault="00C83B8D" w:rsidP="00C83B8D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05DFEC45" w:rsidR="00C83B8D" w:rsidRPr="008B492F" w:rsidRDefault="00C83B8D" w:rsidP="00C83B8D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C83B8D" w:rsidRPr="008B492F" w:rsidRDefault="00C83B8D" w:rsidP="00C83B8D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5F8739FC" w:rsidR="00C83B8D" w:rsidRPr="008B492F" w:rsidRDefault="00C83B8D" w:rsidP="00C83B8D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C31B791" w14:textId="77777777" w:rsidR="00C83B8D" w:rsidRPr="008B492F" w:rsidRDefault="00C83B8D" w:rsidP="00C83B8D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5C436467" w:rsidR="00C83B8D" w:rsidRPr="008B492F" w:rsidRDefault="00C83B8D" w:rsidP="00C83B8D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C83B8D" w:rsidRPr="008B492F" w:rsidRDefault="00C83B8D" w:rsidP="00C83B8D">
            <w:pPr>
              <w:spacing w:line="2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1D0015EC" w14:textId="7777818C" w:rsidR="00C83B8D" w:rsidRPr="008B492F" w:rsidRDefault="00C83B8D" w:rsidP="00C83B8D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8A7B1B" w:rsidRPr="008B492F" w14:paraId="1E7D395C" w14:textId="77777777" w:rsidTr="00856FF2">
        <w:trPr>
          <w:gridAfter w:val="8"/>
          <w:wAfter w:w="15770" w:type="dxa"/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8A7B1B" w:rsidRPr="008B492F" w:rsidRDefault="008A7B1B" w:rsidP="008A7B1B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21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54B1F94B" w:rsidR="008A7B1B" w:rsidRPr="008B492F" w:rsidRDefault="008A7B1B" w:rsidP="008A7B1B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(</w:t>
            </w:r>
            <w:r w:rsidRPr="008B492F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8B492F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624301" w:rsidRPr="008B492F" w14:paraId="4690783D" w14:textId="77777777" w:rsidTr="00856FF2">
        <w:trPr>
          <w:gridAfter w:val="7"/>
          <w:wAfter w:w="15750" w:type="dxa"/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512678FB" w14:textId="0D3C44A4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973.94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1E17372" w14:textId="44083E2A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1,525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16A4CB" w14:textId="0EFF5C86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3CBCEB6B" w14:textId="779A694E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67.79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6A04263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D1F93A0" w14:textId="343C8B0A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45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F6F3BC9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695585FA" w14:textId="7607A4C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825.22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101C0AF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B49AC87" w14:textId="0C39B876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859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6C7E4D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71361FD8" w14:textId="0D71166F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4,478.41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70936F" w14:textId="77777777" w:rsidR="00624301" w:rsidRPr="008B492F" w:rsidRDefault="00624301" w:rsidP="0062430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DD4EDCE" w14:textId="15B5806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4,309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CB3C190" w14:textId="77777777" w:rsidR="00624301" w:rsidRPr="008B492F" w:rsidRDefault="00624301" w:rsidP="0062430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7715A752" w14:textId="3D6E5284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653.05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4C0F837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49FF2089" w14:textId="08180A46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751.68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B8FF758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3D10C110" w14:textId="15EC2663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216.38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6CB515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00FC37DF" w14:textId="0FAE995F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23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2.19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F82181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582A343F" w14:textId="0CBC8B9B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62326C8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6D93B4F3" w14:textId="14A03C70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 xml:space="preserve">       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-  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91B680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133FD1" w14:textId="1C1898AC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7,214.79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083FD4F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32998502" w14:textId="0446690E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7,724.80</w:t>
            </w:r>
          </w:p>
        </w:tc>
      </w:tr>
      <w:tr w:rsidR="00624301" w:rsidRPr="008B492F" w14:paraId="4DC70935" w14:textId="77777777" w:rsidTr="00FB767E">
        <w:trPr>
          <w:gridAfter w:val="7"/>
          <w:wAfter w:w="15750" w:type="dxa"/>
          <w:trHeight w:val="4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503133BD" w14:textId="5C21F40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8D565" w14:textId="0829ADA2" w:rsidR="00624301" w:rsidRPr="008B492F" w:rsidRDefault="00624301" w:rsidP="00624301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A0F7C6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6F2446CB" w14:textId="79C6D4B6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0.18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DBCCF9B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2F7562DF" w14:textId="7CB0603F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0.18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55EDEA0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638F8341" w14:textId="1E495A82" w:rsidR="00624301" w:rsidRPr="008B492F" w:rsidRDefault="00624301" w:rsidP="00070381">
            <w:pPr>
              <w:tabs>
                <w:tab w:val="decimal" w:pos="23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3AB3A5E" w14:textId="77777777" w:rsidR="00624301" w:rsidRPr="008B492F" w:rsidRDefault="00624301" w:rsidP="00624301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EAF540" w14:textId="77E43C1A" w:rsidR="00624301" w:rsidRPr="008B492F" w:rsidRDefault="00624301" w:rsidP="00624301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6"/>
                <w:szCs w:val="16"/>
                <w:lang w:val="en-US" w:bidi="th-TH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CF6E92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3AD1941B" w14:textId="59D35893" w:rsidR="00624301" w:rsidRPr="008B492F" w:rsidRDefault="00624301" w:rsidP="00070381">
            <w:pPr>
              <w:tabs>
                <w:tab w:val="decimal" w:pos="373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2BAB13" w14:textId="77777777" w:rsidR="00624301" w:rsidRPr="008B492F" w:rsidRDefault="00624301" w:rsidP="0062430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4EB485" w14:textId="11A79191" w:rsidR="00624301" w:rsidRPr="008B492F" w:rsidRDefault="00624301" w:rsidP="00070381">
            <w:pPr>
              <w:tabs>
                <w:tab w:val="decimal" w:pos="12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702A22" w14:textId="77777777" w:rsidR="00624301" w:rsidRPr="008B492F" w:rsidRDefault="00624301" w:rsidP="0062430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370D2FB2" w14:textId="4C605829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1.06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EB953C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5BC8E2E8" w14:textId="05C5C325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2.86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4B5BC64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0B092791" w14:textId="1F896B60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22.77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93F93FA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171CE7C4" w14:textId="344C7CED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3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8.55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F40D1D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0FA7F33F" w14:textId="38448237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(24.01)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92B65F8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50F3A9C5" w14:textId="1685EDDB" w:rsidR="00624301" w:rsidRPr="008B492F" w:rsidRDefault="00624301" w:rsidP="00624301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 xml:space="preserve">   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(41.59)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EC4B9C4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4C176DD1" w14:textId="567781A1" w:rsidR="00624301" w:rsidRPr="008B492F" w:rsidRDefault="00624301" w:rsidP="00070381">
            <w:pPr>
              <w:tabs>
                <w:tab w:val="decimal" w:pos="397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9DCCE0E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D9D4D6" w14:textId="23D190AD" w:rsidR="00624301" w:rsidRPr="008B492F" w:rsidRDefault="00624301" w:rsidP="00070381">
            <w:pPr>
              <w:tabs>
                <w:tab w:val="decimal" w:pos="373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624301" w:rsidRPr="008B492F" w14:paraId="7658DC10" w14:textId="77777777" w:rsidTr="00856FF2">
        <w:trPr>
          <w:gridAfter w:val="7"/>
          <w:wAfter w:w="15750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42078" w14:textId="1D9AE5EB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973.94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36F0D958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22928A" w14:textId="33F3BC40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1,525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98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B5C8FF3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B32A0" w14:textId="5BDB423A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67.97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A1D355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527FE" w14:textId="01AC8FE3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46.15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64BF305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E60D" w14:textId="7F21FC9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825.22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5A45565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6CC0E8" w14:textId="558A244C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859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3316D7B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1E26C" w14:textId="457C6581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4,478.41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C9821CD" w14:textId="77777777" w:rsidR="00624301" w:rsidRPr="008B492F" w:rsidRDefault="00624301" w:rsidP="0062430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583C6" w14:textId="56DC5DF0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4,309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2AD15A6" w14:textId="77777777" w:rsidR="00624301" w:rsidRPr="008B492F" w:rsidRDefault="00624301" w:rsidP="0062430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46F85" w14:textId="2722FE4E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654.11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1D74904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D022" w14:textId="22CFF940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754.54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1F56C3C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6295D" w14:textId="75E8F95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239.15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ADC062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A4326" w14:textId="0FDED70C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270.74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AED09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4E4C9" w14:textId="374447B4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(24.01)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749A1C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00FF4" w14:textId="20C2D66F" w:rsidR="00624301" w:rsidRPr="008B492F" w:rsidRDefault="00624301" w:rsidP="00624301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 xml:space="preserve">   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(41.59)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00FA8D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</w:tcPr>
          <w:p w14:paraId="1398D72E" w14:textId="4D02438A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7,214.79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983BF2C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49F56A" w14:textId="4DDD46E6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7,724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80</w:t>
            </w:r>
          </w:p>
        </w:tc>
      </w:tr>
      <w:tr w:rsidR="00856FF2" w:rsidRPr="008B492F" w14:paraId="18891005" w14:textId="77777777" w:rsidTr="00856FF2">
        <w:trPr>
          <w:gridAfter w:val="7"/>
          <w:wAfter w:w="15750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38AD992A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856FF2" w:rsidRPr="008B492F" w:rsidRDefault="00856FF2" w:rsidP="00856FF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15ABE" w14:textId="0196F0DC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1C2EBAF" w14:textId="77777777" w:rsidR="00856FF2" w:rsidRPr="008B492F" w:rsidRDefault="00856FF2" w:rsidP="00856FF2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88F6A" w14:textId="34BBE755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028C21" w14:textId="7FDAC1C1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C6B7CA" w14:textId="642C4316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6858623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7F10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66DE14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29030" w14:textId="6C57E0F1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262FE" w14:textId="3CEA140F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C9725" w14:textId="3246B22A" w:rsidR="00856FF2" w:rsidRPr="008B492F" w:rsidRDefault="00856FF2" w:rsidP="00856FF2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9F3D5D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1C0E0" w14:textId="77777777" w:rsidR="00856FF2" w:rsidRPr="008B492F" w:rsidRDefault="00856FF2" w:rsidP="00856FF2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510BAB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39851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DB3F22B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E062E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1FF324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BFA383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FF0C71C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135404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78AE4F0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7D899A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914BE8C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EE663" w14:textId="29520CD8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1394286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CB9F15C" w14:textId="22DCC2B6" w:rsidR="00856FF2" w:rsidRPr="008B492F" w:rsidRDefault="00624301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/>
                <w:sz w:val="16"/>
                <w:szCs w:val="16"/>
                <w:cs/>
              </w:rPr>
              <w:t>237.95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46D38CE" w14:textId="77777777" w:rsidR="00856FF2" w:rsidRPr="008B492F" w:rsidRDefault="00856FF2" w:rsidP="00856FF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28FD45" w14:textId="3CF5D3C6" w:rsidR="00856FF2" w:rsidRPr="008B492F" w:rsidRDefault="00856FF2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98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32</w:t>
            </w:r>
          </w:p>
        </w:tc>
      </w:tr>
      <w:tr w:rsidR="00856FF2" w:rsidRPr="008B492F" w14:paraId="5370BCCA" w14:textId="77777777" w:rsidTr="00856FF2">
        <w:trPr>
          <w:gridAfter w:val="7"/>
          <w:wAfter w:w="15750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856FF2" w:rsidRPr="008B492F" w:rsidRDefault="00856FF2" w:rsidP="00856FF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7BFC065" w14:textId="0BEBC915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244D135" w14:textId="77777777" w:rsidR="00856FF2" w:rsidRPr="008B492F" w:rsidRDefault="00856FF2" w:rsidP="00856FF2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1ADB62" w14:textId="24659184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5F25A2" w14:textId="5A4EA535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73361F7" w14:textId="36AEDCBF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941F75B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2BB387F" w14:textId="21A487EB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3734331" w14:textId="0851A2D5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7E58D96" w14:textId="1A10B920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7584B6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4371366C" w14:textId="0C1DEB46" w:rsidR="00856FF2" w:rsidRPr="008B492F" w:rsidRDefault="00856FF2" w:rsidP="00856FF2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941B442" w14:textId="70C7F0D4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8AD3ED1" w14:textId="30FE30AD" w:rsidR="00856FF2" w:rsidRPr="008B492F" w:rsidRDefault="00856FF2" w:rsidP="00856FF2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94F8E8C" w14:textId="3E7E8FBE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0C1C7AA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B9A6B27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E0D9521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5A1EE44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E28A16E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7C5DBCB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C8DC4B3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BFEB96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EBD83F9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77CE74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C1B0DE" w14:textId="0A514858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AAAE3DB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40CAA" w14:textId="1D4E2A75" w:rsidR="00856FF2" w:rsidRPr="008B492F" w:rsidRDefault="00624301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B492F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7</w:t>
            </w:r>
            <w:r w:rsidRPr="008B492F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,</w:t>
            </w:r>
            <w:r w:rsidRPr="008B492F"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  <w:t>452.74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96DA3B" w14:textId="77777777" w:rsidR="00856FF2" w:rsidRPr="008B492F" w:rsidRDefault="00856FF2" w:rsidP="00856FF2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3EE8AB" w14:textId="3DCA3430" w:rsidR="00856FF2" w:rsidRPr="008B492F" w:rsidRDefault="00856FF2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7,823.12</w:t>
            </w:r>
          </w:p>
        </w:tc>
      </w:tr>
      <w:tr w:rsidR="00D017F8" w:rsidRPr="008B492F" w14:paraId="72157829" w14:textId="77777777" w:rsidTr="00856FF2">
        <w:trPr>
          <w:gridAfter w:val="7"/>
          <w:wAfter w:w="15750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D017F8" w:rsidRPr="008B492F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07D83C56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D017F8" w:rsidRPr="008B492F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29613" w14:textId="08ACE46D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2D42534" w14:textId="3F8894E7" w:rsidR="00D017F8" w:rsidRPr="008B492F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FA40E9D" w14:textId="05FBC718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3D164E5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33186016" w14:textId="21420AED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2AFCFD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11385D50" w14:textId="68EE5571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A609304" w14:textId="4651EBE2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5F4C8D6" w14:textId="32501E57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C97F0D" w14:textId="73B55830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F1BF03C" w14:textId="77777777" w:rsidR="00D017F8" w:rsidRPr="008B492F" w:rsidRDefault="00D017F8" w:rsidP="00D017F8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DC17D2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F8AADF5" w14:textId="6D621742" w:rsidR="00D017F8" w:rsidRPr="008B492F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403B3D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92D6594" w14:textId="77C24DCE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D9ED779" w14:textId="4868F419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1BD2EC6" w14:textId="29BFF6E2" w:rsidR="00D017F8" w:rsidRPr="008B492F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1B83866" w14:textId="69B2F639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53586C0F" w14:textId="0C7FF14B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2364E79" w14:textId="0C6D98CD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86D3552" w14:textId="4975F84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A381EE" w14:textId="305A0A9B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BBC4AAB" w14:textId="05F2218B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897FB4" w14:textId="14BDB2FA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2F4E05B" w14:textId="251D1349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74FACDF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7A821" w14:textId="5CDC3A95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8E9BE8A" w14:textId="13B675B3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7A3F8670" w14:textId="10FDCB13" w:rsidR="00D017F8" w:rsidRPr="008B492F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017F8" w:rsidRPr="008B492F" w14:paraId="3B8CD101" w14:textId="77777777" w:rsidTr="00856FF2">
        <w:trPr>
          <w:gridAfter w:val="7"/>
          <w:wAfter w:w="15750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D017F8" w:rsidRPr="008B492F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D017F8" w:rsidRPr="008B492F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7424D200" w14:textId="42DEEC7E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39937B2" w14:textId="73FD7E10" w:rsidR="00D017F8" w:rsidRPr="008B492F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67FA7E81" w14:textId="1D937A94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FD408B6" w14:textId="5C0E6079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45EEC88" w14:textId="6A232329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8A50302" w14:textId="2B7E4F64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4D714941" w14:textId="0253118F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E14212D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54977AA" w14:textId="77777777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809710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063026A5" w14:textId="77777777" w:rsidR="00D017F8" w:rsidRPr="008B492F" w:rsidRDefault="00D017F8" w:rsidP="00D017F8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04735A7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6E1F380" w14:textId="77777777" w:rsidR="00D017F8" w:rsidRPr="008B492F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547594E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D39EB76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20AFDD0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AB7D66C" w14:textId="77777777" w:rsidR="00D017F8" w:rsidRPr="008B492F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9A9E07A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51569BB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861ABA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0BC2BB6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E5AC4C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F0FCEE1" w14:textId="06906D53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805D8A" w14:textId="0CE98E85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3913BC5" w14:textId="7E62AF90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AEB6BB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AA4E651" w14:textId="678536DE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324AF14" w14:textId="1CDEB3E5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415D838F" w14:textId="3FC2AC26" w:rsidR="00D017F8" w:rsidRPr="008B492F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017F8" w:rsidRPr="008B492F" w14:paraId="5C575F85" w14:textId="77777777" w:rsidTr="00856FF2">
        <w:trPr>
          <w:gridAfter w:val="7"/>
          <w:wAfter w:w="15750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D017F8" w:rsidRPr="008B492F" w:rsidRDefault="00D017F8" w:rsidP="00D017F8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D017F8" w:rsidRPr="008B492F" w:rsidRDefault="00D017F8" w:rsidP="00D017F8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69EABB8" w14:textId="77777777" w:rsidR="00D017F8" w:rsidRPr="008B492F" w:rsidRDefault="00D017F8" w:rsidP="00D017F8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02E8517" w14:textId="77777777" w:rsidR="00D017F8" w:rsidRPr="008B492F" w:rsidRDefault="00D017F8" w:rsidP="00D017F8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33B495A1" w14:textId="77777777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1DD05E6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7381C2E" w14:textId="77777777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E9DB91A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3D2CA40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8A5CEBE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BF93287" w14:textId="77777777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144746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EFF275C" w14:textId="77777777" w:rsidR="00D017F8" w:rsidRPr="008B492F" w:rsidRDefault="00D017F8" w:rsidP="00D017F8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D95F9F2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DA286C5" w14:textId="77777777" w:rsidR="00D017F8" w:rsidRPr="008B492F" w:rsidRDefault="00D017F8" w:rsidP="00D017F8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F18DC7B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7CF14E7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E61C0EE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7332A39" w14:textId="77777777" w:rsidR="00D017F8" w:rsidRPr="008B492F" w:rsidRDefault="00D017F8" w:rsidP="00D017F8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E7BCA6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53D1462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343B28C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57254826" w14:textId="3C95DB36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4DC8DA" w14:textId="640ADAF8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5F1F2504" w14:textId="538992F1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DBF1C7" w14:textId="6BDF6D14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8D74BA4" w14:textId="4E8EFF2C" w:rsidR="00D017F8" w:rsidRPr="008B492F" w:rsidRDefault="00D017F8" w:rsidP="00D017F8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67D9F15" w14:textId="4079CAB2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C4CAD91" w14:textId="75714B28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4AB4B58" w14:textId="77777777" w:rsidR="00D017F8" w:rsidRPr="008B492F" w:rsidRDefault="00D017F8" w:rsidP="00D017F8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6A766D98" w14:textId="3E479694" w:rsidR="00D017F8" w:rsidRPr="008B492F" w:rsidRDefault="00D017F8" w:rsidP="00D017F8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624301" w:rsidRPr="008B492F" w14:paraId="3CE592C6" w14:textId="77777777" w:rsidTr="00605349">
        <w:trPr>
          <w:gridAfter w:val="7"/>
          <w:wAfter w:w="15750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ณ</w:t>
            </w: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lang w:val="en-GB"/>
              </w:rPr>
              <w:t xml:space="preserve"> </w:t>
            </w: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39E606FC" w14:textId="591E2F7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973.94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3F6B6271" w14:textId="528F933A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1,525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5AC661D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11D630F1" w14:textId="3BB0EC84" w:rsidR="00624301" w:rsidRPr="008B492F" w:rsidRDefault="00624301" w:rsidP="00070381">
            <w:pPr>
              <w:tabs>
                <w:tab w:val="decimal" w:pos="16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204F30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2F8AC2C6" w14:textId="01A6F704" w:rsidR="00624301" w:rsidRPr="008B492F" w:rsidRDefault="00624301" w:rsidP="00624301">
            <w:pPr>
              <w:tabs>
                <w:tab w:val="decimal" w:pos="8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 xml:space="preserve">    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95EF3B4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4AB82F0F" w14:textId="1E26E804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799.94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F2373B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53D91AC" w14:textId="2AD649DD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8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</w:rPr>
              <w:t>48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0A5904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5605A6A6" w14:textId="498E552D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4,478.41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1D710FD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2B375DB" w14:textId="0E6B9685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4,309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9BD1206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45694440" w14:textId="3BE3B5CE" w:rsidR="00624301" w:rsidRPr="008B492F" w:rsidRDefault="00624301" w:rsidP="00070381">
            <w:pPr>
              <w:tabs>
                <w:tab w:val="decimal" w:pos="1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26C1D72" w14:textId="77777777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38B28238" w14:textId="6C19A8BE" w:rsidR="00624301" w:rsidRPr="008B492F" w:rsidRDefault="00624301" w:rsidP="00070381">
            <w:pPr>
              <w:tabs>
                <w:tab w:val="decimal" w:pos="17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3A7616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64D0F85E" w14:textId="7A0CFA0D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45.74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D507D7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6A9A86D7" w14:textId="1A6BE77D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5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1.76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33C7BD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6E826B22" w14:textId="362D1F83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(15.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13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C54F083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19BA07E" w14:textId="726823F0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    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(24.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59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68BF84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2F87F835" w14:textId="460FA6E5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6,282.</w:t>
            </w:r>
            <w:r w:rsidR="00A7003C" w:rsidRPr="008B492F">
              <w:rPr>
                <w:rFonts w:ascii="Angsana New" w:hAnsi="Angsana New"/>
                <w:color w:val="000000"/>
                <w:sz w:val="16"/>
                <w:szCs w:val="16"/>
              </w:rPr>
              <w:t>90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E49D29D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14:paraId="41217DD8" w14:textId="3776BCE7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6,7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1</w:t>
            </w:r>
            <w:r w:rsidR="00A7003C" w:rsidRPr="008B492F">
              <w:rPr>
                <w:rFonts w:ascii="Angsana New" w:hAnsi="Angsana New"/>
                <w:color w:val="000000"/>
                <w:sz w:val="16"/>
                <w:szCs w:val="16"/>
              </w:rPr>
              <w:t>1.06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</w:tr>
      <w:tr w:rsidR="00624301" w:rsidRPr="008B492F" w14:paraId="4C07310E" w14:textId="77777777" w:rsidTr="00393854">
        <w:trPr>
          <w:gridAfter w:val="7"/>
          <w:wAfter w:w="15750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01CC481E" w14:textId="760F1E46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30939C" w14:textId="27BCBB68" w:rsidR="00624301" w:rsidRPr="008B492F" w:rsidRDefault="00624301" w:rsidP="00624301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59BB24C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3113D35E" w14:textId="0D6E6AC2" w:rsidR="00624301" w:rsidRPr="008B492F" w:rsidRDefault="00624301" w:rsidP="0007038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67.97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0A09B1B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0C6B5279" w14:textId="3F0B5D4C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46.15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C47A282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333211B2" w14:textId="559FAFFA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25.28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DDA38C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D7E915" w14:textId="185A8196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</w:rPr>
              <w:t>11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159F73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7992C9ED" w14:textId="39365ABA" w:rsidR="00624301" w:rsidRPr="008B492F" w:rsidRDefault="00624301" w:rsidP="00070381">
            <w:pPr>
              <w:tabs>
                <w:tab w:val="decimal" w:pos="373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F59906C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063481" w14:textId="788FBB80" w:rsidR="00624301" w:rsidRPr="008B492F" w:rsidRDefault="00624301" w:rsidP="00070381">
            <w:pPr>
              <w:tabs>
                <w:tab w:val="decimal" w:pos="13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     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193EAF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286A94C" w14:textId="29C275C8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654.11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319ADC4" w14:textId="77777777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7B2BF411" w14:textId="6871AA76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754.54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03F3566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73F06264" w14:textId="5EE1C885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193.41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FB9C73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3AADC703" w14:textId="0CB3760D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21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8.98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B892C2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3EE3000F" w14:textId="5B9542D3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(8.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88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586024A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128543" w14:textId="63999DA1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  (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17.00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8F0D8A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31075BCC" w14:textId="4E36B0AC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93</w:t>
            </w:r>
            <w:r w:rsidR="00A7003C" w:rsidRPr="008B492F">
              <w:rPr>
                <w:rFonts w:ascii="Angsana New" w:hAnsi="Angsana New"/>
                <w:color w:val="000000"/>
                <w:sz w:val="16"/>
                <w:szCs w:val="16"/>
              </w:rPr>
              <w:t>1.89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25973D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CBD7A3C" w14:textId="00DCC140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1,0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13.</w:t>
            </w:r>
            <w:r w:rsidR="00A7003C" w:rsidRPr="008B492F">
              <w:rPr>
                <w:rFonts w:ascii="Angsana New" w:hAnsi="Angsana New"/>
                <w:color w:val="000000"/>
                <w:sz w:val="16"/>
                <w:szCs w:val="16"/>
              </w:rPr>
              <w:t>74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</w:tr>
      <w:tr w:rsidR="00624301" w:rsidRPr="008B492F" w14:paraId="75BCBC9C" w14:textId="77777777" w:rsidTr="00393854">
        <w:trPr>
          <w:gridAfter w:val="7"/>
          <w:wAfter w:w="15750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54" w14:textId="3D0958EB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973.94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85598D" w14:textId="3A59352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1,525</w:t>
            </w: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98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C95AEE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214BB" w14:textId="6002500B" w:rsidR="00624301" w:rsidRPr="008B492F" w:rsidRDefault="00624301" w:rsidP="0007038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67.97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D23395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1B950" w14:textId="5363F1E1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46.15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2FF1843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2B940" w14:textId="6A2EF17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825.22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399B047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0C8071" w14:textId="62B9724F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</w:rPr>
              <w:t>859</w:t>
            </w:r>
            <w:r w:rsidRPr="008B492F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Theme="majorBidi" w:hAnsiTheme="majorBidi" w:cstheme="majorBidi" w:hint="cs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A8310F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F0DA1" w14:textId="235BAA4F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4,478.41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E6A92A9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892794" w14:textId="070B5A59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4,309.56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DC00580" w14:textId="77777777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9FC3D7" w14:textId="242D3A3F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654.11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E28B565" w14:textId="77777777" w:rsidR="00624301" w:rsidRPr="008B492F" w:rsidRDefault="00624301" w:rsidP="00624301">
            <w:pPr>
              <w:tabs>
                <w:tab w:val="decimal" w:pos="71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3B68F" w14:textId="4027084E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>754.54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13F881A" w14:textId="77777777" w:rsidR="00624301" w:rsidRPr="008B492F" w:rsidRDefault="00624301" w:rsidP="0062430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4CD3" w14:textId="16D683A4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239.15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C710C6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58569" w14:textId="4053E19E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270.74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0BFD9E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D3C2A" w14:textId="2522CE4A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(24.01)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AC9DFB7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84739" w14:textId="1762C241" w:rsidR="00624301" w:rsidRPr="008B492F" w:rsidRDefault="00624301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     (41.59)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5F1241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21351" w14:textId="1245F2D0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7,214.79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DABF486" w14:textId="77777777" w:rsidR="00624301" w:rsidRPr="008B492F" w:rsidRDefault="00624301" w:rsidP="0062430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09A4F" w14:textId="2BDA4061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  <w:t xml:space="preserve"> 7,724.80</w:t>
            </w:r>
          </w:p>
        </w:tc>
      </w:tr>
      <w:tr w:rsidR="00856FF2" w:rsidRPr="008B492F" w14:paraId="2767A734" w14:textId="77777777" w:rsidTr="00393854">
        <w:trPr>
          <w:gridAfter w:val="7"/>
          <w:wAfter w:w="15750" w:type="dxa"/>
          <w:trHeight w:val="4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0DF1F" w14:textId="667A6853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193F9AC0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3205DE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D17E1C6" w14:textId="5661AAD5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D57BF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5C2D06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383C16" w14:textId="77777777" w:rsidR="00856FF2" w:rsidRPr="008B492F" w:rsidRDefault="00856FF2" w:rsidP="00856FF2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B65E9F6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CD77A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8733FAB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5E5758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4984BE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762238" w14:textId="77777777" w:rsidR="00856FF2" w:rsidRPr="008B492F" w:rsidRDefault="00856FF2" w:rsidP="00856FF2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80BBD3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6614F0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83DF2A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921A93" w14:textId="77777777" w:rsidR="00856FF2" w:rsidRPr="008B492F" w:rsidRDefault="00856FF2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0F125E8F" w14:textId="77777777" w:rsidR="00856FF2" w:rsidRPr="008B492F" w:rsidRDefault="00856FF2" w:rsidP="00624301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C24FAB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F77240C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E9A6D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D673F09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EA044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B2E0A0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022E2" w14:textId="77777777" w:rsidR="00856FF2" w:rsidRPr="008B492F" w:rsidRDefault="00856FF2" w:rsidP="00856FF2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026F9E4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4D65BC" w14:textId="77777777" w:rsidR="00856FF2" w:rsidRPr="008B492F" w:rsidRDefault="00856FF2" w:rsidP="00856FF2">
            <w:pPr>
              <w:tabs>
                <w:tab w:val="decimal" w:pos="71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E44C931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E74C38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2763DE02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48A827" w14:textId="77777777" w:rsidR="00856FF2" w:rsidRPr="008B492F" w:rsidRDefault="00856FF2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624301" w:rsidRPr="008B492F" w14:paraId="4DE3D873" w14:textId="77777777" w:rsidTr="004F7CB8">
        <w:trPr>
          <w:gridAfter w:val="7"/>
          <w:wAfter w:w="1575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138D62B8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(3.57)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966CEB6" w14:textId="18695B3E" w:rsidR="00624301" w:rsidRPr="008B492F" w:rsidRDefault="00F215D2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2.41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8150756" w14:textId="36C2F2D2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9C76BBF" w14:textId="41B5B58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10.20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27D61D1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2F1E6A31" w14:textId="79EDBFB1" w:rsidR="00624301" w:rsidRPr="008B492F" w:rsidRDefault="00F215D2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(2.45)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CDC966B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5835EAF" w14:textId="7A8F0E2A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(53.28)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D45B48" w14:textId="7B8E1A51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CBEAECD" w14:textId="5409B5D8" w:rsidR="00624301" w:rsidRPr="008B492F" w:rsidRDefault="00F215D2" w:rsidP="00624301">
            <w:pPr>
              <w:tabs>
                <w:tab w:val="decimal" w:pos="2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33.54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44B98D" w14:textId="06B38910" w:rsidR="00624301" w:rsidRPr="008B492F" w:rsidRDefault="00624301" w:rsidP="00624301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298F3037" w14:textId="49DD4B84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57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2.07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5396739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639ED38" w14:textId="304C9FE1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</w:rPr>
              <w:t>4</w:t>
            </w:r>
            <w:r w:rsidR="00F215D2"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0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5.80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4E4C64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1D58A5F" w14:textId="00EBB9D5" w:rsidR="00624301" w:rsidRPr="008B492F" w:rsidRDefault="00624301" w:rsidP="00624301">
            <w:pPr>
              <w:tabs>
                <w:tab w:val="decimal" w:pos="1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(5.</w:t>
            </w:r>
            <w:r w:rsidR="00AD74F7" w:rsidRPr="008B492F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6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82A2385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43A18A52" w14:textId="4CC5869A" w:rsidR="00624301" w:rsidRPr="008B492F" w:rsidRDefault="00F215D2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28.59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7443FEF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58CFE" w14:textId="1B25A3E6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(78.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04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D0EA597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5F39055" w14:textId="1A43417C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(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76.25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F50C7B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2ECB157" w14:textId="613F5E64" w:rsidR="00624301" w:rsidRPr="008B492F" w:rsidRDefault="00624301" w:rsidP="00624301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35.</w:t>
            </w:r>
            <w:r w:rsidR="002340B7" w:rsidRPr="008B492F">
              <w:rPr>
                <w:rFonts w:ascii="Angsana New" w:hAnsi="Angsana New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5C043D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6E1B6363" w14:textId="136D9340" w:rsidR="00624301" w:rsidRPr="008B492F" w:rsidRDefault="002340B7" w:rsidP="00F804F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55.30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0B4E4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1AE86646" w14:textId="47D413FA" w:rsidR="00624301" w:rsidRPr="008B492F" w:rsidRDefault="00AD74F7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477.07</w:t>
            </w:r>
            <w:r w:rsidR="00624301"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60A83DEE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315CBDA3" w14:textId="6EE49E0E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446.94</w:t>
            </w:r>
          </w:p>
        </w:tc>
      </w:tr>
      <w:tr w:rsidR="00624301" w:rsidRPr="008B492F" w14:paraId="7612A415" w14:textId="77777777" w:rsidTr="004F7CB8">
        <w:trPr>
          <w:gridAfter w:val="7"/>
          <w:wAfter w:w="15750" w:type="dxa"/>
          <w:trHeight w:val="6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DD7EAF9" w14:textId="77777777" w:rsidR="00624301" w:rsidRPr="008B492F" w:rsidRDefault="00624301" w:rsidP="0062430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F5E064E" w14:textId="77777777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5524D2D9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0B9BA0F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0238226" w14:textId="77777777" w:rsidR="00624301" w:rsidRPr="008B492F" w:rsidRDefault="00624301" w:rsidP="0062430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44EE8F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7880A19D" w14:textId="778DBEB0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9C4F0AE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3522BBD" w14:textId="4ED27DC6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64B41F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C5EE785" w14:textId="1E531AE6" w:rsidR="00624301" w:rsidRPr="008B492F" w:rsidRDefault="00624301" w:rsidP="0062430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E4C67C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69F75E9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E7B56F2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CC33996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88507C2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02877645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1D0F1E9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7DD3E01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DA08C59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34FFF6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34C3ABD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E762B3F" w14:textId="77C2C7D8" w:rsidR="00624301" w:rsidRPr="008B492F" w:rsidRDefault="00624301" w:rsidP="0062430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665DE69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D1249C6" w14:textId="684349CB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1A4EC6C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0F0ECD9E" w14:textId="153C8F19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237.95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5F2ECD5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747755" w14:textId="5390709A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</w:rPr>
              <w:t>98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32</w:t>
            </w:r>
          </w:p>
        </w:tc>
      </w:tr>
      <w:tr w:rsidR="00856FF2" w:rsidRPr="008B492F" w14:paraId="03E79893" w14:textId="3B1AA51A" w:rsidTr="00856FF2">
        <w:trPr>
          <w:trHeight w:val="77"/>
        </w:trPr>
        <w:tc>
          <w:tcPr>
            <w:tcW w:w="64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1C3D6102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2BA9EFA5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1A9FA92A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4B8A018" w14:textId="56E25516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4F2BA6EB" w:rsidR="00856FF2" w:rsidRPr="008B492F" w:rsidRDefault="00856FF2" w:rsidP="00856FF2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4D7ED2CB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B2E4E9F" w14:textId="47920C43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206F80C6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2F6CDC70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C10055A" w14:textId="0275426D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D9B5A71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05023311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C74640B" w14:textId="079546C5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19E53D31" w:rsidR="00856FF2" w:rsidRPr="008B492F" w:rsidRDefault="00856FF2" w:rsidP="00856FF2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20B0997C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3F5402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59040CF4" w:rsidR="00856FF2" w:rsidRPr="008B492F" w:rsidRDefault="00624301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/>
                <w:sz w:val="16"/>
                <w:szCs w:val="16"/>
                <w:cs/>
              </w:rPr>
              <w:t>71</w:t>
            </w:r>
            <w:r w:rsidR="00AD74F7" w:rsidRPr="008B492F">
              <w:rPr>
                <w:rFonts w:asciiTheme="majorBidi" w:hAnsiTheme="majorBidi"/>
                <w:sz w:val="16"/>
                <w:szCs w:val="16"/>
              </w:rPr>
              <w:t>5.0</w:t>
            </w:r>
            <w:r w:rsidRPr="008B492F">
              <w:rPr>
                <w:rFonts w:asciiTheme="majorBidi" w:hAnsiTheme="majorBidi"/>
                <w:sz w:val="16"/>
                <w:szCs w:val="16"/>
                <w:cs/>
              </w:rPr>
              <w:t>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440D3" w14:textId="797AB0C6" w:rsidR="00856FF2" w:rsidRPr="008B492F" w:rsidRDefault="00F215D2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545.26</w:t>
            </w:r>
          </w:p>
        </w:tc>
        <w:tc>
          <w:tcPr>
            <w:tcW w:w="2250" w:type="dxa"/>
          </w:tcPr>
          <w:p w14:paraId="083CA712" w14:textId="77777777" w:rsidR="00856FF2" w:rsidRPr="008B492F" w:rsidRDefault="00856FF2" w:rsidP="00856FF2">
            <w:pPr>
              <w:spacing w:line="240" w:lineRule="auto"/>
              <w:jc w:val="left"/>
            </w:pPr>
          </w:p>
        </w:tc>
        <w:tc>
          <w:tcPr>
            <w:tcW w:w="2250" w:type="dxa"/>
          </w:tcPr>
          <w:p w14:paraId="19E2221A" w14:textId="77777777" w:rsidR="00856FF2" w:rsidRPr="008B492F" w:rsidRDefault="00856FF2" w:rsidP="00856FF2">
            <w:pPr>
              <w:spacing w:line="240" w:lineRule="auto"/>
              <w:jc w:val="left"/>
            </w:pPr>
          </w:p>
        </w:tc>
        <w:tc>
          <w:tcPr>
            <w:tcW w:w="2250" w:type="dxa"/>
          </w:tcPr>
          <w:p w14:paraId="1342FAA4" w14:textId="77777777" w:rsidR="00856FF2" w:rsidRPr="008B492F" w:rsidRDefault="00856FF2" w:rsidP="00856FF2">
            <w:pPr>
              <w:spacing w:line="240" w:lineRule="auto"/>
              <w:jc w:val="left"/>
            </w:pPr>
          </w:p>
        </w:tc>
        <w:tc>
          <w:tcPr>
            <w:tcW w:w="2250" w:type="dxa"/>
          </w:tcPr>
          <w:p w14:paraId="0B962C17" w14:textId="77777777" w:rsidR="00856FF2" w:rsidRPr="008B492F" w:rsidRDefault="00856FF2" w:rsidP="00856FF2">
            <w:pPr>
              <w:spacing w:line="240" w:lineRule="auto"/>
              <w:jc w:val="left"/>
            </w:pPr>
          </w:p>
        </w:tc>
        <w:tc>
          <w:tcPr>
            <w:tcW w:w="2250" w:type="dxa"/>
          </w:tcPr>
          <w:p w14:paraId="1B261EE9" w14:textId="77777777" w:rsidR="00856FF2" w:rsidRPr="008B492F" w:rsidRDefault="00856FF2" w:rsidP="00856FF2">
            <w:pPr>
              <w:spacing w:line="240" w:lineRule="auto"/>
              <w:jc w:val="left"/>
            </w:pPr>
          </w:p>
        </w:tc>
        <w:tc>
          <w:tcPr>
            <w:tcW w:w="2250" w:type="dxa"/>
          </w:tcPr>
          <w:p w14:paraId="207C9F19" w14:textId="77777777" w:rsidR="00856FF2" w:rsidRPr="008B492F" w:rsidRDefault="00856FF2" w:rsidP="00856FF2">
            <w:pPr>
              <w:spacing w:line="240" w:lineRule="auto"/>
              <w:jc w:val="left"/>
            </w:pPr>
          </w:p>
        </w:tc>
        <w:tc>
          <w:tcPr>
            <w:tcW w:w="2250" w:type="dxa"/>
            <w:vAlign w:val="center"/>
          </w:tcPr>
          <w:p w14:paraId="67F03C60" w14:textId="064914DB" w:rsidR="00856FF2" w:rsidRPr="008B492F" w:rsidRDefault="00856FF2" w:rsidP="00856FF2">
            <w:pPr>
              <w:spacing w:line="240" w:lineRule="auto"/>
              <w:jc w:val="left"/>
            </w:pPr>
            <w:r w:rsidRPr="008B492F">
              <w:rPr>
                <w:rFonts w:ascii="Angsana New" w:hAnsi="Angsana New" w:hint="cs"/>
                <w:color w:val="000000"/>
              </w:rPr>
              <w:t>545</w:t>
            </w:r>
            <w:r w:rsidRPr="008B492F">
              <w:rPr>
                <w:rFonts w:ascii="Angsana New" w:hAnsi="Angsana New" w:hint="cs"/>
                <w:color w:val="000000"/>
                <w:cs/>
              </w:rPr>
              <w:t>.</w:t>
            </w:r>
            <w:r w:rsidRPr="008B492F">
              <w:rPr>
                <w:rFonts w:ascii="Angsana New" w:hAnsi="Angsana New" w:hint="cs"/>
                <w:color w:val="000000"/>
              </w:rPr>
              <w:t>26</w:t>
            </w:r>
          </w:p>
        </w:tc>
      </w:tr>
      <w:tr w:rsidR="00624301" w:rsidRPr="008B492F" w14:paraId="61824A94" w14:textId="77777777" w:rsidTr="005B2377">
        <w:trPr>
          <w:gridAfter w:val="7"/>
          <w:wAfter w:w="1575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5DBCC0B9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19C28072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600DE23C" w:rsidR="00624301" w:rsidRPr="008B492F" w:rsidRDefault="00624301" w:rsidP="0062430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FD6F396" w14:textId="12607749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6ACFA926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2264FF6D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41BC7CB0" w:rsidR="00624301" w:rsidRPr="008B492F" w:rsidRDefault="00624301" w:rsidP="0062430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096CF0B" w14:textId="32F61E99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491B6CF" w14:textId="3D760DC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6EF8B163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DEB8487" w14:textId="3166C0C4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6732EB1D" w:rsidR="00624301" w:rsidRPr="008B492F" w:rsidRDefault="00624301" w:rsidP="0062430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16F3CDE3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E9F0017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16AE90D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1EB4AE20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F5CF105" w14:textId="5926408D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574DF59A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5AFA180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233CD050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01C693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291E1F56" w:rsidR="00624301" w:rsidRPr="008B492F" w:rsidRDefault="00624301" w:rsidP="0062430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137C4485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5999A149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20840D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4E76C50F" w14:textId="4DAA9E9A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(430.08)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center"/>
          </w:tcPr>
          <w:p w14:paraId="712CDF60" w14:textId="673CA4FA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(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</w:rPr>
              <w:t>477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70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)</w:t>
            </w:r>
          </w:p>
        </w:tc>
      </w:tr>
      <w:tr w:rsidR="00624301" w:rsidRPr="008B492F" w14:paraId="3F544D31" w14:textId="77777777" w:rsidTr="005B2377">
        <w:trPr>
          <w:gridAfter w:val="7"/>
          <w:wAfter w:w="1575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77777777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77777777" w:rsidR="00624301" w:rsidRPr="008B492F" w:rsidRDefault="00624301" w:rsidP="0062430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1093ADC" w14:textId="77777777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624301" w:rsidRPr="008B492F" w:rsidRDefault="00624301" w:rsidP="0062430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527E9F7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7478BC9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56164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27CA8D86" w:rsidR="00624301" w:rsidRPr="008B492F" w:rsidRDefault="00624301" w:rsidP="0062430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4907A352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C2DDAB5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2B4C8629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2403E9C0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8BED99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7D7D9AA7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9C4CEE6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624301" w:rsidRPr="008B492F" w:rsidRDefault="00624301" w:rsidP="0062430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FB3BEF4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7DB14FA8" w14:textId="3B8FAC97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 xml:space="preserve"> 0.04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51440B5D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7C8057" w14:textId="69437BBD" w:rsidR="00624301" w:rsidRPr="008B492F" w:rsidRDefault="00624301" w:rsidP="00070381">
            <w:pPr>
              <w:tabs>
                <w:tab w:val="decimal" w:pos="382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624301" w:rsidRPr="008B492F" w14:paraId="3E642151" w14:textId="77777777" w:rsidTr="005B2377">
        <w:trPr>
          <w:gridAfter w:val="7"/>
          <w:wAfter w:w="15750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624301" w:rsidRPr="008B492F" w:rsidRDefault="00624301" w:rsidP="00624301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624301" w:rsidRPr="008B492F" w:rsidRDefault="00624301" w:rsidP="0062430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25C1E7C" w14:textId="77777777" w:rsidR="00624301" w:rsidRPr="008B492F" w:rsidRDefault="00624301" w:rsidP="0062430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624301" w:rsidRPr="008B492F" w:rsidRDefault="00624301" w:rsidP="0062430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6CC4D161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5A16162" w14:textId="50A3ED2A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FC89E9C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27AE5216" w:rsidR="00624301" w:rsidRPr="008B492F" w:rsidRDefault="00624301" w:rsidP="0062430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624301" w:rsidRPr="008B492F" w:rsidRDefault="00624301" w:rsidP="00624301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73074BF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13A2349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62541BC6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F63868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624301" w:rsidRPr="008B492F" w:rsidRDefault="00624301" w:rsidP="0062430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624301" w:rsidRPr="008B492F" w:rsidRDefault="00624301" w:rsidP="0062430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3077A25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5E2D1" w14:textId="25EC78F6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 284.</w:t>
            </w:r>
            <w:r w:rsidR="00AD74F7"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9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 xml:space="preserve">8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624301" w:rsidRPr="008B492F" w:rsidRDefault="00624301" w:rsidP="0062430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07EEE3" w14:textId="25488A32" w:rsidR="00624301" w:rsidRPr="008B492F" w:rsidRDefault="00624301" w:rsidP="00624301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67</w:t>
            </w:r>
            <w:r w:rsidRPr="008B492F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8B492F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56</w:t>
            </w:r>
          </w:p>
        </w:tc>
      </w:tr>
      <w:tr w:rsidR="00856FF2" w:rsidRPr="008B492F" w14:paraId="705E6E7B" w14:textId="77777777" w:rsidTr="00856FF2">
        <w:trPr>
          <w:gridAfter w:val="7"/>
          <w:wAfter w:w="15750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856FF2" w:rsidRPr="008B492F" w:rsidRDefault="00856FF2" w:rsidP="00856FF2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856FF2" w:rsidRPr="008B492F" w:rsidRDefault="00856FF2" w:rsidP="00856FF2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3B04748" w14:textId="77777777" w:rsidR="00856FF2" w:rsidRPr="008B492F" w:rsidRDefault="00856FF2" w:rsidP="00856FF2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856FF2" w:rsidRPr="008B492F" w:rsidRDefault="00856FF2" w:rsidP="00856FF2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7B6EEC8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FF35D40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D0A665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1EFB156F" w:rsidR="00856FF2" w:rsidRPr="008B492F" w:rsidRDefault="00856FF2" w:rsidP="00856FF2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3D20B599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31D07962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488EF31" w14:textId="3A62B9C0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9B1E21A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99420D8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856FF2" w:rsidRPr="008B492F" w:rsidRDefault="00856FF2" w:rsidP="00856FF2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3FB9D99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856FF2" w:rsidRPr="008B492F" w:rsidRDefault="00856FF2" w:rsidP="00856FF2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856FF2" w:rsidRPr="008B492F" w14:paraId="1845D28D" w14:textId="77777777" w:rsidTr="003F09E7">
        <w:trPr>
          <w:gridAfter w:val="7"/>
          <w:wAfter w:w="1575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05CC8E8E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 xml:space="preserve">ณ วันที่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>31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 xml:space="preserve"> มีนาคม</w:t>
            </w:r>
            <w:r w:rsidRPr="008B492F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</w:rPr>
              <w:t xml:space="preserve">/ 30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70ABBE36" w14:textId="7EA788B4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7AD2338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82CC9BA" w14:textId="7D6BFA2C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943A8C2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3ADD932" w14:textId="128B74A2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F7207EA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4A6710E" w14:textId="07305263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04BDFC8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09D4D041" w14:textId="0950CED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44603DD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D0EFC3E" w14:textId="4F45E9A8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EFB0E3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061D08D" w14:textId="4CF9B0A2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38A9421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66186D7" w14:textId="139E0E1C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67E9934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1C85B73" w14:textId="4E4C7ACB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E691269" w14:textId="42C5A102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3FF4127F" w14:textId="7534BEF5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11766F80" w14:textId="38BC76D9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07A0416B" w14:textId="5695157A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9FA5707" w14:textId="49FF403E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03E96104" w14:textId="6B169F54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3B9625" w14:textId="79448DD0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27FBCC0E" w14:textId="4E5F33F8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1CFFAEC" w14:textId="1FE5853B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2D9EE4D" w14:textId="62B2A76D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97CD27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3A61F17" w14:textId="1445FC54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703B1F5" w14:textId="77777777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63CF06D4" w14:textId="4E795FF8" w:rsidR="00856FF2" w:rsidRPr="008B492F" w:rsidRDefault="00856FF2" w:rsidP="00856FF2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</w:tr>
      <w:tr w:rsidR="00856FF2" w:rsidRPr="008B492F" w14:paraId="12F4E018" w14:textId="77777777" w:rsidTr="00856FF2">
        <w:trPr>
          <w:gridAfter w:val="8"/>
          <w:wAfter w:w="1577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3221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0F25B74B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(</w:t>
            </w:r>
            <w:r w:rsidRPr="008B492F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8B492F">
              <w:rPr>
                <w:rFonts w:asciiTheme="majorBidi" w:hAnsiTheme="majorBidi" w:cstheme="majorBidi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856FF2" w:rsidRPr="008B492F" w14:paraId="14DAD272" w14:textId="77777777" w:rsidTr="00856FF2">
        <w:trPr>
          <w:gridAfter w:val="7"/>
          <w:wAfter w:w="1575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76FB51E8" w:rsidR="00856FF2" w:rsidRPr="008B492F" w:rsidRDefault="00624301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8B492F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6</w:t>
            </w:r>
            <w:r w:rsidRPr="008B492F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,</w:t>
            </w:r>
            <w:r w:rsidRPr="008B492F">
              <w:rPr>
                <w:rFonts w:asciiTheme="majorBidi" w:hAnsiTheme="majorBidi"/>
                <w:color w:val="000000"/>
                <w:sz w:val="16"/>
                <w:szCs w:val="16"/>
                <w:cs/>
              </w:rPr>
              <w:t>439.33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0937E46" w14:textId="0F87E082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7,229.15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560245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6B826E1D" w:rsidR="00856FF2" w:rsidRPr="008B492F" w:rsidRDefault="00624301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1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312.06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9D02901" w14:textId="731165A0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1,331.79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1C20BB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484B17" w14:textId="1BB9B775" w:rsidR="00856FF2" w:rsidRPr="008B492F" w:rsidRDefault="00624301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1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56</w:t>
            </w:r>
            <w:r w:rsidR="00AD74F7" w:rsidRPr="008B492F">
              <w:rPr>
                <w:rFonts w:ascii="Angsana New" w:hAnsi="Angsana New"/>
                <w:color w:val="000000"/>
                <w:sz w:val="16"/>
                <w:szCs w:val="16"/>
              </w:rPr>
              <w:t>4.63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31C5DD7" w14:textId="5F022638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1,742.72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48C5D0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495812C1" w:rsidR="00856FF2" w:rsidRPr="008B492F" w:rsidRDefault="00624301" w:rsidP="00856FF2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23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355.68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B819164" w14:textId="74FB06AD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23,318.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7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4B3747C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1FE0A463" w:rsidR="00856FF2" w:rsidRPr="008B492F" w:rsidRDefault="00624301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2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23</w:t>
            </w:r>
            <w:r w:rsidR="00AD74F7" w:rsidRPr="008B492F">
              <w:rPr>
                <w:rFonts w:ascii="Angsana New" w:hAnsi="Angsana New"/>
                <w:color w:val="000000"/>
                <w:sz w:val="16"/>
                <w:szCs w:val="16"/>
              </w:rPr>
              <w:t>3.02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662BFBB2" w14:textId="46755B51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2,306.63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4063CD7B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4E78B92C" w:rsidR="00856FF2" w:rsidRPr="008B492F" w:rsidRDefault="00624301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2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343.86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2A3D001" w14:textId="47ED37D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2,616.62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16F9A18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245EBE59" w:rsidR="00856FF2" w:rsidRPr="008B492F" w:rsidRDefault="00624301" w:rsidP="00856FF2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234.81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24390762" w14:textId="713D4DEA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119.96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ADD01DC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7B70A70F" w:rsidR="00856FF2" w:rsidRPr="008B492F" w:rsidRDefault="00624301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  <w:cs/>
              </w:rPr>
              <w:t>37</w:t>
            </w: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="00AD74F7" w:rsidRPr="008B492F">
              <w:rPr>
                <w:rFonts w:ascii="Angsana New" w:hAnsi="Angsana New"/>
                <w:color w:val="000000"/>
                <w:sz w:val="16"/>
                <w:szCs w:val="16"/>
              </w:rPr>
              <w:t>483.39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  <w:vAlign w:val="bottom"/>
          </w:tcPr>
          <w:p w14:paraId="27AC3786" w14:textId="5125C878" w:rsidR="00856FF2" w:rsidRPr="008B492F" w:rsidRDefault="00856FF2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38,66</w:t>
            </w:r>
            <w:r w:rsidRPr="008B492F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5.58</w:t>
            </w:r>
          </w:p>
        </w:tc>
      </w:tr>
      <w:tr w:rsidR="00856FF2" w:rsidRPr="008B492F" w14:paraId="4DA3E7A9" w14:textId="77777777" w:rsidTr="00856FF2">
        <w:trPr>
          <w:gridAfter w:val="7"/>
          <w:wAfter w:w="1575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D52DC" w14:textId="1F3E4A6D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เงินลงทุนใน</w:t>
            </w:r>
            <w:r w:rsidRPr="008B492F">
              <w:rPr>
                <w:rFonts w:asciiTheme="majorBidi" w:hAnsiTheme="majorBidi" w:cstheme="majorBidi" w:hint="cs"/>
                <w:color w:val="000000"/>
                <w:spacing w:val="-4"/>
                <w:sz w:val="16"/>
                <w:szCs w:val="16"/>
                <w:cs/>
                <w:lang w:val="en-GB"/>
              </w:rPr>
              <w:t>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89088E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DFFA1A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A8A9388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14AAB4F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89AECEA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A7F801C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4862875D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06EFE8C9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3CC20D0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B79E315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E09A94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AF93A9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07AD6" w14:textId="77777777" w:rsidR="00856FF2" w:rsidRPr="008B492F" w:rsidRDefault="00856FF2" w:rsidP="00856FF2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0351F4F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0FF030C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224CC30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BA055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36B7B0E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D5C6E2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DFA8C2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FDED68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2D81144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61B47F4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A424D9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7265E1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F385B9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A5DD1FE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C4DB133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5B93C6A5" w14:textId="2BB82EFB" w:rsidR="00856FF2" w:rsidRPr="008B492F" w:rsidRDefault="00624301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/>
                <w:sz w:val="16"/>
                <w:szCs w:val="16"/>
                <w:cs/>
              </w:rPr>
              <w:t>137.37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F388EF8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14:paraId="47D19091" w14:textId="4CBE9B7F" w:rsidR="00856FF2" w:rsidRPr="008B492F" w:rsidRDefault="00856FF2" w:rsidP="00070381">
            <w:pPr>
              <w:tabs>
                <w:tab w:val="decimal" w:pos="382"/>
              </w:tabs>
              <w:spacing w:line="240" w:lineRule="auto"/>
              <w:ind w:right="-398"/>
              <w:jc w:val="both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856FF2" w:rsidRPr="008B492F" w14:paraId="024EB3B8" w14:textId="77777777" w:rsidTr="00856FF2">
        <w:trPr>
          <w:gridAfter w:val="7"/>
          <w:wAfter w:w="15750" w:type="dxa"/>
          <w:trHeight w:val="138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B564B" w14:textId="7C1A3245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เงินลงทุนใน</w:t>
            </w:r>
            <w:r w:rsidRPr="008B492F">
              <w:rPr>
                <w:rFonts w:asciiTheme="majorBidi" w:hAnsiTheme="majorBidi" w:cstheme="majorBidi" w:hint="cs"/>
                <w:color w:val="000000"/>
                <w:spacing w:val="-4"/>
                <w:sz w:val="16"/>
                <w:szCs w:val="16"/>
                <w:cs/>
                <w:lang w:val="en-GB"/>
              </w:rPr>
              <w:t>การ</w:t>
            </w:r>
            <w:r w:rsidRPr="008B492F">
              <w:rPr>
                <w:rFonts w:asciiTheme="majorBidi" w:hAnsiTheme="majorBidi" w:cstheme="majorBidi"/>
                <w:color w:val="000000"/>
                <w:spacing w:val="-4"/>
                <w:sz w:val="16"/>
                <w:szCs w:val="16"/>
                <w:cs/>
                <w:lang w:val="en-GB"/>
              </w:rPr>
              <w:t>ร่วม</w:t>
            </w:r>
            <w:r w:rsidRPr="008B492F">
              <w:rPr>
                <w:rFonts w:asciiTheme="majorBidi" w:hAnsiTheme="majorBidi" w:cstheme="majorBidi" w:hint="cs"/>
                <w:color w:val="000000"/>
                <w:spacing w:val="-4"/>
                <w:sz w:val="16"/>
                <w:szCs w:val="16"/>
                <w:cs/>
                <w:lang w:val="en-GB"/>
              </w:rPr>
              <w:t>ค้า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C8A720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6448CBE" w14:textId="77777777" w:rsidR="00856FF2" w:rsidRPr="008B492F" w:rsidRDefault="00856FF2" w:rsidP="00856FF2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6ED842F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798D034B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1C45C3E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5138413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68BEA6AA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750CB8D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41B542B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7789D1C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9300A7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0D9800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B8CF0A5" w14:textId="77777777" w:rsidR="00856FF2" w:rsidRPr="008B492F" w:rsidRDefault="00856FF2" w:rsidP="00856FF2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F8D01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0C530C1F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904C2F9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B8AFC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63B957F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6E2F1E4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5B669FFA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B142618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F062C4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4ADC82AB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88DB7C9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FD04F7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5848F7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97FE9BF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B371C59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0C478BFB" w14:textId="255E9815" w:rsidR="00856FF2" w:rsidRPr="008B492F" w:rsidRDefault="00624301" w:rsidP="00856FF2">
            <w:pPr>
              <w:spacing w:line="240" w:lineRule="auto"/>
              <w:ind w:left="328" w:right="-100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B492F">
              <w:rPr>
                <w:rFonts w:asciiTheme="majorBidi" w:hAnsiTheme="majorBidi"/>
                <w:sz w:val="16"/>
                <w:szCs w:val="16"/>
                <w:cs/>
              </w:rPr>
              <w:t xml:space="preserve">-  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FD1C339" w14:textId="77777777" w:rsidR="00856FF2" w:rsidRPr="008B492F" w:rsidRDefault="00856FF2" w:rsidP="00856FF2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left w:val="nil"/>
              <w:right w:val="nil"/>
            </w:tcBorders>
          </w:tcPr>
          <w:p w14:paraId="1D3B2D89" w14:textId="31888BD2" w:rsidR="00856FF2" w:rsidRPr="008B492F" w:rsidRDefault="00856FF2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color w:val="000000"/>
                <w:sz w:val="16"/>
                <w:szCs w:val="16"/>
              </w:rPr>
              <w:t>0.02</w:t>
            </w:r>
          </w:p>
        </w:tc>
      </w:tr>
      <w:tr w:rsidR="00856FF2" w:rsidRPr="008B492F" w14:paraId="7587A685" w14:textId="77777777" w:rsidTr="00856FF2">
        <w:trPr>
          <w:gridAfter w:val="7"/>
          <w:wAfter w:w="15750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D50EC" w14:textId="77777777" w:rsidR="00856FF2" w:rsidRPr="008B492F" w:rsidRDefault="00856FF2" w:rsidP="00856FF2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856FF2" w:rsidRPr="008B492F" w:rsidRDefault="00856FF2" w:rsidP="00856FF2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856FF2" w:rsidRPr="008B492F" w:rsidRDefault="00856FF2" w:rsidP="00856FF2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53887A27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856FF2" w:rsidRPr="008B492F" w:rsidRDefault="00856FF2" w:rsidP="00856FF2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53C92AE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FD400DE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A17416B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856FF2" w:rsidRPr="008B492F" w:rsidRDefault="00856FF2" w:rsidP="00856FF2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415F167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F6E0BCB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4D31C1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856FF2" w:rsidRPr="008B492F" w:rsidRDefault="00856FF2" w:rsidP="00856FF2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2440409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BC17C" w14:textId="66E05329" w:rsidR="00856FF2" w:rsidRPr="008B492F" w:rsidRDefault="00624301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37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6</w:t>
            </w:r>
            <w:r w:rsidR="00AD74F7"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20.76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856FF2" w:rsidRPr="008B492F" w:rsidRDefault="00856FF2" w:rsidP="00856FF2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0075F" w14:textId="5E68C42A" w:rsidR="00856FF2" w:rsidRPr="008B492F" w:rsidRDefault="00856FF2" w:rsidP="00856FF2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8B492F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38,66</w:t>
            </w:r>
            <w:r w:rsidRPr="008B492F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5.60</w:t>
            </w:r>
          </w:p>
        </w:tc>
      </w:tr>
    </w:tbl>
    <w:p w14:paraId="52988ED8" w14:textId="4D3EF4AF" w:rsidR="00A92BEC" w:rsidRPr="008B492F" w:rsidRDefault="00A92BEC" w:rsidP="00CA3B97">
      <w:pPr>
        <w:rPr>
          <w:sz w:val="16"/>
          <w:szCs w:val="16"/>
          <w:cs/>
        </w:rPr>
        <w:sectPr w:rsidR="00A92BEC" w:rsidRPr="008B492F" w:rsidSect="00F03EF9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8B492F" w:rsidRDefault="0099729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8B492F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56465022" w:rsidR="00427705" w:rsidRPr="008B492F" w:rsidRDefault="00427705" w:rsidP="00CF29CC">
      <w:pPr>
        <w:ind w:left="540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8B492F">
        <w:rPr>
          <w:rFonts w:ascii="Angsana New" w:hAnsi="Angsana New" w:hint="cs"/>
          <w:sz w:val="28"/>
          <w:szCs w:val="28"/>
          <w:cs/>
        </w:rPr>
        <w:t>กั</w:t>
      </w:r>
      <w:r w:rsidRPr="008B492F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8B492F">
        <w:rPr>
          <w:rFonts w:ascii="Angsana New" w:hAnsi="Angsana New" w:hint="cs"/>
          <w:sz w:val="28"/>
          <w:szCs w:val="28"/>
          <w:cs/>
        </w:rPr>
        <w:t>เงินได้</w:t>
      </w:r>
      <w:r w:rsidRPr="008B492F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F92AA7" w:rsidRPr="008B492F">
        <w:rPr>
          <w:rFonts w:ascii="Angsana New" w:hAnsi="Angsana New" w:hint="cs"/>
          <w:sz w:val="28"/>
          <w:szCs w:val="28"/>
          <w:cs/>
        </w:rPr>
        <w:t>หก</w:t>
      </w:r>
      <w:r w:rsidR="00F92AA7" w:rsidRPr="008B492F">
        <w:rPr>
          <w:rFonts w:ascii="Angsana New" w:hAnsi="Angsana New"/>
          <w:sz w:val="28"/>
          <w:szCs w:val="28"/>
          <w:cs/>
        </w:rPr>
        <w:t>เดือน</w:t>
      </w:r>
      <w:r w:rsidRPr="008B492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F92AA7" w:rsidRPr="008B492F">
        <w:rPr>
          <w:rFonts w:ascii="Angsana New" w:hAnsi="Angsana New"/>
          <w:sz w:val="28"/>
          <w:szCs w:val="28"/>
        </w:rPr>
        <w:t xml:space="preserve">31 </w:t>
      </w:r>
      <w:r w:rsidR="00F92AA7" w:rsidRPr="008B492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92AA7" w:rsidRPr="008B492F">
        <w:rPr>
          <w:rFonts w:ascii="Angsana New" w:hAnsi="Angsana New"/>
          <w:sz w:val="28"/>
          <w:szCs w:val="28"/>
        </w:rPr>
        <w:t xml:space="preserve">2568 </w:t>
      </w:r>
      <w:r w:rsidR="008C13F3" w:rsidRPr="008B492F">
        <w:rPr>
          <w:rFonts w:ascii="Angsana New" w:hAnsi="Angsana New" w:hint="cs"/>
          <w:sz w:val="28"/>
          <w:szCs w:val="28"/>
          <w:cs/>
        </w:rPr>
        <w:t xml:space="preserve">และ </w:t>
      </w:r>
      <w:r w:rsidR="00CA53C1" w:rsidRPr="008B492F">
        <w:rPr>
          <w:rFonts w:ascii="Angsana New" w:hAnsi="Angsana New"/>
          <w:sz w:val="28"/>
          <w:szCs w:val="28"/>
        </w:rPr>
        <w:t>256</w:t>
      </w:r>
      <w:r w:rsidR="00F92AA7" w:rsidRPr="008B492F">
        <w:rPr>
          <w:rFonts w:ascii="Angsana New" w:hAnsi="Angsana New"/>
          <w:sz w:val="28"/>
          <w:szCs w:val="28"/>
        </w:rPr>
        <w:t>7</w:t>
      </w:r>
      <w:r w:rsidR="008C13F3" w:rsidRPr="008B492F">
        <w:rPr>
          <w:rFonts w:ascii="Angsana New" w:hAnsi="Angsana New"/>
          <w:sz w:val="28"/>
          <w:szCs w:val="28"/>
        </w:rPr>
        <w:t xml:space="preserve"> </w:t>
      </w:r>
      <w:r w:rsidRPr="008B492F">
        <w:rPr>
          <w:rFonts w:ascii="Angsana New" w:hAnsi="Angsana New"/>
          <w:sz w:val="28"/>
          <w:szCs w:val="28"/>
          <w:cs/>
        </w:rPr>
        <w:t>คือร้อยละ</w:t>
      </w:r>
      <w:r w:rsidR="00DF3019" w:rsidRPr="008B492F">
        <w:rPr>
          <w:rFonts w:ascii="Angsana New" w:hAnsi="Angsana New"/>
          <w:sz w:val="28"/>
          <w:szCs w:val="28"/>
        </w:rPr>
        <w:t xml:space="preserve"> </w:t>
      </w:r>
      <w:r w:rsidR="00C83944" w:rsidRPr="008B492F">
        <w:rPr>
          <w:rFonts w:ascii="Angsana New" w:hAnsi="Angsana New"/>
          <w:sz w:val="28"/>
          <w:szCs w:val="28"/>
        </w:rPr>
        <w:t>27.</w:t>
      </w:r>
      <w:r w:rsidR="00D22203" w:rsidRPr="008B492F">
        <w:rPr>
          <w:rFonts w:ascii="Angsana New" w:hAnsi="Angsana New"/>
          <w:sz w:val="28"/>
          <w:szCs w:val="28"/>
        </w:rPr>
        <w:t>05</w:t>
      </w:r>
      <w:r w:rsidR="00DF3019" w:rsidRPr="008B492F">
        <w:rPr>
          <w:rFonts w:ascii="Angsana New" w:hAnsi="Angsana New"/>
          <w:sz w:val="28"/>
          <w:szCs w:val="28"/>
        </w:rPr>
        <w:t xml:space="preserve"> </w:t>
      </w:r>
      <w:r w:rsidR="008C13F3" w:rsidRPr="008B492F">
        <w:rPr>
          <w:rFonts w:ascii="Angsana New" w:hAnsi="Angsana New" w:hint="cs"/>
          <w:sz w:val="28"/>
          <w:szCs w:val="28"/>
          <w:cs/>
        </w:rPr>
        <w:t>และ</w:t>
      </w:r>
      <w:r w:rsidRPr="008B492F">
        <w:rPr>
          <w:rFonts w:ascii="Angsana New" w:hAnsi="Angsana New" w:hint="cs"/>
          <w:sz w:val="28"/>
          <w:szCs w:val="28"/>
          <w:cs/>
        </w:rPr>
        <w:t>ร้อยละ</w:t>
      </w:r>
      <w:r w:rsidR="00DF3019" w:rsidRPr="008B492F">
        <w:rPr>
          <w:rFonts w:ascii="Angsana New" w:hAnsi="Angsana New"/>
          <w:sz w:val="28"/>
          <w:szCs w:val="28"/>
        </w:rPr>
        <w:t xml:space="preserve"> </w:t>
      </w:r>
      <w:r w:rsidR="00F92AA7" w:rsidRPr="008B492F">
        <w:rPr>
          <w:rFonts w:ascii="Angsana New" w:hAnsi="Angsana New"/>
          <w:sz w:val="28"/>
          <w:szCs w:val="28"/>
        </w:rPr>
        <w:t xml:space="preserve">4.76 </w:t>
      </w:r>
      <w:r w:rsidR="008C13F3" w:rsidRPr="008B492F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8B492F">
        <w:rPr>
          <w:rFonts w:ascii="Angsana New" w:hAnsi="Angsana New"/>
          <w:sz w:val="28"/>
          <w:szCs w:val="28"/>
          <w:cs/>
        </w:rPr>
        <w:t>การเปลี่ยนแปลงในอัตราภาษีเงิ</w:t>
      </w:r>
      <w:r w:rsidR="00A4475A" w:rsidRPr="008B492F">
        <w:rPr>
          <w:rFonts w:ascii="Angsana New" w:hAnsi="Angsana New" w:hint="cs"/>
          <w:sz w:val="28"/>
          <w:szCs w:val="28"/>
          <w:cs/>
        </w:rPr>
        <w:t>น</w:t>
      </w:r>
      <w:r w:rsidRPr="008B492F">
        <w:rPr>
          <w:rFonts w:ascii="Angsana New" w:hAnsi="Angsana New"/>
          <w:sz w:val="28"/>
          <w:szCs w:val="28"/>
          <w:cs/>
        </w:rPr>
        <w:t>ได้ที่แท้จริงมีสาเหตุหลักจาก</w:t>
      </w:r>
      <w:r w:rsidR="00594FEC" w:rsidRPr="008B492F">
        <w:rPr>
          <w:rFonts w:ascii="Angsana New" w:hAnsi="Angsana New" w:hint="cs"/>
          <w:sz w:val="28"/>
          <w:szCs w:val="28"/>
          <w:cs/>
        </w:rPr>
        <w:t>รายได้ที่ได้รับยกเว้น</w:t>
      </w:r>
      <w:r w:rsidR="00DD76A1" w:rsidRPr="008B492F">
        <w:rPr>
          <w:rFonts w:ascii="Angsana New" w:hAnsi="Angsana New" w:hint="cs"/>
          <w:sz w:val="28"/>
          <w:szCs w:val="28"/>
          <w:cs/>
        </w:rPr>
        <w:t>จากบัตรส่งเสริมการ</w:t>
      </w:r>
      <w:r w:rsidR="00712F14" w:rsidRPr="008B492F">
        <w:rPr>
          <w:rFonts w:ascii="Angsana New" w:hAnsi="Angsana New" w:hint="cs"/>
          <w:sz w:val="28"/>
          <w:szCs w:val="28"/>
          <w:cs/>
        </w:rPr>
        <w:t>ลงทุน</w:t>
      </w:r>
    </w:p>
    <w:p w14:paraId="3CD46D08" w14:textId="77777777" w:rsidR="00F92AA7" w:rsidRPr="008B492F" w:rsidRDefault="00F92AA7" w:rsidP="00CF29CC">
      <w:pPr>
        <w:ind w:left="540"/>
        <w:rPr>
          <w:rFonts w:ascii="Angsana New" w:hAnsi="Angsana New"/>
          <w:sz w:val="28"/>
          <w:szCs w:val="28"/>
        </w:rPr>
      </w:pPr>
    </w:p>
    <w:p w14:paraId="1B282760" w14:textId="77777777" w:rsidR="00F92AA7" w:rsidRPr="008B492F" w:rsidRDefault="00F92AA7" w:rsidP="00F92AA7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เงินปันผล</w:t>
      </w:r>
    </w:p>
    <w:p w14:paraId="6E7B4399" w14:textId="77777777" w:rsidR="00F92AA7" w:rsidRPr="008B492F" w:rsidRDefault="00F92AA7" w:rsidP="00F92AA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09DD35E1" w14:textId="267451B8" w:rsidR="00F92AA7" w:rsidRPr="008B492F" w:rsidRDefault="00F92AA7" w:rsidP="00F92AA7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Pr="008B492F">
        <w:rPr>
          <w:rFonts w:asciiTheme="majorBidi" w:hAnsiTheme="majorBidi" w:cstheme="majorBidi"/>
          <w:sz w:val="28"/>
          <w:szCs w:val="28"/>
        </w:rPr>
        <w:t xml:space="preserve">2568 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8B492F">
        <w:rPr>
          <w:rFonts w:asciiTheme="majorBidi" w:hAnsiTheme="majorBidi" w:cstheme="majorBidi"/>
          <w:sz w:val="28"/>
          <w:szCs w:val="28"/>
        </w:rPr>
        <w:t>2567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6689E6E" w14:textId="77777777" w:rsidR="00F92AA7" w:rsidRPr="008B492F" w:rsidRDefault="00F92AA7" w:rsidP="00F92AA7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2"/>
          <w:szCs w:val="22"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F92AA7" w:rsidRPr="008B492F" w14:paraId="2ED424A4" w14:textId="77777777" w:rsidTr="00B2633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692A372" w14:textId="77777777" w:rsidR="00F92AA7" w:rsidRPr="008B492F" w:rsidRDefault="00F92AA7" w:rsidP="00B26339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295432C" w14:textId="77777777" w:rsidR="00F92AA7" w:rsidRPr="008B492F" w:rsidRDefault="00F92AA7" w:rsidP="00B2633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33EEB70" w14:textId="77777777" w:rsidR="00F92AA7" w:rsidRPr="008B492F" w:rsidRDefault="00F92AA7" w:rsidP="00B263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DB1CA6" w14:textId="77777777" w:rsidR="00F92AA7" w:rsidRPr="008B492F" w:rsidRDefault="00F92AA7" w:rsidP="00B263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  <w:shd w:val="clear" w:color="auto" w:fill="auto"/>
          </w:tcPr>
          <w:p w14:paraId="13E6FAE7" w14:textId="77777777" w:rsidR="00F92AA7" w:rsidRPr="008B492F" w:rsidRDefault="00F92AA7" w:rsidP="00B26339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34274B" w14:textId="77777777" w:rsidR="00F92AA7" w:rsidRPr="008B492F" w:rsidDel="00D43E7A" w:rsidRDefault="00F92AA7" w:rsidP="00B26339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F92AA7" w:rsidRPr="008B492F" w14:paraId="07B0CC61" w14:textId="77777777" w:rsidTr="00B26339">
        <w:trPr>
          <w:tblHeader/>
        </w:trPr>
        <w:tc>
          <w:tcPr>
            <w:tcW w:w="3060" w:type="dxa"/>
            <w:shd w:val="clear" w:color="auto" w:fill="auto"/>
          </w:tcPr>
          <w:p w14:paraId="1B8E6A7E" w14:textId="77777777" w:rsidR="00F92AA7" w:rsidRPr="008B492F" w:rsidRDefault="00F92AA7" w:rsidP="00B26339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41981F1E" w14:textId="77777777" w:rsidR="00F92AA7" w:rsidRPr="008B492F" w:rsidRDefault="00F92AA7" w:rsidP="00B2633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03EE9659" w14:textId="77777777" w:rsidR="00F92AA7" w:rsidRPr="008B492F" w:rsidRDefault="00F92AA7" w:rsidP="00B2633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30A7CA4" w14:textId="77777777" w:rsidR="00F92AA7" w:rsidRPr="008B492F" w:rsidRDefault="00F92AA7" w:rsidP="00B26339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B49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745C9523" w14:textId="77777777" w:rsidR="00F92AA7" w:rsidRPr="008B492F" w:rsidRDefault="00F92AA7" w:rsidP="00B26339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D25FC5" w14:textId="77777777" w:rsidR="00F92AA7" w:rsidRPr="008B492F" w:rsidRDefault="00F92AA7" w:rsidP="00B26339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AA7" w:rsidRPr="008B492F" w14:paraId="3950408C" w14:textId="77777777" w:rsidTr="00B26339">
        <w:trPr>
          <w:tblHeader/>
        </w:trPr>
        <w:tc>
          <w:tcPr>
            <w:tcW w:w="3060" w:type="dxa"/>
            <w:shd w:val="clear" w:color="auto" w:fill="auto"/>
          </w:tcPr>
          <w:p w14:paraId="249D677A" w14:textId="4075E1A4" w:rsidR="00F92AA7" w:rsidRPr="008B492F" w:rsidRDefault="00F92AA7" w:rsidP="00B26339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656" w:type="dxa"/>
            <w:shd w:val="clear" w:color="auto" w:fill="auto"/>
          </w:tcPr>
          <w:p w14:paraId="45977CAD" w14:textId="01C12C1B" w:rsidR="00F92AA7" w:rsidRPr="008B492F" w:rsidRDefault="00566DA8" w:rsidP="0086537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92AA7"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92AA7"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F92AA7" w:rsidRPr="008B49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5" w:type="dxa"/>
            <w:shd w:val="clear" w:color="auto" w:fill="auto"/>
          </w:tcPr>
          <w:p w14:paraId="5F96CC04" w14:textId="0DC0C952" w:rsidR="00F92AA7" w:rsidRPr="008B492F" w:rsidRDefault="00F92AA7" w:rsidP="00B26339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5" w:type="dxa"/>
            <w:shd w:val="clear" w:color="auto" w:fill="auto"/>
          </w:tcPr>
          <w:p w14:paraId="371DA71F" w14:textId="13693475" w:rsidR="00F92AA7" w:rsidRPr="008B492F" w:rsidRDefault="00865379" w:rsidP="00B2633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0.090</w:t>
            </w:r>
          </w:p>
        </w:tc>
        <w:tc>
          <w:tcPr>
            <w:tcW w:w="284" w:type="dxa"/>
            <w:shd w:val="clear" w:color="auto" w:fill="auto"/>
          </w:tcPr>
          <w:p w14:paraId="07A118CC" w14:textId="77777777" w:rsidR="00F92AA7" w:rsidRPr="008B492F" w:rsidRDefault="00F92AA7" w:rsidP="00B26339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A40F6FE" w14:textId="1A35FE03" w:rsidR="00F92AA7" w:rsidRPr="008B492F" w:rsidRDefault="00865379" w:rsidP="00B2633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B492F">
              <w:rPr>
                <w:rFonts w:ascii="Angsana New" w:hAnsi="Angsana New"/>
                <w:sz w:val="28"/>
                <w:szCs w:val="28"/>
                <w:lang w:val="en-US"/>
              </w:rPr>
              <w:t>172.07</w:t>
            </w:r>
          </w:p>
        </w:tc>
      </w:tr>
      <w:tr w:rsidR="00F92AA7" w:rsidRPr="008B492F" w14:paraId="6D6421C0" w14:textId="77777777" w:rsidTr="00B26339">
        <w:trPr>
          <w:tblHeader/>
        </w:trPr>
        <w:tc>
          <w:tcPr>
            <w:tcW w:w="3060" w:type="dxa"/>
            <w:shd w:val="clear" w:color="auto" w:fill="auto"/>
          </w:tcPr>
          <w:p w14:paraId="56C8FF45" w14:textId="33466555" w:rsidR="00F92AA7" w:rsidRPr="008B492F" w:rsidRDefault="00F92AA7" w:rsidP="00F92AA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656" w:type="dxa"/>
            <w:shd w:val="clear" w:color="auto" w:fill="auto"/>
          </w:tcPr>
          <w:p w14:paraId="77F5CDAF" w14:textId="51891DD0" w:rsidR="00F92AA7" w:rsidRPr="008B492F" w:rsidRDefault="00F92AA7" w:rsidP="00F92AA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5" w:type="dxa"/>
            <w:shd w:val="clear" w:color="auto" w:fill="auto"/>
          </w:tcPr>
          <w:p w14:paraId="2BE0A7B0" w14:textId="6778399A" w:rsidR="00F92AA7" w:rsidRPr="008B492F" w:rsidRDefault="00F92AA7" w:rsidP="00F92AA7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5" w:type="dxa"/>
            <w:shd w:val="clear" w:color="auto" w:fill="auto"/>
          </w:tcPr>
          <w:p w14:paraId="648DE12E" w14:textId="55B9E9D7" w:rsidR="00F92AA7" w:rsidRPr="008B492F" w:rsidRDefault="00F92AA7" w:rsidP="00F92AA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0.090</w:t>
            </w:r>
          </w:p>
        </w:tc>
        <w:tc>
          <w:tcPr>
            <w:tcW w:w="284" w:type="dxa"/>
            <w:shd w:val="clear" w:color="auto" w:fill="auto"/>
          </w:tcPr>
          <w:p w14:paraId="32047E2C" w14:textId="77777777" w:rsidR="00F92AA7" w:rsidRPr="008B492F" w:rsidRDefault="00F92AA7" w:rsidP="00F92AA7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1693D5E" w14:textId="161E0508" w:rsidR="00F92AA7" w:rsidRPr="008B492F" w:rsidRDefault="00F92AA7" w:rsidP="00F92AA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8B492F">
              <w:rPr>
                <w:rFonts w:ascii="Angsana New" w:hAnsi="Angsana New"/>
                <w:sz w:val="28"/>
                <w:szCs w:val="28"/>
                <w:lang w:val="en-US"/>
              </w:rPr>
              <w:t>172.07</w:t>
            </w:r>
          </w:p>
        </w:tc>
      </w:tr>
    </w:tbl>
    <w:p w14:paraId="0914FBF4" w14:textId="77777777" w:rsidR="00270310" w:rsidRPr="008B492F" w:rsidRDefault="00270310" w:rsidP="0027031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16E0B13E" w14:textId="2ED9CE26" w:rsidR="003B14EA" w:rsidRPr="008B492F" w:rsidRDefault="003B14EA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8B492F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8B492F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B492F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8B49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8B492F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8B492F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8B492F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8B492F" w:rsidRDefault="0061073B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8B492F" w:rsidSect="00F03EF9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270"/>
        <w:gridCol w:w="900"/>
        <w:gridCol w:w="238"/>
        <w:gridCol w:w="32"/>
        <w:gridCol w:w="238"/>
        <w:gridCol w:w="1202"/>
        <w:gridCol w:w="236"/>
        <w:gridCol w:w="34"/>
        <w:gridCol w:w="236"/>
        <w:gridCol w:w="1114"/>
        <w:gridCol w:w="270"/>
        <w:gridCol w:w="270"/>
        <w:gridCol w:w="810"/>
        <w:gridCol w:w="270"/>
        <w:gridCol w:w="270"/>
        <w:gridCol w:w="450"/>
        <w:gridCol w:w="270"/>
        <w:gridCol w:w="270"/>
        <w:gridCol w:w="540"/>
        <w:gridCol w:w="270"/>
        <w:gridCol w:w="270"/>
        <w:gridCol w:w="900"/>
        <w:gridCol w:w="90"/>
        <w:gridCol w:w="180"/>
        <w:gridCol w:w="90"/>
        <w:gridCol w:w="1080"/>
        <w:gridCol w:w="174"/>
        <w:gridCol w:w="6"/>
      </w:tblGrid>
      <w:tr w:rsidR="0061073B" w:rsidRPr="008B492F" w14:paraId="7CB10762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347E70E0" w14:textId="77777777" w:rsidR="0061073B" w:rsidRPr="008B492F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7AC1ED14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8B492F" w14:paraId="43E3E306" w14:textId="77777777" w:rsidTr="00E05DE7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2E7522D4" w14:textId="77777777" w:rsidR="0061073B" w:rsidRPr="008B492F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69FA5179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4" w:type="dxa"/>
            <w:gridSpan w:val="13"/>
            <w:vAlign w:val="bottom"/>
            <w:hideMark/>
          </w:tcPr>
          <w:p w14:paraId="03B14D01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8B492F" w14:paraId="45870D25" w14:textId="77777777" w:rsidTr="00E05DE7">
        <w:trPr>
          <w:tblHeader/>
        </w:trPr>
        <w:tc>
          <w:tcPr>
            <w:tcW w:w="4590" w:type="dxa"/>
            <w:hideMark/>
          </w:tcPr>
          <w:p w14:paraId="188937D8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8B492F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6C36B287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8B49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3"/>
            <w:vAlign w:val="bottom"/>
            <w:hideMark/>
          </w:tcPr>
          <w:p w14:paraId="0AB6BA1A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8B492F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1E90FE3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DB36215" w14:textId="67FA5B89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05D6254" w14:textId="6D3B04DA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8B492F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4FE0EE" w14:textId="5B2C9DE1" w:rsidR="0061073B" w:rsidRPr="008B492F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3C1" w:rsidRPr="008B49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E74EFFD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4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8B492F" w14:paraId="1660DF2D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691022C6" w14:textId="1AEF9AB6" w:rsidR="0061073B" w:rsidRPr="008B492F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  <w:hideMark/>
          </w:tcPr>
          <w:p w14:paraId="12104CD9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8B492F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3A7C0A" w:rsidRPr="008B492F" w14:paraId="315A03EF" w14:textId="77777777" w:rsidTr="00E05DE7">
        <w:trPr>
          <w:gridAfter w:val="1"/>
          <w:wAfter w:w="6" w:type="dxa"/>
          <w:tblHeader/>
        </w:trPr>
        <w:tc>
          <w:tcPr>
            <w:tcW w:w="4590" w:type="dxa"/>
          </w:tcPr>
          <w:p w14:paraId="57B22C5B" w14:textId="61C2A4A1" w:rsidR="003A7C0A" w:rsidRPr="008B492F" w:rsidRDefault="00F92AA7" w:rsidP="003A7C0A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B492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8B492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B492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8B492F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8B492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95C8389" w14:textId="77777777" w:rsidR="003A7C0A" w:rsidRPr="008B492F" w:rsidRDefault="003A7C0A" w:rsidP="003A7C0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27"/>
          </w:tcPr>
          <w:p w14:paraId="1D2F0EDD" w14:textId="42137A0D" w:rsidR="003A7C0A" w:rsidRPr="008B492F" w:rsidRDefault="003A7C0A" w:rsidP="003A7C0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8B492F" w14:paraId="34419983" w14:textId="77777777" w:rsidTr="00E05DE7">
        <w:trPr>
          <w:tblHeader/>
        </w:trPr>
        <w:tc>
          <w:tcPr>
            <w:tcW w:w="4590" w:type="dxa"/>
            <w:hideMark/>
          </w:tcPr>
          <w:p w14:paraId="1D5E799F" w14:textId="77777777" w:rsidR="0061073B" w:rsidRPr="008B492F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B45868A" w14:textId="2107D7C1" w:rsidR="0061073B" w:rsidRPr="008B492F" w:rsidRDefault="0061073B" w:rsidP="00E4122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4768B3" w14:textId="4645CD35" w:rsidR="0061073B" w:rsidRPr="008B492F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</w:tcPr>
          <w:p w14:paraId="0F886B94" w14:textId="4F2D05D5" w:rsidR="0061073B" w:rsidRPr="008B492F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77777777" w:rsidR="0061073B" w:rsidRPr="008B492F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63C6EABC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9B980E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13B00EFA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40C8804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68A840E" w14:textId="4769F355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AF8D40B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26EB845D" w14:textId="67554DF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8B492F" w14:paraId="6CF6AE4C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53AAF322" w14:textId="77777777" w:rsidR="0061073B" w:rsidRPr="008B492F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603E3033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CBEDFE" w14:textId="74A94335" w:rsidR="0061073B" w:rsidRPr="008B492F" w:rsidRDefault="0061073B" w:rsidP="00937F8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75FE78" w14:textId="51CBD9ED" w:rsidR="0061073B" w:rsidRPr="008B492F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37B0093A" w14:textId="6B91032A" w:rsidR="0061073B" w:rsidRPr="008B492F" w:rsidRDefault="0061073B" w:rsidP="00E412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EC26B" w14:textId="77777777" w:rsidR="0061073B" w:rsidRPr="008B492F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09558699" w14:textId="7B4F6BCD" w:rsidR="0061073B" w:rsidRPr="008B492F" w:rsidRDefault="0061073B" w:rsidP="00E4122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95BA6" w14:textId="599FD9A1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DDAE65" w14:textId="777A6662" w:rsidR="0061073B" w:rsidRPr="008B492F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83049" w14:textId="69B8351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8E120F6" w14:textId="5D2D1E3A" w:rsidR="0061073B" w:rsidRPr="008B492F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A38F0" w14:textId="76DD3C6B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627122C" w14:textId="68EED90C" w:rsidR="0061073B" w:rsidRPr="008B492F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10AA9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132C5CA" w14:textId="0F0204BA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DAD2C3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2CD470C3" w14:textId="77777777" w:rsidR="0061073B" w:rsidRPr="008B492F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8B492F" w14:paraId="58F34F64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4E89820F" w14:textId="56B3D354" w:rsidR="003A7D58" w:rsidRPr="008B492F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C4F5B62" w14:textId="77777777" w:rsidR="003A7D58" w:rsidRPr="008B492F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B718196" w14:textId="6AC5A960" w:rsidR="003A7D58" w:rsidRPr="008B492F" w:rsidRDefault="00566DA8" w:rsidP="0072550A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85402B" w14:textId="77777777" w:rsidR="003A7D58" w:rsidRPr="008B492F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0EFB81F3" w14:textId="05336A6F" w:rsidR="003A7D58" w:rsidRPr="008B492F" w:rsidRDefault="00566DA8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1B4EFF6" w14:textId="77777777" w:rsidR="003A7D58" w:rsidRPr="008B492F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7566A268" w14:textId="44BD83BE" w:rsidR="003A7D58" w:rsidRPr="008B492F" w:rsidRDefault="00566DA8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15B26" w14:textId="77777777" w:rsidR="003A7D58" w:rsidRPr="008B492F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C2CC40" w14:textId="7BEE862D" w:rsidR="003A7D58" w:rsidRPr="008B492F" w:rsidRDefault="00566DA8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6813" w14:textId="77777777" w:rsidR="003A7D58" w:rsidRPr="008B492F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EFF7CEA" w14:textId="400E01AB" w:rsidR="003A7D58" w:rsidRPr="008B492F" w:rsidRDefault="00566DA8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8046A" w14:textId="77777777" w:rsidR="003A7D58" w:rsidRPr="008B492F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37DFD18" w14:textId="655CF352" w:rsidR="003A7D58" w:rsidRPr="008B492F" w:rsidRDefault="00566DA8" w:rsidP="004C6812">
            <w:pPr>
              <w:tabs>
                <w:tab w:val="decimal" w:pos="6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37077" w14:textId="77777777" w:rsidR="003A7D58" w:rsidRPr="008B492F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DE4A8A" w14:textId="39EF763E" w:rsidR="003A7D58" w:rsidRPr="008B492F" w:rsidRDefault="00566DA8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DE6AA5" w14:textId="77777777" w:rsidR="003A7D58" w:rsidRPr="008B492F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69AE25F6" w14:textId="0C480725" w:rsidR="003A7D58" w:rsidRPr="008B492F" w:rsidRDefault="00566DA8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8D1315" w:rsidRPr="008B492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7D1F31" w:rsidRPr="008B492F" w14:paraId="5C1A9F50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392E3F95" w14:textId="6AA27074" w:rsidR="007D1F31" w:rsidRPr="008B492F" w:rsidRDefault="007D1F31" w:rsidP="007D1F31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  <w:shd w:val="clear" w:color="auto" w:fill="auto"/>
          </w:tcPr>
          <w:p w14:paraId="3E4A020F" w14:textId="77777777" w:rsidR="007D1F31" w:rsidRPr="008B492F" w:rsidRDefault="007D1F31" w:rsidP="007D1F3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3DC581" w14:textId="5F4007BD" w:rsidR="007D1F31" w:rsidRPr="008B492F" w:rsidRDefault="003A3AD9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CEA75A" w14:textId="77777777" w:rsidR="007D1F31" w:rsidRPr="008B492F" w:rsidRDefault="007D1F31" w:rsidP="007D1F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76F6F817" w14:textId="5D697708" w:rsidR="007D1F31" w:rsidRPr="008B492F" w:rsidRDefault="003A3AD9" w:rsidP="00720D5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886BC" w14:textId="77777777" w:rsidR="007D1F31" w:rsidRPr="008B492F" w:rsidRDefault="007D1F31" w:rsidP="007D1F3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575C838" w14:textId="646AF236" w:rsidR="007D1F31" w:rsidRPr="008B492F" w:rsidRDefault="004141C5" w:rsidP="007D1F31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425.47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ED1CE" w14:textId="77777777" w:rsidR="007D1F31" w:rsidRPr="008B492F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138DED" w14:textId="647BEF14" w:rsidR="007D1F31" w:rsidRPr="008B492F" w:rsidRDefault="004141C5" w:rsidP="007D1F3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425.47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87885" w14:textId="77777777" w:rsidR="007D1F31" w:rsidRPr="008B492F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2743B5D" w14:textId="7BBF77D6" w:rsidR="007D1F31" w:rsidRPr="008B492F" w:rsidRDefault="003A3AD9" w:rsidP="007D1F31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64FB4" w14:textId="77777777" w:rsidR="007D1F31" w:rsidRPr="008B492F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2FC7BF8" w14:textId="0733D0E4" w:rsidR="007D1F31" w:rsidRPr="008B492F" w:rsidRDefault="00CC2DEB" w:rsidP="00540540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425.52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C88D2" w14:textId="77777777" w:rsidR="007D1F31" w:rsidRPr="008B492F" w:rsidRDefault="007D1F31" w:rsidP="007D1F31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89D52D" w14:textId="1D316C36" w:rsidR="007D1F31" w:rsidRPr="008B492F" w:rsidRDefault="003A3AD9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C406FA" w14:textId="77777777" w:rsidR="007D1F31" w:rsidRPr="008B492F" w:rsidRDefault="007D1F31" w:rsidP="007D1F3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1B4C6064" w14:textId="5E7B3A28" w:rsidR="007D1F31" w:rsidRPr="008B492F" w:rsidRDefault="00CC2DEB" w:rsidP="00F532C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425.52</w:t>
            </w:r>
          </w:p>
        </w:tc>
      </w:tr>
      <w:tr w:rsidR="00EA59B5" w:rsidRPr="008B492F" w14:paraId="142F8004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75D5961B" w14:textId="7275FBF4" w:rsidR="00EA59B5" w:rsidRPr="008B492F" w:rsidRDefault="00EA59B5" w:rsidP="00EA59B5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1DEC8119" w14:textId="77777777" w:rsidR="00EA59B5" w:rsidRPr="008B492F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5215628" w14:textId="3675B9E6" w:rsidR="00EA59B5" w:rsidRPr="008B492F" w:rsidRDefault="003A3AD9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F2E73E" w14:textId="71B38D8D" w:rsidR="00EA59B5" w:rsidRPr="008B492F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139DFD88" w14:textId="79702FEC" w:rsidR="00EA59B5" w:rsidRPr="008B492F" w:rsidRDefault="00DC57BD" w:rsidP="00EA59B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133D" w14:textId="77777777" w:rsidR="00EA59B5" w:rsidRPr="008B492F" w:rsidRDefault="00EA59B5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032D3EB" w14:textId="5A81F8D6" w:rsidR="00EA59B5" w:rsidRPr="008B492F" w:rsidRDefault="003A3AD9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A029" w14:textId="77777777" w:rsidR="00EA59B5" w:rsidRPr="008B492F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250ACD" w14:textId="57C4CD4F" w:rsidR="00EA59B5" w:rsidRPr="008B492F" w:rsidRDefault="00DC57BD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58.64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465E" w14:textId="77777777" w:rsidR="00EA59B5" w:rsidRPr="008B492F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CC47391" w14:textId="7B6548AC" w:rsidR="00EA59B5" w:rsidRPr="008B492F" w:rsidRDefault="003A3AD9" w:rsidP="00EA59B5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5F57" w14:textId="77777777" w:rsidR="00EA59B5" w:rsidRPr="008B492F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5604208" w14:textId="309EAD25" w:rsidR="00EA59B5" w:rsidRPr="008B492F" w:rsidRDefault="00DC57BD" w:rsidP="00540540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58.64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1F3F1" w14:textId="77777777" w:rsidR="00EA59B5" w:rsidRPr="008B492F" w:rsidRDefault="00EA59B5" w:rsidP="00EA59B5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9881F86" w14:textId="0C111076" w:rsidR="00EA59B5" w:rsidRPr="008B492F" w:rsidRDefault="003A3AD9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62E0949" w14:textId="77777777" w:rsidR="00EA59B5" w:rsidRPr="008B492F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7F26F26F" w14:textId="3F0588E4" w:rsidR="00EA59B5" w:rsidRPr="008B492F" w:rsidRDefault="00DC57BD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58.64</w:t>
            </w:r>
          </w:p>
        </w:tc>
      </w:tr>
      <w:tr w:rsidR="00E87260" w:rsidRPr="008B492F" w14:paraId="68632B58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157CB02F" w14:textId="619FA4F8" w:rsidR="00E87260" w:rsidRPr="008B492F" w:rsidRDefault="00E87260" w:rsidP="00E87260">
            <w:p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6B7FAE2C" w14:textId="77777777" w:rsidR="00E87260" w:rsidRPr="008B492F" w:rsidRDefault="00E87260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49C98B" w14:textId="3FCE665B" w:rsidR="00E87260" w:rsidRPr="008B492F" w:rsidRDefault="00E87260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C5A134" w14:textId="77777777" w:rsidR="00E87260" w:rsidRPr="008B492F" w:rsidRDefault="00E87260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19C61B37" w14:textId="656F0013" w:rsidR="00E87260" w:rsidRPr="008B492F" w:rsidRDefault="00E87260" w:rsidP="004141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</w:t>
            </w:r>
            <w:r w:rsidR="00541FA9" w:rsidRPr="008B492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0EBFDB" w14:textId="77777777" w:rsidR="00E87260" w:rsidRPr="008B492F" w:rsidRDefault="00E87260" w:rsidP="00EA59B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0E31B36" w14:textId="2C52E5F5" w:rsidR="00E87260" w:rsidRPr="008B492F" w:rsidRDefault="00E87260" w:rsidP="007D1F3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7BA9D" w14:textId="77777777" w:rsidR="00E87260" w:rsidRPr="008B492F" w:rsidRDefault="00E87260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EDEE443" w14:textId="5D4D1F3A" w:rsidR="00E87260" w:rsidRPr="008B492F" w:rsidRDefault="00E87260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541FA9" w:rsidRPr="008B49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E7C645" w14:textId="77777777" w:rsidR="00E87260" w:rsidRPr="008B492F" w:rsidRDefault="00E87260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61ADF611" w14:textId="372F2035" w:rsidR="00E87260" w:rsidRPr="008B492F" w:rsidRDefault="00E87260" w:rsidP="00EA59B5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E26F" w14:textId="77777777" w:rsidR="00E87260" w:rsidRPr="008B492F" w:rsidRDefault="00E87260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78CAA9E" w14:textId="77D52AF8" w:rsidR="00E87260" w:rsidRPr="008B492F" w:rsidRDefault="00E87260" w:rsidP="00540540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541FA9" w:rsidRPr="008B49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A57A0" w14:textId="77777777" w:rsidR="00E87260" w:rsidRPr="008B492F" w:rsidRDefault="00E87260" w:rsidP="00EA59B5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2806200" w14:textId="48E304ED" w:rsidR="00E87260" w:rsidRPr="008B492F" w:rsidRDefault="00E87260" w:rsidP="007D1F31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3C81C6" w14:textId="77777777" w:rsidR="00E87260" w:rsidRPr="008B492F" w:rsidRDefault="00E87260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164B78BA" w14:textId="37781930" w:rsidR="00E87260" w:rsidRPr="008B492F" w:rsidRDefault="00E87260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541FA9" w:rsidRPr="008B49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A59B5" w:rsidRPr="008B492F" w14:paraId="2E76BB7D" w14:textId="77777777" w:rsidTr="00E05DE7">
        <w:trPr>
          <w:tblHeader/>
        </w:trPr>
        <w:tc>
          <w:tcPr>
            <w:tcW w:w="4590" w:type="dxa"/>
            <w:shd w:val="clear" w:color="auto" w:fill="auto"/>
            <w:hideMark/>
          </w:tcPr>
          <w:p w14:paraId="1FF179EE" w14:textId="77777777" w:rsidR="00120AFE" w:rsidRPr="008B492F" w:rsidRDefault="00120AFE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  <w:p w14:paraId="4EDA49A8" w14:textId="106F7BEA" w:rsidR="00EA59B5" w:rsidRPr="008B492F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7489A8F" w14:textId="77777777" w:rsidR="00EA59B5" w:rsidRPr="008B492F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5E2256" w14:textId="77777777" w:rsidR="00EA59B5" w:rsidRPr="008B492F" w:rsidRDefault="00EA59B5" w:rsidP="00EA59B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581488" w14:textId="77777777" w:rsidR="00EA59B5" w:rsidRPr="008B492F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</w:tcPr>
          <w:p w14:paraId="0B1896B4" w14:textId="45602036" w:rsidR="00EA59B5" w:rsidRPr="008B492F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5A1D14" w14:textId="77777777" w:rsidR="00EA59B5" w:rsidRPr="008B492F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211A701E" w14:textId="2E67485E" w:rsidR="00EA59B5" w:rsidRPr="008B492F" w:rsidRDefault="00EA59B5" w:rsidP="00EA59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BFF4D" w14:textId="77777777" w:rsidR="00EA59B5" w:rsidRPr="008B492F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48DDCA1" w14:textId="688F96D7" w:rsidR="00EA59B5" w:rsidRPr="008B492F" w:rsidRDefault="00EA59B5" w:rsidP="00EA59B5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5D40C" w14:textId="2ECEAD01" w:rsidR="00EA59B5" w:rsidRPr="008B492F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4B495BD" w14:textId="0E6D3A3B" w:rsidR="00EA59B5" w:rsidRPr="008B492F" w:rsidRDefault="00EA59B5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17B81" w14:textId="43CCCD2F" w:rsidR="00EA59B5" w:rsidRPr="008B492F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B4BE9D7" w14:textId="39BED6EB" w:rsidR="00EA59B5" w:rsidRPr="008B492F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6BF1C" w14:textId="77777777" w:rsidR="00EA59B5" w:rsidRPr="008B492F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CEE857E" w14:textId="2682F829" w:rsidR="00EA59B5" w:rsidRPr="008B492F" w:rsidRDefault="00EA59B5" w:rsidP="00EA59B5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83F0F8" w14:textId="77777777" w:rsidR="00EA59B5" w:rsidRPr="008B492F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31C0046E" w14:textId="77777777" w:rsidR="00EA59B5" w:rsidRPr="008B492F" w:rsidRDefault="00EA59B5" w:rsidP="00EA59B5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9B5" w:rsidRPr="008B492F" w14:paraId="1FA32A88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1C0387D9" w14:textId="631F0F3F" w:rsidR="00EA59B5" w:rsidRPr="008B492F" w:rsidRDefault="00EA59B5" w:rsidP="00EA59B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E7F56B7" w14:textId="77777777" w:rsidR="00EA59B5" w:rsidRPr="008B492F" w:rsidRDefault="00EA59B5" w:rsidP="00EA59B5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62E7DE1" w14:textId="4E96B179" w:rsidR="00EA59B5" w:rsidRPr="008B492F" w:rsidRDefault="003A3AD9" w:rsidP="007D1F31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9FDA95" w14:textId="77777777" w:rsidR="00EA59B5" w:rsidRPr="008B492F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4F9168A9" w14:textId="062356A9" w:rsidR="00EA59B5" w:rsidRPr="008B492F" w:rsidRDefault="003A3AD9" w:rsidP="007D1F31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FC4" w14:textId="77777777" w:rsidR="00EA59B5" w:rsidRPr="008B492F" w:rsidRDefault="00EA59B5" w:rsidP="00EA59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0CC2F9EA" w14:textId="3861B816" w:rsidR="00EA59B5" w:rsidRPr="008B492F" w:rsidRDefault="004F6CFC" w:rsidP="00EA59B5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71EF" w:rsidRPr="008B492F">
              <w:rPr>
                <w:rFonts w:asciiTheme="majorBidi" w:hAnsiTheme="majorBidi" w:cstheme="majorBidi"/>
                <w:sz w:val="28"/>
                <w:szCs w:val="28"/>
              </w:rPr>
              <w:t>10,503.92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32F7" w14:textId="77777777" w:rsidR="00EA59B5" w:rsidRPr="008B492F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8206F8" w14:textId="1C597B07" w:rsidR="00EA59B5" w:rsidRPr="008B492F" w:rsidRDefault="004F6CFC" w:rsidP="00540540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771EF" w:rsidRPr="008B492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CBD" w:rsidRPr="008B492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771EF" w:rsidRPr="008B492F">
              <w:rPr>
                <w:rFonts w:asciiTheme="majorBidi" w:hAnsiTheme="majorBidi" w:cstheme="majorBidi"/>
                <w:sz w:val="28"/>
                <w:szCs w:val="28"/>
              </w:rPr>
              <w:t>,503.92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3EBF" w14:textId="77777777" w:rsidR="00EA59B5" w:rsidRPr="008B492F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03DF961" w14:textId="0E0A838F" w:rsidR="00EA59B5" w:rsidRPr="008B492F" w:rsidRDefault="003A3AD9" w:rsidP="00EA59B5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EFD4" w14:textId="77777777" w:rsidR="00EA59B5" w:rsidRPr="008B492F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C17FF2" w14:textId="4465C0BE" w:rsidR="00EA59B5" w:rsidRPr="008B492F" w:rsidRDefault="003A3AD9" w:rsidP="00EA59B5">
            <w:pPr>
              <w:tabs>
                <w:tab w:val="decimal" w:pos="68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17FD" w14:textId="77777777" w:rsidR="00EA59B5" w:rsidRPr="008B492F" w:rsidRDefault="00EA59B5" w:rsidP="00EA59B5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E34424" w14:textId="54F62E9A" w:rsidR="00EA59B5" w:rsidRPr="008B492F" w:rsidRDefault="004F6CFC" w:rsidP="00EA59B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6818" w:rsidRPr="008B492F">
              <w:rPr>
                <w:rFonts w:asciiTheme="majorBidi" w:hAnsiTheme="majorBidi" w:cstheme="majorBidi"/>
                <w:sz w:val="28"/>
                <w:szCs w:val="28"/>
              </w:rPr>
              <w:t>10,550.00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B9DCE3" w14:textId="77777777" w:rsidR="00EA59B5" w:rsidRPr="008B492F" w:rsidRDefault="00EA59B5" w:rsidP="00EA59B5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355BD911" w14:textId="16638824" w:rsidR="00EA59B5" w:rsidRPr="008B492F" w:rsidRDefault="004F6CFC" w:rsidP="00EA59B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6818" w:rsidRPr="008B492F">
              <w:rPr>
                <w:rFonts w:asciiTheme="majorBidi" w:hAnsiTheme="majorBidi" w:cstheme="majorBidi"/>
                <w:sz w:val="28"/>
                <w:szCs w:val="28"/>
              </w:rPr>
              <w:t>10,550.00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729C" w:rsidRPr="008B492F" w14:paraId="6038F71D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1CB043F8" w14:textId="21F5A54A" w:rsidR="0091729C" w:rsidRPr="008B492F" w:rsidRDefault="0091729C" w:rsidP="0091729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="000B75CD" w:rsidRPr="008B492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12C4D4C" w14:textId="77777777" w:rsidR="0091729C" w:rsidRPr="008B492F" w:rsidRDefault="0091729C" w:rsidP="0091729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B9E2C09" w14:textId="0A3259B5" w:rsidR="0091729C" w:rsidRPr="008B492F" w:rsidRDefault="008E2BD7" w:rsidP="0091729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(56.84)</w:t>
            </w:r>
          </w:p>
        </w:tc>
        <w:tc>
          <w:tcPr>
            <w:tcW w:w="238" w:type="dxa"/>
            <w:shd w:val="clear" w:color="auto" w:fill="auto"/>
          </w:tcPr>
          <w:p w14:paraId="4E0C1D6D" w14:textId="77777777" w:rsidR="0091729C" w:rsidRPr="008B492F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41D1B55D" w14:textId="69FF73E4" w:rsidR="0091729C" w:rsidRPr="008B492F" w:rsidRDefault="003A3AD9" w:rsidP="00720D5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2797AA" w14:textId="77777777" w:rsidR="0091729C" w:rsidRPr="008B492F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7AF2174A" w14:textId="7D8AB9CA" w:rsidR="0091729C" w:rsidRPr="008B492F" w:rsidRDefault="003A3AD9" w:rsidP="0091729C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747D7A" w14:textId="77777777" w:rsidR="0091729C" w:rsidRPr="008B492F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3FE7414" w14:textId="499C0B7E" w:rsidR="0091729C" w:rsidRPr="008B492F" w:rsidRDefault="008E2BD7" w:rsidP="0091729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(56.84)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81D67" w14:textId="77777777" w:rsidR="0091729C" w:rsidRPr="008B492F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94CAEE4" w14:textId="20C4DDB5" w:rsidR="0091729C" w:rsidRPr="008B492F" w:rsidRDefault="003A3AD9" w:rsidP="0091729C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E3CB1" w14:textId="77777777" w:rsidR="0091729C" w:rsidRPr="008B492F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1CB204C" w14:textId="5130A755" w:rsidR="0091729C" w:rsidRPr="008B492F" w:rsidRDefault="008E2BD7" w:rsidP="0091729C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(56.84)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30730" w14:textId="77777777" w:rsidR="0091729C" w:rsidRPr="008B492F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1576E6A" w14:textId="58B5A321" w:rsidR="0091729C" w:rsidRPr="008B492F" w:rsidRDefault="003A3AD9" w:rsidP="0091729C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233B844" w14:textId="77777777" w:rsidR="0091729C" w:rsidRPr="008B492F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2530E7CA" w14:textId="064A9847" w:rsidR="0091729C" w:rsidRPr="008B492F" w:rsidRDefault="008E2BD7" w:rsidP="0091729C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(56.84)</w:t>
            </w:r>
          </w:p>
        </w:tc>
      </w:tr>
      <w:tr w:rsidR="0091729C" w:rsidRPr="008B492F" w14:paraId="04FF89B0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66011ADF" w14:textId="77CAC9BD" w:rsidR="0091729C" w:rsidRPr="008B492F" w:rsidRDefault="0091729C" w:rsidP="0091729C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="000B75CD" w:rsidRPr="008B492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52D6885" w14:textId="5370C6E2" w:rsidR="0091729C" w:rsidRPr="008B492F" w:rsidRDefault="0091729C" w:rsidP="0091729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  <w:shd w:val="clear" w:color="auto" w:fill="auto"/>
          </w:tcPr>
          <w:p w14:paraId="3A0F5D0E" w14:textId="77777777" w:rsidR="0091729C" w:rsidRPr="008B492F" w:rsidRDefault="0091729C" w:rsidP="0091729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A71B866" w14:textId="25DE7D3A" w:rsidR="0091729C" w:rsidRPr="008B492F" w:rsidRDefault="008E2BD7" w:rsidP="0091729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(243.59)</w:t>
            </w:r>
          </w:p>
        </w:tc>
        <w:tc>
          <w:tcPr>
            <w:tcW w:w="238" w:type="dxa"/>
            <w:shd w:val="clear" w:color="auto" w:fill="auto"/>
          </w:tcPr>
          <w:p w14:paraId="77BC2AD8" w14:textId="77777777" w:rsidR="0091729C" w:rsidRPr="008B492F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08C4A22C" w14:textId="4635159B" w:rsidR="0091729C" w:rsidRPr="008B492F" w:rsidRDefault="003A3AD9" w:rsidP="00720D5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8E35A4" w14:textId="77777777" w:rsidR="0091729C" w:rsidRPr="008B492F" w:rsidRDefault="0091729C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3CACD59B" w14:textId="4E067C75" w:rsidR="0091729C" w:rsidRPr="008B492F" w:rsidRDefault="003A3AD9" w:rsidP="0091729C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B6D0E" w14:textId="77777777" w:rsidR="0091729C" w:rsidRPr="008B492F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E39271" w14:textId="36BE0200" w:rsidR="0091729C" w:rsidRPr="008B492F" w:rsidRDefault="008E2BD7" w:rsidP="00C45D3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(243.59)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75E985" w14:textId="77777777" w:rsidR="0091729C" w:rsidRPr="008B492F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F8C5F85" w14:textId="3B7A37CE" w:rsidR="0091729C" w:rsidRPr="008B492F" w:rsidRDefault="003A3AD9" w:rsidP="0091729C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940BF" w14:textId="77777777" w:rsidR="0091729C" w:rsidRPr="008B492F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A75812E" w14:textId="7F9FAFDB" w:rsidR="0091729C" w:rsidRPr="008B492F" w:rsidRDefault="008E2BD7" w:rsidP="0091729C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(243.59)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9987A" w14:textId="77777777" w:rsidR="0091729C" w:rsidRPr="008B492F" w:rsidRDefault="0091729C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48B6732" w14:textId="4B40146F" w:rsidR="0091729C" w:rsidRPr="008B492F" w:rsidRDefault="003A3AD9" w:rsidP="0091729C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02D211" w14:textId="77777777" w:rsidR="0091729C" w:rsidRPr="008B492F" w:rsidRDefault="0091729C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0E41950B" w14:textId="642D2998" w:rsidR="0091729C" w:rsidRPr="008B492F" w:rsidRDefault="008E2BD7" w:rsidP="0091729C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(243.59)</w:t>
            </w:r>
          </w:p>
        </w:tc>
      </w:tr>
      <w:tr w:rsidR="00D66F8D" w:rsidRPr="008B492F" w14:paraId="4544F00B" w14:textId="77777777" w:rsidTr="00E05DE7">
        <w:trPr>
          <w:tblHeader/>
        </w:trPr>
        <w:tc>
          <w:tcPr>
            <w:tcW w:w="4590" w:type="dxa"/>
            <w:shd w:val="clear" w:color="auto" w:fill="auto"/>
          </w:tcPr>
          <w:p w14:paraId="033CB5B4" w14:textId="77777777" w:rsidR="00D66F8D" w:rsidRPr="008B492F" w:rsidRDefault="00D66F8D" w:rsidP="0091729C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B136E2A" w14:textId="77777777" w:rsidR="00D66F8D" w:rsidRPr="008B492F" w:rsidRDefault="00D66F8D" w:rsidP="0091729C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762ECE" w14:textId="77777777" w:rsidR="00D66F8D" w:rsidRPr="008B492F" w:rsidRDefault="00D66F8D" w:rsidP="0091729C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7EE74BF" w14:textId="77777777" w:rsidR="00D66F8D" w:rsidRPr="008B492F" w:rsidRDefault="00D66F8D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gridSpan w:val="3"/>
            <w:shd w:val="clear" w:color="auto" w:fill="auto"/>
            <w:vAlign w:val="bottom"/>
          </w:tcPr>
          <w:p w14:paraId="02018A0C" w14:textId="77777777" w:rsidR="00D66F8D" w:rsidRPr="008B492F" w:rsidRDefault="00D66F8D" w:rsidP="0091729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9ACDA" w14:textId="77777777" w:rsidR="00D66F8D" w:rsidRPr="008B492F" w:rsidRDefault="00D66F8D" w:rsidP="00917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shd w:val="clear" w:color="auto" w:fill="auto"/>
            <w:vAlign w:val="bottom"/>
          </w:tcPr>
          <w:p w14:paraId="4408ED68" w14:textId="77777777" w:rsidR="00D66F8D" w:rsidRPr="008B492F" w:rsidRDefault="00D66F8D" w:rsidP="0091729C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880D4" w14:textId="77777777" w:rsidR="00D66F8D" w:rsidRPr="008B492F" w:rsidRDefault="00D66F8D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C31AE3" w14:textId="77777777" w:rsidR="00D66F8D" w:rsidRPr="008B492F" w:rsidRDefault="00D66F8D" w:rsidP="0091729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B3015" w14:textId="77777777" w:rsidR="00D66F8D" w:rsidRPr="008B492F" w:rsidRDefault="00D66F8D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4A0899E" w14:textId="77777777" w:rsidR="00D66F8D" w:rsidRPr="008B492F" w:rsidRDefault="00D66F8D" w:rsidP="0091729C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C5E98" w14:textId="77777777" w:rsidR="00D66F8D" w:rsidRPr="008B492F" w:rsidRDefault="00D66F8D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455D226" w14:textId="77777777" w:rsidR="00D66F8D" w:rsidRPr="008B492F" w:rsidRDefault="00D66F8D" w:rsidP="0091729C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BC8FB" w14:textId="77777777" w:rsidR="00D66F8D" w:rsidRPr="008B492F" w:rsidRDefault="00D66F8D" w:rsidP="0091729C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10A2278" w14:textId="77777777" w:rsidR="00D66F8D" w:rsidRPr="008B492F" w:rsidRDefault="00D66F8D" w:rsidP="0091729C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CD934E8" w14:textId="77777777" w:rsidR="00D66F8D" w:rsidRPr="008B492F" w:rsidRDefault="00D66F8D" w:rsidP="0091729C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4"/>
            <w:shd w:val="clear" w:color="auto" w:fill="auto"/>
            <w:vAlign w:val="bottom"/>
          </w:tcPr>
          <w:p w14:paraId="03CF5D8F" w14:textId="77777777" w:rsidR="00D66F8D" w:rsidRPr="008B492F" w:rsidRDefault="00D66F8D" w:rsidP="0091729C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8B492F" w14:paraId="778E95F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2B17BFB0" w14:textId="77777777" w:rsidR="00671AE7" w:rsidRPr="008B492F" w:rsidRDefault="00671AE7" w:rsidP="00671AE7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61073B" w:rsidRPr="008B492F" w:rsidRDefault="0061073B" w:rsidP="00671AE7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27E782B8" w14:textId="77777777" w:rsidR="0061073B" w:rsidRPr="008B492F" w:rsidRDefault="0061073B" w:rsidP="00671AE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1073B" w:rsidRPr="008B492F" w14:paraId="1CA7F44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vAlign w:val="bottom"/>
          </w:tcPr>
          <w:p w14:paraId="341C5616" w14:textId="77777777" w:rsidR="0061073B" w:rsidRPr="008B492F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0" w:type="dxa"/>
            <w:gridSpan w:val="13"/>
            <w:tcBorders>
              <w:bottom w:val="single" w:sz="4" w:space="0" w:color="auto"/>
            </w:tcBorders>
            <w:hideMark/>
          </w:tcPr>
          <w:p w14:paraId="54F537AC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10" w:type="dxa"/>
            <w:gridSpan w:val="11"/>
            <w:vAlign w:val="bottom"/>
            <w:hideMark/>
          </w:tcPr>
          <w:p w14:paraId="7AFED114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1073B" w:rsidRPr="008B492F" w14:paraId="647F7D54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72527BE3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167B397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2619912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53A32FC" w14:textId="77777777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4C2D985" w14:textId="083AF110" w:rsidR="0061073B" w:rsidRPr="008B492F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61073B" w:rsidRPr="008B492F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</w:tcBorders>
            <w:hideMark/>
          </w:tcPr>
          <w:p w14:paraId="3B7D82D2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8B492F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6B0D7D76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61073B" w:rsidRPr="008B492F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C8C09BB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AB05465" w14:textId="63C67CAE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B492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A53C1" w:rsidRPr="008B49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3C05CEC" w14:textId="0D59F41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B492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A53C1" w:rsidRPr="008B492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61073B" w:rsidRPr="008B492F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FA51A7B" w14:textId="7A1C9E2F" w:rsidR="0061073B" w:rsidRPr="008B492F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B492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A53C1" w:rsidRPr="008B492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BF59608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073B" w:rsidRPr="008B492F" w14:paraId="4983941C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9F7FD79" w14:textId="5E9CA25E" w:rsidR="0061073B" w:rsidRPr="008B492F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  <w:hideMark/>
          </w:tcPr>
          <w:p w14:paraId="375EC3A0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</w:t>
            </w:r>
            <w:r w:rsidRPr="008B492F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AD22D8" w:rsidRPr="008B492F" w14:paraId="7113109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053BE16" w14:textId="6E5A6C01" w:rsidR="00AD22D8" w:rsidRPr="008B492F" w:rsidRDefault="00AD22D8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A53C1"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A53C1"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3A7C0A"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7B0234A" w14:textId="77777777" w:rsidR="00AD22D8" w:rsidRPr="008B492F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530" w:type="dxa"/>
            <w:gridSpan w:val="25"/>
          </w:tcPr>
          <w:p w14:paraId="4B46AACB" w14:textId="7F7532B5" w:rsidR="00AD22D8" w:rsidRPr="008B492F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61073B" w:rsidRPr="008B492F" w14:paraId="0035DC7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57D5DED8" w14:textId="77777777" w:rsidR="0061073B" w:rsidRPr="008B492F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61073B" w:rsidRPr="008B492F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2F9FC95" w14:textId="77777777" w:rsidR="0061073B" w:rsidRPr="008B492F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B5BABCF" w14:textId="77777777" w:rsidR="0061073B" w:rsidRPr="008B492F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6DAE935" w14:textId="10D254C3" w:rsidR="0061073B" w:rsidRPr="008B492F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17B42" w14:textId="77777777" w:rsidR="0061073B" w:rsidRPr="008B492F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</w:tcPr>
          <w:p w14:paraId="20526720" w14:textId="77777777" w:rsidR="0061073B" w:rsidRPr="008B492F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AE96E" w14:textId="77777777" w:rsidR="0061073B" w:rsidRPr="008B492F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8E9DA49" w14:textId="77777777" w:rsidR="0061073B" w:rsidRPr="008B492F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D445" w14:textId="77777777" w:rsidR="0061073B" w:rsidRPr="008B492F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</w:tcPr>
          <w:p w14:paraId="50474C48" w14:textId="77777777" w:rsidR="0061073B" w:rsidRPr="008B492F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519A" w14:textId="77777777" w:rsidR="0061073B" w:rsidRPr="008B492F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</w:tcPr>
          <w:p w14:paraId="56B56CEA" w14:textId="77777777" w:rsidR="0061073B" w:rsidRPr="008B492F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04366" w14:textId="77777777" w:rsidR="0061073B" w:rsidRPr="008B492F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35C6533B" w14:textId="77777777" w:rsidR="0061073B" w:rsidRPr="008B492F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473DA99" w14:textId="77777777" w:rsidR="0061073B" w:rsidRPr="008B492F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95E318" w14:textId="77777777" w:rsidR="0061073B" w:rsidRPr="008B492F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668F" w:rsidRPr="008B492F" w14:paraId="53398211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  <w:hideMark/>
          </w:tcPr>
          <w:p w14:paraId="2D56DB41" w14:textId="78CB78EA" w:rsidR="0002668F" w:rsidRPr="008B492F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</w:tcPr>
          <w:p w14:paraId="78261E49" w14:textId="77777777" w:rsidR="0002668F" w:rsidRPr="008B492F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964BE4B" w14:textId="1A35D199" w:rsidR="0002668F" w:rsidRPr="008B492F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58E5331D" w14:textId="77777777" w:rsidR="0002668F" w:rsidRPr="008B492F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BE6C0A4" w14:textId="511C7F11" w:rsidR="0002668F" w:rsidRPr="008B492F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793D01" w14:textId="3ACBAB7E" w:rsidR="0002668F" w:rsidRPr="008B492F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C2618B7" w14:textId="424B216C" w:rsidR="0002668F" w:rsidRPr="008B492F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C8F1E04" w14:textId="77777777" w:rsidR="0002668F" w:rsidRPr="008B492F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7F4AC1" w14:textId="0C8EC1F6" w:rsidR="0002668F" w:rsidRPr="008B492F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63BD03" w14:textId="77777777" w:rsidR="0002668F" w:rsidRPr="008B492F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56C8F9" w14:textId="479725B7" w:rsidR="0002668F" w:rsidRPr="008B492F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68CABB" w14:textId="77777777" w:rsidR="0002668F" w:rsidRPr="008B492F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362C58" w14:textId="7179D5FA" w:rsidR="0002668F" w:rsidRPr="008B492F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FFF97" w14:textId="77777777" w:rsidR="0002668F" w:rsidRPr="008B492F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40D129B" w14:textId="21D96AFF" w:rsidR="0002668F" w:rsidRPr="008B492F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48F9A7A" w14:textId="46991069" w:rsidR="0002668F" w:rsidRPr="008B492F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260FD0" w14:textId="00DC4BE4" w:rsidR="0002668F" w:rsidRPr="008B492F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F0" w:rsidRPr="008B492F" w14:paraId="1502694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0C5D2CB" w14:textId="30EA99ED" w:rsidR="006E61F0" w:rsidRPr="008B492F" w:rsidRDefault="006E61F0" w:rsidP="006E61F0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034639A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4DDEB15" w14:textId="3EBE3B9D" w:rsidR="006E61F0" w:rsidRPr="008B492F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090454B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9BF1EB7" w14:textId="2301CE14" w:rsidR="006E61F0" w:rsidRPr="008B492F" w:rsidRDefault="006E61F0" w:rsidP="006E61F0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36" w:type="dxa"/>
            <w:vAlign w:val="bottom"/>
          </w:tcPr>
          <w:p w14:paraId="340A55D5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B8B8FE5" w14:textId="174B9927" w:rsidR="006E61F0" w:rsidRPr="008B492F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41BEA8F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02236D" w14:textId="4A3F365F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70" w:type="dxa"/>
            <w:vAlign w:val="bottom"/>
          </w:tcPr>
          <w:p w14:paraId="7315DE44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FCD675" w14:textId="7615C61B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  <w:tc>
          <w:tcPr>
            <w:tcW w:w="270" w:type="dxa"/>
            <w:vAlign w:val="bottom"/>
          </w:tcPr>
          <w:p w14:paraId="06BC14CF" w14:textId="7E93C48F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76F58E" w14:textId="3C5DF3B8" w:rsidR="006E61F0" w:rsidRPr="008B492F" w:rsidRDefault="006E61F0" w:rsidP="003F1255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B736CF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DBE5E2B" w14:textId="7B5BA1B2" w:rsidR="006E61F0" w:rsidRPr="008B492F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B2F6F96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D8B0C5" w14:textId="0557314A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21.40</w:t>
            </w:r>
          </w:p>
        </w:tc>
      </w:tr>
      <w:tr w:rsidR="006E61F0" w:rsidRPr="008B492F" w14:paraId="4536D585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8039E0C" w14:textId="6A0B6C73" w:rsidR="006E61F0" w:rsidRPr="008B492F" w:rsidRDefault="006E61F0" w:rsidP="006E61F0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DD31BB6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6DAD76E" w14:textId="7D0A8EAA" w:rsidR="006E61F0" w:rsidRPr="008B492F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4876748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9922A91" w14:textId="19100519" w:rsidR="006E61F0" w:rsidRPr="008B492F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77EEB8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F0DCDDA" w14:textId="16A054F2" w:rsidR="006E61F0" w:rsidRPr="008B492F" w:rsidRDefault="006E61F0" w:rsidP="006E61F0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418.91</w:t>
            </w:r>
          </w:p>
        </w:tc>
        <w:tc>
          <w:tcPr>
            <w:tcW w:w="270" w:type="dxa"/>
            <w:vAlign w:val="bottom"/>
          </w:tcPr>
          <w:p w14:paraId="0F9F0934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30BDAC" w14:textId="1FE7789F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418.91</w:t>
            </w:r>
          </w:p>
        </w:tc>
        <w:tc>
          <w:tcPr>
            <w:tcW w:w="270" w:type="dxa"/>
            <w:vAlign w:val="bottom"/>
          </w:tcPr>
          <w:p w14:paraId="5FE948A6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94E7FE" w14:textId="0E0B21CA" w:rsidR="006E61F0" w:rsidRPr="008B492F" w:rsidRDefault="006E61F0" w:rsidP="003F125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294AD06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BEB066" w14:textId="5C1BF46F" w:rsidR="006E61F0" w:rsidRPr="008B492F" w:rsidRDefault="006E61F0" w:rsidP="006E61F0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418.89</w:t>
            </w:r>
          </w:p>
        </w:tc>
        <w:tc>
          <w:tcPr>
            <w:tcW w:w="270" w:type="dxa"/>
            <w:vAlign w:val="bottom"/>
          </w:tcPr>
          <w:p w14:paraId="2A81FE24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FF70AF" w14:textId="377D2D0D" w:rsidR="006E61F0" w:rsidRPr="008B492F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92DFF5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A6B9E9" w14:textId="583626AF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418.89</w:t>
            </w:r>
          </w:p>
        </w:tc>
      </w:tr>
      <w:tr w:rsidR="006E61F0" w:rsidRPr="008B492F" w14:paraId="5A8949D6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D3CDABB" w14:textId="331FE8BF" w:rsidR="006E61F0" w:rsidRPr="008B492F" w:rsidRDefault="006E61F0" w:rsidP="006E61F0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2A01AC4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32F9B15" w14:textId="3076F50C" w:rsidR="006E61F0" w:rsidRPr="008B492F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45D5238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5B27DCCC" w14:textId="5EA38F4B" w:rsidR="006E61F0" w:rsidRPr="008B492F" w:rsidRDefault="006E61F0" w:rsidP="006E61F0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36" w:type="dxa"/>
            <w:vAlign w:val="bottom"/>
          </w:tcPr>
          <w:p w14:paraId="234E6FA1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31D2E16" w14:textId="43BD2A74" w:rsidR="006E61F0" w:rsidRPr="008B492F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7DB71D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EE6CB6C" w14:textId="4B1287CB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70" w:type="dxa"/>
            <w:vAlign w:val="bottom"/>
          </w:tcPr>
          <w:p w14:paraId="6716B9AF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DDE6B67" w14:textId="20F066EA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8CB3FCA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5AD51D" w14:textId="41A8F5A0" w:rsidR="006E61F0" w:rsidRPr="008B492F" w:rsidRDefault="006E61F0" w:rsidP="009F177F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  <w:tc>
          <w:tcPr>
            <w:tcW w:w="270" w:type="dxa"/>
            <w:vAlign w:val="bottom"/>
          </w:tcPr>
          <w:p w14:paraId="4FAEA43B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9DF5E72" w14:textId="09E3D412" w:rsidR="006E61F0" w:rsidRPr="008B492F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3734A7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EB9A40" w14:textId="044B5AF5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58.09</w:t>
            </w:r>
          </w:p>
        </w:tc>
      </w:tr>
      <w:tr w:rsidR="006E61F0" w:rsidRPr="008B492F" w14:paraId="6F8B15BD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6A024EA" w14:textId="77777777" w:rsidR="006E61F0" w:rsidRPr="008B492F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FAD9E84" w14:textId="77777777" w:rsidR="006E61F0" w:rsidRPr="008B492F" w:rsidRDefault="006E61F0" w:rsidP="003F125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  <w:gridSpan w:val="3"/>
          </w:tcPr>
          <w:p w14:paraId="7E445882" w14:textId="383AA543" w:rsidR="006E61F0" w:rsidRPr="008B492F" w:rsidRDefault="006E61F0" w:rsidP="006E61F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  <w:gridSpan w:val="2"/>
          </w:tcPr>
          <w:p w14:paraId="07828382" w14:textId="6EAE7EDD" w:rsidR="006E61F0" w:rsidRPr="008B492F" w:rsidRDefault="006E61F0" w:rsidP="006E61F0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BD3656E" w14:textId="48F2DE34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1A8F2B18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gridSpan w:val="2"/>
          </w:tcPr>
          <w:p w14:paraId="36138B9A" w14:textId="273B6430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305DC60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E1E945" w14:textId="57986BC1" w:rsidR="006E61F0" w:rsidRPr="008B492F" w:rsidRDefault="006E61F0" w:rsidP="006E61F0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3128053C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5126B6" w14:textId="6D207B8A" w:rsidR="006E61F0" w:rsidRPr="008B492F" w:rsidRDefault="006E61F0" w:rsidP="006E61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E47113F" w14:textId="18A96F88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043F3D81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61F0" w:rsidRPr="008B492F" w14:paraId="679A9F3E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45CDD8E3" w14:textId="77777777" w:rsidR="006E61F0" w:rsidRPr="008B492F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17425A0" w14:textId="77777777" w:rsidR="006E61F0" w:rsidRPr="008B492F" w:rsidRDefault="006E61F0" w:rsidP="003F1255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FD447D0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</w:tcPr>
          <w:p w14:paraId="4DD3C47D" w14:textId="40E6B10A" w:rsidR="006E61F0" w:rsidRPr="008B492F" w:rsidRDefault="006E61F0" w:rsidP="006E61F0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25C5A7" w14:textId="40C364D9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41C7421" w14:textId="59F89ACB" w:rsidR="006E61F0" w:rsidRPr="008B492F" w:rsidRDefault="006E61F0" w:rsidP="006E61F0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95201E" w14:textId="2A1ECD64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FDFA3C" w14:textId="33812CB2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75B9BF" w14:textId="7FCA45F3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340358" w14:textId="77777777" w:rsidR="006E61F0" w:rsidRPr="008B492F" w:rsidRDefault="006E61F0" w:rsidP="006E61F0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C99421B" w14:textId="50A50A8E" w:rsidR="006E61F0" w:rsidRPr="008B492F" w:rsidRDefault="006E61F0" w:rsidP="006E61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89E5CA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61F0" w:rsidRPr="008B492F" w14:paraId="66259218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31DBFA78" w14:textId="77777777" w:rsidR="006E61F0" w:rsidRPr="008B492F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CD35804" w14:textId="6A3C8297" w:rsidR="006E61F0" w:rsidRPr="008B492F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2E44C1F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B4923B8" w14:textId="2E6AD12B" w:rsidR="006E61F0" w:rsidRPr="008B492F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EC1764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F4A5775" w14:textId="52E73131" w:rsidR="006E61F0" w:rsidRPr="008B492F" w:rsidRDefault="006E61F0" w:rsidP="006E61F0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0209EE5D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0A0481" w14:textId="0A570516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(11,481.75)</w:t>
            </w:r>
          </w:p>
        </w:tc>
        <w:tc>
          <w:tcPr>
            <w:tcW w:w="270" w:type="dxa"/>
            <w:vAlign w:val="bottom"/>
          </w:tcPr>
          <w:p w14:paraId="655BB4D6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A355CC6" w14:textId="476AE021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04D69E" w14:textId="6A25223C" w:rsidR="006E61F0" w:rsidRPr="008B492F" w:rsidRDefault="006E61F0" w:rsidP="003F1255">
            <w:pPr>
              <w:pStyle w:val="BodyText"/>
              <w:tabs>
                <w:tab w:val="decimal" w:pos="44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C934B49" w14:textId="2D9F463E" w:rsidR="006E61F0" w:rsidRPr="008B492F" w:rsidRDefault="006E61F0" w:rsidP="006E61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(11,533.78)</w:t>
            </w:r>
          </w:p>
        </w:tc>
        <w:tc>
          <w:tcPr>
            <w:tcW w:w="270" w:type="dxa"/>
            <w:gridSpan w:val="2"/>
            <w:vAlign w:val="bottom"/>
          </w:tcPr>
          <w:p w14:paraId="29BC0D7B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DF8FB" w14:textId="52568852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(11,533.78)</w:t>
            </w:r>
          </w:p>
        </w:tc>
      </w:tr>
      <w:tr w:rsidR="006E61F0" w:rsidRPr="008B492F" w14:paraId="0CF2FF72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5F3E6BA7" w14:textId="2A51E7F7" w:rsidR="006E61F0" w:rsidRPr="008B492F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="00B9314E" w:rsidRPr="008B492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8B4CECA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B6E1584" w14:textId="5CB89CC9" w:rsidR="006E61F0" w:rsidRPr="008B492F" w:rsidRDefault="006E61F0" w:rsidP="006E61F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(30.03)</w:t>
            </w:r>
          </w:p>
        </w:tc>
        <w:tc>
          <w:tcPr>
            <w:tcW w:w="238" w:type="dxa"/>
          </w:tcPr>
          <w:p w14:paraId="593C45CA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784E323E" w14:textId="3163B38C" w:rsidR="006E61F0" w:rsidRPr="008B492F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A68E3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C6A9C0" w14:textId="58EBC43F" w:rsidR="006E61F0" w:rsidRPr="008B492F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6B0A23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709CF4" w14:textId="67D47C2D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  <w:tc>
          <w:tcPr>
            <w:tcW w:w="270" w:type="dxa"/>
            <w:vAlign w:val="bottom"/>
          </w:tcPr>
          <w:p w14:paraId="7D423E57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5E798D" w14:textId="5DACBBA3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6A106E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052FB2" w14:textId="46A74EA1" w:rsidR="006E61F0" w:rsidRPr="008B492F" w:rsidRDefault="006E61F0" w:rsidP="006E61F0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  <w:tc>
          <w:tcPr>
            <w:tcW w:w="270" w:type="dxa"/>
            <w:vAlign w:val="bottom"/>
          </w:tcPr>
          <w:p w14:paraId="32036A13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092D66" w14:textId="1B805E57" w:rsidR="006E61F0" w:rsidRPr="008B492F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31F7B5F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CCB2C6" w14:textId="26B00001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(30.03)</w:t>
            </w:r>
          </w:p>
        </w:tc>
      </w:tr>
      <w:tr w:rsidR="006E61F0" w:rsidRPr="008B492F" w14:paraId="19B7A317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2766C2D2" w14:textId="208B1202" w:rsidR="006E61F0" w:rsidRPr="008B492F" w:rsidRDefault="006E61F0" w:rsidP="006E61F0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="00B9314E" w:rsidRPr="008B492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8B492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4F156EE" w14:textId="2C4CCADB" w:rsidR="006E61F0" w:rsidRPr="008B492F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8B492F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70" w:type="dxa"/>
          </w:tcPr>
          <w:p w14:paraId="09A0ADFF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43FD8B0" w14:textId="48FCFC61" w:rsidR="006E61F0" w:rsidRPr="008B492F" w:rsidRDefault="006E61F0" w:rsidP="006E61F0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(332.72)</w:t>
            </w:r>
          </w:p>
        </w:tc>
        <w:tc>
          <w:tcPr>
            <w:tcW w:w="238" w:type="dxa"/>
          </w:tcPr>
          <w:p w14:paraId="5068DBF6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61CB484D" w14:textId="2C6B0329" w:rsidR="006E61F0" w:rsidRPr="008B492F" w:rsidRDefault="006E61F0" w:rsidP="003F1255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A1AD4E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B82626D" w14:textId="20650148" w:rsidR="006E61F0" w:rsidRPr="008B492F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06C850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3F814C" w14:textId="5DEEE246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  <w:tc>
          <w:tcPr>
            <w:tcW w:w="270" w:type="dxa"/>
            <w:vAlign w:val="bottom"/>
          </w:tcPr>
          <w:p w14:paraId="46503174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85F7C0" w14:textId="306B7D55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7E3499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FB4C618" w14:textId="26B400EB" w:rsidR="006E61F0" w:rsidRPr="008B492F" w:rsidRDefault="006E61F0" w:rsidP="006E61F0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  <w:tc>
          <w:tcPr>
            <w:tcW w:w="270" w:type="dxa"/>
            <w:vAlign w:val="bottom"/>
          </w:tcPr>
          <w:p w14:paraId="052071DF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BD21E5" w14:textId="62940572" w:rsidR="006E61F0" w:rsidRPr="008B492F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CA3CA3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850903" w14:textId="63A1CA97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(332.72)</w:t>
            </w:r>
          </w:p>
        </w:tc>
      </w:tr>
      <w:tr w:rsidR="006E61F0" w:rsidRPr="008B492F" w14:paraId="1B41F923" w14:textId="77777777" w:rsidTr="00E05DE7">
        <w:trPr>
          <w:gridAfter w:val="2"/>
          <w:wAfter w:w="180" w:type="dxa"/>
          <w:tblHeader/>
        </w:trPr>
        <w:tc>
          <w:tcPr>
            <w:tcW w:w="4860" w:type="dxa"/>
            <w:gridSpan w:val="2"/>
          </w:tcPr>
          <w:p w14:paraId="03D727E8" w14:textId="77777777" w:rsidR="006E61F0" w:rsidRPr="008B492F" w:rsidRDefault="006E61F0" w:rsidP="006E61F0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6E61F0" w:rsidRPr="008B492F" w:rsidRDefault="006E61F0" w:rsidP="006E61F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BADFF70" w14:textId="50E5FD70" w:rsidR="006E61F0" w:rsidRPr="008B492F" w:rsidRDefault="006E61F0" w:rsidP="003F125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D2D6E49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2" w:type="dxa"/>
            <w:gridSpan w:val="3"/>
            <w:vAlign w:val="bottom"/>
          </w:tcPr>
          <w:p w14:paraId="32ECD770" w14:textId="223891D3" w:rsidR="006E61F0" w:rsidRPr="008B492F" w:rsidRDefault="006E61F0" w:rsidP="006E61F0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36" w:type="dxa"/>
          </w:tcPr>
          <w:p w14:paraId="4311B343" w14:textId="77777777" w:rsidR="006E61F0" w:rsidRPr="008B492F" w:rsidRDefault="006E61F0" w:rsidP="006E61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916E76F" w14:textId="6F3F00D9" w:rsidR="006E61F0" w:rsidRPr="008B492F" w:rsidRDefault="006E61F0" w:rsidP="003F1255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057B75" w14:textId="5F1083AF" w:rsidR="006E61F0" w:rsidRPr="008B492F" w:rsidRDefault="006E61F0" w:rsidP="006E61F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70" w:type="dxa"/>
            <w:vAlign w:val="bottom"/>
          </w:tcPr>
          <w:p w14:paraId="155E195D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5FFC0CD" w14:textId="1798BE59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AFDD805" w14:textId="59CB13C7" w:rsidR="006E61F0" w:rsidRPr="008B492F" w:rsidRDefault="006E61F0" w:rsidP="009F177F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  <w:tc>
          <w:tcPr>
            <w:tcW w:w="270" w:type="dxa"/>
            <w:vAlign w:val="bottom"/>
          </w:tcPr>
          <w:p w14:paraId="4754E406" w14:textId="77777777" w:rsidR="006E61F0" w:rsidRPr="008B492F" w:rsidRDefault="006E61F0" w:rsidP="006E61F0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BC9A77" w14:textId="5EC2A304" w:rsidR="006E61F0" w:rsidRPr="008B492F" w:rsidRDefault="006E61F0" w:rsidP="003F1255">
            <w:pPr>
              <w:pStyle w:val="acctfourfigures"/>
              <w:tabs>
                <w:tab w:val="clear" w:pos="765"/>
              </w:tabs>
              <w:spacing w:line="240" w:lineRule="auto"/>
              <w:ind w:left="-23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47E8A5E" w14:textId="77777777" w:rsidR="006E61F0" w:rsidRPr="008B492F" w:rsidRDefault="006E61F0" w:rsidP="006E61F0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8F0866" w14:textId="6BF4B59B" w:rsidR="006E61F0" w:rsidRPr="008B492F" w:rsidRDefault="006E61F0" w:rsidP="006E61F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8B492F">
              <w:rPr>
                <w:rFonts w:asciiTheme="majorBidi" w:hAnsiTheme="majorBidi" w:cstheme="majorBidi"/>
                <w:sz w:val="26"/>
                <w:szCs w:val="26"/>
              </w:rPr>
              <w:t>(0.64)</w:t>
            </w:r>
          </w:p>
        </w:tc>
      </w:tr>
    </w:tbl>
    <w:p w14:paraId="514D54D6" w14:textId="02303689" w:rsidR="0061073B" w:rsidRPr="008B492F" w:rsidRDefault="0061073B" w:rsidP="006E61F0">
      <w:pPr>
        <w:pStyle w:val="block"/>
        <w:spacing w:after="0" w:line="240" w:lineRule="atLeast"/>
        <w:ind w:left="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8B492F" w:rsidSect="00F03EF9">
          <w:headerReference w:type="default" r:id="rId17"/>
          <w:foot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8EBDC8B" w14:textId="77777777" w:rsidR="00EC7CA2" w:rsidRPr="008B492F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8B492F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8B492F" w:rsidRDefault="00EC7CA2" w:rsidP="00EC7CA2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8B492F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8B492F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8B492F" w:rsidRDefault="00852525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50620CF6" w14:textId="6C252EA5" w:rsidR="00EC7CA2" w:rsidRPr="008B492F" w:rsidRDefault="00CD6CA1" w:rsidP="007F2D2F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8B492F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2EB6FAA" w14:textId="2EA6C513" w:rsidR="00CD6CA1" w:rsidRPr="008B492F" w:rsidRDefault="00CD6CA1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0"/>
      </w:tblGrid>
      <w:tr w:rsidR="00EC7CA2" w:rsidRPr="008B492F" w14:paraId="5218F0C1" w14:textId="77777777" w:rsidTr="0025043C">
        <w:tc>
          <w:tcPr>
            <w:tcW w:w="4140" w:type="dxa"/>
            <w:hideMark/>
          </w:tcPr>
          <w:p w14:paraId="14CD8109" w14:textId="77777777" w:rsidR="00EC7CA2" w:rsidRPr="008B492F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0" w:type="dxa"/>
            <w:hideMark/>
          </w:tcPr>
          <w:p w14:paraId="2ADBECD2" w14:textId="77777777" w:rsidR="00EC7CA2" w:rsidRPr="008B492F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8B492F" w14:paraId="280C7AC3" w14:textId="77777777" w:rsidTr="0025043C">
        <w:tc>
          <w:tcPr>
            <w:tcW w:w="4140" w:type="dxa"/>
            <w:hideMark/>
          </w:tcPr>
          <w:p w14:paraId="0388D4AC" w14:textId="77777777" w:rsidR="00EC7CA2" w:rsidRPr="008B492F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="0025043C"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และสัญญา</w:t>
            </w:r>
          </w:p>
          <w:p w14:paraId="21D90C5C" w14:textId="1C0C3ECE" w:rsidR="0025043C" w:rsidRPr="008B492F" w:rsidRDefault="0025043C" w:rsidP="0025043C">
            <w:pPr>
              <w:pStyle w:val="block"/>
              <w:spacing w:after="0" w:line="240" w:lineRule="auto"/>
              <w:ind w:left="340" w:right="-7" w:firstLine="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แลกปลี่ยนอัตราดอกเบี้ยและเงินต้นต่างสกุลเงิน</w:t>
            </w:r>
          </w:p>
        </w:tc>
        <w:tc>
          <w:tcPr>
            <w:tcW w:w="5400" w:type="dxa"/>
            <w:hideMark/>
          </w:tcPr>
          <w:p w14:paraId="1EBBDCA5" w14:textId="5F80B9B1" w:rsidR="00EC7CA2" w:rsidRPr="008B492F" w:rsidRDefault="00EC7CA2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model</w:t>
            </w:r>
            <w:r w:rsidR="00272756" w:rsidRPr="008B49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</w:t>
            </w: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</w:t>
            </w:r>
            <w:r w:rsidR="00A1583F"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</w:t>
            </w:r>
            <w:r w:rsidR="00A30F8E" w:rsidRPr="008B492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EC7CA2" w:rsidRPr="008B492F" w14:paraId="371EFCED" w14:textId="77777777" w:rsidTr="0025043C">
        <w:tc>
          <w:tcPr>
            <w:tcW w:w="4140" w:type="dxa"/>
            <w:hideMark/>
          </w:tcPr>
          <w:p w14:paraId="01CE55FF" w14:textId="77777777" w:rsidR="00EC7CA2" w:rsidRPr="008B492F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00" w:type="dxa"/>
            <w:hideMark/>
          </w:tcPr>
          <w:p w14:paraId="63C5D23B" w14:textId="06A1C192" w:rsidR="00EC7CA2" w:rsidRPr="008B492F" w:rsidRDefault="00EC7CA2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8B492F" w14:paraId="75F7439D" w14:textId="77777777" w:rsidTr="0025043C">
        <w:tc>
          <w:tcPr>
            <w:tcW w:w="4140" w:type="dxa"/>
          </w:tcPr>
          <w:p w14:paraId="55E398BD" w14:textId="31D0E849" w:rsidR="00B36D00" w:rsidRPr="008B492F" w:rsidRDefault="00B36D00" w:rsidP="00B36D00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400" w:type="dxa"/>
          </w:tcPr>
          <w:p w14:paraId="17676E18" w14:textId="1768D596" w:rsidR="00B36D00" w:rsidRPr="008B492F" w:rsidRDefault="00943F8B" w:rsidP="00C1087B">
            <w:pPr>
              <w:pStyle w:val="block"/>
              <w:spacing w:after="0" w:line="240" w:lineRule="auto"/>
              <w:ind w:left="163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8B492F" w14:paraId="07C8B4DE" w14:textId="77777777" w:rsidTr="0025043C">
        <w:tc>
          <w:tcPr>
            <w:tcW w:w="4140" w:type="dxa"/>
          </w:tcPr>
          <w:p w14:paraId="3AD9D243" w14:textId="1C0E6422" w:rsidR="00EC7CA2" w:rsidRPr="008B492F" w:rsidRDefault="00B36D00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400" w:type="dxa"/>
          </w:tcPr>
          <w:p w14:paraId="516416BA" w14:textId="1EEEC1B4" w:rsidR="00EC7CA2" w:rsidRPr="008B492F" w:rsidRDefault="00B36D00" w:rsidP="00A30F8E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การวัด</w:t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8B492F" w:rsidRDefault="00636C22" w:rsidP="007F2D2F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09DF7B7" w14:textId="386B38AA" w:rsidR="00816A27" w:rsidRPr="008B492F" w:rsidRDefault="00816A27" w:rsidP="00816A27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8B492F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8B492F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8B492F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6CAA3BEB" w14:textId="32819DDC" w:rsidR="00D65CB2" w:rsidRPr="008B492F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8B492F" w14:paraId="66B76D97" w14:textId="77777777" w:rsidTr="00C1087B">
        <w:tc>
          <w:tcPr>
            <w:tcW w:w="3852" w:type="dxa"/>
            <w:hideMark/>
          </w:tcPr>
          <w:p w14:paraId="403242AA" w14:textId="77777777" w:rsidR="00EC7CA2" w:rsidRPr="008B492F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8B492F" w:rsidRDefault="00EC7CA2" w:rsidP="00C1087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8B492F" w14:paraId="0D924DA6" w14:textId="77777777" w:rsidTr="00C1087B">
        <w:tc>
          <w:tcPr>
            <w:tcW w:w="3852" w:type="dxa"/>
          </w:tcPr>
          <w:p w14:paraId="0AD90817" w14:textId="77777777" w:rsidR="00EC7CA2" w:rsidRPr="008B492F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5B5DC8F5" w:rsidR="00EC7CA2" w:rsidRPr="008B492F" w:rsidRDefault="00EC7CA2" w:rsidP="00C1087B">
            <w:pPr>
              <w:pStyle w:val="block"/>
              <w:spacing w:after="0" w:line="240" w:lineRule="auto"/>
              <w:ind w:left="159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9F3135" w:rsidRPr="008B492F" w14:paraId="3C8A793E" w14:textId="77777777" w:rsidTr="00C1087B">
        <w:tc>
          <w:tcPr>
            <w:tcW w:w="3852" w:type="dxa"/>
          </w:tcPr>
          <w:p w14:paraId="7F53392A" w14:textId="2B719384" w:rsidR="009F3135" w:rsidRPr="008B492F" w:rsidRDefault="009F3135" w:rsidP="009F3135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571" w:type="dxa"/>
          </w:tcPr>
          <w:p w14:paraId="36C4F226" w14:textId="3F34F89C" w:rsidR="009F3135" w:rsidRPr="008B492F" w:rsidRDefault="009F3135" w:rsidP="00657864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คำนวณโดยใช้เส้นอัตราผลตอบแทนพันธบัตรรัฐบาลของสมาคมตลาดตราสารหนี้ไทย</w:t>
            </w: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Thai Bond Market Association Government Bond Yield Curve)</w:t>
            </w:r>
          </w:p>
        </w:tc>
      </w:tr>
    </w:tbl>
    <w:p w14:paraId="262918A5" w14:textId="6F231364" w:rsidR="00837E90" w:rsidRPr="008B492F" w:rsidRDefault="00837E90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2F663DBB" w:rsidR="003B14EA" w:rsidRPr="008B492F" w:rsidRDefault="003B14E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99D6A7B" w14:textId="77777777" w:rsidR="00793A45" w:rsidRPr="008B492F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8B492F" w14:paraId="3F8B08B6" w14:textId="77777777" w:rsidTr="00AA0E02">
        <w:trPr>
          <w:tblHeader/>
        </w:trPr>
        <w:tc>
          <w:tcPr>
            <w:tcW w:w="3971" w:type="pct"/>
          </w:tcPr>
          <w:p w14:paraId="73F95E2B" w14:textId="6F6CD664" w:rsidR="00CC5E69" w:rsidRPr="008B492F" w:rsidRDefault="00F92AA7" w:rsidP="00607D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B4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2568</w:t>
            </w:r>
          </w:p>
        </w:tc>
        <w:tc>
          <w:tcPr>
            <w:tcW w:w="1029" w:type="pct"/>
          </w:tcPr>
          <w:p w14:paraId="19507AFD" w14:textId="7454B2D5" w:rsidR="00CC5E69" w:rsidRPr="008B492F" w:rsidRDefault="00CC5E69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8B492F" w14:paraId="530AC0C2" w14:textId="77777777" w:rsidTr="00AA0E02">
        <w:trPr>
          <w:tblHeader/>
        </w:trPr>
        <w:tc>
          <w:tcPr>
            <w:tcW w:w="3971" w:type="pct"/>
          </w:tcPr>
          <w:p w14:paraId="0B9D904F" w14:textId="1A220FB3" w:rsidR="00CC5E69" w:rsidRPr="008B492F" w:rsidRDefault="00CC5E69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8B492F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B49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8B492F" w14:paraId="2EBB27CF" w14:textId="77777777" w:rsidTr="00AA0E02">
        <w:tc>
          <w:tcPr>
            <w:tcW w:w="3971" w:type="pct"/>
          </w:tcPr>
          <w:p w14:paraId="3973A84F" w14:textId="6F8857E6" w:rsidR="00CC5E69" w:rsidRPr="008B492F" w:rsidRDefault="00CC5E69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8B492F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8B492F" w14:paraId="5E82F9D7" w14:textId="77777777" w:rsidTr="00AA0E02">
        <w:tc>
          <w:tcPr>
            <w:tcW w:w="3971" w:type="pct"/>
          </w:tcPr>
          <w:p w14:paraId="37A999B5" w14:textId="743A58E1" w:rsidR="003926DC" w:rsidRPr="008B492F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8B492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</w:tcPr>
          <w:p w14:paraId="280B8F3E" w14:textId="7093D137" w:rsidR="003926DC" w:rsidRPr="008B492F" w:rsidRDefault="00CC3BB2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91.09</w:t>
            </w:r>
          </w:p>
        </w:tc>
      </w:tr>
      <w:tr w:rsidR="003926DC" w:rsidRPr="008B492F" w14:paraId="151B51CA" w14:textId="77777777" w:rsidTr="00AA0E02">
        <w:tc>
          <w:tcPr>
            <w:tcW w:w="3971" w:type="pct"/>
          </w:tcPr>
          <w:p w14:paraId="7E4D7BA0" w14:textId="7B11D9ED" w:rsidR="003926DC" w:rsidRPr="008B492F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7D8C941F" w14:textId="140CA3FF" w:rsidR="003926DC" w:rsidRPr="008B492F" w:rsidRDefault="00CC3BB2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11.28</w:t>
            </w:r>
          </w:p>
        </w:tc>
      </w:tr>
      <w:tr w:rsidR="00EC7CA2" w:rsidRPr="008B492F" w14:paraId="7DDE397A" w14:textId="77777777" w:rsidTr="00AA0E02">
        <w:tc>
          <w:tcPr>
            <w:tcW w:w="3971" w:type="pct"/>
          </w:tcPr>
          <w:p w14:paraId="12771D11" w14:textId="55BCAC7B" w:rsidR="00EC7CA2" w:rsidRPr="008B492F" w:rsidRDefault="00EC7CA2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082E4A5F" w:rsidR="00EC7CA2" w:rsidRPr="008B492F" w:rsidRDefault="00CC3BB2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begin"/>
            </w: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separate"/>
            </w:r>
            <w:r w:rsidRPr="008B492F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102.37</w:t>
            </w: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302287" w:rsidRPr="008B492F" w14:paraId="4889B49B" w14:textId="77777777" w:rsidTr="00AA0E02">
        <w:tc>
          <w:tcPr>
            <w:tcW w:w="3971" w:type="pct"/>
          </w:tcPr>
          <w:p w14:paraId="2A8083CE" w14:textId="77777777" w:rsidR="00607D77" w:rsidRPr="008B492F" w:rsidRDefault="00607D7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3D94D5" w14:textId="537BDEF2" w:rsidR="00816A27" w:rsidRPr="008B492F" w:rsidRDefault="00193A7B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4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</w:t>
            </w:r>
            <w:r w:rsidRPr="008B4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B4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04839F7A" w14:textId="77777777" w:rsidR="00302287" w:rsidRPr="008B492F" w:rsidRDefault="00302287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926DC" w:rsidRPr="008B492F" w14:paraId="2096579B" w14:textId="77777777" w:rsidTr="00AA0E02">
        <w:tc>
          <w:tcPr>
            <w:tcW w:w="3971" w:type="pct"/>
          </w:tcPr>
          <w:p w14:paraId="23D78EBA" w14:textId="6151E9F5" w:rsidR="003926DC" w:rsidRPr="008B492F" w:rsidRDefault="003926DC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B49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650C3691" w14:textId="1C53292A" w:rsidR="00B84AF0" w:rsidRPr="008B492F" w:rsidRDefault="00AC4234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16.97</w:t>
            </w:r>
          </w:p>
        </w:tc>
      </w:tr>
      <w:tr w:rsidR="00982532" w:rsidRPr="008B492F" w14:paraId="77D58B43" w14:textId="77777777" w:rsidTr="00AA0E02">
        <w:tc>
          <w:tcPr>
            <w:tcW w:w="3971" w:type="pct"/>
          </w:tcPr>
          <w:p w14:paraId="2323C907" w14:textId="445378CA" w:rsidR="00982532" w:rsidRPr="008B492F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8B49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8B492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71465DD6" w:rsidR="00982532" w:rsidRPr="008B492F" w:rsidRDefault="00CC3BB2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105.04</w:t>
            </w:r>
          </w:p>
        </w:tc>
      </w:tr>
      <w:tr w:rsidR="00982532" w:rsidRPr="008B492F" w14:paraId="27208EC6" w14:textId="77777777" w:rsidTr="00AA0E02">
        <w:tc>
          <w:tcPr>
            <w:tcW w:w="3971" w:type="pct"/>
          </w:tcPr>
          <w:p w14:paraId="376C521D" w14:textId="15B2B0C4" w:rsidR="00982532" w:rsidRPr="008B492F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15455A20" w:rsidR="00982532" w:rsidRPr="008B492F" w:rsidRDefault="00AC4234" w:rsidP="00641AC0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1,783.59</w:t>
            </w:r>
          </w:p>
        </w:tc>
      </w:tr>
      <w:tr w:rsidR="00982532" w:rsidRPr="008B492F" w14:paraId="36257792" w14:textId="77777777" w:rsidTr="00AA0E02">
        <w:tc>
          <w:tcPr>
            <w:tcW w:w="3971" w:type="pct"/>
          </w:tcPr>
          <w:p w14:paraId="23003C19" w14:textId="522B6B5B" w:rsidR="00982532" w:rsidRPr="008B492F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27F8FBCC" w:rsidR="00982532" w:rsidRPr="008B492F" w:rsidRDefault="00AC4234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206.65</w:t>
            </w:r>
          </w:p>
        </w:tc>
      </w:tr>
      <w:tr w:rsidR="00982532" w:rsidRPr="008B492F" w14:paraId="78AA18C1" w14:textId="77777777" w:rsidTr="00AA0E02">
        <w:tc>
          <w:tcPr>
            <w:tcW w:w="3971" w:type="pct"/>
          </w:tcPr>
          <w:p w14:paraId="74B41330" w14:textId="3DAA24BE" w:rsidR="00982532" w:rsidRPr="008B492F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1FC75D6B" w:rsidR="00982532" w:rsidRPr="008B492F" w:rsidRDefault="00AC4234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sz w:val="28"/>
                <w:szCs w:val="28"/>
              </w:rPr>
              <w:t>38.96</w:t>
            </w:r>
          </w:p>
        </w:tc>
      </w:tr>
      <w:tr w:rsidR="00982532" w:rsidRPr="008B492F" w14:paraId="40A2D898" w14:textId="77777777" w:rsidTr="00AA0E02">
        <w:tc>
          <w:tcPr>
            <w:tcW w:w="3971" w:type="pct"/>
          </w:tcPr>
          <w:p w14:paraId="4D990071" w14:textId="4C366A87" w:rsidR="00982532" w:rsidRPr="008B492F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B492F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32BCFF50" w:rsidR="00982532" w:rsidRPr="008B492F" w:rsidRDefault="00AC4234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begin"/>
            </w: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separate"/>
            </w:r>
            <w:r w:rsidRPr="008B492F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w:t>2,151.21</w:t>
            </w: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982532" w:rsidRPr="008B492F" w14:paraId="430E2055" w14:textId="77777777" w:rsidTr="00AA0E02">
        <w:tc>
          <w:tcPr>
            <w:tcW w:w="3971" w:type="pct"/>
          </w:tcPr>
          <w:p w14:paraId="590820CF" w14:textId="56E83BB6" w:rsidR="00982532" w:rsidRPr="008B492F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982532" w:rsidRPr="008B492F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35180" w:rsidRPr="008B492F" w14:paraId="307842CE" w14:textId="77777777" w:rsidTr="00AA0E02">
        <w:tc>
          <w:tcPr>
            <w:tcW w:w="3971" w:type="pct"/>
          </w:tcPr>
          <w:p w14:paraId="44FAA4FF" w14:textId="0823CCC3" w:rsidR="00B35180" w:rsidRPr="008B492F" w:rsidRDefault="00B35180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B35180" w:rsidRPr="008B492F" w:rsidRDefault="00B35180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8B492F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8B492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82532" w:rsidRPr="008B492F" w14:paraId="5FE1EF41" w14:textId="77777777" w:rsidTr="00AA0E02">
        <w:tc>
          <w:tcPr>
            <w:tcW w:w="3971" w:type="pct"/>
          </w:tcPr>
          <w:p w14:paraId="6AFB107A" w14:textId="08C0906E" w:rsidR="00982532" w:rsidRPr="008B492F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982532" w:rsidRPr="008B492F" w:rsidRDefault="00982532" w:rsidP="00607D77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492F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8B492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2532" w:rsidRPr="008B492F" w14:paraId="30227507" w14:textId="77777777" w:rsidTr="00730799">
        <w:tc>
          <w:tcPr>
            <w:tcW w:w="3971" w:type="pct"/>
          </w:tcPr>
          <w:p w14:paraId="30A161CF" w14:textId="1F4DF5D9" w:rsidR="00982532" w:rsidRPr="008B492F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8B492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B49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982532" w:rsidRPr="008B492F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30799" w:rsidRPr="008B492F" w14:paraId="29114532" w14:textId="77777777" w:rsidTr="00E05EE2">
        <w:trPr>
          <w:trHeight w:val="353"/>
        </w:trPr>
        <w:tc>
          <w:tcPr>
            <w:tcW w:w="3971" w:type="pct"/>
          </w:tcPr>
          <w:p w14:paraId="7B3A227B" w14:textId="01CB6E79" w:rsidR="00730799" w:rsidRPr="008B492F" w:rsidRDefault="00730799" w:rsidP="00607D7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B492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0049C4D8" w14:textId="71B874BD" w:rsidR="00730799" w:rsidRPr="008B492F" w:rsidRDefault="00CF514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124.26</w:t>
            </w:r>
          </w:p>
        </w:tc>
      </w:tr>
    </w:tbl>
    <w:p w14:paraId="1A925C51" w14:textId="77777777" w:rsidR="001F316F" w:rsidRPr="008B492F" w:rsidRDefault="001F316F" w:rsidP="00636C22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0E8C1584" w:rsidR="00837E90" w:rsidRPr="008B492F" w:rsidRDefault="00972BBE" w:rsidP="009F0A8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="00681129" w:rsidRPr="008B492F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8B492F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="00210C35"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Pr="008B492F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="00681129" w:rsidRPr="008B492F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F92AA7" w:rsidRPr="008B492F">
        <w:rPr>
          <w:rFonts w:asciiTheme="majorBidi" w:hAnsiTheme="majorBidi"/>
          <w:spacing w:val="-2"/>
          <w:sz w:val="28"/>
          <w:szCs w:val="28"/>
        </w:rPr>
        <w:t xml:space="preserve">31 </w:t>
      </w:r>
      <w:r w:rsidR="00F92AA7" w:rsidRPr="008B492F">
        <w:rPr>
          <w:rFonts w:asciiTheme="majorBidi" w:hAnsiTheme="majorBidi" w:hint="cs"/>
          <w:spacing w:val="-2"/>
          <w:sz w:val="28"/>
          <w:szCs w:val="28"/>
          <w:cs/>
        </w:rPr>
        <w:t xml:space="preserve">มีนาคม </w:t>
      </w:r>
      <w:r w:rsidR="00F92AA7" w:rsidRPr="008B492F">
        <w:rPr>
          <w:rFonts w:asciiTheme="majorBidi" w:hAnsiTheme="majorBidi"/>
          <w:spacing w:val="-2"/>
          <w:sz w:val="28"/>
          <w:szCs w:val="28"/>
        </w:rPr>
        <w:t xml:space="preserve">2568 </w:t>
      </w:r>
      <w:r w:rsidRPr="008B492F">
        <w:rPr>
          <w:rFonts w:asciiTheme="majorBidi" w:hAnsiTheme="majorBidi" w:cstheme="majorBidi"/>
          <w:sz w:val="28"/>
          <w:szCs w:val="28"/>
          <w:cs/>
        </w:rPr>
        <w:t>บริษัทย่อยมี</w:t>
      </w:r>
      <w:r w:rsidR="00681129" w:rsidRPr="008B492F">
        <w:rPr>
          <w:rFonts w:asciiTheme="majorBidi" w:hAnsiTheme="majorBidi" w:cstheme="majorBidi" w:hint="cs"/>
          <w:sz w:val="28"/>
          <w:szCs w:val="28"/>
          <w:cs/>
        </w:rPr>
        <w:t xml:space="preserve">ปริมาณวัตถุดิบที่จะต้องได้รับตามสัญญาดังกล่าวจำนวน </w:t>
      </w:r>
      <w:r w:rsidR="00CC3BB2" w:rsidRPr="008B492F">
        <w:rPr>
          <w:rFonts w:asciiTheme="majorBidi" w:hAnsiTheme="majorBidi" w:cstheme="majorBidi"/>
          <w:sz w:val="28"/>
          <w:szCs w:val="28"/>
        </w:rPr>
        <w:t xml:space="preserve">5,100 </w:t>
      </w:r>
      <w:r w:rsidR="00681129" w:rsidRPr="008B492F">
        <w:rPr>
          <w:rFonts w:asciiTheme="majorBidi" w:hAnsiTheme="majorBidi" w:cstheme="majorBidi" w:hint="cs"/>
          <w:sz w:val="28"/>
          <w:szCs w:val="28"/>
          <w:cs/>
        </w:rPr>
        <w:t xml:space="preserve">ตัน </w:t>
      </w:r>
      <w:r w:rsidRPr="008B492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A53C1" w:rsidRPr="008B492F">
        <w:rPr>
          <w:rFonts w:asciiTheme="majorBidi" w:hAnsiTheme="majorBidi" w:cstheme="majorBidi"/>
          <w:i/>
          <w:iCs/>
          <w:sz w:val="28"/>
          <w:szCs w:val="28"/>
        </w:rPr>
        <w:t>30</w:t>
      </w:r>
      <w:r w:rsidR="006D397A" w:rsidRPr="008B49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397A" w:rsidRPr="008B492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="00CA53C1" w:rsidRPr="008B492F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E61F0" w:rsidRPr="008B492F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8B492F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8B492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E61F0" w:rsidRPr="008B492F">
        <w:rPr>
          <w:rFonts w:asciiTheme="majorBidi" w:hAnsiTheme="majorBidi"/>
          <w:i/>
          <w:iCs/>
          <w:sz w:val="28"/>
          <w:szCs w:val="28"/>
          <w:lang w:val="en-GB"/>
        </w:rPr>
        <w:t>750</w:t>
      </w:r>
      <w:r w:rsidR="00C71579" w:rsidRPr="008B492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71579" w:rsidRPr="008B492F">
        <w:rPr>
          <w:rFonts w:asciiTheme="majorBidi" w:hAnsiTheme="majorBidi" w:cstheme="majorBidi" w:hint="cs"/>
          <w:i/>
          <w:iCs/>
          <w:sz w:val="28"/>
          <w:szCs w:val="28"/>
          <w:cs/>
        </w:rPr>
        <w:t>ตัน</w:t>
      </w:r>
      <w:r w:rsidRPr="008B492F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AE36B93" w14:textId="71A2B90C" w:rsidR="00FC0565" w:rsidRPr="008B492F" w:rsidRDefault="00FC0565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A11193" w14:textId="78525C6A" w:rsidR="00F6083E" w:rsidRPr="008B492F" w:rsidRDefault="00F6083E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8B492F" w:rsidRDefault="00F6083E" w:rsidP="00FB315A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35080CC8" w14:textId="69289128" w:rsidR="007038B1" w:rsidRPr="008B492F" w:rsidRDefault="007038B1" w:rsidP="00D612A2">
      <w:pPr>
        <w:spacing w:line="240" w:lineRule="auto"/>
        <w:ind w:left="540"/>
        <w:rPr>
          <w:rFonts w:asciiTheme="majorBidi" w:hAnsiTheme="majorBidi"/>
          <w:spacing w:val="-2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9C6888" w:rsidRPr="008B492F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 w:cstheme="majorBidi"/>
          <w:sz w:val="28"/>
          <w:szCs w:val="28"/>
          <w:cs/>
        </w:rPr>
        <w:t>สองแห่ง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ผู้ร้อง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ซึ่งได้ยื่น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ข้อพิพาท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ต่ออนุญาโตตุลาการ สํานักงานศาลยุติธรรม เมื่อวันที่ </w:t>
      </w:r>
      <w:r w:rsidRPr="008B492F">
        <w:rPr>
          <w:rFonts w:asciiTheme="majorBidi" w:hAnsiTheme="majorBidi" w:cstheme="majorBidi"/>
          <w:sz w:val="28"/>
          <w:szCs w:val="28"/>
        </w:rPr>
        <w:t>25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8B492F">
        <w:rPr>
          <w:rFonts w:asciiTheme="majorBidi" w:hAnsiTheme="majorBidi" w:cstheme="majorBidi"/>
          <w:sz w:val="28"/>
          <w:szCs w:val="28"/>
        </w:rPr>
        <w:t>2561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เพื่อเรียก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ร้อง</w:t>
      </w:r>
      <w:r w:rsidRPr="008B492F">
        <w:rPr>
          <w:rFonts w:asciiTheme="majorBidi" w:hAnsiTheme="majorBidi" w:cstheme="majorBidi"/>
          <w:sz w:val="28"/>
          <w:szCs w:val="28"/>
          <w:cs/>
        </w:rPr>
        <w:t>ค่าเสียหายจากบริษัทย่อยทางอ้อมสองแห่ง</w:t>
      </w:r>
      <w:r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Pr="008B492F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 w:rsidR="009C6888" w:rsidRPr="008B492F">
        <w:rPr>
          <w:rFonts w:asciiTheme="majorBidi" w:hAnsiTheme="majorBidi"/>
          <w:sz w:val="28"/>
          <w:szCs w:val="28"/>
          <w:cs/>
        </w:rPr>
        <w:br/>
      </w:r>
      <w:r w:rsidRPr="008B492F">
        <w:rPr>
          <w:rFonts w:asciiTheme="majorBidi" w:hAnsiTheme="majorBidi"/>
          <w:sz w:val="28"/>
          <w:szCs w:val="28"/>
        </w:rPr>
        <w:t>7</w:t>
      </w:r>
      <w:r w:rsidRPr="008B492F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Pr="008B492F">
        <w:rPr>
          <w:rFonts w:asciiTheme="majorBidi" w:hAnsiTheme="majorBidi"/>
          <w:sz w:val="28"/>
          <w:szCs w:val="28"/>
        </w:rPr>
        <w:t xml:space="preserve"> 2562</w:t>
      </w:r>
      <w:r w:rsidRPr="008B492F">
        <w:rPr>
          <w:rFonts w:asciiTheme="majorBidi" w:hAnsiTheme="majorBidi"/>
          <w:sz w:val="28"/>
          <w:szCs w:val="28"/>
          <w:cs/>
        </w:rPr>
        <w:t xml:space="preserve"> บริษัทย่อย</w:t>
      </w:r>
      <w:r w:rsidR="00690E77" w:rsidRPr="008B492F">
        <w:rPr>
          <w:rFonts w:asciiTheme="majorBidi" w:hAnsi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/>
          <w:sz w:val="28"/>
          <w:szCs w:val="28"/>
          <w:cs/>
        </w:rPr>
        <w:t>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รวมทั้งดําเนินการฟ้องแย้งกลุ่มของผู้รับเหมาเพื่อเรียกร้องค่าเสียหายกลับทั้งจํานวนที่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 xml:space="preserve">เกิดขึ้นพร้อมดอกเบี้ย ในปี </w:t>
      </w:r>
      <w:r w:rsidRPr="008B492F">
        <w:rPr>
          <w:rFonts w:asciiTheme="majorBidi" w:hAnsiTheme="majorBidi"/>
          <w:spacing w:val="-2"/>
          <w:sz w:val="28"/>
          <w:szCs w:val="28"/>
        </w:rPr>
        <w:t>2563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อนุญาโตตุลาการได้กําหนดประเด็นข้อพิพาทและกระบวนการพิจารณาชั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>้น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>อนุญาโตตุลาการ</w:t>
      </w:r>
      <w:r w:rsidRPr="008B492F">
        <w:rPr>
          <w:rFonts w:asciiTheme="majorBidi" w:hAnsiTheme="majorBidi"/>
          <w:sz w:val="28"/>
          <w:szCs w:val="28"/>
          <w:cs/>
        </w:rPr>
        <w:t xml:space="preserve">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อนุญาโตตุลาการได้ลงนามคำชี้ขาดแล้วในวันที่ </w:t>
      </w:r>
      <w:r w:rsidRPr="008B492F">
        <w:rPr>
          <w:rFonts w:asciiTheme="majorBidi" w:hAnsiTheme="majorBidi"/>
          <w:sz w:val="28"/>
          <w:szCs w:val="28"/>
        </w:rPr>
        <w:t>10</w:t>
      </w:r>
      <w:r w:rsidRPr="008B492F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8B492F">
        <w:rPr>
          <w:rFonts w:asciiTheme="majorBidi" w:hAnsiTheme="majorBidi"/>
          <w:sz w:val="28"/>
          <w:szCs w:val="28"/>
        </w:rPr>
        <w:t>2565</w:t>
      </w:r>
      <w:r w:rsidRPr="008B492F">
        <w:rPr>
          <w:rFonts w:asciiTheme="majorBidi" w:hAnsiTheme="majorBidi"/>
          <w:sz w:val="28"/>
          <w:szCs w:val="28"/>
          <w:cs/>
        </w:rPr>
        <w:t xml:space="preserve"> </w:t>
      </w:r>
      <w:r w:rsidRPr="008B492F">
        <w:rPr>
          <w:rFonts w:asciiTheme="majorBidi" w:hAnsiTheme="majorBidi" w:hint="cs"/>
          <w:sz w:val="28"/>
          <w:szCs w:val="28"/>
          <w:cs/>
        </w:rPr>
        <w:t>และลงนามแก้ไขคำชี้ขาดในวันที่</w:t>
      </w:r>
      <w:r w:rsidR="00D612A2" w:rsidRPr="008B492F">
        <w:rPr>
          <w:rFonts w:asciiTheme="majorBidi" w:hAnsiTheme="majorBidi"/>
          <w:sz w:val="28"/>
          <w:szCs w:val="28"/>
        </w:rPr>
        <w:br/>
      </w:r>
      <w:r w:rsidRPr="008B492F">
        <w:rPr>
          <w:rFonts w:asciiTheme="majorBidi" w:hAnsiTheme="majorBidi"/>
          <w:sz w:val="28"/>
          <w:szCs w:val="28"/>
        </w:rPr>
        <w:t xml:space="preserve">10 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8B492F">
        <w:rPr>
          <w:rFonts w:asciiTheme="majorBidi" w:hAnsiTheme="majorBidi"/>
          <w:sz w:val="28"/>
          <w:szCs w:val="28"/>
        </w:rPr>
        <w:t>2565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</w:t>
      </w:r>
      <w:r w:rsidRPr="008B492F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8B492F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8B492F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กลุ่มผู้รับเหมาได้ยื่นคำร้องขอเพิกถอนคำชี้ขาดของอนุญาโตตุลาการต่อศาลแพ่ง เมื่อวันที่ </w:t>
      </w:r>
      <w:r w:rsidRPr="008B492F">
        <w:rPr>
          <w:rFonts w:asciiTheme="majorBidi" w:hAnsiTheme="majorBidi" w:cstheme="majorBidi"/>
          <w:spacing w:val="-2"/>
          <w:sz w:val="28"/>
          <w:szCs w:val="28"/>
        </w:rPr>
        <w:t xml:space="preserve">23 </w:t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Pr="008B492F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</w:t>
      </w:r>
      <w:r w:rsidR="009C6888"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>ทางอ้อม</w:t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>สองแห่งดำเนินการยื่นคำร้องขอบังคับตาม</w:t>
      </w:r>
      <w:r w:rsidR="005F3D23" w:rsidRPr="008B492F">
        <w:rPr>
          <w:rFonts w:asciiTheme="majorBidi" w:hAnsiTheme="majorBidi" w:cstheme="majorBidi"/>
          <w:spacing w:val="-2"/>
          <w:sz w:val="28"/>
          <w:szCs w:val="28"/>
        </w:rPr>
        <w:br/>
      </w:r>
      <w:r w:rsidRPr="008B492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คำชี้ขาดของอนุญาโตตุลาการต่อศาลแพ่ง 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>และศาลได้มีคำสั่งให้รวมการพิจารณาทั้งสองคดีเข้าด้วยกัน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 xml:space="preserve"> เมื่อวันที่ </w:t>
      </w:r>
      <w:r w:rsidRPr="008B492F">
        <w:rPr>
          <w:rFonts w:asciiTheme="majorBidi" w:hAnsiTheme="majorBidi"/>
          <w:spacing w:val="-2"/>
          <w:sz w:val="28"/>
          <w:szCs w:val="28"/>
        </w:rPr>
        <w:t>14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8B492F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>ศาลชั้นต้นได้มีคำพิพากษาให้บังคับตามคำชี้ขาดของอนุญาโตตุลาการ โดยให้กลุ่มผู้รับเหมาชำระเงินให้กับบริษัทย่อย</w:t>
      </w:r>
      <w:r w:rsidR="009C6888" w:rsidRPr="008B492F">
        <w:rPr>
          <w:rFonts w:asciiTheme="majorBidi" w:hAnsiTheme="majorBidi" w:hint="cs"/>
          <w:spacing w:val="-2"/>
          <w:sz w:val="28"/>
          <w:szCs w:val="28"/>
          <w:cs/>
        </w:rPr>
        <w:lastRenderedPageBreak/>
        <w:t>ทางอ้อม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>แห่งหนึ่ง และ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 xml:space="preserve">ในวันที่ </w:t>
      </w:r>
      <w:r w:rsidRPr="008B492F">
        <w:rPr>
          <w:rFonts w:asciiTheme="majorBidi" w:hAnsiTheme="majorBidi"/>
          <w:spacing w:val="-2"/>
          <w:sz w:val="28"/>
          <w:szCs w:val="28"/>
        </w:rPr>
        <w:t>29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Pr="008B492F">
        <w:rPr>
          <w:rFonts w:asciiTheme="majorBidi" w:hAnsiTheme="majorBidi"/>
          <w:spacing w:val="-2"/>
          <w:sz w:val="28"/>
          <w:szCs w:val="28"/>
        </w:rPr>
        <w:t>2567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 xml:space="preserve"> ศาลชั้นต้นมีคำพิพากษายกคำร้องในคดีคัดค้านอนุญาโตตุลาการ 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>ต่อมาวันที่</w:t>
      </w:r>
      <w:r w:rsidRPr="008B492F">
        <w:rPr>
          <w:rFonts w:asciiTheme="majorBidi" w:hAnsiTheme="majorBidi"/>
          <w:spacing w:val="-2"/>
          <w:sz w:val="28"/>
          <w:szCs w:val="28"/>
        </w:rPr>
        <w:t xml:space="preserve"> 12 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 xml:space="preserve">กรกฎาคม </w:t>
      </w:r>
      <w:r w:rsidRPr="008B492F">
        <w:rPr>
          <w:rFonts w:asciiTheme="majorBidi" w:hAnsiTheme="majorBidi"/>
          <w:spacing w:val="-2"/>
          <w:sz w:val="28"/>
          <w:szCs w:val="28"/>
        </w:rPr>
        <w:t>2567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 xml:space="preserve"> และ </w:t>
      </w:r>
      <w:r w:rsidRPr="008B492F">
        <w:rPr>
          <w:rFonts w:asciiTheme="majorBidi" w:hAnsiTheme="majorBidi"/>
          <w:spacing w:val="-2"/>
          <w:sz w:val="28"/>
          <w:szCs w:val="28"/>
        </w:rPr>
        <w:t xml:space="preserve">1 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 xml:space="preserve">สิงหาคม </w:t>
      </w:r>
      <w:r w:rsidRPr="008B492F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>กลุ่มผู้รับเหมาได้ยื่นอุทธรณ์คำพิพากษาของศาลชั้นต้นทั้งสองคดี บริษัทย่อย</w:t>
      </w:r>
      <w:r w:rsidR="009C6888" w:rsidRPr="008B492F">
        <w:rPr>
          <w:rFonts w:asciiTheme="majorBidi" w:hAnsiTheme="majorBidi" w:hint="cs"/>
          <w:spacing w:val="-2"/>
          <w:sz w:val="28"/>
          <w:szCs w:val="28"/>
          <w:cs/>
        </w:rPr>
        <w:t>ทางอ้อม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>ได้ยื่นแก้อุทธรณ์ และ</w:t>
      </w:r>
      <w:r w:rsidRPr="008B492F">
        <w:rPr>
          <w:rFonts w:asciiTheme="majorBidi" w:hAnsiTheme="majorBidi" w:cstheme="majorBidi" w:hint="cs"/>
          <w:sz w:val="28"/>
          <w:szCs w:val="28"/>
          <w:cs/>
        </w:rPr>
        <w:t>ทั้งสองคดีอยู่ระหว่าง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>การพิจารณาคดีโดยศาล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>ฎีกา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 xml:space="preserve"> สำหรับคดีความระหว่างกลุ่มผู้รับเหมากับบริษัทย่อย</w:t>
      </w:r>
      <w:r w:rsidR="00690E77" w:rsidRPr="008B492F">
        <w:rPr>
          <w:rFonts w:asciiTheme="majorBidi" w:hAnsi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>อีกแห่งหนึ่ง คดียังอยู่ระหว่างการพิจารณาคดีโดยศาลแพ่ง</w:t>
      </w:r>
    </w:p>
    <w:p w14:paraId="10DF37A4" w14:textId="77777777" w:rsidR="007038B1" w:rsidRPr="008B492F" w:rsidRDefault="007038B1" w:rsidP="007038B1">
      <w:pPr>
        <w:spacing w:line="240" w:lineRule="auto"/>
        <w:ind w:left="576"/>
        <w:rPr>
          <w:rFonts w:asciiTheme="majorBidi" w:hAnsiTheme="majorBidi"/>
          <w:spacing w:val="-2"/>
          <w:sz w:val="22"/>
          <w:szCs w:val="22"/>
        </w:rPr>
      </w:pPr>
    </w:p>
    <w:p w14:paraId="5E664007" w14:textId="2B5D58EC" w:rsidR="007038B1" w:rsidRPr="008B492F" w:rsidRDefault="007038B1" w:rsidP="00D612A2">
      <w:pPr>
        <w:spacing w:line="240" w:lineRule="auto"/>
        <w:ind w:left="540"/>
        <w:rPr>
          <w:rFonts w:asciiTheme="majorBidi" w:hAnsiTheme="majorBidi"/>
          <w:strike/>
          <w:sz w:val="28"/>
          <w:szCs w:val="28"/>
          <w:cs/>
        </w:rPr>
      </w:pPr>
      <w:r w:rsidRPr="008B492F">
        <w:rPr>
          <w:rFonts w:asciiTheme="majorBidi" w:hAnsiTheme="majorBidi" w:hint="cs"/>
          <w:sz w:val="28"/>
          <w:szCs w:val="28"/>
          <w:cs/>
        </w:rPr>
        <w:t>ตามที่</w:t>
      </w:r>
      <w:r w:rsidRPr="008B492F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Pr="008B492F">
        <w:rPr>
          <w:rFonts w:asciiTheme="majorBidi" w:hAnsiTheme="majorBidi"/>
          <w:sz w:val="28"/>
          <w:szCs w:val="28"/>
        </w:rPr>
        <w:t>10</w:t>
      </w:r>
      <w:r w:rsidRPr="008B492F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8B492F">
        <w:rPr>
          <w:rFonts w:asciiTheme="majorBidi" w:hAnsiTheme="majorBidi"/>
          <w:sz w:val="28"/>
          <w:szCs w:val="28"/>
        </w:rPr>
        <w:t>2565</w:t>
      </w:r>
      <w:r w:rsidRPr="008B492F">
        <w:rPr>
          <w:rFonts w:asciiTheme="majorBidi" w:hAnsiTheme="majorBidi"/>
          <w:sz w:val="28"/>
          <w:szCs w:val="28"/>
          <w:cs/>
        </w:rPr>
        <w:t xml:space="preserve"> 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และลงนามแก้ไขคำชี้ขาดในวันที่ </w:t>
      </w:r>
      <w:r w:rsidRPr="008B492F">
        <w:rPr>
          <w:rFonts w:asciiTheme="majorBidi" w:hAnsiTheme="majorBidi"/>
          <w:sz w:val="28"/>
          <w:szCs w:val="28"/>
        </w:rPr>
        <w:t xml:space="preserve">10 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Pr="008B492F">
        <w:rPr>
          <w:rFonts w:asciiTheme="majorBidi" w:hAnsiTheme="majorBidi"/>
          <w:sz w:val="28"/>
          <w:szCs w:val="28"/>
        </w:rPr>
        <w:t>2565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กลุ่มผู้รับเหมาได้ยื่นคำร้องขอบังคับตามคำชี้ขาดของอนุญาโตตุลาการต่อศาล</w:t>
      </w:r>
      <w:r w:rsidR="00244F9F" w:rsidRPr="008B492F">
        <w:rPr>
          <w:rFonts w:asciiTheme="majorBidi" w:hAnsiTheme="majorBidi" w:hint="cs"/>
          <w:sz w:val="28"/>
          <w:szCs w:val="28"/>
          <w:cs/>
        </w:rPr>
        <w:t>ชั้นต้น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เมื่อวันที่</w:t>
      </w:r>
      <w:r w:rsidRPr="008B492F">
        <w:rPr>
          <w:rFonts w:asciiTheme="majorBidi" w:hAnsiTheme="majorBidi"/>
          <w:sz w:val="28"/>
          <w:szCs w:val="28"/>
        </w:rPr>
        <w:t xml:space="preserve"> 5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8B492F">
        <w:rPr>
          <w:rFonts w:asciiTheme="majorBidi" w:hAnsiTheme="majorBidi"/>
          <w:sz w:val="28"/>
          <w:szCs w:val="28"/>
        </w:rPr>
        <w:t>2567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</w:t>
      </w:r>
      <w:r w:rsidRPr="008B492F">
        <w:rPr>
          <w:rFonts w:asciiTheme="majorBidi" w:hAnsiTheme="majorBidi"/>
          <w:sz w:val="28"/>
          <w:szCs w:val="28"/>
        </w:rPr>
        <w:br/>
      </w:r>
      <w:r w:rsidRPr="008B492F">
        <w:rPr>
          <w:rFonts w:asciiTheme="majorBidi" w:hAnsiTheme="majorBidi" w:hint="cs"/>
          <w:sz w:val="28"/>
          <w:szCs w:val="28"/>
          <w:cs/>
        </w:rPr>
        <w:t xml:space="preserve">โดยศาลแพ่งนัดพิจารณาคดีในเดือนกรกฎาคม </w:t>
      </w:r>
      <w:r w:rsidRPr="008B492F">
        <w:rPr>
          <w:rFonts w:asciiTheme="majorBidi" w:hAnsiTheme="majorBidi"/>
          <w:sz w:val="28"/>
          <w:szCs w:val="28"/>
        </w:rPr>
        <w:t xml:space="preserve">2568 </w:t>
      </w:r>
    </w:p>
    <w:p w14:paraId="13B34841" w14:textId="77777777" w:rsidR="007038B1" w:rsidRPr="008B492F" w:rsidRDefault="007038B1" w:rsidP="007038B1">
      <w:pPr>
        <w:spacing w:line="240" w:lineRule="auto"/>
        <w:ind w:left="540"/>
        <w:rPr>
          <w:rFonts w:asciiTheme="majorBidi" w:hAnsiTheme="majorBidi"/>
          <w:spacing w:val="-2"/>
          <w:sz w:val="22"/>
          <w:szCs w:val="22"/>
        </w:rPr>
      </w:pPr>
    </w:p>
    <w:p w14:paraId="5FE794D1" w14:textId="25E6FBCE" w:rsidR="007038B1" w:rsidRPr="008B492F" w:rsidRDefault="007038B1" w:rsidP="007038B1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9C6888" w:rsidRPr="008B492F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สองแห่งในฐานะโจทก์ ได้ยื่นฟ้องคณะกรรมการกำกับกิจการพลังงาน (ผู้ถูกฟ้องร้องคดีที่ </w:t>
      </w:r>
      <w:r w:rsidRPr="008B492F">
        <w:rPr>
          <w:rFonts w:asciiTheme="majorBidi" w:hAnsiTheme="majorBidi" w:cstheme="majorBidi"/>
          <w:sz w:val="28"/>
          <w:szCs w:val="28"/>
        </w:rPr>
        <w:t>1</w:t>
      </w:r>
      <w:r w:rsidRPr="008B492F">
        <w:rPr>
          <w:rFonts w:asciiTheme="majorBidi" w:hAnsiTheme="majorBidi" w:cstheme="majorBidi"/>
          <w:sz w:val="28"/>
          <w:szCs w:val="28"/>
          <w:cs/>
        </w:rPr>
        <w:t>) และ</w:t>
      </w:r>
      <w:r w:rsidRPr="008B492F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Pr="008B492F">
        <w:rPr>
          <w:rFonts w:asciiTheme="majorBidi" w:hAnsiTheme="majorBidi" w:cstheme="majorBidi"/>
          <w:sz w:val="28"/>
          <w:szCs w:val="28"/>
        </w:rPr>
        <w:t>2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8B492F">
        <w:rPr>
          <w:rFonts w:asciiTheme="majorBidi" w:hAnsiTheme="majorBidi" w:cstheme="majorBidi"/>
          <w:sz w:val="28"/>
          <w:szCs w:val="28"/>
        </w:rPr>
        <w:t>29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8B492F">
        <w:rPr>
          <w:rFonts w:asciiTheme="majorBidi" w:hAnsiTheme="majorBidi" w:cstheme="majorBidi"/>
          <w:sz w:val="28"/>
          <w:szCs w:val="28"/>
        </w:rPr>
        <w:t>2564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8B492F">
        <w:rPr>
          <w:rFonts w:asciiTheme="majorBidi" w:hAnsiTheme="majorBidi" w:cstheme="majorBidi"/>
          <w:sz w:val="28"/>
          <w:szCs w:val="28"/>
        </w:rPr>
        <w:t>9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8B492F">
        <w:rPr>
          <w:rFonts w:asciiTheme="majorBidi" w:hAnsiTheme="majorBidi" w:cstheme="majorBidi"/>
          <w:sz w:val="28"/>
          <w:szCs w:val="28"/>
        </w:rPr>
        <w:t>2564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</w:t>
      </w:r>
      <w:r w:rsidR="00690E77" w:rsidRPr="008B492F">
        <w:rPr>
          <w:rFonts w:asciiTheme="majorBidi" w:hAnsi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 w:cstheme="majorBidi"/>
          <w:sz w:val="28"/>
          <w:szCs w:val="28"/>
          <w:cs/>
        </w:rPr>
        <w:t>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</w:t>
      </w:r>
      <w:r w:rsidR="005B0DE7" w:rsidRPr="008B492F">
        <w:rPr>
          <w:rFonts w:asciiTheme="majorBidi" w:hAnsi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 และต้องการให้การไฟฟ้านครหลวงคืนค่าสมทบการก่อสร้างโรงไฟฟ้าพร้อมดอกเบี้ย ณ วันที่ </w:t>
      </w:r>
      <w:r w:rsidRPr="008B492F">
        <w:rPr>
          <w:rFonts w:asciiTheme="majorBidi" w:hAnsiTheme="majorBidi"/>
          <w:spacing w:val="-2"/>
          <w:sz w:val="28"/>
          <w:szCs w:val="28"/>
        </w:rPr>
        <w:t>3</w:t>
      </w:r>
      <w:r w:rsidR="00584763" w:rsidRPr="008B492F">
        <w:rPr>
          <w:rFonts w:asciiTheme="majorBidi" w:hAnsiTheme="majorBidi"/>
          <w:spacing w:val="-2"/>
          <w:sz w:val="28"/>
          <w:szCs w:val="28"/>
        </w:rPr>
        <w:t xml:space="preserve">1 </w:t>
      </w:r>
      <w:r w:rsidR="00F92AA7" w:rsidRPr="008B492F">
        <w:rPr>
          <w:rFonts w:asciiTheme="majorBidi" w:hAnsiTheme="majorBidi" w:hint="cs"/>
          <w:spacing w:val="-2"/>
          <w:sz w:val="28"/>
          <w:szCs w:val="28"/>
          <w:cs/>
        </w:rPr>
        <w:t>มีนาคม</w:t>
      </w:r>
      <w:r w:rsidRPr="008B492F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8B492F">
        <w:rPr>
          <w:rFonts w:asciiTheme="majorBidi" w:hAnsiTheme="majorBidi"/>
          <w:spacing w:val="-2"/>
          <w:sz w:val="28"/>
          <w:szCs w:val="28"/>
        </w:rPr>
        <w:t>256</w:t>
      </w:r>
      <w:r w:rsidR="00F92AA7" w:rsidRPr="008B492F">
        <w:rPr>
          <w:rFonts w:asciiTheme="majorBidi" w:hAnsiTheme="majorBidi"/>
          <w:spacing w:val="-2"/>
          <w:sz w:val="28"/>
          <w:szCs w:val="28"/>
        </w:rPr>
        <w:t>8</w:t>
      </w:r>
      <w:r w:rsidRPr="008B492F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8B492F">
        <w:rPr>
          <w:rFonts w:asciiTheme="majorBidi" w:hAnsiTheme="majorBidi" w:cstheme="majorBidi"/>
          <w:sz w:val="28"/>
          <w:szCs w:val="28"/>
          <w:cs/>
        </w:rPr>
        <w:t>คดีอยู่ในระหว่างการพิจารณาโดยศาลปกครอง และยังไม่มีความเป็นไปได้ที่บริษัทย่อย</w:t>
      </w:r>
      <w:r w:rsidR="005B0DE7" w:rsidRPr="008B492F">
        <w:rPr>
          <w:rFonts w:asciiTheme="majorBidi" w:hAnsi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 w:cstheme="majorBidi"/>
          <w:sz w:val="28"/>
          <w:szCs w:val="28"/>
          <w:cs/>
        </w:rPr>
        <w:t>จะได้รับผลประโยชน์ทางเศรษฐกิจ บริษัทย่อย</w:t>
      </w:r>
      <w:r w:rsidR="005B0DE7" w:rsidRPr="008B492F">
        <w:rPr>
          <w:rFonts w:asciiTheme="majorBidi" w:hAnsiTheme="majorBidi" w:hint="cs"/>
          <w:sz w:val="28"/>
          <w:szCs w:val="28"/>
          <w:cs/>
        </w:rPr>
        <w:t>ทางอ้อม</w:t>
      </w:r>
      <w:r w:rsidRPr="008B492F">
        <w:rPr>
          <w:rFonts w:asciiTheme="majorBidi" w:hAnsiTheme="majorBidi" w:cstheme="majorBidi"/>
          <w:sz w:val="28"/>
          <w:szCs w:val="28"/>
          <w:cs/>
        </w:rPr>
        <w:t>จึงยังไม่รับรู้สินทรัพย์ที่อาจเกิดขึ้น</w:t>
      </w:r>
    </w:p>
    <w:p w14:paraId="457FD3C9" w14:textId="77777777" w:rsidR="006F1C20" w:rsidRPr="008B492F" w:rsidRDefault="006F1C20" w:rsidP="004A3126">
      <w:pPr>
        <w:rPr>
          <w:rFonts w:asciiTheme="majorBidi" w:hAnsiTheme="majorBidi"/>
          <w:sz w:val="22"/>
          <w:szCs w:val="22"/>
        </w:rPr>
      </w:pPr>
    </w:p>
    <w:p w14:paraId="7A4A6C5C" w14:textId="6AC50EE0" w:rsidR="001A10F4" w:rsidRPr="008B492F" w:rsidRDefault="006F1C20" w:rsidP="006F1C20">
      <w:pPr>
        <w:ind w:left="540"/>
        <w:rPr>
          <w:rFonts w:asciiTheme="majorBidi" w:hAnsiTheme="majorBidi"/>
          <w:sz w:val="28"/>
          <w:szCs w:val="28"/>
        </w:rPr>
      </w:pPr>
      <w:r w:rsidRPr="008B492F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8B492F">
        <w:rPr>
          <w:rFonts w:asciiTheme="majorBidi" w:hAnsiTheme="majorBidi"/>
          <w:sz w:val="28"/>
          <w:szCs w:val="28"/>
        </w:rPr>
        <w:t>20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8B492F">
        <w:rPr>
          <w:rFonts w:asciiTheme="majorBidi" w:hAnsiTheme="majorBidi"/>
          <w:sz w:val="28"/>
          <w:szCs w:val="28"/>
        </w:rPr>
        <w:t>2566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เนื่องจากจำเลยผิดสัญญาจะซื้อจะขายที่ดินถนนเจริญนครเรียกเงินคืนจำนวน </w:t>
      </w:r>
      <w:r w:rsidRPr="008B492F">
        <w:rPr>
          <w:rFonts w:asciiTheme="majorBidi" w:hAnsiTheme="majorBidi"/>
          <w:sz w:val="28"/>
          <w:szCs w:val="28"/>
        </w:rPr>
        <w:t>221.51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8B492F">
        <w:rPr>
          <w:rFonts w:asciiTheme="majorBidi" w:hAnsiTheme="majorBidi"/>
          <w:sz w:val="28"/>
          <w:szCs w:val="28"/>
        </w:rPr>
        <w:t>539.32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ล้านบาท โดยศาลได้นัดทั้งสองฝ่ายไกล่เกลี่ยกัน</w:t>
      </w:r>
      <w:r w:rsidRPr="008B492F">
        <w:rPr>
          <w:rFonts w:asciiTheme="majorBidi" w:hAnsiTheme="majorBidi" w:hint="cs"/>
          <w:sz w:val="28"/>
          <w:szCs w:val="28"/>
          <w:cs/>
        </w:rPr>
        <w:br/>
        <w:t xml:space="preserve">ครั้งแรกในวันที่ </w:t>
      </w:r>
      <w:r w:rsidRPr="008B492F">
        <w:rPr>
          <w:rFonts w:asciiTheme="majorBidi" w:hAnsiTheme="majorBidi"/>
          <w:sz w:val="28"/>
          <w:szCs w:val="28"/>
        </w:rPr>
        <w:t>9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Pr="008B492F">
        <w:rPr>
          <w:rFonts w:asciiTheme="majorBidi" w:hAnsiTheme="majorBidi"/>
          <w:sz w:val="28"/>
          <w:szCs w:val="28"/>
        </w:rPr>
        <w:t>2567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8B492F">
        <w:rPr>
          <w:rFonts w:asciiTheme="majorBidi" w:hAnsiTheme="majorBidi"/>
          <w:sz w:val="28"/>
          <w:szCs w:val="28"/>
        </w:rPr>
        <w:t>2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ในวันที่ </w:t>
      </w:r>
      <w:r w:rsidRPr="008B492F">
        <w:rPr>
          <w:rFonts w:asciiTheme="majorBidi" w:hAnsiTheme="majorBidi"/>
          <w:sz w:val="28"/>
          <w:szCs w:val="28"/>
        </w:rPr>
        <w:t>13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มิถุนายน </w:t>
      </w:r>
      <w:r w:rsidRPr="008B492F">
        <w:rPr>
          <w:rFonts w:asciiTheme="majorBidi" w:hAnsiTheme="majorBidi"/>
          <w:sz w:val="28"/>
          <w:szCs w:val="28"/>
        </w:rPr>
        <w:t>2567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นัดไกล่เกลี่ยครั้งที่ </w:t>
      </w:r>
      <w:r w:rsidRPr="008B492F">
        <w:rPr>
          <w:rFonts w:asciiTheme="majorBidi" w:hAnsiTheme="majorBidi"/>
          <w:sz w:val="28"/>
          <w:szCs w:val="28"/>
        </w:rPr>
        <w:t>3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Pr="008B492F">
        <w:rPr>
          <w:rFonts w:asciiTheme="majorBidi" w:hAnsiTheme="majorBidi"/>
          <w:sz w:val="28"/>
          <w:szCs w:val="28"/>
        </w:rPr>
        <w:t>12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กรกฎาคม </w:t>
      </w:r>
      <w:r w:rsidRPr="008B492F">
        <w:rPr>
          <w:rFonts w:asciiTheme="majorBidi" w:hAnsiTheme="majorBidi"/>
          <w:sz w:val="28"/>
          <w:szCs w:val="28"/>
        </w:rPr>
        <w:t>2567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โดยจำเลยตกลงคืนเงินจำนวน </w:t>
      </w:r>
      <w:r w:rsidRPr="008B492F">
        <w:rPr>
          <w:rFonts w:asciiTheme="majorBidi" w:hAnsiTheme="majorBidi"/>
          <w:sz w:val="28"/>
          <w:szCs w:val="28"/>
        </w:rPr>
        <w:t>264.89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ล้านบาท โดยแบ่งชำระเป็นรายไตรมาสจำนวน </w:t>
      </w:r>
      <w:r w:rsidRPr="008B492F">
        <w:rPr>
          <w:rFonts w:asciiTheme="majorBidi" w:hAnsiTheme="majorBidi"/>
          <w:sz w:val="28"/>
          <w:szCs w:val="28"/>
        </w:rPr>
        <w:t>8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ครั้ง ในระยะเวลา </w:t>
      </w:r>
      <w:r w:rsidRPr="008B492F">
        <w:rPr>
          <w:rFonts w:asciiTheme="majorBidi" w:hAnsiTheme="majorBidi" w:hint="cs"/>
          <w:sz w:val="28"/>
          <w:szCs w:val="28"/>
          <w:cs/>
        </w:rPr>
        <w:br/>
      </w:r>
      <w:r w:rsidRPr="008B492F">
        <w:rPr>
          <w:rFonts w:asciiTheme="majorBidi" w:hAnsiTheme="majorBidi"/>
          <w:sz w:val="28"/>
          <w:szCs w:val="28"/>
        </w:rPr>
        <w:t>2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ปี ชำระครั้งละ </w:t>
      </w:r>
      <w:r w:rsidRPr="008B492F">
        <w:rPr>
          <w:rFonts w:asciiTheme="majorBidi" w:hAnsiTheme="majorBidi"/>
          <w:sz w:val="28"/>
          <w:szCs w:val="28"/>
        </w:rPr>
        <w:t>33.11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ล้านบาท และนัดไกล่เกลี่ยครั้งที่ </w:t>
      </w:r>
      <w:r w:rsidRPr="008B492F">
        <w:rPr>
          <w:rFonts w:asciiTheme="majorBidi" w:hAnsiTheme="majorBidi"/>
          <w:sz w:val="28"/>
          <w:szCs w:val="28"/>
        </w:rPr>
        <w:t xml:space="preserve">4 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ในวันที่ </w:t>
      </w:r>
      <w:r w:rsidRPr="008B492F">
        <w:rPr>
          <w:rFonts w:asciiTheme="majorBidi" w:hAnsiTheme="majorBidi"/>
          <w:sz w:val="28"/>
          <w:szCs w:val="28"/>
        </w:rPr>
        <w:t>30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Pr="008B492F">
        <w:rPr>
          <w:rFonts w:asciiTheme="majorBidi" w:hAnsiTheme="majorBidi"/>
          <w:sz w:val="28"/>
          <w:szCs w:val="28"/>
        </w:rPr>
        <w:t>2567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จำเลยแจ้งว่าไม่สามารถชำระเงินงวดแรกได้ตามกำหนด บริษัทย่อยจึงขอยุติการไกล่เกลี่ย</w:t>
      </w:r>
      <w:r w:rsidRPr="008B492F">
        <w:rPr>
          <w:rFonts w:asciiTheme="majorBidi" w:hAnsiTheme="majorBidi"/>
          <w:sz w:val="28"/>
          <w:szCs w:val="28"/>
          <w:cs/>
        </w:rPr>
        <w:t xml:space="preserve"> และนำคดีเข้าสู่กระบวนการพิจารณาต่อไป โดยศาลนัดสืบพยานโจทก์วันที่ </w:t>
      </w:r>
      <w:r w:rsidRPr="008B492F">
        <w:rPr>
          <w:rFonts w:asciiTheme="majorBidi" w:hAnsiTheme="majorBidi"/>
          <w:sz w:val="28"/>
          <w:szCs w:val="28"/>
        </w:rPr>
        <w:t>23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8B492F">
        <w:rPr>
          <w:rFonts w:asciiTheme="majorBidi" w:hAnsiTheme="majorBidi"/>
          <w:sz w:val="28"/>
          <w:szCs w:val="28"/>
        </w:rPr>
        <w:t>2568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และนัดสืบพยานจำเลยวันที่ </w:t>
      </w:r>
      <w:r w:rsidRPr="008B492F">
        <w:rPr>
          <w:rFonts w:asciiTheme="majorBidi" w:hAnsiTheme="majorBidi"/>
          <w:sz w:val="28"/>
          <w:szCs w:val="28"/>
        </w:rPr>
        <w:t>24</w:t>
      </w:r>
      <w:r w:rsidRPr="008B492F">
        <w:rPr>
          <w:rFonts w:asciiTheme="majorBidi" w:hAnsiTheme="majorBidi" w:hint="cs"/>
          <w:sz w:val="28"/>
          <w:szCs w:val="28"/>
          <w:cs/>
        </w:rPr>
        <w:t xml:space="preserve"> มกราคม </w:t>
      </w:r>
      <w:r w:rsidRPr="008B492F">
        <w:rPr>
          <w:rFonts w:asciiTheme="majorBidi" w:hAnsiTheme="majorBidi"/>
          <w:sz w:val="28"/>
          <w:szCs w:val="28"/>
        </w:rPr>
        <w:t>2568</w:t>
      </w:r>
      <w:r w:rsidR="009C6888" w:rsidRPr="008B492F">
        <w:rPr>
          <w:rFonts w:asciiTheme="majorBidi" w:hAnsiTheme="majorBidi" w:hint="cs"/>
          <w:sz w:val="28"/>
          <w:szCs w:val="28"/>
          <w:cs/>
        </w:rPr>
        <w:t xml:space="preserve"> โดยสืบพยานโจทก์และจำเลยแล้วเสร็จ </w:t>
      </w:r>
      <w:r w:rsidR="00797C7F" w:rsidRPr="008B492F">
        <w:rPr>
          <w:rFonts w:asciiTheme="majorBidi" w:hAnsiTheme="majorBidi"/>
          <w:sz w:val="28"/>
          <w:szCs w:val="28"/>
          <w:cs/>
        </w:rPr>
        <w:t xml:space="preserve">โดยวันที่ </w:t>
      </w:r>
      <w:r w:rsidR="000B75CD" w:rsidRPr="008B492F">
        <w:rPr>
          <w:rFonts w:asciiTheme="majorBidi" w:hAnsiTheme="majorBidi"/>
          <w:sz w:val="28"/>
          <w:szCs w:val="28"/>
          <w:cs/>
        </w:rPr>
        <w:br/>
      </w:r>
      <w:r w:rsidR="000B75CD" w:rsidRPr="008B492F">
        <w:rPr>
          <w:rFonts w:asciiTheme="majorBidi" w:hAnsiTheme="majorBidi"/>
          <w:sz w:val="28"/>
          <w:szCs w:val="28"/>
        </w:rPr>
        <w:t>18</w:t>
      </w:r>
      <w:r w:rsidR="00797C7F" w:rsidRPr="008B492F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0B75CD" w:rsidRPr="008B492F">
        <w:rPr>
          <w:rFonts w:asciiTheme="majorBidi" w:hAnsiTheme="majorBidi"/>
          <w:sz w:val="28"/>
          <w:szCs w:val="28"/>
        </w:rPr>
        <w:t xml:space="preserve"> 2568 </w:t>
      </w:r>
      <w:r w:rsidR="00797C7F" w:rsidRPr="008B492F">
        <w:rPr>
          <w:rFonts w:asciiTheme="majorBidi" w:hAnsiTheme="majorBidi"/>
          <w:sz w:val="28"/>
          <w:szCs w:val="28"/>
          <w:cs/>
        </w:rPr>
        <w:t>ศาลชั้นต้นมีคำพิพากษาให้จำเลยชำระเงินจำนวน</w:t>
      </w:r>
      <w:r w:rsidR="000B75CD" w:rsidRPr="008B492F">
        <w:rPr>
          <w:rFonts w:asciiTheme="majorBidi" w:hAnsiTheme="majorBidi"/>
          <w:sz w:val="28"/>
          <w:szCs w:val="28"/>
        </w:rPr>
        <w:t xml:space="preserve"> 284.96 </w:t>
      </w:r>
      <w:r w:rsidR="00797C7F" w:rsidRPr="008B492F">
        <w:rPr>
          <w:rFonts w:asciiTheme="majorBidi" w:hAnsiTheme="majorBidi"/>
          <w:sz w:val="28"/>
          <w:szCs w:val="28"/>
          <w:cs/>
        </w:rPr>
        <w:t>ล้านบาท แก่บริษัท</w:t>
      </w:r>
      <w:r w:rsidR="000B75CD" w:rsidRPr="008B492F">
        <w:rPr>
          <w:rFonts w:asciiTheme="majorBidi" w:hAnsiTheme="majorBidi" w:hint="cs"/>
          <w:sz w:val="28"/>
          <w:szCs w:val="28"/>
          <w:cs/>
        </w:rPr>
        <w:t>ย่อย</w:t>
      </w:r>
      <w:r w:rsidR="00797C7F" w:rsidRPr="008B492F">
        <w:rPr>
          <w:rFonts w:asciiTheme="majorBidi" w:hAnsiTheme="majorBidi"/>
          <w:sz w:val="28"/>
          <w:szCs w:val="28"/>
          <w:cs/>
        </w:rPr>
        <w:t>พร้อมดอกเบี้ยอัตรา</w:t>
      </w:r>
      <w:r w:rsidR="000B75CD" w:rsidRPr="008B492F">
        <w:rPr>
          <w:rFonts w:asciiTheme="majorBidi" w:hAnsiTheme="majorBidi"/>
          <w:sz w:val="28"/>
          <w:szCs w:val="28"/>
          <w:cs/>
        </w:rPr>
        <w:br/>
      </w:r>
      <w:r w:rsidR="00797C7F" w:rsidRPr="008B492F">
        <w:rPr>
          <w:rFonts w:asciiTheme="majorBidi" w:hAnsiTheme="majorBidi"/>
          <w:sz w:val="28"/>
          <w:szCs w:val="28"/>
          <w:cs/>
        </w:rPr>
        <w:t xml:space="preserve">ร้อยละ </w:t>
      </w:r>
      <w:r w:rsidR="000B75CD" w:rsidRPr="008B492F">
        <w:rPr>
          <w:rFonts w:asciiTheme="majorBidi" w:hAnsiTheme="majorBidi"/>
          <w:sz w:val="28"/>
          <w:szCs w:val="28"/>
        </w:rPr>
        <w:t>5</w:t>
      </w:r>
      <w:r w:rsidR="00797C7F" w:rsidRPr="008B492F">
        <w:rPr>
          <w:rFonts w:asciiTheme="majorBidi" w:hAnsiTheme="majorBidi"/>
          <w:sz w:val="28"/>
          <w:szCs w:val="28"/>
          <w:cs/>
        </w:rPr>
        <w:t xml:space="preserve"> ต่อปีของต้นเงิน</w:t>
      </w:r>
      <w:r w:rsidR="000B75CD" w:rsidRPr="008B492F">
        <w:rPr>
          <w:rFonts w:asciiTheme="majorBidi" w:hAnsiTheme="majorBidi"/>
          <w:sz w:val="28"/>
          <w:szCs w:val="28"/>
        </w:rPr>
        <w:t xml:space="preserve"> 221.51 </w:t>
      </w:r>
      <w:r w:rsidR="00797C7F" w:rsidRPr="008B492F">
        <w:rPr>
          <w:rFonts w:asciiTheme="majorBidi" w:hAnsiTheme="majorBidi"/>
          <w:sz w:val="28"/>
          <w:szCs w:val="28"/>
          <w:cs/>
        </w:rPr>
        <w:t>ล้านบาท นับถัดจากวันฟ้องเป็นต้นไปจนกว่าจะชำระเสร็จแก่บริษัท</w:t>
      </w:r>
      <w:r w:rsidR="000B75CD" w:rsidRPr="008B492F">
        <w:rPr>
          <w:rFonts w:asciiTheme="majorBidi" w:hAnsiTheme="majorBidi" w:hint="cs"/>
          <w:sz w:val="28"/>
          <w:szCs w:val="28"/>
          <w:cs/>
        </w:rPr>
        <w:t>ย่อย โ</w:t>
      </w:r>
      <w:r w:rsidR="001A10F4" w:rsidRPr="008B492F">
        <w:rPr>
          <w:rFonts w:asciiTheme="majorBidi" w:hAnsiTheme="majorBidi" w:hint="cs"/>
          <w:sz w:val="28"/>
          <w:szCs w:val="28"/>
          <w:cs/>
        </w:rPr>
        <w:t>ดย</w:t>
      </w:r>
      <w:r w:rsidR="001A10F4" w:rsidRPr="008B492F">
        <w:rPr>
          <w:rFonts w:asciiTheme="majorBidi" w:hAnsiTheme="majorBidi"/>
          <w:sz w:val="28"/>
          <w:szCs w:val="28"/>
          <w:cs/>
        </w:rPr>
        <w:t>โจทก์</w:t>
      </w:r>
      <w:r w:rsidR="001A10F4" w:rsidRPr="008B492F">
        <w:rPr>
          <w:rFonts w:asciiTheme="majorBidi" w:hAnsiTheme="majorBidi" w:hint="cs"/>
          <w:sz w:val="28"/>
          <w:szCs w:val="28"/>
          <w:cs/>
        </w:rPr>
        <w:t>และ</w:t>
      </w:r>
      <w:r w:rsidR="001A10F4" w:rsidRPr="008B492F">
        <w:rPr>
          <w:rFonts w:asciiTheme="majorBidi" w:hAnsiTheme="majorBidi"/>
          <w:sz w:val="28"/>
          <w:szCs w:val="28"/>
          <w:cs/>
        </w:rPr>
        <w:t xml:space="preserve">จำเลยได้ยื่นขอขยายระยะเวลาอุทธรณ์ออกไปเป็นวันที่ </w:t>
      </w:r>
      <w:r w:rsidR="001A10F4" w:rsidRPr="008B492F">
        <w:rPr>
          <w:rFonts w:asciiTheme="majorBidi" w:hAnsiTheme="majorBidi"/>
          <w:sz w:val="28"/>
          <w:szCs w:val="28"/>
        </w:rPr>
        <w:t xml:space="preserve">18 </w:t>
      </w:r>
      <w:r w:rsidR="001A10F4" w:rsidRPr="008B492F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="001A10F4" w:rsidRPr="008B492F">
        <w:rPr>
          <w:rFonts w:asciiTheme="majorBidi" w:hAnsiTheme="majorBidi"/>
          <w:sz w:val="28"/>
          <w:szCs w:val="28"/>
        </w:rPr>
        <w:t xml:space="preserve">2568 </w:t>
      </w:r>
      <w:r w:rsidR="00CB5408" w:rsidRPr="008B492F">
        <w:rPr>
          <w:rFonts w:asciiTheme="majorBidi" w:hAnsiTheme="majorBidi" w:hint="cs"/>
          <w:sz w:val="28"/>
          <w:szCs w:val="28"/>
          <w:cs/>
        </w:rPr>
        <w:t>ซึ่ง</w:t>
      </w:r>
      <w:r w:rsidR="001A10F4" w:rsidRPr="008B492F">
        <w:rPr>
          <w:rFonts w:asciiTheme="majorBidi" w:hAnsiTheme="majorBidi"/>
          <w:sz w:val="28"/>
          <w:szCs w:val="28"/>
          <w:cs/>
        </w:rPr>
        <w:t>โจทก์รอดูว่าจำเลยมีการอุทธรณ์คำพิพากษาศาลชั้นต้นหรือไม่ เพื่อโจทก์จะดำเนินการยื่นคำแก้อุทธรณ์ ยื่นอุทธรณ์หรือบังคับคดีต่อไป</w:t>
      </w:r>
    </w:p>
    <w:p w14:paraId="752EBBE8" w14:textId="77777777" w:rsidR="001A10F4" w:rsidRPr="008B492F" w:rsidRDefault="001A10F4" w:rsidP="006F1C20">
      <w:pPr>
        <w:ind w:left="540"/>
        <w:rPr>
          <w:rFonts w:asciiTheme="majorBidi" w:hAnsiTheme="majorBidi"/>
          <w:sz w:val="28"/>
          <w:szCs w:val="28"/>
        </w:rPr>
      </w:pPr>
    </w:p>
    <w:p w14:paraId="646B603B" w14:textId="77777777" w:rsidR="00F54F90" w:rsidRPr="008B492F" w:rsidRDefault="00F54F90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</w:p>
    <w:p w14:paraId="03AC4658" w14:textId="1D6B2B6F" w:rsidR="000310B3" w:rsidRPr="008B492F" w:rsidRDefault="000310B3">
      <w:pPr>
        <w:spacing w:line="240" w:lineRule="auto"/>
        <w:jc w:val="left"/>
        <w:rPr>
          <w:rFonts w:asciiTheme="majorBidi" w:hAnsiTheme="majorBidi" w:cstheme="majorBidi"/>
          <w:b/>
          <w:bCs/>
          <w:sz w:val="28"/>
          <w:szCs w:val="28"/>
        </w:rPr>
      </w:pPr>
      <w:r w:rsidRPr="008B492F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DFB4BF8" w14:textId="1E50B855" w:rsidR="00CD15A3" w:rsidRPr="008B492F" w:rsidRDefault="00CD15A3" w:rsidP="00CD15A3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8B492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6C9E4DDF" w14:textId="77777777" w:rsidR="00CD15A3" w:rsidRPr="008B492F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288D7114" w:rsidR="00CD15A3" w:rsidRPr="008B492F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8B492F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CA53C1" w:rsidRPr="008B492F">
        <w:rPr>
          <w:rFonts w:asciiTheme="majorBidi" w:hAnsiTheme="majorBidi" w:cstheme="majorBidi"/>
          <w:sz w:val="28"/>
          <w:szCs w:val="28"/>
        </w:rPr>
        <w:t>256</w:t>
      </w:r>
      <w:r w:rsidR="00BC3F5B" w:rsidRPr="008B492F">
        <w:rPr>
          <w:rFonts w:asciiTheme="majorBidi" w:hAnsiTheme="majorBidi" w:cstheme="majorBidi"/>
          <w:sz w:val="28"/>
          <w:szCs w:val="28"/>
        </w:rPr>
        <w:t>7</w:t>
      </w:r>
      <w:r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Pr="008B492F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CA53C1" w:rsidRPr="008B492F">
        <w:rPr>
          <w:rFonts w:asciiTheme="majorBidi" w:hAnsiTheme="majorBidi" w:cstheme="majorBidi"/>
          <w:sz w:val="28"/>
          <w:szCs w:val="28"/>
        </w:rPr>
        <w:t>256</w:t>
      </w:r>
      <w:r w:rsidR="00BC3F5B" w:rsidRPr="008B492F">
        <w:rPr>
          <w:rFonts w:asciiTheme="majorBidi" w:hAnsiTheme="majorBidi" w:cstheme="majorBidi"/>
          <w:sz w:val="28"/>
          <w:szCs w:val="28"/>
        </w:rPr>
        <w:t>8</w:t>
      </w:r>
      <w:r w:rsidRPr="008B492F">
        <w:rPr>
          <w:rFonts w:asciiTheme="majorBidi" w:hAnsiTheme="majorBidi" w:cstheme="majorBidi"/>
          <w:sz w:val="28"/>
          <w:szCs w:val="28"/>
        </w:rPr>
        <w:t xml:space="preserve"> </w:t>
      </w:r>
      <w:r w:rsidRPr="008B492F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1A5E14C4" w:rsidR="00CD15A3" w:rsidRPr="008B492F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8B492F" w14:paraId="1CD1585A" w14:textId="77777777" w:rsidTr="009564EA">
        <w:trPr>
          <w:tblHeader/>
        </w:trPr>
        <w:tc>
          <w:tcPr>
            <w:tcW w:w="4860" w:type="dxa"/>
          </w:tcPr>
          <w:p w14:paraId="5A11FFDF" w14:textId="77777777" w:rsidR="00CD15A3" w:rsidRPr="008B492F" w:rsidRDefault="00CD15A3" w:rsidP="009564EA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8B492F" w:rsidRDefault="00CD15A3" w:rsidP="009564EA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8B492F" w14:paraId="26ECBC93" w14:textId="77777777" w:rsidTr="00217157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8B492F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8B492F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8B492F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8B492F" w:rsidRDefault="00B1635C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8B492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8B492F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8B492F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8B492F" w14:paraId="3C4626C6" w14:textId="77777777" w:rsidTr="00217157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8B492F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8B492F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8B492F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8B492F" w:rsidRDefault="00217157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8B492F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8B492F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8B492F" w14:paraId="163FFED9" w14:textId="77777777" w:rsidTr="009564EA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8B492F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186661EF" w:rsidR="00CD15A3" w:rsidRPr="008B492F" w:rsidRDefault="00CD15A3" w:rsidP="00AA4CA7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15A3" w:rsidRPr="008B492F" w14:paraId="1DC1F3B4" w14:textId="77777777" w:rsidTr="00217157">
        <w:tc>
          <w:tcPr>
            <w:tcW w:w="4860" w:type="dxa"/>
            <w:shd w:val="clear" w:color="auto" w:fill="auto"/>
          </w:tcPr>
          <w:p w14:paraId="30208128" w14:textId="6D6526F1" w:rsidR="00CD15A3" w:rsidRPr="008B492F" w:rsidRDefault="00B06CB1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A07A974" w14:textId="39EC2A85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FCC3BF" w14:textId="77777777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EE52D8" w14:textId="0F5C8B25" w:rsidR="00CD15A3" w:rsidRPr="008B492F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ED2E37" w14:textId="77777777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2D6A9" w14:textId="77777777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5A3" w:rsidRPr="008B492F" w14:paraId="7E5B51A3" w14:textId="77777777" w:rsidTr="00217157">
        <w:tc>
          <w:tcPr>
            <w:tcW w:w="4860" w:type="dxa"/>
            <w:shd w:val="clear" w:color="auto" w:fill="auto"/>
          </w:tcPr>
          <w:p w14:paraId="34AEFFDB" w14:textId="0C9DE975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CA53C1"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CA53C1"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C3F5B"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389A48A1" w14:textId="77777777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E11AB0" w14:textId="77777777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C98F62" w14:textId="77777777" w:rsidR="00CD15A3" w:rsidRPr="008B492F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E53FA" w14:textId="77777777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8928E" w14:textId="77777777" w:rsidR="00CD15A3" w:rsidRPr="008B492F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8B492F" w14:paraId="675DAF2F" w14:textId="77777777" w:rsidTr="00FD78D4">
        <w:tc>
          <w:tcPr>
            <w:tcW w:w="4860" w:type="dxa"/>
            <w:shd w:val="clear" w:color="auto" w:fill="auto"/>
          </w:tcPr>
          <w:p w14:paraId="24B2C67B" w14:textId="0EFD7C88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260" w:type="dxa"/>
            <w:shd w:val="clear" w:color="auto" w:fill="auto"/>
          </w:tcPr>
          <w:p w14:paraId="79751E64" w14:textId="4F4CB249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2.69</w:t>
            </w:r>
          </w:p>
        </w:tc>
        <w:tc>
          <w:tcPr>
            <w:tcW w:w="270" w:type="dxa"/>
            <w:shd w:val="clear" w:color="auto" w:fill="auto"/>
          </w:tcPr>
          <w:p w14:paraId="1D1BEDFF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86194A" w14:textId="2E36DE3F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(2.69)</w:t>
            </w:r>
          </w:p>
        </w:tc>
        <w:tc>
          <w:tcPr>
            <w:tcW w:w="270" w:type="dxa"/>
            <w:shd w:val="clear" w:color="auto" w:fill="auto"/>
          </w:tcPr>
          <w:p w14:paraId="5A851AED" w14:textId="7777777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66D748" w14:textId="2C82F4E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3E01" w:rsidRPr="008B492F" w14:paraId="6BF1531A" w14:textId="77777777" w:rsidTr="00FD78D4">
        <w:tc>
          <w:tcPr>
            <w:tcW w:w="4860" w:type="dxa"/>
            <w:shd w:val="clear" w:color="auto" w:fill="auto"/>
          </w:tcPr>
          <w:p w14:paraId="6E227AA8" w14:textId="7E7A055F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3BC87292" w14:textId="2A2D15A8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164.08</w:t>
            </w:r>
          </w:p>
        </w:tc>
        <w:tc>
          <w:tcPr>
            <w:tcW w:w="270" w:type="dxa"/>
            <w:shd w:val="clear" w:color="auto" w:fill="auto"/>
          </w:tcPr>
          <w:p w14:paraId="13E0287A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7D9735" w14:textId="1EA4A985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021E794A" w14:textId="7777777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1FC5BA" w14:textId="2E0824D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166.08</w:t>
            </w:r>
          </w:p>
        </w:tc>
      </w:tr>
      <w:tr w:rsidR="00FF3E01" w:rsidRPr="008B492F" w14:paraId="3B26028D" w14:textId="77777777" w:rsidTr="00762A1D">
        <w:tc>
          <w:tcPr>
            <w:tcW w:w="4860" w:type="dxa"/>
            <w:shd w:val="clear" w:color="auto" w:fill="auto"/>
          </w:tcPr>
          <w:p w14:paraId="10168999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BA97F29" w14:textId="7777777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810.52</w:t>
            </w:r>
          </w:p>
        </w:tc>
        <w:tc>
          <w:tcPr>
            <w:tcW w:w="270" w:type="dxa"/>
            <w:shd w:val="clear" w:color="auto" w:fill="auto"/>
          </w:tcPr>
          <w:p w14:paraId="408013CC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C845307" w14:textId="55638D00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0.69</w:t>
            </w:r>
          </w:p>
        </w:tc>
        <w:tc>
          <w:tcPr>
            <w:tcW w:w="270" w:type="dxa"/>
            <w:shd w:val="clear" w:color="auto" w:fill="auto"/>
          </w:tcPr>
          <w:p w14:paraId="4B71E5D2" w14:textId="7777777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B8A7E8E" w14:textId="1EA503CB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811.21</w:t>
            </w:r>
          </w:p>
        </w:tc>
      </w:tr>
      <w:tr w:rsidR="00FF3E01" w:rsidRPr="008B492F" w14:paraId="223C53D8" w14:textId="77777777" w:rsidTr="00CC4803">
        <w:tc>
          <w:tcPr>
            <w:tcW w:w="4860" w:type="dxa"/>
            <w:shd w:val="clear" w:color="auto" w:fill="auto"/>
          </w:tcPr>
          <w:p w14:paraId="37899EB2" w14:textId="39D9DEBC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3599F4E5" w14:textId="0DDBB1E2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(223.93)</w:t>
            </w:r>
          </w:p>
        </w:tc>
        <w:tc>
          <w:tcPr>
            <w:tcW w:w="270" w:type="dxa"/>
            <w:shd w:val="clear" w:color="auto" w:fill="auto"/>
          </w:tcPr>
          <w:p w14:paraId="6E54D40C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57CEEA" w14:textId="1AA53B7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9.04</w:t>
            </w:r>
          </w:p>
        </w:tc>
        <w:tc>
          <w:tcPr>
            <w:tcW w:w="270" w:type="dxa"/>
            <w:shd w:val="clear" w:color="auto" w:fill="auto"/>
          </w:tcPr>
          <w:p w14:paraId="0EA9B8E8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276437" w14:textId="54076BBE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(214.89)</w:t>
            </w:r>
          </w:p>
        </w:tc>
      </w:tr>
      <w:tr w:rsidR="00FF3E01" w:rsidRPr="008B492F" w14:paraId="2CECFEB5" w14:textId="77777777" w:rsidTr="00CC4803">
        <w:tc>
          <w:tcPr>
            <w:tcW w:w="4860" w:type="dxa"/>
            <w:shd w:val="clear" w:color="auto" w:fill="auto"/>
          </w:tcPr>
          <w:p w14:paraId="79B62328" w14:textId="7F674E31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B6FAB18" w14:textId="43A4640E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(434.31)</w:t>
            </w:r>
          </w:p>
        </w:tc>
        <w:tc>
          <w:tcPr>
            <w:tcW w:w="270" w:type="dxa"/>
            <w:shd w:val="clear" w:color="auto" w:fill="auto"/>
          </w:tcPr>
          <w:p w14:paraId="66039168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1EE2CE2" w14:textId="74C1C072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(9.04)</w:t>
            </w:r>
          </w:p>
        </w:tc>
        <w:tc>
          <w:tcPr>
            <w:tcW w:w="270" w:type="dxa"/>
            <w:shd w:val="clear" w:color="auto" w:fill="auto"/>
          </w:tcPr>
          <w:p w14:paraId="193C955F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3B2AFD" w14:textId="65BDFD4B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(443.35)</w:t>
            </w:r>
          </w:p>
        </w:tc>
      </w:tr>
      <w:tr w:rsidR="00FF3E01" w:rsidRPr="008B492F" w14:paraId="5646399E" w14:textId="77777777" w:rsidTr="00CC4803">
        <w:tc>
          <w:tcPr>
            <w:tcW w:w="4860" w:type="dxa"/>
            <w:shd w:val="clear" w:color="auto" w:fill="auto"/>
          </w:tcPr>
          <w:p w14:paraId="5D55CD2F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AD6841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8559D4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42082" w14:textId="52BC3FA9" w:rsidR="00FF3E01" w:rsidRPr="008B492F" w:rsidRDefault="00FF3E01" w:rsidP="00FF3E01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01D3B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E1988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8B492F" w14:paraId="79C91A5A" w14:textId="77777777" w:rsidTr="00F03EF9">
        <w:trPr>
          <w:trHeight w:val="107"/>
        </w:trPr>
        <w:tc>
          <w:tcPr>
            <w:tcW w:w="4860" w:type="dxa"/>
            <w:shd w:val="clear" w:color="auto" w:fill="auto"/>
          </w:tcPr>
          <w:p w14:paraId="16A67E6C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4CAB43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452DB64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9B7720E" w14:textId="77777777" w:rsidR="00FF3E01" w:rsidRPr="008B492F" w:rsidRDefault="00FF3E01" w:rsidP="00FF3E0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D9F5E1F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5EABFB3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F3E01" w:rsidRPr="008B492F" w14:paraId="5947D0EB" w14:textId="77777777" w:rsidTr="00F03EF9">
        <w:tc>
          <w:tcPr>
            <w:tcW w:w="4860" w:type="dxa"/>
            <w:shd w:val="clear" w:color="auto" w:fill="auto"/>
          </w:tcPr>
          <w:p w14:paraId="2E297CFA" w14:textId="100F0C92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shd w:val="clear" w:color="auto" w:fill="auto"/>
          </w:tcPr>
          <w:p w14:paraId="08AC577E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A539FD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AE881D" w14:textId="77777777" w:rsidR="00FF3E01" w:rsidRPr="008B492F" w:rsidRDefault="00FF3E01" w:rsidP="00FF3E0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A874EA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99E737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8B492F" w14:paraId="22D2F395" w14:textId="77777777" w:rsidTr="00F03EF9">
        <w:tc>
          <w:tcPr>
            <w:tcW w:w="4860" w:type="dxa"/>
            <w:shd w:val="clear" w:color="auto" w:fill="auto"/>
          </w:tcPr>
          <w:p w14:paraId="27789C15" w14:textId="403A7A98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8B492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คม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9089643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7970DE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EBB70A" w14:textId="77777777" w:rsidR="00FF3E01" w:rsidRPr="008B492F" w:rsidRDefault="00FF3E01" w:rsidP="00FF3E0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D9AB90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977E3E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8B492F" w14:paraId="31C9D8FF" w14:textId="77777777" w:rsidTr="004A3126">
        <w:tc>
          <w:tcPr>
            <w:tcW w:w="4860" w:type="dxa"/>
            <w:shd w:val="clear" w:color="auto" w:fill="auto"/>
          </w:tcPr>
          <w:p w14:paraId="2BD42AF5" w14:textId="0C4571DE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580C2D0" w14:textId="1363EA7A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5,332.61</w:t>
            </w:r>
          </w:p>
        </w:tc>
        <w:tc>
          <w:tcPr>
            <w:tcW w:w="270" w:type="dxa"/>
            <w:shd w:val="clear" w:color="auto" w:fill="auto"/>
          </w:tcPr>
          <w:p w14:paraId="37BE55D1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EF0BDE" w14:textId="5763786C" w:rsidR="00FF3E01" w:rsidRPr="008B492F" w:rsidRDefault="00FF3E01" w:rsidP="00FF3E0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9.38</w:t>
            </w:r>
          </w:p>
        </w:tc>
        <w:tc>
          <w:tcPr>
            <w:tcW w:w="270" w:type="dxa"/>
            <w:shd w:val="clear" w:color="auto" w:fill="auto"/>
          </w:tcPr>
          <w:p w14:paraId="3CA70E6D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FE15013" w14:textId="4D2E6DAE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5,341.99</w:t>
            </w:r>
          </w:p>
        </w:tc>
      </w:tr>
      <w:tr w:rsidR="00FF3E01" w:rsidRPr="008B492F" w14:paraId="6E3A2D75" w14:textId="77777777" w:rsidTr="004A3126">
        <w:tc>
          <w:tcPr>
            <w:tcW w:w="4860" w:type="dxa"/>
            <w:shd w:val="clear" w:color="auto" w:fill="auto"/>
          </w:tcPr>
          <w:p w14:paraId="0D106EB9" w14:textId="5F2E013A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A745EA3" w14:textId="0A31EF0F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597.24</w:t>
            </w:r>
          </w:p>
        </w:tc>
        <w:tc>
          <w:tcPr>
            <w:tcW w:w="270" w:type="dxa"/>
            <w:shd w:val="clear" w:color="auto" w:fill="auto"/>
          </w:tcPr>
          <w:p w14:paraId="6D5F6C3A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C7E52F" w14:textId="73A6DCCE" w:rsidR="00FF3E01" w:rsidRPr="008B492F" w:rsidRDefault="00FF3E01" w:rsidP="00FF3E01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(9.38)</w:t>
            </w:r>
          </w:p>
        </w:tc>
        <w:tc>
          <w:tcPr>
            <w:tcW w:w="270" w:type="dxa"/>
            <w:shd w:val="clear" w:color="auto" w:fill="auto"/>
          </w:tcPr>
          <w:p w14:paraId="0FAFF626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82BA83" w14:textId="5123AB09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587.86</w:t>
            </w:r>
          </w:p>
        </w:tc>
      </w:tr>
      <w:tr w:rsidR="00FF3E01" w:rsidRPr="008B492F" w14:paraId="118F42A9" w14:textId="77777777" w:rsidTr="004A3126">
        <w:tc>
          <w:tcPr>
            <w:tcW w:w="4860" w:type="dxa"/>
            <w:shd w:val="clear" w:color="auto" w:fill="auto"/>
          </w:tcPr>
          <w:p w14:paraId="1CFA66AB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4163D8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A0385F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8BB8" w14:textId="6371C92A" w:rsidR="00FF3E01" w:rsidRPr="008B492F" w:rsidRDefault="00FF3E01" w:rsidP="00FF3E01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011AB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72C8D4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8B492F" w14:paraId="36F265CB" w14:textId="77777777" w:rsidTr="000A57FA">
        <w:trPr>
          <w:tblHeader/>
        </w:trPr>
        <w:tc>
          <w:tcPr>
            <w:tcW w:w="4860" w:type="dxa"/>
          </w:tcPr>
          <w:p w14:paraId="3855B889" w14:textId="77777777" w:rsidR="00FF3E01" w:rsidRPr="008B492F" w:rsidRDefault="00FF3E01" w:rsidP="00FF3E01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gridSpan w:val="5"/>
          </w:tcPr>
          <w:p w14:paraId="4B953A82" w14:textId="77777777" w:rsidR="00FF3E01" w:rsidRPr="008B492F" w:rsidRDefault="00FF3E01" w:rsidP="00FF3E0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F3E01" w:rsidRPr="008B492F" w14:paraId="217CB5A7" w14:textId="77777777" w:rsidTr="000A57FA">
        <w:trPr>
          <w:tblHeader/>
        </w:trPr>
        <w:tc>
          <w:tcPr>
            <w:tcW w:w="4860" w:type="dxa"/>
          </w:tcPr>
          <w:p w14:paraId="15BB0D14" w14:textId="77777777" w:rsidR="00FF3E01" w:rsidRPr="008B492F" w:rsidRDefault="00FF3E01" w:rsidP="00FF3E01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43F1775B" w14:textId="6A6A5E43" w:rsidR="00FF3E01" w:rsidRPr="008B492F" w:rsidRDefault="00FF3E01" w:rsidP="00FF3E01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E01" w:rsidRPr="008B492F" w14:paraId="19AD99FD" w14:textId="77777777" w:rsidTr="000A57FA">
        <w:trPr>
          <w:tblHeader/>
        </w:trPr>
        <w:tc>
          <w:tcPr>
            <w:tcW w:w="4860" w:type="dxa"/>
            <w:vAlign w:val="bottom"/>
          </w:tcPr>
          <w:p w14:paraId="4851881B" w14:textId="77777777" w:rsidR="00FF3E01" w:rsidRPr="008B492F" w:rsidRDefault="00FF3E01" w:rsidP="00FF3E0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ADF55BD" w14:textId="77777777" w:rsidR="00FF3E01" w:rsidRPr="008B492F" w:rsidRDefault="00FF3E01" w:rsidP="00FF3E0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64E91D02" w14:textId="77777777" w:rsidR="00FF3E01" w:rsidRPr="008B492F" w:rsidRDefault="00FF3E01" w:rsidP="00FF3E0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0ABE8D" w14:textId="77777777" w:rsidR="00FF3E01" w:rsidRPr="008B492F" w:rsidRDefault="00FF3E01" w:rsidP="00FF3E0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8B492F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5D3D057B" w14:textId="77777777" w:rsidR="00FF3E01" w:rsidRPr="008B492F" w:rsidRDefault="00FF3E01" w:rsidP="00FF3E0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082CDC" w14:textId="77777777" w:rsidR="00FF3E01" w:rsidRPr="008B492F" w:rsidRDefault="00FF3E01" w:rsidP="00FF3E0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FF3E01" w:rsidRPr="008B492F" w14:paraId="0A744AA3" w14:textId="77777777" w:rsidTr="000A57FA">
        <w:trPr>
          <w:tblHeader/>
        </w:trPr>
        <w:tc>
          <w:tcPr>
            <w:tcW w:w="4860" w:type="dxa"/>
            <w:vAlign w:val="bottom"/>
          </w:tcPr>
          <w:p w14:paraId="33F93CE0" w14:textId="77777777" w:rsidR="00FF3E01" w:rsidRPr="008B492F" w:rsidRDefault="00FF3E01" w:rsidP="00FF3E01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A13F87" w14:textId="77777777" w:rsidR="00FF3E01" w:rsidRPr="008B492F" w:rsidRDefault="00FF3E01" w:rsidP="00FF3E0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40F1C4B" w14:textId="77777777" w:rsidR="00FF3E01" w:rsidRPr="008B492F" w:rsidRDefault="00FF3E01" w:rsidP="00FF3E0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BD6C00" w14:textId="77777777" w:rsidR="00FF3E01" w:rsidRPr="008B492F" w:rsidRDefault="00FF3E01" w:rsidP="00FF3E0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37E4EE21" w14:textId="77777777" w:rsidR="00FF3E01" w:rsidRPr="008B492F" w:rsidRDefault="00FF3E01" w:rsidP="00FF3E01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902F52" w14:textId="77777777" w:rsidR="00FF3E01" w:rsidRPr="008B492F" w:rsidRDefault="00FF3E01" w:rsidP="00FF3E0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FF3E01" w:rsidRPr="008B492F" w14:paraId="586ABAE2" w14:textId="77777777" w:rsidTr="000A57FA">
        <w:trPr>
          <w:tblHeader/>
        </w:trPr>
        <w:tc>
          <w:tcPr>
            <w:tcW w:w="4860" w:type="dxa"/>
            <w:vAlign w:val="bottom"/>
          </w:tcPr>
          <w:p w14:paraId="2A600DA2" w14:textId="77777777" w:rsidR="00FF3E01" w:rsidRPr="008B492F" w:rsidRDefault="00FF3E01" w:rsidP="00FF3E0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41F7BF17" w14:textId="77777777" w:rsidR="00FF3E01" w:rsidRPr="008B492F" w:rsidRDefault="00FF3E01" w:rsidP="00FF3E01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F3E01" w:rsidRPr="008B492F" w14:paraId="5F541A54" w14:textId="77777777" w:rsidTr="000A57FA">
        <w:tc>
          <w:tcPr>
            <w:tcW w:w="4860" w:type="dxa"/>
            <w:shd w:val="clear" w:color="auto" w:fill="auto"/>
          </w:tcPr>
          <w:p w14:paraId="11904EAA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8268C13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D89736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2DB214" w14:textId="77777777" w:rsidR="00FF3E01" w:rsidRPr="008B492F" w:rsidRDefault="00FF3E01" w:rsidP="00FF3E01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5A3B2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A35DC5F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8B492F" w14:paraId="032C0BED" w14:textId="77777777" w:rsidTr="000A57FA">
        <w:tc>
          <w:tcPr>
            <w:tcW w:w="4860" w:type="dxa"/>
            <w:shd w:val="clear" w:color="auto" w:fill="auto"/>
          </w:tcPr>
          <w:p w14:paraId="3882DEFC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8B49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FB1348E" w14:textId="5F547CC4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39D83F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29A640" w14:textId="77777777" w:rsidR="00FF3E01" w:rsidRPr="008B492F" w:rsidRDefault="00FF3E01" w:rsidP="00FF3E01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DBDC63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A2949D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3E01" w:rsidRPr="008B492F" w14:paraId="49B5148F" w14:textId="77777777" w:rsidTr="000A57FA">
        <w:tc>
          <w:tcPr>
            <w:tcW w:w="4860" w:type="dxa"/>
            <w:shd w:val="clear" w:color="auto" w:fill="auto"/>
          </w:tcPr>
          <w:p w14:paraId="4BD2421D" w14:textId="29A5B514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C3F2329" w14:textId="372F3691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6.33</w:t>
            </w:r>
          </w:p>
        </w:tc>
        <w:tc>
          <w:tcPr>
            <w:tcW w:w="270" w:type="dxa"/>
            <w:shd w:val="clear" w:color="auto" w:fill="auto"/>
          </w:tcPr>
          <w:p w14:paraId="7D34B774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6EDBFE" w14:textId="56F4BB37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270" w:type="dxa"/>
            <w:shd w:val="clear" w:color="auto" w:fill="auto"/>
          </w:tcPr>
          <w:p w14:paraId="39FA8D0B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01BCCE" w14:textId="4FE01720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8.33</w:t>
            </w:r>
          </w:p>
        </w:tc>
      </w:tr>
      <w:tr w:rsidR="00FF3E01" w:rsidRPr="008B492F" w14:paraId="76B6264B" w14:textId="77777777" w:rsidTr="000A57FA">
        <w:tc>
          <w:tcPr>
            <w:tcW w:w="4860" w:type="dxa"/>
            <w:shd w:val="clear" w:color="auto" w:fill="auto"/>
          </w:tcPr>
          <w:p w14:paraId="42E2971A" w14:textId="1B9B53D5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9CBA288" w14:textId="75834C2B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2.05</w:t>
            </w:r>
          </w:p>
        </w:tc>
        <w:tc>
          <w:tcPr>
            <w:tcW w:w="270" w:type="dxa"/>
            <w:shd w:val="clear" w:color="auto" w:fill="auto"/>
          </w:tcPr>
          <w:p w14:paraId="6426E5F7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51152A" w14:textId="5C6EBA14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(2.00)</w:t>
            </w:r>
          </w:p>
        </w:tc>
        <w:tc>
          <w:tcPr>
            <w:tcW w:w="270" w:type="dxa"/>
            <w:shd w:val="clear" w:color="auto" w:fill="auto"/>
          </w:tcPr>
          <w:p w14:paraId="18A5BD55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95D2DE3" w14:textId="27BFE756" w:rsidR="00FF3E01" w:rsidRPr="008B492F" w:rsidRDefault="00FF3E01" w:rsidP="00FF3E01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FF3E01" w:rsidRPr="008B492F" w14:paraId="3073B62B" w14:textId="77777777" w:rsidTr="000A57FA">
        <w:tc>
          <w:tcPr>
            <w:tcW w:w="4860" w:type="dxa"/>
            <w:shd w:val="clear" w:color="auto" w:fill="auto"/>
          </w:tcPr>
          <w:p w14:paraId="44E7FA5D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7CAA03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9301F7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F4882" w14:textId="77777777" w:rsidR="00FF3E01" w:rsidRPr="008B492F" w:rsidRDefault="00FF3E01" w:rsidP="00FF3E01">
            <w:pPr>
              <w:pStyle w:val="BodyText"/>
              <w:tabs>
                <w:tab w:val="decimal" w:pos="78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9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4D6CA8" w14:textId="77777777" w:rsidR="00FF3E01" w:rsidRPr="008B492F" w:rsidRDefault="00FF3E01" w:rsidP="00FF3E01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4E432C" w14:textId="77777777" w:rsidR="00FF3E01" w:rsidRPr="008B492F" w:rsidRDefault="00FF3E01" w:rsidP="00FF3E01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81B4A0" w14:textId="77777777" w:rsidR="00CD15A3" w:rsidRPr="008B492F" w:rsidRDefault="00CD15A3" w:rsidP="00123A9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2"/>
        </w:rPr>
      </w:pPr>
    </w:p>
    <w:p w14:paraId="49B82370" w14:textId="40E502D8" w:rsidR="00860D0C" w:rsidRPr="00C22C3D" w:rsidRDefault="00217157" w:rsidP="00F0319B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B492F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8B492F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F03EF9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8C0A5" w14:textId="77777777" w:rsidR="00AF1D0F" w:rsidRDefault="00AF1D0F">
      <w:r>
        <w:separator/>
      </w:r>
    </w:p>
  </w:endnote>
  <w:endnote w:type="continuationSeparator" w:id="0">
    <w:p w14:paraId="04E54D95" w14:textId="77777777" w:rsidR="00AF1D0F" w:rsidRDefault="00AF1D0F">
      <w:r>
        <w:continuationSeparator/>
      </w:r>
    </w:p>
  </w:endnote>
  <w:endnote w:type="continuationNotice" w:id="1">
    <w:p w14:paraId="3E0F3463" w14:textId="77777777" w:rsidR="00AF1D0F" w:rsidRDefault="00AF1D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9E0E" w14:textId="1A86BBC3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CA53C1" w:rsidRPr="00CA53C1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D653" w14:textId="6DADF6F4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A53C1"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3351D" w14:textId="77777777" w:rsidR="005101F5" w:rsidRPr="00643A2D" w:rsidRDefault="005101F5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69E9" w14:textId="77777777" w:rsidR="005101F5" w:rsidRPr="00643A2D" w:rsidRDefault="005101F5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E007B" w14:textId="77777777" w:rsidR="005101F5" w:rsidRPr="00643A2D" w:rsidRDefault="005101F5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F3B7" w14:textId="77777777" w:rsidR="00AF1D0F" w:rsidRDefault="00AF1D0F">
      <w:r>
        <w:separator/>
      </w:r>
    </w:p>
  </w:footnote>
  <w:footnote w:type="continuationSeparator" w:id="0">
    <w:p w14:paraId="4DA9C441" w14:textId="77777777" w:rsidR="00AF1D0F" w:rsidRDefault="00AF1D0F">
      <w:r>
        <w:continuationSeparator/>
      </w:r>
    </w:p>
  </w:footnote>
  <w:footnote w:type="continuationNotice" w:id="1">
    <w:p w14:paraId="5A45C118" w14:textId="77777777" w:rsidR="00AF1D0F" w:rsidRDefault="00AF1D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F9068DA" w14:textId="41477416" w:rsidR="000F047A" w:rsidRDefault="00376F9B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 w:rsidR="00C83B8D">
      <w:rPr>
        <w:rFonts w:ascii="Angsana New" w:hAnsi="Angsana New"/>
        <w:b/>
        <w:bCs/>
        <w:sz w:val="30"/>
        <w:szCs w:val="30"/>
      </w:rPr>
      <w:t>8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2A4D4019" w14:textId="77777777" w:rsidR="00376F9B" w:rsidRPr="009E75F3" w:rsidRDefault="00376F9B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F96CF2A" w14:textId="77777777" w:rsidR="0078106A" w:rsidRDefault="009C4D49" w:rsidP="0078106A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FEE07CD" w14:textId="77777777" w:rsidR="00C83B8D" w:rsidRDefault="00C83B8D" w:rsidP="00C83B8D">
    <w:pPr>
      <w:pStyle w:val="Header"/>
      <w:tabs>
        <w:tab w:val="clear" w:pos="4536"/>
        <w:tab w:val="clear" w:pos="9072"/>
      </w:tabs>
      <w:spacing w:line="240" w:lineRule="auto"/>
      <w:ind w:left="-630"/>
      <w:jc w:val="left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8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8A7B1B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D174012" w14:textId="77777777" w:rsidR="00F92AA7" w:rsidRDefault="00F92AA7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8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0E0844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D6A9" w14:textId="77777777" w:rsidR="005101F5" w:rsidRPr="00E20DE2" w:rsidRDefault="005101F5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6960D38E" w14:textId="77777777" w:rsidR="005101F5" w:rsidRPr="00E20DE2" w:rsidRDefault="005101F5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2A0D756" w14:textId="77777777" w:rsidR="005101F5" w:rsidRDefault="005101F5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8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2F71D589" w14:textId="77777777" w:rsidR="005101F5" w:rsidRPr="000E0844" w:rsidRDefault="005101F5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650B" w14:textId="77777777" w:rsidR="005101F5" w:rsidRPr="00E20DE2" w:rsidRDefault="005101F5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5993EA0" w14:textId="77777777" w:rsidR="005101F5" w:rsidRPr="00E20DE2" w:rsidRDefault="005101F5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3043B9E" w14:textId="77777777" w:rsidR="005101F5" w:rsidRDefault="005101F5" w:rsidP="00F92AA7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F22B65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8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346FFEC8" w14:textId="77777777" w:rsidR="005101F5" w:rsidRPr="000E0844" w:rsidRDefault="005101F5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4D9"/>
    <w:rsid w:val="0006276B"/>
    <w:rsid w:val="000627C9"/>
    <w:rsid w:val="000629D8"/>
    <w:rsid w:val="00062B3D"/>
    <w:rsid w:val="00062EDB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DEA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DB6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16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A9F"/>
    <w:rsid w:val="00172EAF"/>
    <w:rsid w:val="00172EE1"/>
    <w:rsid w:val="001730A9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C5C"/>
    <w:rsid w:val="001A0CB2"/>
    <w:rsid w:val="001A0F0E"/>
    <w:rsid w:val="001A10F4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A29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C4"/>
    <w:rsid w:val="001C16B0"/>
    <w:rsid w:val="001C16E9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EC"/>
    <w:rsid w:val="001F64F7"/>
    <w:rsid w:val="001F6649"/>
    <w:rsid w:val="001F682F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EC4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B04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233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4C3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54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3AD9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3F77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1F6B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126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7CA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7BF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1F5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768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E0D"/>
    <w:rsid w:val="005B2E66"/>
    <w:rsid w:val="005B2F02"/>
    <w:rsid w:val="005B312B"/>
    <w:rsid w:val="005B3158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D23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891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5C9"/>
    <w:rsid w:val="006115EE"/>
    <w:rsid w:val="0061186A"/>
    <w:rsid w:val="006119D9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243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3EB3"/>
    <w:rsid w:val="00684661"/>
    <w:rsid w:val="00684917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55F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63B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958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13B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613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B2C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88E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79"/>
    <w:rsid w:val="007C3E7F"/>
    <w:rsid w:val="007C4196"/>
    <w:rsid w:val="007C438D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1F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680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4D5"/>
    <w:rsid w:val="009304F8"/>
    <w:rsid w:val="0093050F"/>
    <w:rsid w:val="009305A1"/>
    <w:rsid w:val="009306E2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E44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9D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E2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A2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9E0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BD7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C7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DE3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06FB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487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55A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DEB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14F"/>
    <w:rsid w:val="00CF516D"/>
    <w:rsid w:val="00CF55C1"/>
    <w:rsid w:val="00CF57B7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CAB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67A"/>
    <w:rsid w:val="00D6170F"/>
    <w:rsid w:val="00D61767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E2C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6A"/>
    <w:rsid w:val="00E45D82"/>
    <w:rsid w:val="00E45EF8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0E59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7E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24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2FD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f13c1b93d574005b47a3c708f5a90c84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991c715bab18c5f38b51a61d7447396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1385F-3679-4A7F-A590-B1245B9B3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19</Pages>
  <Words>4146</Words>
  <Characters>23636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2025-05-07T09:15:00Z</cp:lastPrinted>
  <dcterms:created xsi:type="dcterms:W3CDTF">2025-05-13T10:18:00Z</dcterms:created>
  <dcterms:modified xsi:type="dcterms:W3CDTF">2025-05-13T10:18:00Z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