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EC0258" w14:textId="77777777" w:rsidR="004517E3" w:rsidRPr="006002E8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002E8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5E22A8FB" w14:textId="77777777" w:rsidR="004517E3" w:rsidRPr="006002E8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40"/>
          <w:szCs w:val="40"/>
        </w:rPr>
      </w:pPr>
    </w:p>
    <w:p w14:paraId="72B99C2B" w14:textId="77777777" w:rsidR="004517E3" w:rsidRPr="006002E8" w:rsidRDefault="004517E3" w:rsidP="004517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002E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002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560646E9" w14:textId="6BED0E5D" w:rsidR="007875A4" w:rsidRPr="006002E8" w:rsidRDefault="007875A4" w:rsidP="007875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002E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6002E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6002E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 w:rsidRPr="006002E8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50B99E21" w14:textId="77777777" w:rsidR="004517E3" w:rsidRPr="006002E8" w:rsidRDefault="004517E3" w:rsidP="004517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002E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BF42576" w14:textId="77777777" w:rsidR="004517E3" w:rsidRPr="006002E8" w:rsidRDefault="004517E3" w:rsidP="004517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002E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002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002E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  <w:bookmarkStart w:id="0" w:name="_GoBack"/>
      <w:bookmarkEnd w:id="0"/>
    </w:p>
    <w:p w14:paraId="604E1906" w14:textId="77777777" w:rsidR="004517E3" w:rsidRPr="006002E8" w:rsidRDefault="004517E3" w:rsidP="004517E3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</w:p>
    <w:p w14:paraId="2F22F072" w14:textId="77777777" w:rsidR="004517E3" w:rsidRPr="006002E8" w:rsidRDefault="004517E3" w:rsidP="004517E3">
      <w:pPr>
        <w:sectPr w:rsidR="004517E3" w:rsidRPr="006002E8" w:rsidSect="00A20917"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6F0327" w14:textId="77777777" w:rsidR="004517E3" w:rsidRPr="006002E8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02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6002E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6002E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FD8E2C8" w14:textId="77777777" w:rsidR="004517E3" w:rsidRPr="006002E8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E80F6E8" w14:textId="77777777" w:rsidR="004517E3" w:rsidRPr="006002E8" w:rsidRDefault="004517E3" w:rsidP="004517E3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6002E8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6002E8">
        <w:rPr>
          <w:rFonts w:ascii="Angsana New" w:hAnsi="Angsana New"/>
          <w:b/>
          <w:bCs/>
          <w:sz w:val="30"/>
          <w:szCs w:val="30"/>
        </w:rPr>
        <w:t>(</w:t>
      </w:r>
      <w:r w:rsidRPr="006002E8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6002E8">
        <w:rPr>
          <w:rFonts w:ascii="Angsana New" w:hAnsi="Angsana New"/>
          <w:b/>
          <w:bCs/>
          <w:sz w:val="30"/>
          <w:szCs w:val="30"/>
        </w:rPr>
        <w:t>)</w:t>
      </w:r>
    </w:p>
    <w:p w14:paraId="348D23D5" w14:textId="77777777" w:rsidR="004517E3" w:rsidRPr="006002E8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4CC1997" w14:textId="2551209B" w:rsidR="007875A4" w:rsidRPr="006002E8" w:rsidRDefault="007875A4" w:rsidP="007875A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6002E8">
        <w:rPr>
          <w:rFonts w:asciiTheme="majorBidi" w:hAnsiTheme="majorBidi" w:cstheme="majorBidi"/>
          <w:spacing w:val="-2"/>
          <w:cs/>
        </w:rPr>
        <w:t>ข้าพเจ้า</w:t>
      </w:r>
      <w:r w:rsidRPr="006002E8">
        <w:rPr>
          <w:rFonts w:asciiTheme="majorBidi" w:hAnsiTheme="majorBidi" w:cstheme="majorBidi"/>
          <w:spacing w:val="6"/>
          <w:cs/>
        </w:rPr>
        <w:t>ได้สอบทานงบฐานะการเงินรวมและงบฐานะการเงินเฉพาะกิจกา</w:t>
      </w:r>
      <w:r w:rsidRPr="006002E8">
        <w:rPr>
          <w:rFonts w:asciiTheme="majorBidi" w:hAnsiTheme="majorBidi" w:cstheme="majorBidi"/>
          <w:spacing w:val="-2"/>
          <w:cs/>
        </w:rPr>
        <w:t>ร</w:t>
      </w:r>
      <w:r w:rsidRPr="006002E8">
        <w:rPr>
          <w:rFonts w:asciiTheme="majorBidi" w:hAnsiTheme="majorBidi" w:cstheme="majorBidi"/>
          <w:spacing w:val="-10"/>
          <w:lang w:val="en-US"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>ณ</w:t>
      </w:r>
      <w:r w:rsidRPr="006002E8">
        <w:rPr>
          <w:rFonts w:asciiTheme="majorBidi" w:hAnsiTheme="majorBidi" w:cstheme="majorBidi"/>
          <w:spacing w:val="-8"/>
          <w:lang w:val="en-US"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>วันที่</w:t>
      </w:r>
      <w:r w:rsidRPr="006002E8">
        <w:rPr>
          <w:rFonts w:asciiTheme="majorBidi" w:hAnsiTheme="majorBidi" w:cstheme="majorBidi"/>
          <w:spacing w:val="-2"/>
          <w:lang w:val="en-US"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>31</w:t>
      </w:r>
      <w:r w:rsidRPr="006002E8">
        <w:rPr>
          <w:rFonts w:asciiTheme="majorBidi" w:hAnsiTheme="majorBidi" w:cstheme="majorBidi"/>
          <w:spacing w:val="-2"/>
          <w:lang w:val="en-US"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>มีนาคม</w:t>
      </w:r>
      <w:r w:rsidRPr="006002E8">
        <w:rPr>
          <w:rFonts w:asciiTheme="majorBidi" w:hAnsiTheme="majorBidi" w:cstheme="majorBidi"/>
          <w:spacing w:val="-2"/>
          <w:lang w:val="en-US"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>256</w:t>
      </w:r>
      <w:r w:rsidRPr="006002E8">
        <w:rPr>
          <w:rFonts w:asciiTheme="majorBidi" w:hAnsiTheme="majorBidi" w:cstheme="majorBidi"/>
          <w:spacing w:val="-2"/>
          <w:lang w:val="en-US"/>
        </w:rPr>
        <w:t xml:space="preserve">8 </w:t>
      </w:r>
      <w:r w:rsidRPr="006002E8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6002E8">
        <w:rPr>
          <w:rFonts w:asciiTheme="majorBidi" w:hAnsiTheme="majorBidi" w:cstheme="majorBidi" w:hint="cs"/>
          <w:spacing w:val="-2"/>
          <w:cs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6002E8">
        <w:rPr>
          <w:rFonts w:asciiTheme="majorBidi" w:hAnsiTheme="majorBidi" w:cstheme="majorBidi"/>
          <w:spacing w:val="-2"/>
          <w:lang w:val="en-US"/>
        </w:rPr>
        <w:t>31</w:t>
      </w:r>
      <w:r w:rsidRPr="006002E8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6002E8">
        <w:rPr>
          <w:rFonts w:asciiTheme="majorBidi" w:hAnsiTheme="majorBidi" w:cstheme="majorBidi"/>
          <w:spacing w:val="-2"/>
          <w:lang w:val="en-US"/>
        </w:rPr>
        <w:t xml:space="preserve">2568 </w:t>
      </w:r>
      <w:r w:rsidRPr="006002E8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6002E8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6002E8">
        <w:rPr>
          <w:rFonts w:asciiTheme="majorBidi" w:hAnsiTheme="majorBidi" w:cs="Angsana New"/>
          <w:spacing w:val="-2"/>
          <w:lang w:val="en-US"/>
        </w:rPr>
        <w:t>(</w:t>
      </w:r>
      <w:r w:rsidRPr="006002E8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6002E8">
        <w:rPr>
          <w:rFonts w:asciiTheme="majorBidi" w:hAnsiTheme="majorBidi" w:cs="Angsana New"/>
          <w:spacing w:val="-2"/>
          <w:lang w:val="en-US"/>
        </w:rPr>
        <w:t>)</w:t>
      </w:r>
      <w:r w:rsidRPr="006002E8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6002E8">
        <w:rPr>
          <w:rFonts w:asciiTheme="majorBidi" w:hAnsiTheme="majorBidi" w:cstheme="majorBidi" w:hint="cs"/>
          <w:spacing w:val="-2"/>
          <w:cs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6002E8">
        <w:rPr>
          <w:rFonts w:asciiTheme="majorBidi" w:hAnsiTheme="majorBidi" w:cstheme="majorBidi" w:hint="cs"/>
          <w:spacing w:val="-2"/>
          <w:cs/>
        </w:rPr>
        <w:t xml:space="preserve"> </w:t>
      </w:r>
      <w:r w:rsidRPr="006002E8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6002E8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6002E8">
        <w:rPr>
          <w:rFonts w:asciiTheme="majorBidi" w:hAnsiTheme="majorBidi" w:cs="Angsana New"/>
          <w:spacing w:val="-2"/>
          <w:lang w:val="en-US"/>
        </w:rPr>
        <w:t xml:space="preserve">34 </w:t>
      </w:r>
      <w:r w:rsidRPr="006002E8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6002E8">
        <w:rPr>
          <w:rFonts w:asciiTheme="majorBidi" w:hAnsiTheme="majorBidi" w:cs="Angsana New"/>
          <w:spacing w:val="-2"/>
          <w:lang w:val="en-US"/>
        </w:rPr>
        <w:t xml:space="preserve"> </w:t>
      </w:r>
      <w:r w:rsidRPr="006002E8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6002E8">
        <w:rPr>
          <w:rFonts w:asciiTheme="majorBidi" w:hAnsiTheme="majorBidi" w:cs="Angsana New"/>
          <w:spacing w:val="-2"/>
          <w:cs/>
        </w:rPr>
        <w:t xml:space="preserve"> </w:t>
      </w:r>
      <w:r w:rsidRPr="006002E8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947E23" w14:textId="77777777" w:rsidR="004517E3" w:rsidRPr="006002E8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05B7D591" w14:textId="77777777" w:rsidR="004517E3" w:rsidRPr="006002E8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002E8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888CEC6" w14:textId="77777777" w:rsidR="004517E3" w:rsidRPr="006002E8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17D7D" w14:textId="77777777" w:rsidR="004517E3" w:rsidRPr="006002E8" w:rsidRDefault="004517E3" w:rsidP="004517E3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6002E8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002E8">
        <w:rPr>
          <w:rFonts w:asciiTheme="majorBidi" w:hAnsiTheme="majorBidi" w:cstheme="majorBidi"/>
          <w:sz w:val="30"/>
          <w:szCs w:val="30"/>
        </w:rPr>
        <w:t xml:space="preserve"> </w:t>
      </w:r>
      <w:r w:rsidRPr="006002E8">
        <w:rPr>
          <w:rFonts w:asciiTheme="majorBidi" w:hAnsiTheme="majorBidi" w:cstheme="majorBidi"/>
          <w:sz w:val="30"/>
          <w:szCs w:val="30"/>
          <w:cs/>
        </w:rPr>
        <w:t>รหัส</w:t>
      </w:r>
      <w:r w:rsidRPr="006002E8">
        <w:rPr>
          <w:rFonts w:asciiTheme="majorBidi" w:hAnsiTheme="majorBidi" w:cstheme="majorBidi"/>
          <w:sz w:val="30"/>
          <w:szCs w:val="30"/>
        </w:rPr>
        <w:t xml:space="preserve"> 2410 “</w:t>
      </w:r>
      <w:r w:rsidRPr="006002E8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02E8">
        <w:rPr>
          <w:rFonts w:asciiTheme="majorBidi" w:hAnsiTheme="majorBidi" w:cstheme="majorBidi"/>
          <w:sz w:val="30"/>
          <w:szCs w:val="30"/>
        </w:rPr>
        <w:t>”</w:t>
      </w:r>
      <w:r w:rsidRPr="006002E8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002E8">
        <w:rPr>
          <w:rFonts w:asciiTheme="majorBidi" w:hAnsiTheme="majorBidi" w:cstheme="majorBidi"/>
          <w:sz w:val="30"/>
          <w:szCs w:val="30"/>
        </w:rPr>
        <w:t xml:space="preserve"> </w:t>
      </w:r>
      <w:r w:rsidRPr="006002E8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6002E8">
        <w:rPr>
          <w:rFonts w:asciiTheme="majorBidi" w:hAnsiTheme="majorBidi" w:cstheme="majorBidi"/>
          <w:sz w:val="30"/>
          <w:szCs w:val="30"/>
        </w:rPr>
        <w:br/>
      </w:r>
      <w:r w:rsidRPr="006002E8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6002E8">
        <w:rPr>
          <w:rFonts w:asciiTheme="majorBidi" w:hAnsiTheme="majorBidi" w:cstheme="majorBidi"/>
          <w:sz w:val="30"/>
          <w:szCs w:val="30"/>
        </w:rPr>
        <w:t xml:space="preserve"> </w:t>
      </w:r>
      <w:r w:rsidRPr="006002E8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002E8">
        <w:rPr>
          <w:rFonts w:asciiTheme="majorBidi" w:hAnsiTheme="majorBidi" w:cstheme="majorBidi"/>
          <w:sz w:val="30"/>
          <w:szCs w:val="30"/>
        </w:rPr>
        <w:t xml:space="preserve"> </w:t>
      </w:r>
      <w:r w:rsidRPr="006002E8">
        <w:rPr>
          <w:rFonts w:asciiTheme="majorBidi" w:hAnsiTheme="majorBidi" w:cstheme="majorBidi"/>
          <w:sz w:val="30"/>
          <w:szCs w:val="30"/>
        </w:rPr>
        <w:br/>
      </w:r>
      <w:r w:rsidRPr="006002E8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002E8">
        <w:rPr>
          <w:rFonts w:asciiTheme="majorBidi" w:hAnsiTheme="majorBidi" w:cstheme="majorBidi"/>
          <w:sz w:val="30"/>
          <w:szCs w:val="30"/>
        </w:rPr>
        <w:t xml:space="preserve"> </w:t>
      </w:r>
      <w:r w:rsidRPr="006002E8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02E8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6002E8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6002E8">
        <w:rPr>
          <w:rFonts w:asciiTheme="majorBidi" w:hAnsiTheme="majorBidi" w:cstheme="majorBidi"/>
          <w:sz w:val="30"/>
          <w:szCs w:val="30"/>
        </w:rPr>
        <w:t xml:space="preserve"> </w:t>
      </w:r>
      <w:r w:rsidRPr="006002E8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Pr="006002E8">
        <w:rPr>
          <w:rFonts w:asciiTheme="majorBidi" w:hAnsiTheme="majorBidi"/>
          <w:sz w:val="30"/>
          <w:szCs w:val="30"/>
        </w:rPr>
        <w:br/>
      </w:r>
      <w:r w:rsidRPr="006002E8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3067BDCD" w14:textId="77777777" w:rsidR="004517E3" w:rsidRPr="006002E8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EE59BB" w14:textId="77777777" w:rsidR="004517E3" w:rsidRPr="006002E8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E7EC1E" w14:textId="77777777" w:rsidR="004517E3" w:rsidRPr="006002E8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517E3" w:rsidRPr="006002E8" w:rsidSect="004517E3">
          <w:headerReference w:type="even" r:id="rId16"/>
          <w:headerReference w:type="default" r:id="rId17"/>
          <w:headerReference w:type="first" r:id="rId18"/>
          <w:footerReference w:type="first" r:id="rId19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14:paraId="135A0E39" w14:textId="77777777" w:rsidR="004517E3" w:rsidRPr="006002E8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002E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0E05396" w14:textId="77777777" w:rsidR="004517E3" w:rsidRPr="006002E8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61C8" w14:textId="77777777" w:rsidR="004517E3" w:rsidRPr="006002E8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002E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6002E8">
        <w:rPr>
          <w:rFonts w:asciiTheme="majorBidi" w:hAnsiTheme="majorBidi" w:cstheme="majorBidi"/>
          <w:sz w:val="30"/>
          <w:szCs w:val="30"/>
        </w:rPr>
        <w:t xml:space="preserve">         </w:t>
      </w:r>
      <w:r w:rsidRPr="006002E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6002E8">
        <w:rPr>
          <w:rFonts w:asciiTheme="majorBidi" w:hAnsiTheme="majorBidi" w:cstheme="majorBidi"/>
          <w:sz w:val="30"/>
          <w:szCs w:val="30"/>
        </w:rPr>
        <w:t>34</w:t>
      </w:r>
      <w:r w:rsidRPr="006002E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6002E8">
        <w:rPr>
          <w:rFonts w:asciiTheme="majorBidi" w:hAnsiTheme="majorBidi" w:cstheme="majorBidi"/>
          <w:sz w:val="30"/>
          <w:szCs w:val="30"/>
        </w:rPr>
        <w:t xml:space="preserve"> </w:t>
      </w:r>
      <w:r w:rsidRPr="006002E8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FB09A6" w14:textId="77777777" w:rsidR="004517E3" w:rsidRPr="006002E8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8AE225D" w14:textId="77777777" w:rsidR="004517E3" w:rsidRPr="006002E8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B690367" w14:textId="77777777" w:rsidR="004517E3" w:rsidRPr="006002E8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6B47A68" w14:textId="77777777" w:rsidR="004517E3" w:rsidRPr="006002E8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4C8C884" w14:textId="77777777" w:rsidR="004517E3" w:rsidRPr="006002E8" w:rsidRDefault="004517E3" w:rsidP="004517E3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6002E8">
        <w:rPr>
          <w:rFonts w:asciiTheme="majorBidi" w:hAnsiTheme="majorBidi" w:cstheme="majorBidi"/>
          <w:cs/>
        </w:rPr>
        <w:t>(</w:t>
      </w:r>
      <w:r w:rsidRPr="006002E8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6002E8">
        <w:rPr>
          <w:rFonts w:asciiTheme="majorBidi" w:hAnsiTheme="majorBidi" w:cstheme="majorBidi"/>
          <w:lang w:val="en-US"/>
        </w:rPr>
        <w:t>)</w:t>
      </w:r>
    </w:p>
    <w:p w14:paraId="65C13689" w14:textId="77777777" w:rsidR="004517E3" w:rsidRPr="006002E8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6002E8">
        <w:rPr>
          <w:rFonts w:asciiTheme="majorBidi" w:hAnsiTheme="majorBidi" w:cstheme="majorBidi"/>
          <w:cs/>
        </w:rPr>
        <w:t>ผู้สอบบัญชีรับอนุญาต</w:t>
      </w:r>
    </w:p>
    <w:p w14:paraId="405603A8" w14:textId="77777777" w:rsidR="004517E3" w:rsidRPr="006002E8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6002E8">
        <w:rPr>
          <w:rFonts w:asciiTheme="majorBidi" w:hAnsiTheme="majorBidi" w:cstheme="majorBidi"/>
          <w:cs/>
        </w:rPr>
        <w:t xml:space="preserve">เลขทะเบียน </w:t>
      </w:r>
      <w:r w:rsidRPr="006002E8">
        <w:rPr>
          <w:rFonts w:asciiTheme="majorBidi" w:hAnsiTheme="majorBidi" w:cstheme="majorBidi"/>
          <w:lang w:val="en-US"/>
        </w:rPr>
        <w:t>3684</w:t>
      </w:r>
    </w:p>
    <w:p w14:paraId="3ED70E5C" w14:textId="77777777" w:rsidR="004517E3" w:rsidRPr="006002E8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EC074" w14:textId="77777777" w:rsidR="004517E3" w:rsidRPr="006002E8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002E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73A0498" w14:textId="77777777" w:rsidR="004517E3" w:rsidRPr="006002E8" w:rsidRDefault="004517E3" w:rsidP="004517E3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002E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</w:t>
      </w:r>
      <w:r w:rsidRPr="006002E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</w:t>
      </w:r>
    </w:p>
    <w:p w14:paraId="07CF2EFD" w14:textId="14B7167E" w:rsidR="004517E3" w:rsidRPr="006002E8" w:rsidRDefault="00DA2F3E" w:rsidP="004517E3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6002E8">
        <w:rPr>
          <w:rFonts w:asciiTheme="majorBidi" w:hAnsiTheme="majorBidi" w:cstheme="majorBidi"/>
          <w:sz w:val="30"/>
          <w:szCs w:val="30"/>
        </w:rPr>
        <w:t xml:space="preserve">13 </w:t>
      </w:r>
      <w:r w:rsidR="007875A4" w:rsidRPr="006002E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517E3" w:rsidRPr="006002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17E3" w:rsidRPr="006002E8">
        <w:rPr>
          <w:rFonts w:asciiTheme="majorBidi" w:hAnsiTheme="majorBidi" w:cstheme="majorBidi"/>
          <w:sz w:val="30"/>
          <w:szCs w:val="30"/>
        </w:rPr>
        <w:t>256</w:t>
      </w:r>
      <w:r w:rsidR="007875A4" w:rsidRPr="006002E8">
        <w:rPr>
          <w:rFonts w:asciiTheme="majorBidi" w:hAnsiTheme="majorBidi" w:cstheme="majorBidi"/>
          <w:sz w:val="30"/>
          <w:szCs w:val="30"/>
        </w:rPr>
        <w:t>8</w:t>
      </w:r>
    </w:p>
    <w:p w14:paraId="6508E3CE" w14:textId="77777777" w:rsidR="004517E3" w:rsidRPr="006002E8" w:rsidRDefault="004517E3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</w:p>
    <w:p w14:paraId="6D544C2D" w14:textId="1D857187" w:rsidR="003630C3" w:rsidRPr="003630C3" w:rsidRDefault="003630C3" w:rsidP="00FB6588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sz w:val="28"/>
          <w:szCs w:val="28"/>
        </w:rPr>
      </w:pPr>
    </w:p>
    <w:sectPr w:rsidR="003630C3" w:rsidRPr="003630C3" w:rsidSect="00FB6588">
      <w:headerReference w:type="default" r:id="rId20"/>
      <w:footerReference w:type="default" r:id="rId21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714D2" w14:textId="77777777" w:rsidR="000015A6" w:rsidRDefault="000015A6" w:rsidP="004956B4">
      <w:r>
        <w:separator/>
      </w:r>
    </w:p>
  </w:endnote>
  <w:endnote w:type="continuationSeparator" w:id="0">
    <w:p w14:paraId="1520E375" w14:textId="77777777" w:rsidR="000015A6" w:rsidRDefault="000015A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A4573" w14:textId="77777777" w:rsidR="004517E3" w:rsidRDefault="004517E3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665726B0" w14:textId="77777777" w:rsidR="004517E3" w:rsidRDefault="004517E3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CEED1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B92BCE4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FACD9" w14:textId="77777777" w:rsidR="004517E3" w:rsidRPr="00677C0C" w:rsidRDefault="004517E3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282A2" w14:textId="77777777" w:rsidR="004517E3" w:rsidRPr="00677C0C" w:rsidRDefault="004517E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32DDE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7EAAA" w14:textId="77777777" w:rsidR="000015A6" w:rsidRDefault="000015A6" w:rsidP="004956B4">
      <w:r>
        <w:separator/>
      </w:r>
    </w:p>
  </w:footnote>
  <w:footnote w:type="continuationSeparator" w:id="0">
    <w:p w14:paraId="7102DA30" w14:textId="77777777" w:rsidR="000015A6" w:rsidRDefault="000015A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1002F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E0EDD4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0C74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BA43A9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6C2AC2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553DE8B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09D8E" w14:textId="77777777" w:rsidR="004517E3" w:rsidRDefault="004517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2E28C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D9D7C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7824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8D8BE0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8C4E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76B59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3E1876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3D4CB3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CB41CB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BF2A7E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CE0795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059082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AC740" w14:textId="77777777" w:rsidR="004517E3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E97F5D3" w14:textId="77777777" w:rsidR="00FB6588" w:rsidRDefault="00FB6588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F905EC4" w14:textId="77777777" w:rsidR="00FB6588" w:rsidRDefault="00FB6588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87675E7" w14:textId="77777777" w:rsidR="00FB6588" w:rsidRPr="00FB6588" w:rsidRDefault="00FB6588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9"/>
  </w:num>
  <w:num w:numId="14">
    <w:abstractNumId w:val="12"/>
  </w:num>
  <w:num w:numId="15">
    <w:abstractNumId w:val="14"/>
  </w:num>
  <w:num w:numId="16">
    <w:abstractNumId w:val="20"/>
  </w:num>
  <w:num w:numId="17">
    <w:abstractNumId w:val="21"/>
  </w:num>
  <w:num w:numId="18">
    <w:abstractNumId w:val="15"/>
  </w:num>
  <w:num w:numId="19">
    <w:abstractNumId w:val="10"/>
  </w:num>
  <w:num w:numId="20">
    <w:abstractNumId w:val="18"/>
  </w:num>
  <w:num w:numId="21">
    <w:abstractNumId w:val="17"/>
  </w:num>
  <w:num w:numId="2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5A6"/>
    <w:rsid w:val="000019C7"/>
    <w:rsid w:val="00001CA8"/>
    <w:rsid w:val="00001F7B"/>
    <w:rsid w:val="00002354"/>
    <w:rsid w:val="00002C83"/>
    <w:rsid w:val="00002CEB"/>
    <w:rsid w:val="00003CCC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CEF"/>
    <w:rsid w:val="00085DEA"/>
    <w:rsid w:val="000860E3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2DDE"/>
    <w:rsid w:val="002330B4"/>
    <w:rsid w:val="00234162"/>
    <w:rsid w:val="0023467D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353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0F14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D54"/>
    <w:rsid w:val="00553EE3"/>
    <w:rsid w:val="00554001"/>
    <w:rsid w:val="00554015"/>
    <w:rsid w:val="00554C67"/>
    <w:rsid w:val="0055516B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48E"/>
    <w:rsid w:val="005D4BE8"/>
    <w:rsid w:val="005D558B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D04"/>
    <w:rsid w:val="005E6EB8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5C7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07E8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3E0"/>
    <w:rsid w:val="0072694B"/>
    <w:rsid w:val="00726B2E"/>
    <w:rsid w:val="00726F7E"/>
    <w:rsid w:val="007272D3"/>
    <w:rsid w:val="00727E80"/>
    <w:rsid w:val="0073006C"/>
    <w:rsid w:val="007305E6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1DAB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DC5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97E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691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450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44F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0AF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26BA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36"/>
    <w:rsid w:val="00D578C0"/>
    <w:rsid w:val="00D60E23"/>
    <w:rsid w:val="00D60E27"/>
    <w:rsid w:val="00D61791"/>
    <w:rsid w:val="00D617BA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58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EB37089-0339-4734-968B-7BF1B01E5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7224C-AE21-4822-B1DC-D289271A4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2025-05-06T03:19:00Z</cp:lastPrinted>
  <dcterms:created xsi:type="dcterms:W3CDTF">2025-05-13T07:31:00Z</dcterms:created>
  <dcterms:modified xsi:type="dcterms:W3CDTF">2025-05-13T07:31:00Z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