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6002E8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6002E8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6002E8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6002E8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6002E8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6002E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6002E8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6002E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6E38C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E38C8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3C6B4F9" w14:textId="40855D09" w:rsidR="00D27D28" w:rsidRPr="006E38C8" w:rsidRDefault="00D27D28" w:rsidP="00D27D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E38C8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6002E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6002E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26F7B085" w14:textId="77777777" w:rsidR="00BE6589" w:rsidRPr="006002E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6002E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6CFACD16" w14:textId="77777777" w:rsidR="00D27D28" w:rsidRDefault="00BE6589" w:rsidP="00D27D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618881CE" w14:textId="0E338394" w:rsidR="003630C3" w:rsidRPr="006002E8" w:rsidRDefault="003630C3" w:rsidP="005A626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1F0B458A" w14:textId="77777777" w:rsidR="00B27B3B" w:rsidRPr="006002E8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6002E8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 w:rsidRPr="006002E8">
        <w:rPr>
          <w:rFonts w:ascii="Angsana New" w:hAnsi="Angsana New"/>
          <w:sz w:val="30"/>
          <w:szCs w:val="30"/>
          <w:cs/>
        </w:rPr>
        <w:br w:type="page"/>
      </w:r>
      <w:r w:rsidR="00BE6589" w:rsidRPr="006002E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6002E8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6002E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39FCBE95" w:rsidR="00BE6589" w:rsidRPr="006002E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2F3E" w:rsidRPr="006002E8">
        <w:rPr>
          <w:rFonts w:asciiTheme="majorBidi" w:hAnsiTheme="majorBidi" w:cstheme="majorBidi"/>
          <w:sz w:val="28"/>
          <w:szCs w:val="28"/>
        </w:rPr>
        <w:t xml:space="preserve"> 13</w:t>
      </w:r>
      <w:r w:rsidR="003F05AC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="008627EB" w:rsidRPr="006002E8">
        <w:rPr>
          <w:rFonts w:asciiTheme="majorBidi" w:hAnsiTheme="majorBidi" w:hint="cs"/>
          <w:sz w:val="28"/>
          <w:szCs w:val="28"/>
          <w:cs/>
        </w:rPr>
        <w:t>พฤ</w:t>
      </w:r>
      <w:r w:rsidR="007875A4" w:rsidRPr="006002E8">
        <w:rPr>
          <w:rFonts w:asciiTheme="majorBidi" w:hAnsiTheme="majorBidi" w:hint="cs"/>
          <w:sz w:val="28"/>
          <w:szCs w:val="28"/>
          <w:cs/>
        </w:rPr>
        <w:t>ษภาคม</w:t>
      </w:r>
      <w:r w:rsidR="003F05AC"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6002E8">
        <w:rPr>
          <w:rFonts w:asciiTheme="majorBidi" w:hAnsiTheme="majorBidi" w:cstheme="majorBidi"/>
          <w:sz w:val="28"/>
          <w:szCs w:val="28"/>
        </w:rPr>
        <w:t>256</w:t>
      </w:r>
      <w:r w:rsidR="007875A4" w:rsidRPr="006002E8">
        <w:rPr>
          <w:rFonts w:asciiTheme="majorBidi" w:hAnsiTheme="majorBidi" w:cstheme="majorBidi"/>
          <w:sz w:val="28"/>
          <w:szCs w:val="28"/>
        </w:rPr>
        <w:t>8</w:t>
      </w:r>
    </w:p>
    <w:p w14:paraId="00C86B67" w14:textId="125B8FD2" w:rsidR="001C41B1" w:rsidRPr="006002E8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6002E8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6002E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6002E8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6002E8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5E641E9D" w:rsidR="00BE6589" w:rsidRPr="006002E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002E8">
        <w:rPr>
          <w:rFonts w:ascii="Angsana New" w:hAnsi="Angsana New"/>
          <w:sz w:val="28"/>
          <w:szCs w:val="28"/>
        </w:rPr>
        <w:t xml:space="preserve">34 </w:t>
      </w:r>
      <w:r w:rsidRPr="006002E8">
        <w:rPr>
          <w:rFonts w:ascii="Angsana New" w:hAnsi="Angsana New"/>
          <w:sz w:val="28"/>
          <w:szCs w:val="28"/>
          <w:cs/>
        </w:rPr>
        <w:t>เรื่อง</w:t>
      </w:r>
      <w:r w:rsidRPr="006002E8">
        <w:rPr>
          <w:rFonts w:ascii="Angsana New" w:hAnsi="Angsana New"/>
          <w:sz w:val="28"/>
          <w:szCs w:val="28"/>
        </w:rPr>
        <w:br/>
      </w:r>
      <w:r w:rsidRPr="006002E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002E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002E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002E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002E8">
        <w:rPr>
          <w:rFonts w:ascii="Angsana New" w:hAnsi="Angsana New"/>
          <w:sz w:val="28"/>
          <w:szCs w:val="28"/>
        </w:rPr>
        <w:t xml:space="preserve"> </w:t>
      </w:r>
      <w:r w:rsidR="00CB06E1" w:rsidRPr="006002E8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6002E8">
        <w:rPr>
          <w:rFonts w:ascii="Angsana New" w:hAnsi="Angsana New"/>
          <w:sz w:val="28"/>
          <w:szCs w:val="28"/>
        </w:rPr>
        <w:t xml:space="preserve"> </w:t>
      </w:r>
      <w:r w:rsidR="00CD2092" w:rsidRPr="006002E8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6002E8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6002E8">
        <w:rPr>
          <w:rFonts w:ascii="Angsana New" w:hAnsi="Angsana New"/>
          <w:sz w:val="28"/>
          <w:szCs w:val="28"/>
        </w:rPr>
        <w:t>(</w:t>
      </w:r>
      <w:r w:rsidR="00CD2092" w:rsidRPr="006002E8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6002E8">
        <w:rPr>
          <w:rFonts w:ascii="Angsana New" w:hAnsi="Angsana New"/>
          <w:sz w:val="28"/>
          <w:szCs w:val="28"/>
        </w:rPr>
        <w:t xml:space="preserve">) </w:t>
      </w:r>
      <w:r w:rsidR="00CB06E1" w:rsidRPr="006002E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6002E8">
        <w:rPr>
          <w:rFonts w:ascii="Angsana New" w:hAnsi="Angsana New"/>
          <w:sz w:val="28"/>
          <w:szCs w:val="28"/>
        </w:rPr>
        <w:t>(</w:t>
      </w:r>
      <w:r w:rsidR="00321B04" w:rsidRPr="006002E8">
        <w:rPr>
          <w:rFonts w:ascii="Angsana New" w:hAnsi="Angsana New"/>
          <w:sz w:val="28"/>
          <w:szCs w:val="28"/>
        </w:rPr>
        <w:t>“</w:t>
      </w:r>
      <w:r w:rsidR="00CD2092" w:rsidRPr="006002E8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6002E8">
        <w:rPr>
          <w:rFonts w:ascii="Angsana New" w:hAnsi="Angsana New"/>
          <w:sz w:val="28"/>
          <w:szCs w:val="28"/>
        </w:rPr>
        <w:t>”</w:t>
      </w:r>
      <w:r w:rsidR="00CD2092" w:rsidRPr="006002E8">
        <w:rPr>
          <w:rFonts w:ascii="Angsana New" w:hAnsi="Angsana New"/>
          <w:sz w:val="28"/>
          <w:szCs w:val="28"/>
        </w:rPr>
        <w:t>)</w:t>
      </w:r>
      <w:r w:rsidR="00F41BE3" w:rsidRPr="006002E8">
        <w:rPr>
          <w:rFonts w:ascii="Angsana New" w:hAnsi="Angsana New"/>
          <w:sz w:val="28"/>
          <w:szCs w:val="28"/>
        </w:rPr>
        <w:t xml:space="preserve"> </w:t>
      </w:r>
      <w:r w:rsidR="00F41BE3" w:rsidRPr="006002E8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6002E8">
        <w:rPr>
          <w:rFonts w:ascii="Angsana New" w:hAnsi="Angsana New"/>
          <w:sz w:val="28"/>
          <w:szCs w:val="28"/>
        </w:rPr>
        <w:t>(</w:t>
      </w:r>
      <w:r w:rsidR="00F41BE3" w:rsidRPr="006002E8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6002E8">
        <w:rPr>
          <w:rFonts w:ascii="Angsana New" w:hAnsi="Angsana New"/>
          <w:sz w:val="28"/>
          <w:szCs w:val="28"/>
        </w:rPr>
        <w:t>) (</w:t>
      </w:r>
      <w:r w:rsidR="00321B04" w:rsidRPr="006002E8">
        <w:rPr>
          <w:rFonts w:ascii="Angsana New" w:hAnsi="Angsana New"/>
          <w:sz w:val="28"/>
          <w:szCs w:val="28"/>
        </w:rPr>
        <w:t>“</w:t>
      </w:r>
      <w:r w:rsidR="00F41BE3" w:rsidRPr="006002E8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6002E8">
        <w:rPr>
          <w:rFonts w:ascii="Angsana New" w:hAnsi="Angsana New"/>
          <w:sz w:val="28"/>
          <w:szCs w:val="28"/>
        </w:rPr>
        <w:t>”</w:t>
      </w:r>
      <w:r w:rsidR="00F41BE3" w:rsidRPr="006002E8">
        <w:rPr>
          <w:rFonts w:ascii="Angsana New" w:hAnsi="Angsana New"/>
          <w:sz w:val="28"/>
          <w:szCs w:val="28"/>
        </w:rPr>
        <w:t>)</w:t>
      </w:r>
      <w:r w:rsidR="00F41BE3" w:rsidRPr="006002E8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6002E8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A52F1" w:rsidRPr="006002E8">
        <w:rPr>
          <w:rFonts w:ascii="Angsana New" w:hAnsi="Angsana New"/>
          <w:sz w:val="28"/>
          <w:szCs w:val="28"/>
        </w:rPr>
        <w:t xml:space="preserve"> 31</w:t>
      </w:r>
      <w:r w:rsidR="00CB06E1" w:rsidRPr="006002E8">
        <w:rPr>
          <w:rFonts w:ascii="Angsana New" w:hAnsi="Angsana New" w:hint="cs"/>
          <w:sz w:val="28"/>
          <w:szCs w:val="28"/>
        </w:rPr>
        <w:t xml:space="preserve"> </w:t>
      </w:r>
      <w:r w:rsidR="00CB06E1" w:rsidRPr="006002E8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6002E8">
        <w:rPr>
          <w:rFonts w:ascii="Angsana New" w:hAnsi="Angsana New" w:hint="cs"/>
          <w:sz w:val="28"/>
          <w:szCs w:val="28"/>
        </w:rPr>
        <w:t xml:space="preserve"> 256</w:t>
      </w:r>
      <w:r w:rsidR="007875A4" w:rsidRPr="006002E8">
        <w:rPr>
          <w:rFonts w:ascii="Angsana New" w:hAnsi="Angsana New"/>
          <w:sz w:val="28"/>
          <w:szCs w:val="28"/>
        </w:rPr>
        <w:t>7</w:t>
      </w:r>
      <w:r w:rsidR="00CB06E1" w:rsidRPr="006002E8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6002E8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4921519F" w:rsidR="00BE6589" w:rsidRPr="006002E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6002E8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6002E8">
        <w:rPr>
          <w:rFonts w:ascii="Angsana New" w:hAnsi="Angsana New"/>
          <w:sz w:val="28"/>
          <w:szCs w:val="28"/>
        </w:rPr>
        <w:br/>
      </w:r>
      <w:r w:rsidRPr="006002E8">
        <w:rPr>
          <w:rFonts w:ascii="Angsana New" w:hAnsi="Angsana New"/>
          <w:sz w:val="28"/>
          <w:szCs w:val="28"/>
          <w:cs/>
        </w:rPr>
        <w:t>การบัญชีขอ</w:t>
      </w:r>
      <w:r w:rsidRPr="006002E8">
        <w:rPr>
          <w:rFonts w:ascii="Angsana New" w:hAnsi="Angsana New" w:hint="cs"/>
          <w:sz w:val="28"/>
          <w:szCs w:val="28"/>
          <w:cs/>
        </w:rPr>
        <w:t>ง</w:t>
      </w:r>
      <w:r w:rsidRPr="006002E8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6002E8">
        <w:rPr>
          <w:rFonts w:ascii="Angsana New" w:hAnsi="Angsana New" w:hint="cs"/>
          <w:sz w:val="28"/>
          <w:szCs w:val="28"/>
          <w:cs/>
        </w:rPr>
        <w:t>ไว้</w:t>
      </w:r>
      <w:r w:rsidRPr="006002E8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6002E8">
        <w:rPr>
          <w:rFonts w:ascii="Angsana New" w:hAnsi="Angsana New"/>
          <w:sz w:val="28"/>
          <w:szCs w:val="28"/>
        </w:rPr>
        <w:br/>
      </w:r>
      <w:r w:rsidRPr="006002E8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6002E8">
        <w:rPr>
          <w:rFonts w:ascii="Angsana New" w:hAnsi="Angsana New"/>
          <w:sz w:val="28"/>
          <w:szCs w:val="28"/>
        </w:rPr>
        <w:t xml:space="preserve">31 </w:t>
      </w:r>
      <w:r w:rsidRPr="006002E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002E8">
        <w:rPr>
          <w:rFonts w:ascii="Angsana New" w:hAnsi="Angsana New"/>
          <w:sz w:val="28"/>
          <w:szCs w:val="28"/>
        </w:rPr>
        <w:t>256</w:t>
      </w:r>
      <w:r w:rsidR="007875A4" w:rsidRPr="006002E8">
        <w:rPr>
          <w:rFonts w:ascii="Angsana New" w:hAnsi="Angsana New"/>
          <w:sz w:val="28"/>
          <w:szCs w:val="28"/>
        </w:rPr>
        <w:t>7</w:t>
      </w:r>
    </w:p>
    <w:p w14:paraId="1EC1B80A" w14:textId="77777777" w:rsidR="00F17CEC" w:rsidRPr="006002E8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6002E8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bookmarkStart w:id="1" w:name="_Hlk197697230"/>
      <w:r w:rsidRPr="006002E8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6002E8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bookmarkEnd w:id="1"/>
    <w:p w14:paraId="24AA612A" w14:textId="77777777" w:rsidR="004F312E" w:rsidRPr="006002E8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5842F784" w:rsidR="000131F1" w:rsidRPr="006002E8" w:rsidRDefault="000131F1" w:rsidP="00013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002E8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7875A4" w:rsidRPr="006002E8">
        <w:rPr>
          <w:rFonts w:asciiTheme="majorBidi" w:hAnsiTheme="majorBidi" w:hint="cs"/>
          <w:b/>
          <w:sz w:val="28"/>
          <w:szCs w:val="28"/>
          <w:cs/>
        </w:rPr>
        <w:t>สาม</w:t>
      </w:r>
      <w:r w:rsidR="003F05AC" w:rsidRPr="006002E8">
        <w:rPr>
          <w:rFonts w:asciiTheme="majorBidi" w:hAnsiTheme="majorBidi" w:hint="cs"/>
          <w:b/>
          <w:sz w:val="28"/>
          <w:szCs w:val="28"/>
          <w:cs/>
        </w:rPr>
        <w:t>เดือนสิ้นสุดวันที่</w:t>
      </w:r>
      <w:r w:rsidR="00DA52F1" w:rsidRPr="006002E8">
        <w:rPr>
          <w:rFonts w:asciiTheme="majorBidi" w:hAnsiTheme="majorBidi"/>
          <w:b/>
          <w:sz w:val="28"/>
          <w:szCs w:val="28"/>
        </w:rPr>
        <w:t xml:space="preserve"> </w:t>
      </w:r>
      <w:r w:rsidR="00DA52F1" w:rsidRPr="006002E8">
        <w:rPr>
          <w:rFonts w:asciiTheme="majorBidi" w:hAnsiTheme="majorBidi"/>
          <w:bCs/>
          <w:sz w:val="28"/>
          <w:szCs w:val="28"/>
        </w:rPr>
        <w:t>3</w:t>
      </w:r>
      <w:r w:rsidR="007875A4" w:rsidRPr="006002E8">
        <w:rPr>
          <w:rFonts w:asciiTheme="majorBidi" w:hAnsiTheme="majorBidi"/>
          <w:bCs/>
          <w:sz w:val="28"/>
          <w:szCs w:val="28"/>
        </w:rPr>
        <w:t xml:space="preserve">1 </w:t>
      </w:r>
      <w:r w:rsidR="007875A4" w:rsidRPr="006002E8">
        <w:rPr>
          <w:rFonts w:asciiTheme="majorBidi" w:hAnsiTheme="majorBidi" w:hint="cs"/>
          <w:b/>
          <w:sz w:val="28"/>
          <w:szCs w:val="28"/>
          <w:cs/>
        </w:rPr>
        <w:t>มีนาคม</w:t>
      </w:r>
      <w:r w:rsidR="003F05AC" w:rsidRPr="006002E8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6002E8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6002E8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131F1" w:rsidRPr="006002E8" w14:paraId="2873CC9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1DC6F980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55E6223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E7D339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189F0AF3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6002E8" w14:paraId="235A2336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7D7BAAAB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4F53B7" w14:textId="54DD5DC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75A4" w:rsidRPr="006002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5A4B550B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0A5E5E" w14:textId="4368D5D0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75A4" w:rsidRPr="006002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3D2E7B0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0EEC81" w14:textId="428A7685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75A4" w:rsidRPr="006002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093F916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C7B43B" w14:textId="53133A23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75A4" w:rsidRPr="006002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131F1" w:rsidRPr="006002E8" w14:paraId="1DB29BAF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5405980C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75A6DE7F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6002E8" w14:paraId="371A623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680B51A1" w14:textId="77777777" w:rsidR="000131F1" w:rsidRPr="006002E8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5476B27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E66C97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5E0CA3F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DA95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D5E2D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281DE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CD1138" w14:textId="77777777" w:rsidR="000131F1" w:rsidRPr="006002E8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01F" w:rsidRPr="006002E8" w14:paraId="6BE5B9A6" w14:textId="77777777" w:rsidTr="00CC71C6">
        <w:trPr>
          <w:trHeight w:hRule="exact" w:val="374"/>
        </w:trPr>
        <w:tc>
          <w:tcPr>
            <w:tcW w:w="4230" w:type="dxa"/>
          </w:tcPr>
          <w:p w14:paraId="0A35CB45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CC3C4E5" w14:textId="20AA24D6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D657331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00C4CB" w14:textId="7095D3C6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A56B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2E9D4C" w14:textId="6D2C4EA9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68,575</w:t>
            </w:r>
          </w:p>
        </w:tc>
        <w:tc>
          <w:tcPr>
            <w:tcW w:w="270" w:type="dxa"/>
          </w:tcPr>
          <w:p w14:paraId="75556A7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E31D3E" w14:textId="54F15EC3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109</w:t>
            </w:r>
          </w:p>
        </w:tc>
      </w:tr>
      <w:tr w:rsidR="00D4301F" w:rsidRPr="006002E8" w14:paraId="09AD10B7" w14:textId="77777777" w:rsidTr="00CC71C6">
        <w:trPr>
          <w:trHeight w:hRule="exact" w:val="374"/>
        </w:trPr>
        <w:tc>
          <w:tcPr>
            <w:tcW w:w="4230" w:type="dxa"/>
          </w:tcPr>
          <w:p w14:paraId="6710053F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6CA62A1C" w14:textId="3A53D9F8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AA6769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4E0F12" w14:textId="3EEA3F47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A4FCE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7222E" w14:textId="0B02B32C" w:rsidR="00D4301F" w:rsidRPr="006002E8" w:rsidRDefault="00D4301F" w:rsidP="002B4AE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706A4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06A9CE" w14:textId="4ACD4D0F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440</w:t>
            </w:r>
          </w:p>
        </w:tc>
      </w:tr>
      <w:tr w:rsidR="00D4301F" w:rsidRPr="006002E8" w14:paraId="0636AC1C" w14:textId="77777777" w:rsidTr="00CC71C6">
        <w:trPr>
          <w:trHeight w:hRule="exact" w:val="374"/>
        </w:trPr>
        <w:tc>
          <w:tcPr>
            <w:tcW w:w="4230" w:type="dxa"/>
          </w:tcPr>
          <w:p w14:paraId="4F66FDE4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3D27039F" w14:textId="14CDDE49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C2C4E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089919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E6435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2A37E" w14:textId="61E35E1B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3703C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98851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301F" w:rsidRPr="006002E8" w14:paraId="4CA0B8B2" w14:textId="77777777" w:rsidTr="00CC71C6">
        <w:trPr>
          <w:trHeight w:hRule="exact" w:val="374"/>
        </w:trPr>
        <w:tc>
          <w:tcPr>
            <w:tcW w:w="4230" w:type="dxa"/>
          </w:tcPr>
          <w:p w14:paraId="7A755F19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03CE3361" w14:textId="3DDDC9B9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95B5E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2712CF3" w14:textId="3B8A5372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D636A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60DD" w14:textId="6870B0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9,612</w:t>
            </w:r>
          </w:p>
        </w:tc>
        <w:tc>
          <w:tcPr>
            <w:tcW w:w="270" w:type="dxa"/>
          </w:tcPr>
          <w:p w14:paraId="2B1CEC3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9E72A4" w14:textId="411219B5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11,093</w:t>
            </w:r>
          </w:p>
        </w:tc>
      </w:tr>
      <w:tr w:rsidR="00D4301F" w:rsidRPr="006002E8" w14:paraId="66C7B74B" w14:textId="77777777" w:rsidTr="00CC71C6">
        <w:trPr>
          <w:trHeight w:hRule="exact" w:val="374"/>
        </w:trPr>
        <w:tc>
          <w:tcPr>
            <w:tcW w:w="4230" w:type="dxa"/>
          </w:tcPr>
          <w:p w14:paraId="4CDA6A91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23717B6" w14:textId="009094C1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695958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3974CE9" w14:textId="44B00F49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E8F2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7164C" w14:textId="2D81D455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1,627</w:t>
            </w:r>
          </w:p>
        </w:tc>
        <w:tc>
          <w:tcPr>
            <w:tcW w:w="270" w:type="dxa"/>
          </w:tcPr>
          <w:p w14:paraId="6D9F4BD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32E0021" w14:textId="6E7105C0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1,652</w:t>
            </w:r>
          </w:p>
        </w:tc>
      </w:tr>
      <w:tr w:rsidR="00D4301F" w:rsidRPr="006002E8" w14:paraId="728DE100" w14:textId="77777777" w:rsidTr="00CC71C6">
        <w:trPr>
          <w:trHeight w:hRule="exact" w:val="374"/>
        </w:trPr>
        <w:tc>
          <w:tcPr>
            <w:tcW w:w="4230" w:type="dxa"/>
          </w:tcPr>
          <w:p w14:paraId="16CFB920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9FDC449" w14:textId="45A75BB9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5FFF2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8CD7FAD" w14:textId="31473950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A7BBE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085A1" w14:textId="7513C750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70" w:type="dxa"/>
          </w:tcPr>
          <w:p w14:paraId="77733CDD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F2E026" w14:textId="00F67E28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</w:p>
        </w:tc>
      </w:tr>
      <w:tr w:rsidR="00D4301F" w:rsidRPr="006002E8" w14:paraId="270C768C" w14:textId="77777777" w:rsidTr="00CC71C6">
        <w:trPr>
          <w:trHeight w:hRule="exact" w:val="374"/>
        </w:trPr>
        <w:tc>
          <w:tcPr>
            <w:tcW w:w="4230" w:type="dxa"/>
          </w:tcPr>
          <w:p w14:paraId="47FDBCFA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6C47A5F3" w14:textId="4076971C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B6410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1E99D28" w14:textId="146E8B15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3EEBC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85935" w14:textId="26AFF0BC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2EB32244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3666A4" w14:textId="0B526B1F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D4301F" w:rsidRPr="006002E8" w14:paraId="7CF93173" w14:textId="77777777" w:rsidTr="00CC71C6">
        <w:trPr>
          <w:trHeight w:hRule="exact" w:val="374"/>
        </w:trPr>
        <w:tc>
          <w:tcPr>
            <w:tcW w:w="4230" w:type="dxa"/>
          </w:tcPr>
          <w:p w14:paraId="242CB1F3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61B38FFE" w14:textId="208FD661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0A7DF83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366F13" w14:textId="6FDA5003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FCE2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43BA8" w14:textId="60E95426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3191813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15CA28" w14:textId="73E44CA4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D4301F" w:rsidRPr="006002E8" w14:paraId="39C59D91" w14:textId="77777777" w:rsidTr="00CC71C6">
        <w:trPr>
          <w:trHeight w:hRule="exact" w:val="374"/>
        </w:trPr>
        <w:tc>
          <w:tcPr>
            <w:tcW w:w="4230" w:type="dxa"/>
          </w:tcPr>
          <w:p w14:paraId="7EEB0F92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1AC14B8D" w14:textId="1DB20FB8" w:rsidR="00D4301F" w:rsidRPr="006002E8" w:rsidRDefault="00D4301F" w:rsidP="00D430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47C2F4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B2E5C1C" w14:textId="6F4DD6A7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0632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9C0B7" w14:textId="1E776C32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54A300A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5BD34B" w14:textId="7F4EF382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</w:tr>
      <w:tr w:rsidR="00D4301F" w:rsidRPr="006002E8" w14:paraId="6D6E32A1" w14:textId="77777777" w:rsidTr="00CC71C6">
        <w:trPr>
          <w:trHeight w:hRule="exact" w:val="374"/>
        </w:trPr>
        <w:tc>
          <w:tcPr>
            <w:tcW w:w="4230" w:type="dxa"/>
          </w:tcPr>
          <w:p w14:paraId="6D3A9BCA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C778599" w14:textId="5311B7F8" w:rsidR="00D4301F" w:rsidRPr="006002E8" w:rsidRDefault="00D4301F" w:rsidP="00D430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4D2A1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B551A75" w14:textId="1830B8CF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4F3B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76F9B" w14:textId="75B96124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1,957</w:t>
            </w:r>
          </w:p>
        </w:tc>
        <w:tc>
          <w:tcPr>
            <w:tcW w:w="270" w:type="dxa"/>
          </w:tcPr>
          <w:p w14:paraId="77314DE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9863A0F" w14:textId="12E0ADC0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1,839</w:t>
            </w:r>
          </w:p>
        </w:tc>
      </w:tr>
      <w:tr w:rsidR="00D4301F" w:rsidRPr="006002E8" w14:paraId="16CE11CD" w14:textId="77777777" w:rsidTr="00CC71C6">
        <w:trPr>
          <w:trHeight w:hRule="exact" w:val="374"/>
        </w:trPr>
        <w:tc>
          <w:tcPr>
            <w:tcW w:w="4230" w:type="dxa"/>
          </w:tcPr>
          <w:p w14:paraId="37993AE2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0C74B544" w14:textId="69CB92C9" w:rsidR="00D4301F" w:rsidRPr="006002E8" w:rsidRDefault="00D4301F" w:rsidP="00D430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45A97E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282DE46" w14:textId="202EA5A8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5FD6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7D17A" w14:textId="231858DF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7C9C2CD4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70C1F8" w14:textId="50766B6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</w:tr>
      <w:tr w:rsidR="00D4301F" w:rsidRPr="006002E8" w14:paraId="3BC909B3" w14:textId="77777777" w:rsidTr="00CC71C6">
        <w:trPr>
          <w:trHeight w:hRule="exact" w:val="374"/>
        </w:trPr>
        <w:tc>
          <w:tcPr>
            <w:tcW w:w="4230" w:type="dxa"/>
          </w:tcPr>
          <w:p w14:paraId="7A8D9C9E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25BE4D9D" w14:textId="41CB263A" w:rsidR="00D4301F" w:rsidRPr="006002E8" w:rsidRDefault="00D4301F" w:rsidP="00D430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B44F63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0564A26" w14:textId="3895EA4F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67950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E20A9" w14:textId="0F7F9F22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331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FC7E6C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2ED7C5F" w14:textId="6A032149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</w:tr>
      <w:tr w:rsidR="00D4301F" w:rsidRPr="006002E8" w14:paraId="4CA4DC7C" w14:textId="77777777" w:rsidTr="00CC71C6">
        <w:trPr>
          <w:trHeight w:hRule="exact" w:val="374"/>
        </w:trPr>
        <w:tc>
          <w:tcPr>
            <w:tcW w:w="4230" w:type="dxa"/>
          </w:tcPr>
          <w:p w14:paraId="2A85F2EB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6FC4E182" w14:textId="2986468E" w:rsidR="00D4301F" w:rsidRPr="006002E8" w:rsidRDefault="00D4301F" w:rsidP="00D430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0C24A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FE6C7DA" w14:textId="6A4AAF17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DBE0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0D9FB" w14:textId="6C6EE38D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6477432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59231D" w14:textId="1520E9AE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261</w:t>
            </w:r>
          </w:p>
        </w:tc>
      </w:tr>
      <w:tr w:rsidR="00D4301F" w:rsidRPr="006002E8" w14:paraId="5B08F723" w14:textId="77777777" w:rsidTr="00CC71C6">
        <w:trPr>
          <w:trHeight w:hRule="exact" w:val="353"/>
        </w:trPr>
        <w:tc>
          <w:tcPr>
            <w:tcW w:w="4230" w:type="dxa"/>
          </w:tcPr>
          <w:p w14:paraId="6BAB6FCA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AEC840E" w14:textId="77777777" w:rsidR="00D4301F" w:rsidRPr="006002E8" w:rsidRDefault="00D4301F" w:rsidP="00D430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92E7A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CEA279" w14:textId="77777777" w:rsidR="00D4301F" w:rsidRPr="006002E8" w:rsidRDefault="00D4301F" w:rsidP="00D4301F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BF8DD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7085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977AC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4CD15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301F" w:rsidRPr="006002E8" w14:paraId="66A007A2" w14:textId="77777777" w:rsidTr="00CC71C6">
        <w:trPr>
          <w:trHeight w:hRule="exact" w:val="374"/>
        </w:trPr>
        <w:tc>
          <w:tcPr>
            <w:tcW w:w="4230" w:type="dxa"/>
          </w:tcPr>
          <w:p w14:paraId="01FDDA74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2B2345D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98F8B5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E03706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ABD7E2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5E6A6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EE373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5C8E25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301F" w:rsidRPr="006002E8" w14:paraId="30E36612" w14:textId="77777777" w:rsidTr="00890C49">
        <w:trPr>
          <w:trHeight w:hRule="exact" w:val="374"/>
        </w:trPr>
        <w:tc>
          <w:tcPr>
            <w:tcW w:w="4230" w:type="dxa"/>
          </w:tcPr>
          <w:p w14:paraId="2451BE80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6F05F682" w14:textId="4446C3EC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3" w:type="dxa"/>
            <w:shd w:val="clear" w:color="auto" w:fill="auto"/>
          </w:tcPr>
          <w:p w14:paraId="52CEDA6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49D80F3" w14:textId="4E2BEFC1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0968DAD3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9F7D63" w14:textId="73957F72" w:rsidR="00D4301F" w:rsidRPr="006002E8" w:rsidRDefault="00D4301F" w:rsidP="0034109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9A034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527D6DA0" w14:textId="1B232099" w:rsidR="00D4301F" w:rsidRPr="006002E8" w:rsidRDefault="00D4301F" w:rsidP="0034109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301F" w:rsidRPr="006002E8" w14:paraId="205B15B1" w14:textId="77777777" w:rsidTr="00CC71C6">
        <w:trPr>
          <w:trHeight w:hRule="exact" w:val="344"/>
        </w:trPr>
        <w:tc>
          <w:tcPr>
            <w:tcW w:w="4230" w:type="dxa"/>
          </w:tcPr>
          <w:p w14:paraId="1ECF9D4D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1DD267D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BE781C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B6A3F66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60F2E4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F6F4E4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C1BF17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770BF24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D4301F" w:rsidRPr="006002E8" w14:paraId="7B7B5EC0" w14:textId="77777777" w:rsidTr="00CC71C6">
        <w:trPr>
          <w:trHeight w:hRule="exact" w:val="374"/>
        </w:trPr>
        <w:tc>
          <w:tcPr>
            <w:tcW w:w="4230" w:type="dxa"/>
          </w:tcPr>
          <w:p w14:paraId="615BF73F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02924D3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5766C92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30068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AC61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CF3A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BD506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C13782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301F" w:rsidRPr="006002E8" w14:paraId="7007D5E4" w14:textId="77777777" w:rsidTr="00CC71C6">
        <w:trPr>
          <w:trHeight w:hRule="exact" w:val="374"/>
        </w:trPr>
        <w:tc>
          <w:tcPr>
            <w:tcW w:w="4230" w:type="dxa"/>
          </w:tcPr>
          <w:p w14:paraId="46EED480" w14:textId="77777777" w:rsidR="00D4301F" w:rsidRPr="00A851B4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97697110"/>
            <w:r w:rsidRPr="00A851B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bookmarkEnd w:id="2"/>
          </w:p>
        </w:tc>
        <w:tc>
          <w:tcPr>
            <w:tcW w:w="1062" w:type="dxa"/>
          </w:tcPr>
          <w:p w14:paraId="535B09F1" w14:textId="77777777" w:rsidR="00D4301F" w:rsidRPr="00A851B4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6993B6A" w14:textId="77777777" w:rsidR="00D4301F" w:rsidRPr="00A851B4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F893BAF" w14:textId="77777777" w:rsidR="00D4301F" w:rsidRPr="00A851B4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C36AC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576E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0FE89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5BC7A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301F" w:rsidRPr="006002E8" w14:paraId="170FB444" w14:textId="77777777" w:rsidTr="000131F1">
        <w:trPr>
          <w:trHeight w:hRule="exact" w:val="389"/>
        </w:trPr>
        <w:tc>
          <w:tcPr>
            <w:tcW w:w="4230" w:type="dxa"/>
          </w:tcPr>
          <w:p w14:paraId="77A585CF" w14:textId="77777777" w:rsidR="00D4301F" w:rsidRPr="00A851B4" w:rsidRDefault="00D4301F" w:rsidP="00D4301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A851B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40B4B50" w14:textId="1C1BE5C2" w:rsidR="00D4301F" w:rsidRPr="000F1574" w:rsidRDefault="000456C1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4301F"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243" w:type="dxa"/>
          </w:tcPr>
          <w:p w14:paraId="6055124E" w14:textId="77777777" w:rsidR="00D4301F" w:rsidRPr="000F1574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AC16CC" w14:textId="5D487D42" w:rsidR="00D4301F" w:rsidRPr="000F1574" w:rsidRDefault="00ED57AC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4301F"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456C1"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76F36F7D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91760" w14:textId="4B3C195A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6,983</w:t>
            </w:r>
          </w:p>
        </w:tc>
        <w:tc>
          <w:tcPr>
            <w:tcW w:w="270" w:type="dxa"/>
          </w:tcPr>
          <w:p w14:paraId="1BD2BF94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0C546C" w14:textId="735D720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6,722</w:t>
            </w:r>
          </w:p>
        </w:tc>
      </w:tr>
      <w:tr w:rsidR="00D4301F" w:rsidRPr="006002E8" w14:paraId="384F1E44" w14:textId="77777777" w:rsidTr="00CC71C6">
        <w:trPr>
          <w:trHeight w:hRule="exact" w:val="374"/>
        </w:trPr>
        <w:tc>
          <w:tcPr>
            <w:tcW w:w="4230" w:type="dxa"/>
          </w:tcPr>
          <w:p w14:paraId="50834016" w14:textId="77777777" w:rsidR="00D4301F" w:rsidRPr="006002E8" w:rsidRDefault="00D4301F" w:rsidP="00D4301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3E6C59" w14:textId="3274625C" w:rsidR="00D4301F" w:rsidRPr="000F1574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43" w:type="dxa"/>
          </w:tcPr>
          <w:p w14:paraId="33CF82CD" w14:textId="77777777" w:rsidR="00D4301F" w:rsidRPr="000F1574" w:rsidRDefault="00D4301F" w:rsidP="00D4301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D9BE9A" w14:textId="4D261EF8" w:rsidR="00D4301F" w:rsidRPr="000F1574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4E71E26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55B3" w14:textId="28BA97A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70" w:type="dxa"/>
          </w:tcPr>
          <w:p w14:paraId="6E6F640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5E577D" w14:textId="62EC7D43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</w:tr>
      <w:tr w:rsidR="00D4301F" w:rsidRPr="006002E8" w14:paraId="1CC00933" w14:textId="77777777" w:rsidTr="00CC71C6">
        <w:trPr>
          <w:trHeight w:hRule="exact" w:val="374"/>
        </w:trPr>
        <w:tc>
          <w:tcPr>
            <w:tcW w:w="4230" w:type="dxa"/>
          </w:tcPr>
          <w:p w14:paraId="4E48F7F6" w14:textId="77777777" w:rsidR="00D4301F" w:rsidRPr="006002E8" w:rsidRDefault="00D4301F" w:rsidP="00D430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05D695D" w14:textId="791F607A" w:rsidR="00D4301F" w:rsidRPr="000F1574" w:rsidRDefault="00ED57AC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</w:t>
            </w:r>
            <w:r w:rsidR="000456C1" w:rsidRPr="000F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0F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7A9FFC2F" w14:textId="77777777" w:rsidR="00D4301F" w:rsidRPr="000F1574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69A8A63" w14:textId="4F92314A" w:rsidR="00D4301F" w:rsidRPr="000F1574" w:rsidRDefault="00ED57AC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4301F" w:rsidRPr="000F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456C1" w:rsidRPr="000F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51BBE6C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1794C" w14:textId="6B0A6514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7,234</w:t>
            </w:r>
          </w:p>
        </w:tc>
        <w:tc>
          <w:tcPr>
            <w:tcW w:w="270" w:type="dxa"/>
          </w:tcPr>
          <w:p w14:paraId="57E72F0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B02FD66" w14:textId="258E63F6" w:rsidR="00D4301F" w:rsidRPr="006002E8" w:rsidRDefault="00D4301F" w:rsidP="00D4301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6,850</w:t>
            </w:r>
          </w:p>
        </w:tc>
      </w:tr>
      <w:tr w:rsidR="00D4301F" w:rsidRPr="006002E8" w14:paraId="7F324B86" w14:textId="77777777" w:rsidTr="00CC71C6">
        <w:trPr>
          <w:trHeight w:hRule="exact" w:val="356"/>
        </w:trPr>
        <w:tc>
          <w:tcPr>
            <w:tcW w:w="4230" w:type="dxa"/>
          </w:tcPr>
          <w:p w14:paraId="0E2DA686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5A109D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3C17C7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68DE5F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27BB62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4C530D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AF942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D92328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2688A1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544CD3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14074E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1690E3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652DD0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3F6EE5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3AA9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557631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A42D3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468452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301F" w:rsidRPr="006002E8" w14:paraId="26C6BE17" w14:textId="77777777" w:rsidTr="00CC71C6">
        <w:trPr>
          <w:trHeight w:hRule="exact" w:val="374"/>
        </w:trPr>
        <w:tc>
          <w:tcPr>
            <w:tcW w:w="4230" w:type="dxa"/>
          </w:tcPr>
          <w:p w14:paraId="478849C4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5282C83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486C13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B6723A4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CF2576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CB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09EE5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09EC9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301F" w:rsidRPr="006002E8" w14:paraId="6AFF08A7" w14:textId="77777777" w:rsidTr="00CC71C6">
        <w:trPr>
          <w:trHeight w:hRule="exact" w:val="374"/>
        </w:trPr>
        <w:tc>
          <w:tcPr>
            <w:tcW w:w="4230" w:type="dxa"/>
          </w:tcPr>
          <w:p w14:paraId="317752A5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49AA590F" w14:textId="12D1885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961,799</w:t>
            </w:r>
          </w:p>
        </w:tc>
        <w:tc>
          <w:tcPr>
            <w:tcW w:w="243" w:type="dxa"/>
          </w:tcPr>
          <w:p w14:paraId="27277B7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0B8C7CB" w14:textId="010C9112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991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828</w:t>
            </w:r>
          </w:p>
        </w:tc>
        <w:tc>
          <w:tcPr>
            <w:tcW w:w="270" w:type="dxa"/>
          </w:tcPr>
          <w:p w14:paraId="3BD593B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156BC" w14:textId="1BC66D9D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14,290</w:t>
            </w:r>
          </w:p>
        </w:tc>
        <w:tc>
          <w:tcPr>
            <w:tcW w:w="270" w:type="dxa"/>
          </w:tcPr>
          <w:p w14:paraId="61B9300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875670C" w14:textId="629D8811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12,071</w:t>
            </w:r>
          </w:p>
        </w:tc>
      </w:tr>
      <w:tr w:rsidR="00D4301F" w:rsidRPr="006002E8" w14:paraId="656FF461" w14:textId="77777777" w:rsidTr="00CC71C6">
        <w:trPr>
          <w:trHeight w:hRule="exact" w:val="374"/>
        </w:trPr>
        <w:tc>
          <w:tcPr>
            <w:tcW w:w="4230" w:type="dxa"/>
          </w:tcPr>
          <w:p w14:paraId="54FBF1F1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07D8D61" w14:textId="40014494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7,015</w:t>
            </w:r>
          </w:p>
        </w:tc>
        <w:tc>
          <w:tcPr>
            <w:tcW w:w="243" w:type="dxa"/>
          </w:tcPr>
          <w:p w14:paraId="4BA5B27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EBCF645" w14:textId="5A26109E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224089E3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6949F" w14:textId="23FCAAD3" w:rsidR="00D4301F" w:rsidRPr="006002E8" w:rsidRDefault="00D4301F" w:rsidP="00D430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B0525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3D54488C" w14:textId="5079DAC0" w:rsidR="00D4301F" w:rsidRPr="006002E8" w:rsidRDefault="00D4301F" w:rsidP="00D4301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301F" w:rsidRPr="006002E8" w14:paraId="647A574E" w14:textId="77777777" w:rsidTr="00CC71C6">
        <w:trPr>
          <w:trHeight w:hRule="exact" w:val="374"/>
        </w:trPr>
        <w:tc>
          <w:tcPr>
            <w:tcW w:w="4230" w:type="dxa"/>
          </w:tcPr>
          <w:p w14:paraId="12FF1F0F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6057328D" w14:textId="08B5184E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3,232</w:t>
            </w:r>
          </w:p>
        </w:tc>
        <w:tc>
          <w:tcPr>
            <w:tcW w:w="243" w:type="dxa"/>
          </w:tcPr>
          <w:p w14:paraId="0C3B3C9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903FE0" w14:textId="01585645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53EF581B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3D495" w14:textId="2F323566" w:rsidR="00D4301F" w:rsidRPr="006002E8" w:rsidRDefault="00D4301F" w:rsidP="00D430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CF2AA0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A31571" w14:textId="6DC9EB23" w:rsidR="00D4301F" w:rsidRPr="006002E8" w:rsidRDefault="00D4301F" w:rsidP="00D4301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301F" w:rsidRPr="006002E8" w14:paraId="6F13CB66" w14:textId="77777777" w:rsidTr="00CC71C6">
        <w:trPr>
          <w:trHeight w:hRule="exact" w:val="374"/>
        </w:trPr>
        <w:tc>
          <w:tcPr>
            <w:tcW w:w="4230" w:type="dxa"/>
          </w:tcPr>
          <w:p w14:paraId="44744193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3B047001" w14:textId="433FB201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43" w:type="dxa"/>
          </w:tcPr>
          <w:p w14:paraId="3449BAC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8EDA55" w14:textId="34F23DFA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025A9C4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2A7934" w14:textId="34374E3E" w:rsidR="00D4301F" w:rsidRPr="006002E8" w:rsidRDefault="00D4301F" w:rsidP="00D430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8B42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A535F5" w14:textId="764E936D" w:rsidR="00D4301F" w:rsidRPr="006002E8" w:rsidRDefault="00D4301F" w:rsidP="00D4301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301F" w:rsidRPr="006002E8" w14:paraId="3C8F07A5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56EE843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6AD134DE" w14:textId="4ABD3C68" w:rsidR="00D4301F" w:rsidRPr="006002E8" w:rsidRDefault="00366A98" w:rsidP="00D430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3" w:type="dxa"/>
            <w:shd w:val="clear" w:color="auto" w:fill="auto"/>
          </w:tcPr>
          <w:p w14:paraId="76E62361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E82E74" w14:textId="4C408067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74B1FD5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112CC8" w14:textId="48C15F3D" w:rsidR="00D4301F" w:rsidRPr="006002E8" w:rsidRDefault="00D4301F" w:rsidP="00D430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FDEE7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E47337C" w14:textId="3F7AA439" w:rsidR="00D4301F" w:rsidRPr="006002E8" w:rsidRDefault="00D4301F" w:rsidP="00D4301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301F" w:rsidRPr="006002E8" w14:paraId="5A687930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625187C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68293B30" w14:textId="513A51CF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43" w:type="dxa"/>
            <w:shd w:val="clear" w:color="auto" w:fill="auto"/>
          </w:tcPr>
          <w:p w14:paraId="10D0A118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EC0C47A" w14:textId="618AD9ED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343E3CFC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66005" w14:textId="3D6F8246" w:rsidR="00D4301F" w:rsidRPr="006002E8" w:rsidRDefault="00D4301F" w:rsidP="00D430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E7CCE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A56AE46" w14:textId="5EFB00A3" w:rsidR="00D4301F" w:rsidRPr="006002E8" w:rsidRDefault="00D4301F" w:rsidP="00D4301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301F" w:rsidRPr="006002E8" w14:paraId="335FA6E1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4FE0465" w14:textId="77777777" w:rsidR="00D4301F" w:rsidRPr="006002E8" w:rsidRDefault="00D4301F" w:rsidP="00D4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4FFB8E5A" w14:textId="59069874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1,995</w:t>
            </w:r>
          </w:p>
        </w:tc>
        <w:tc>
          <w:tcPr>
            <w:tcW w:w="243" w:type="dxa"/>
            <w:shd w:val="clear" w:color="auto" w:fill="auto"/>
          </w:tcPr>
          <w:p w14:paraId="0090EFAF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5347D002" w14:textId="26D74DD6" w:rsidR="00D4301F" w:rsidRPr="006002E8" w:rsidRDefault="00D4301F" w:rsidP="00D430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0503C8DA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3D1641" w14:textId="79E58C78" w:rsidR="00D4301F" w:rsidRPr="006002E8" w:rsidRDefault="00D4301F" w:rsidP="00D430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BAB42" w14:textId="77777777" w:rsidR="00D4301F" w:rsidRPr="006002E8" w:rsidRDefault="00D4301F" w:rsidP="00D4301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835CF55" w14:textId="5E545690" w:rsidR="00D4301F" w:rsidRPr="006002E8" w:rsidRDefault="00D4301F" w:rsidP="00D4301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52FCB6D" w14:textId="77777777" w:rsidR="002A46A7" w:rsidRPr="006002E8" w:rsidRDefault="002A46A7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F7EADD4" w14:textId="1B06E37C" w:rsidR="00907567" w:rsidRPr="006002E8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002E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002E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="007510C2" w:rsidRPr="006002E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ได้ประกาศจ่ายเงินปันผลเป็น</w:t>
      </w:r>
      <w:r w:rsidR="002B4AEF"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="002B4AEF" w:rsidRPr="006002E8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="002B4AEF" w:rsidRPr="006002E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2B4AEF"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2567 </w:t>
      </w: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จำนวนเงินทั้งสิ้น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 151.93 </w:t>
      </w: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 74.44 </w:t>
      </w: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 7</w:t>
      </w:r>
      <w:r w:rsidR="001A0AFD" w:rsidRPr="006002E8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.49 </w:t>
      </w:r>
      <w:r w:rsidRPr="006002E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6002E8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6002E8">
        <w:rPr>
          <w:rFonts w:asciiTheme="majorBidi" w:hAnsiTheme="majorBidi" w:cstheme="majorBidi"/>
          <w:sz w:val="28"/>
          <w:szCs w:val="28"/>
          <w:lang w:eastAsia="ja-JP"/>
        </w:rPr>
        <w:t xml:space="preserve"> 2567</w:t>
      </w:r>
    </w:p>
    <w:p w14:paraId="2625838C" w14:textId="77777777" w:rsidR="00B222E2" w:rsidRPr="006002E8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6B824137" w14:textId="26A3B82E" w:rsidR="002B4AEF" w:rsidRPr="006002E8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875A4" w:rsidRPr="006002E8">
        <w:rPr>
          <w:rFonts w:asciiTheme="majorBidi" w:hAnsiTheme="majorBidi" w:cstheme="majorBidi"/>
          <w:sz w:val="28"/>
          <w:szCs w:val="28"/>
        </w:rPr>
        <w:t xml:space="preserve">31 </w:t>
      </w:r>
      <w:r w:rsidR="007875A4" w:rsidRPr="006002E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875A4" w:rsidRPr="006002E8">
        <w:rPr>
          <w:rFonts w:asciiTheme="majorBidi" w:hAnsiTheme="majorBidi" w:cstheme="majorBidi"/>
          <w:sz w:val="28"/>
          <w:szCs w:val="28"/>
        </w:rPr>
        <w:t>2568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6002E8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6002E8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6002E8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="00BF344F" w:rsidRPr="006002E8">
        <w:rPr>
          <w:rFonts w:asciiTheme="majorBidi" w:hAnsiTheme="majorBidi" w:cstheme="majorBidi"/>
          <w:sz w:val="28"/>
          <w:szCs w:val="28"/>
        </w:rPr>
        <w:t>6.8</w:t>
      </w:r>
      <w:r w:rsidR="00CE6E82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002E8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6002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6002E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875A4" w:rsidRPr="006002E8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6002E8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6002E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6002E8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71DD8730" w14:textId="77777777" w:rsidR="002B4AEF" w:rsidRPr="006002E8" w:rsidRDefault="002B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6002E8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A3481C" w14:textId="32488597" w:rsidR="004F312E" w:rsidRPr="006002E8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ยอดคงเหลือกับกิจการที่เกี่ยวข้องกัน </w:t>
      </w:r>
      <w:r w:rsidR="00764E95" w:rsidRPr="006002E8">
        <w:rPr>
          <w:rFonts w:asciiTheme="majorBidi" w:hAnsiTheme="majorBidi" w:hint="cs"/>
          <w:sz w:val="28"/>
          <w:szCs w:val="28"/>
          <w:cs/>
        </w:rPr>
        <w:t>ณ</w:t>
      </w:r>
      <w:r w:rsidR="00764E95"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6002E8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6002E8">
        <w:rPr>
          <w:rFonts w:asciiTheme="majorBidi" w:hAnsiTheme="majorBidi"/>
          <w:sz w:val="28"/>
          <w:szCs w:val="28"/>
        </w:rPr>
        <w:t xml:space="preserve">31 </w:t>
      </w:r>
      <w:r w:rsidR="007875A4" w:rsidRPr="006002E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7875A4" w:rsidRPr="006002E8">
        <w:rPr>
          <w:rFonts w:asciiTheme="majorBidi" w:hAnsiTheme="majorBidi"/>
          <w:sz w:val="28"/>
          <w:szCs w:val="28"/>
        </w:rPr>
        <w:t>2568</w:t>
      </w:r>
      <w:r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และ</w:t>
      </w:r>
      <w:r w:rsidRPr="006002E8">
        <w:rPr>
          <w:rFonts w:asciiTheme="majorBidi" w:hAnsiTheme="majorBidi" w:cstheme="majorBidi"/>
          <w:sz w:val="28"/>
          <w:szCs w:val="28"/>
        </w:rPr>
        <w:t xml:space="preserve"> 31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002E8">
        <w:rPr>
          <w:rFonts w:asciiTheme="majorBidi" w:hAnsiTheme="majorBidi" w:cstheme="majorBidi"/>
          <w:sz w:val="28"/>
          <w:szCs w:val="28"/>
        </w:rPr>
        <w:t>256</w:t>
      </w:r>
      <w:r w:rsidR="007875A4" w:rsidRPr="006002E8">
        <w:rPr>
          <w:rFonts w:asciiTheme="majorBidi" w:hAnsiTheme="majorBidi" w:cstheme="majorBidi"/>
          <w:sz w:val="28"/>
          <w:szCs w:val="28"/>
        </w:rPr>
        <w:t>7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6002E8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6002E8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6002E8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6002E8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6002E8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6002E8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5A4" w:rsidRPr="006002E8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6BE3F3E1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7CA4832" w14:textId="77777777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7875A4" w:rsidRPr="006002E8" w:rsidRDefault="007875A4" w:rsidP="007875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53429129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</w:tcPr>
          <w:p w14:paraId="3A63D62A" w14:textId="77777777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76C09535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875A4" w:rsidRPr="006002E8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376C589B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B666960" w14:textId="77777777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7B657D04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1254639" w14:textId="77777777" w:rsidR="007875A4" w:rsidRPr="006002E8" w:rsidRDefault="007875A4" w:rsidP="007875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21154284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C8FC8A7" w14:textId="77777777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335A1A54" w:rsidR="007875A4" w:rsidRPr="006002E8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131F1" w:rsidRPr="006002E8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0131F1" w:rsidRPr="006002E8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0131F1" w:rsidRPr="006002E8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6002E8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0131F1" w:rsidRPr="006002E8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0131F1" w:rsidRPr="006002E8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875A4" w:rsidRPr="006002E8" w14:paraId="59346CD8" w14:textId="77777777" w:rsidTr="000D42E5">
        <w:tc>
          <w:tcPr>
            <w:tcW w:w="3690" w:type="dxa"/>
          </w:tcPr>
          <w:p w14:paraId="67D1C35C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4319B687" w:rsidR="007875A4" w:rsidRPr="006002E8" w:rsidRDefault="005E68BA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6808F2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077DD6A7" w:rsidR="007875A4" w:rsidRPr="006002E8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3DF14E24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51,429</w:t>
            </w:r>
          </w:p>
        </w:tc>
        <w:tc>
          <w:tcPr>
            <w:tcW w:w="262" w:type="dxa"/>
          </w:tcPr>
          <w:p w14:paraId="60CD8B5B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454394BE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45,172</w:t>
            </w:r>
          </w:p>
        </w:tc>
      </w:tr>
      <w:tr w:rsidR="007875A4" w:rsidRPr="006002E8" w14:paraId="379E6696" w14:textId="77777777" w:rsidTr="000D42E5">
        <w:tc>
          <w:tcPr>
            <w:tcW w:w="3690" w:type="dxa"/>
          </w:tcPr>
          <w:p w14:paraId="4B4088D6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2A313190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260,357</w:t>
            </w:r>
          </w:p>
        </w:tc>
        <w:tc>
          <w:tcPr>
            <w:tcW w:w="270" w:type="dxa"/>
          </w:tcPr>
          <w:p w14:paraId="5A9C87F1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01A075AD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175,539</w:t>
            </w:r>
          </w:p>
        </w:tc>
        <w:tc>
          <w:tcPr>
            <w:tcW w:w="236" w:type="dxa"/>
          </w:tcPr>
          <w:p w14:paraId="30458F4D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01F88427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7,542</w:t>
            </w:r>
          </w:p>
        </w:tc>
        <w:tc>
          <w:tcPr>
            <w:tcW w:w="262" w:type="dxa"/>
          </w:tcPr>
          <w:p w14:paraId="00DF3E49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4CAE216D" w:rsidR="007875A4" w:rsidRPr="006002E8" w:rsidRDefault="007875A4" w:rsidP="007875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75A4" w:rsidRPr="006002E8" w14:paraId="6410462C" w14:textId="77777777" w:rsidTr="000D42E5">
        <w:tc>
          <w:tcPr>
            <w:tcW w:w="3690" w:type="dxa"/>
          </w:tcPr>
          <w:p w14:paraId="52D256E7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2838023C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260,357</w:t>
            </w:r>
          </w:p>
        </w:tc>
        <w:tc>
          <w:tcPr>
            <w:tcW w:w="270" w:type="dxa"/>
          </w:tcPr>
          <w:p w14:paraId="0516DE3A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03CF1963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175,539</w:t>
            </w:r>
          </w:p>
        </w:tc>
        <w:tc>
          <w:tcPr>
            <w:tcW w:w="236" w:type="dxa"/>
          </w:tcPr>
          <w:p w14:paraId="1F9CA56D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17B7A549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58,971</w:t>
            </w:r>
          </w:p>
        </w:tc>
        <w:tc>
          <w:tcPr>
            <w:tcW w:w="262" w:type="dxa"/>
          </w:tcPr>
          <w:p w14:paraId="56C35C72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4F453BB9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45,172</w:t>
            </w:r>
          </w:p>
        </w:tc>
      </w:tr>
      <w:tr w:rsidR="000D42E5" w:rsidRPr="006002E8" w14:paraId="0C66B3D0" w14:textId="77777777" w:rsidTr="00A4269F">
        <w:trPr>
          <w:trHeight w:hRule="exact" w:val="338"/>
        </w:trPr>
        <w:tc>
          <w:tcPr>
            <w:tcW w:w="3690" w:type="dxa"/>
          </w:tcPr>
          <w:p w14:paraId="081BC99A" w14:textId="74B23CA3" w:rsidR="000D42E5" w:rsidRPr="006002E8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11D890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5DCCBF5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A63F0A6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13DBD5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FE557D1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D42E5" w:rsidRPr="006002E8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1C4CFEC6" w:rsidR="000D42E5" w:rsidRPr="006002E8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060C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190" w:type="dxa"/>
          </w:tcPr>
          <w:p w14:paraId="1F165CF2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0D42E5" w:rsidRPr="006002E8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75A4" w:rsidRPr="006002E8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4C7C1ECD" w:rsidR="007875A4" w:rsidRPr="006002E8" w:rsidRDefault="005E68BA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C2FC9DB" w:rsidR="007875A4" w:rsidRPr="006002E8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6D6595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63B332F1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1,223</w:t>
            </w:r>
          </w:p>
        </w:tc>
        <w:tc>
          <w:tcPr>
            <w:tcW w:w="262" w:type="dxa"/>
          </w:tcPr>
          <w:p w14:paraId="7420042A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570610AA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</w:tr>
      <w:tr w:rsidR="007875A4" w:rsidRPr="006002E8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70BCD3AC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70" w:type="dxa"/>
          </w:tcPr>
          <w:p w14:paraId="0D169136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005FCE26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529320A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6CB624FC" w:rsidR="007875A4" w:rsidRPr="006002E8" w:rsidRDefault="005E68BA" w:rsidP="007875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1EBA3775" w:rsidR="007875A4" w:rsidRPr="006002E8" w:rsidRDefault="007875A4" w:rsidP="007875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875A4" w:rsidRPr="006002E8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1219B834" w:rsidR="007875A4" w:rsidRPr="006002E8" w:rsidRDefault="005E68BA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70" w:type="dxa"/>
          </w:tcPr>
          <w:p w14:paraId="4C9F8E63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76743762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76AFC8BF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1C01F10A" w:rsidR="007875A4" w:rsidRPr="006002E8" w:rsidRDefault="00D4301F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1,223</w:t>
            </w:r>
          </w:p>
        </w:tc>
        <w:tc>
          <w:tcPr>
            <w:tcW w:w="262" w:type="dxa"/>
          </w:tcPr>
          <w:p w14:paraId="558DFD58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68EE3F72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1,304</w:t>
            </w:r>
          </w:p>
        </w:tc>
      </w:tr>
      <w:tr w:rsidR="007875A4" w:rsidRPr="006002E8" w14:paraId="226A1B2B" w14:textId="77777777" w:rsidTr="00A4269F">
        <w:trPr>
          <w:trHeight w:hRule="exact" w:val="338"/>
        </w:trPr>
        <w:tc>
          <w:tcPr>
            <w:tcW w:w="3690" w:type="dxa"/>
          </w:tcPr>
          <w:p w14:paraId="06FE5E53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FA3B5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875A4" w:rsidRPr="006002E8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7875A4" w:rsidRPr="006002E8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002" w:rsidRPr="006002E8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3F963373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637D918D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C1B1F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22620340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47,500</w:t>
            </w:r>
          </w:p>
        </w:tc>
        <w:tc>
          <w:tcPr>
            <w:tcW w:w="262" w:type="dxa"/>
          </w:tcPr>
          <w:p w14:paraId="46296F85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1704DE3F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,500</w:t>
            </w:r>
          </w:p>
        </w:tc>
      </w:tr>
      <w:tr w:rsidR="00025002" w:rsidRPr="006002E8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468F100F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6345CC7A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21D07F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5C852A6B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133,250</w:t>
            </w:r>
          </w:p>
        </w:tc>
        <w:tc>
          <w:tcPr>
            <w:tcW w:w="262" w:type="dxa"/>
          </w:tcPr>
          <w:p w14:paraId="2001FB42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30CEC498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133,250</w:t>
            </w:r>
          </w:p>
        </w:tc>
      </w:tr>
      <w:tr w:rsidR="00025002" w:rsidRPr="006002E8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20C42F15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07C240A3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0A183C6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  <w:tc>
          <w:tcPr>
            <w:tcW w:w="262" w:type="dxa"/>
          </w:tcPr>
          <w:p w14:paraId="4C6A9A6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0758CD6B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  <w:tr w:rsidR="00025002" w:rsidRPr="006002E8" w14:paraId="38E7B605" w14:textId="77777777" w:rsidTr="00A4269F">
        <w:trPr>
          <w:trHeight w:val="359"/>
        </w:trPr>
        <w:tc>
          <w:tcPr>
            <w:tcW w:w="3690" w:type="dxa"/>
          </w:tcPr>
          <w:p w14:paraId="3A87FA3D" w14:textId="0E490F34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0D97CB82" w14:textId="539EBD8B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E160B6E" w14:textId="3C84F459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25002" w:rsidRPr="006002E8" w14:paraId="39A8D541" w14:textId="77777777" w:rsidTr="000D42E5">
        <w:tc>
          <w:tcPr>
            <w:tcW w:w="3690" w:type="dxa"/>
          </w:tcPr>
          <w:p w14:paraId="5DA42D07" w14:textId="39711AAE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002" w:rsidRPr="006002E8" w14:paraId="5DA389EE" w14:textId="77777777" w:rsidTr="000D42E5">
        <w:tc>
          <w:tcPr>
            <w:tcW w:w="3690" w:type="dxa"/>
          </w:tcPr>
          <w:p w14:paraId="68AAE727" w14:textId="4D8D4F18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0CBAA829" w:rsidR="00025002" w:rsidRPr="006002E8" w:rsidRDefault="00025002" w:rsidP="00025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199E3DE3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5BF0649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4172C8E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16FFF3DA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</w:tr>
      <w:tr w:rsidR="00025002" w:rsidRPr="006002E8" w14:paraId="4A9B0D90" w14:textId="77777777" w:rsidTr="000D42E5">
        <w:tc>
          <w:tcPr>
            <w:tcW w:w="3690" w:type="dxa"/>
          </w:tcPr>
          <w:p w14:paraId="2C3EB88E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619F2DEC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1,597</w:t>
            </w:r>
          </w:p>
        </w:tc>
        <w:tc>
          <w:tcPr>
            <w:tcW w:w="270" w:type="dxa"/>
          </w:tcPr>
          <w:p w14:paraId="5A4EBE7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66B8E596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36" w:type="dxa"/>
          </w:tcPr>
          <w:p w14:paraId="53F9CF2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5121593E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743AADFC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25002" w:rsidRPr="006002E8" w14:paraId="11249602" w14:textId="77777777" w:rsidTr="000D42E5">
        <w:tc>
          <w:tcPr>
            <w:tcW w:w="3690" w:type="dxa"/>
          </w:tcPr>
          <w:p w14:paraId="39641791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657675DC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1,597</w:t>
            </w:r>
          </w:p>
        </w:tc>
        <w:tc>
          <w:tcPr>
            <w:tcW w:w="270" w:type="dxa"/>
          </w:tcPr>
          <w:p w14:paraId="36420C3D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  <w:tab w:val="decimal" w:pos="963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5E4C8734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36" w:type="dxa"/>
          </w:tcPr>
          <w:p w14:paraId="0489F9CA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0F7ADDA0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0D16AEE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0A319ACE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241</w:t>
            </w:r>
          </w:p>
        </w:tc>
      </w:tr>
      <w:tr w:rsidR="00025002" w:rsidRPr="006002E8" w14:paraId="2F6BC09C" w14:textId="77777777" w:rsidTr="00A4269F">
        <w:trPr>
          <w:trHeight w:val="224"/>
        </w:trPr>
        <w:tc>
          <w:tcPr>
            <w:tcW w:w="3690" w:type="dxa"/>
          </w:tcPr>
          <w:p w14:paraId="439B77D5" w14:textId="5A336761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81DEFF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25C0C9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3FB28E03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002" w:rsidRPr="006002E8" w14:paraId="7895301C" w14:textId="77777777" w:rsidTr="000D42E5">
        <w:tc>
          <w:tcPr>
            <w:tcW w:w="3690" w:type="dxa"/>
          </w:tcPr>
          <w:p w14:paraId="53C8EE99" w14:textId="415D3F04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5F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445" w:type="dxa"/>
            <w:gridSpan w:val="7"/>
          </w:tcPr>
          <w:p w14:paraId="5E7639D3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002" w:rsidRPr="006002E8" w14:paraId="74FEFCC2" w14:textId="77777777" w:rsidTr="000D42E5">
        <w:tc>
          <w:tcPr>
            <w:tcW w:w="3690" w:type="dxa"/>
          </w:tcPr>
          <w:p w14:paraId="0E63A7EC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301A93F2" w:rsidR="00025002" w:rsidRPr="006002E8" w:rsidRDefault="00025002" w:rsidP="00025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3CA60C4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CB1094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1A35DD39" w:rsidR="00025002" w:rsidRPr="006002E8" w:rsidRDefault="00025002" w:rsidP="00FB35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2" w:type="dxa"/>
          </w:tcPr>
          <w:p w14:paraId="3FC1B1F5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39FCD674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025002" w:rsidRPr="006002E8" w14:paraId="5FD9D51E" w14:textId="77777777" w:rsidTr="000D42E5">
        <w:tc>
          <w:tcPr>
            <w:tcW w:w="3690" w:type="dxa"/>
          </w:tcPr>
          <w:p w14:paraId="75339E87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588453C8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5,030</w:t>
            </w:r>
          </w:p>
        </w:tc>
        <w:tc>
          <w:tcPr>
            <w:tcW w:w="270" w:type="dxa"/>
          </w:tcPr>
          <w:p w14:paraId="64CAA5A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4931CFAB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36" w:type="dxa"/>
          </w:tcPr>
          <w:p w14:paraId="7561E81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2CB61584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33BBE9B9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25002" w:rsidRPr="006002E8" w14:paraId="48C5514A" w14:textId="77777777" w:rsidTr="000D42E5">
        <w:tc>
          <w:tcPr>
            <w:tcW w:w="3690" w:type="dxa"/>
          </w:tcPr>
          <w:p w14:paraId="42D1C773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678F0D20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5,030</w:t>
            </w:r>
          </w:p>
        </w:tc>
        <w:tc>
          <w:tcPr>
            <w:tcW w:w="270" w:type="dxa"/>
          </w:tcPr>
          <w:p w14:paraId="3BF89D43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6AEEF7FC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36" w:type="dxa"/>
          </w:tcPr>
          <w:p w14:paraId="1A61F18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27F2F7F2" w:rsidR="00025002" w:rsidRPr="006002E8" w:rsidRDefault="00025002" w:rsidP="00FB35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2" w:type="dxa"/>
          </w:tcPr>
          <w:p w14:paraId="303E17F8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22F7989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  <w:tr w:rsidR="00025002" w:rsidRPr="006002E8" w14:paraId="69BC6B74" w14:textId="77777777" w:rsidTr="000D42E5">
        <w:tc>
          <w:tcPr>
            <w:tcW w:w="3690" w:type="dxa"/>
          </w:tcPr>
          <w:p w14:paraId="54CC68F6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17C0F5B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002" w:rsidRPr="006002E8" w14:paraId="078CA0D0" w14:textId="77777777" w:rsidTr="000D42E5">
        <w:tc>
          <w:tcPr>
            <w:tcW w:w="3690" w:type="dxa"/>
          </w:tcPr>
          <w:p w14:paraId="7C733427" w14:textId="763F6DFB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5002" w:rsidRPr="006002E8" w14:paraId="5104CA49" w14:textId="77777777" w:rsidTr="000D42E5">
        <w:tc>
          <w:tcPr>
            <w:tcW w:w="3690" w:type="dxa"/>
          </w:tcPr>
          <w:p w14:paraId="39020290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53ABF0F2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70" w:type="dxa"/>
          </w:tcPr>
          <w:p w14:paraId="4B139E96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5CB94868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3,488</w:t>
            </w:r>
          </w:p>
        </w:tc>
        <w:tc>
          <w:tcPr>
            <w:tcW w:w="236" w:type="dxa"/>
          </w:tcPr>
          <w:p w14:paraId="065A1635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587E5514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5A06A860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25002" w:rsidRPr="006002E8" w14:paraId="282EC8FF" w14:textId="77777777" w:rsidTr="000D42E5">
        <w:tc>
          <w:tcPr>
            <w:tcW w:w="3690" w:type="dxa"/>
          </w:tcPr>
          <w:p w14:paraId="2AE3A3AE" w14:textId="3A6FD1CB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C00CD" w:rsidRPr="006002E8" w14:paraId="7CAC0684" w14:textId="77777777" w:rsidTr="000D42E5">
        <w:tc>
          <w:tcPr>
            <w:tcW w:w="3690" w:type="dxa"/>
          </w:tcPr>
          <w:p w14:paraId="5968F6A6" w14:textId="77777777" w:rsidR="008C00CD" w:rsidRPr="006002E8" w:rsidRDefault="008C00CD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2ACB1BF7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FCAE84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14BFEB5A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1B496AB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804CFBA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A1CF7C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69A1BBBC" w14:textId="77777777" w:rsidR="008C00CD" w:rsidRPr="006002E8" w:rsidRDefault="008C00CD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002" w:rsidRPr="006002E8" w14:paraId="0EDA339C" w14:textId="77777777" w:rsidTr="000D42E5">
        <w:tc>
          <w:tcPr>
            <w:tcW w:w="3690" w:type="dxa"/>
          </w:tcPr>
          <w:p w14:paraId="18AC1DA2" w14:textId="0749EF59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</w:p>
        </w:tc>
        <w:tc>
          <w:tcPr>
            <w:tcW w:w="1190" w:type="dxa"/>
          </w:tcPr>
          <w:p w14:paraId="1DF98BCC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002" w:rsidRPr="006002E8" w14:paraId="55A49FE5" w14:textId="77777777" w:rsidTr="000D42E5">
        <w:tc>
          <w:tcPr>
            <w:tcW w:w="3690" w:type="dxa"/>
          </w:tcPr>
          <w:p w14:paraId="25E1A5BF" w14:textId="6F08ACFA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2B4AEF"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15E89B75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77BCD34A" w14:textId="44FF8534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202AE0D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BDBFF6A" w14:textId="16FA9AF1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6CBEE930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25002" w:rsidRPr="006002E8" w14:paraId="304DA0EA" w14:textId="77777777" w:rsidTr="000D42E5">
        <w:tc>
          <w:tcPr>
            <w:tcW w:w="3690" w:type="dxa"/>
          </w:tcPr>
          <w:p w14:paraId="279700C4" w14:textId="67148AB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</w:t>
            </w:r>
            <w:r w:rsidR="002B4AEF"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0650E1BA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19A5F32F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  <w:shd w:val="clear" w:color="auto" w:fill="auto"/>
          </w:tcPr>
          <w:p w14:paraId="2A642D7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0318905" w14:textId="2716BF95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7626DA4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6150AD6" w14:textId="7304D7E9" w:rsidR="00025002" w:rsidRPr="006002E8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25002" w:rsidRPr="006002E8" w14:paraId="65B80115" w14:textId="77777777" w:rsidTr="000D42E5">
        <w:tc>
          <w:tcPr>
            <w:tcW w:w="3690" w:type="dxa"/>
          </w:tcPr>
          <w:p w14:paraId="2D22FD70" w14:textId="77777777" w:rsidR="00025002" w:rsidRPr="006002E8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67F0602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0E6F1D02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  <w:shd w:val="clear" w:color="auto" w:fill="auto"/>
          </w:tcPr>
          <w:p w14:paraId="1076E1D0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2EC07B2A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025002" w:rsidRPr="006002E8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BDC010E" w:rsidR="00025002" w:rsidRPr="006002E8" w:rsidRDefault="00025002" w:rsidP="0002500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DA51808" w14:textId="0F51198E" w:rsidR="008371FD" w:rsidRPr="006002E8" w:rsidRDefault="008371FD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76EB2416" w14:textId="308FBCB5" w:rsidR="00925DC1" w:rsidRPr="008121B1" w:rsidRDefault="008371FD" w:rsidP="008121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6002E8">
        <w:rPr>
          <w:rFonts w:ascii="Angsana New" w:hAnsi="Angsana New"/>
          <w:i/>
          <w:iCs/>
          <w:sz w:val="28"/>
          <w:szCs w:val="28"/>
        </w:rPr>
        <w:tab/>
      </w:r>
      <w:r w:rsidRPr="006002E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25DC1"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</w:t>
      </w:r>
      <w:r w:rsidR="00925DC1" w:rsidRPr="0042555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  <w:r w:rsidR="00925DC1"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ที่เกี่ยวข้องกัน</w:t>
      </w:r>
    </w:p>
    <w:p w14:paraId="35D468E3" w14:textId="77777777" w:rsidR="00925DC1" w:rsidRPr="00425551" w:rsidRDefault="00925DC1" w:rsidP="00925DC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30C8A0E9" w14:textId="77777777" w:rsidR="00925DC1" w:rsidRPr="00425551" w:rsidRDefault="00925DC1" w:rsidP="00925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บริษัทย่อยแห่งหนึ่งทำสัญญากับบริษัทที่เกี่ยวข้องกันหลายฉบับ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ซึ่งรวมถึงสัญญาซื้อขายวัตถุดิบหลัก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สัญญาบริการจัดการการขายและการตลาด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สัญญาความช่วยเหลือด้านเทคนิค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การบริหาร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และการตลาด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โดยบริษัทย่อยดังกล่าวต้องชำระค่าบริการตามที่กำหนดในสัญญา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ซึ่งส่วนใหญ่ของสัญญาจะมีผลบังคับใช้จนกว่าฝ่ายใดฝ่ายหนึ่งจะแจ้งยกเลิกเป็นลายลักษณ์อักษรล่วงหน้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หรือมีระยะเวลาที่กำหนดไว้แต่สามารถต่ออายุได้โดยอัตโนมัติครั้งละหนึ่งปี</w:t>
      </w:r>
      <w:r w:rsidRPr="00425551">
        <w:rPr>
          <w:rFonts w:asciiTheme="majorBidi" w:hAnsiTheme="majorBidi"/>
          <w:sz w:val="28"/>
          <w:szCs w:val="28"/>
          <w:cs/>
        </w:rPr>
        <w:t xml:space="preserve">  </w:t>
      </w:r>
    </w:p>
    <w:p w14:paraId="27455959" w14:textId="77777777" w:rsidR="00925DC1" w:rsidRDefault="00925DC1" w:rsidP="0083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25A04977" w14:textId="77777777" w:rsidR="00925DC1" w:rsidRPr="00425551" w:rsidRDefault="00925DC1" w:rsidP="00925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บริษัททำสัญญาให้บริการจัดการการขาย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และการตลาดกับบริษัทย่อยหลายแห่งเป็นระยะเวลาหนึ่งปี โดยบริษัทตกลงที่จะให้บริการช่วยเหลือการบริหารงานแก่บริษัทย่อยดังกล่าว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</w:t>
      </w:r>
      <w:r w:rsidRPr="00425551">
        <w:rPr>
          <w:rFonts w:asciiTheme="majorBidi" w:hAnsiTheme="majorBidi" w:cstheme="majorBidi"/>
          <w:sz w:val="28"/>
          <w:szCs w:val="28"/>
          <w:cs/>
        </w:rPr>
        <w:br/>
        <w:t xml:space="preserve">ลายลักษณ์อักษรล่วงหน้า </w:t>
      </w:r>
      <w:r w:rsidRPr="00425551">
        <w:rPr>
          <w:rFonts w:asciiTheme="majorBidi" w:hAnsiTheme="majorBidi" w:cstheme="majorBidi"/>
          <w:sz w:val="28"/>
          <w:szCs w:val="28"/>
        </w:rPr>
        <w:t>30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มิฉะนั้นจะถือว่าสัญญานี้ต่ออายุโดยอัตโนมัติครั้งละหนึ่งปี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Pr="00425551">
        <w:rPr>
          <w:rFonts w:asciiTheme="majorBidi" w:hAnsiTheme="majorBidi" w:cstheme="majorBidi"/>
          <w:sz w:val="28"/>
          <w:szCs w:val="28"/>
          <w:cs/>
        </w:rPr>
        <w:br/>
        <w:t>ตกลงที่จะจ่ายค่าบริการจัดการในจำนวนเงินตามที่ระบุในสัญญา</w:t>
      </w:r>
    </w:p>
    <w:p w14:paraId="24C12DC9" w14:textId="35D7CCB5" w:rsidR="008121B1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AD72431" w14:textId="41AA820C" w:rsidR="000C6EEE" w:rsidRPr="006002E8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6002E8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6002E8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241B3E7F" w:rsidR="00764E95" w:rsidRPr="006002E8" w:rsidRDefault="007875A4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6002E8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6002E8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6002E8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6002E8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6002E8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6002E8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6002E8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6002E8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6002E8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002E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6002E8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6002E8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6002E8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18316640" w:rsidR="007F6EA9" w:rsidRPr="006002E8" w:rsidRDefault="004533E5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15,201</w:t>
            </w:r>
          </w:p>
        </w:tc>
        <w:tc>
          <w:tcPr>
            <w:tcW w:w="180" w:type="dxa"/>
          </w:tcPr>
          <w:p w14:paraId="5EEF98B7" w14:textId="77777777" w:rsidR="007F6EA9" w:rsidRPr="006002E8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2DC55051" w:rsidR="007F6EA9" w:rsidRPr="006002E8" w:rsidRDefault="004533E5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2,679</w:t>
            </w:r>
          </w:p>
        </w:tc>
      </w:tr>
      <w:tr w:rsidR="005461AD" w:rsidRPr="006002E8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6002E8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6002E8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64EF9D83" w:rsidR="005461AD" w:rsidRPr="006002E8" w:rsidRDefault="004533E5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1,092</w:t>
            </w:r>
          </w:p>
        </w:tc>
        <w:tc>
          <w:tcPr>
            <w:tcW w:w="180" w:type="dxa"/>
          </w:tcPr>
          <w:p w14:paraId="20AB2A50" w14:textId="77777777" w:rsidR="005461AD" w:rsidRPr="006002E8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05A6EF26" w:rsidR="005461AD" w:rsidRPr="006002E8" w:rsidRDefault="004533E5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1,092</w:t>
            </w:r>
          </w:p>
        </w:tc>
      </w:tr>
      <w:tr w:rsidR="005461AD" w:rsidRPr="006002E8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6002E8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6002E8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350F6835" w:rsidR="005461AD" w:rsidRPr="006002E8" w:rsidRDefault="004533E5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80" w:type="dxa"/>
          </w:tcPr>
          <w:p w14:paraId="79FCAE47" w14:textId="77777777" w:rsidR="005461AD" w:rsidRPr="006002E8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70312F5D" w:rsidR="005461AD" w:rsidRPr="006002E8" w:rsidRDefault="004533E5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1,099</w:t>
            </w:r>
          </w:p>
        </w:tc>
      </w:tr>
    </w:tbl>
    <w:p w14:paraId="2C98440F" w14:textId="1A7CD079" w:rsidR="008121B1" w:rsidRDefault="008121B1" w:rsidP="00925DC1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/>
          <w:sz w:val="28"/>
          <w:szCs w:val="28"/>
        </w:rPr>
      </w:pPr>
    </w:p>
    <w:p w14:paraId="415677CA" w14:textId="77777777" w:rsidR="008121B1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en-GB" w:bidi="ar-SA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1783F808" w14:textId="3FD5F1F3" w:rsidR="00925DC1" w:rsidRDefault="00925DC1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lastRenderedPageBreak/>
        <w:t>หนี้สินที่มีภาระดอกเบี้ย</w:t>
      </w:r>
    </w:p>
    <w:p w14:paraId="1537D182" w14:textId="77777777" w:rsidR="00305D91" w:rsidRDefault="00305D91" w:rsidP="00E862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1080"/>
        <w:gridCol w:w="270"/>
        <w:gridCol w:w="1170"/>
        <w:gridCol w:w="270"/>
        <w:gridCol w:w="1170"/>
        <w:gridCol w:w="270"/>
        <w:gridCol w:w="1166"/>
      </w:tblGrid>
      <w:tr w:rsidR="00E8629E" w:rsidRPr="004B2353" w14:paraId="6850D7D3" w14:textId="77777777" w:rsidTr="00E8629E">
        <w:trPr>
          <w:trHeight w:val="160"/>
          <w:tblHeader/>
        </w:trPr>
        <w:tc>
          <w:tcPr>
            <w:tcW w:w="2790" w:type="dxa"/>
          </w:tcPr>
          <w:p w14:paraId="3827CB4A" w14:textId="77777777" w:rsidR="00E8629E" w:rsidRPr="004B2353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EA7B4" w14:textId="77777777" w:rsidR="00E8629E" w:rsidRPr="004B2353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DC9F4C9" w14:textId="77777777" w:rsidR="00E8629E" w:rsidRPr="004B2353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B235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ACC414D" w14:textId="4579B905" w:rsidR="00E8629E" w:rsidRPr="004B2353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D146031" w14:textId="33DFFCAE" w:rsidR="00E8629E" w:rsidRPr="004B2353" w:rsidRDefault="00E8629E" w:rsidP="00305D91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B235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629E" w:rsidRPr="004B2353" w14:paraId="48AEC75E" w14:textId="77777777" w:rsidTr="00E8629E">
        <w:trPr>
          <w:trHeight w:val="151"/>
          <w:tblHeader/>
        </w:trPr>
        <w:tc>
          <w:tcPr>
            <w:tcW w:w="2790" w:type="dxa"/>
          </w:tcPr>
          <w:p w14:paraId="0074ACAC" w14:textId="77777777" w:rsidR="00E8629E" w:rsidRPr="004B2353" w:rsidRDefault="00E8629E" w:rsidP="00E8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D6DADA" w14:textId="77777777" w:rsidR="00E8629E" w:rsidRPr="004B2353" w:rsidRDefault="00E8629E" w:rsidP="00E8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0EEFF" w14:textId="64D0DB5F" w:rsidR="00E8629E" w:rsidRPr="004B2353" w:rsidRDefault="00E8629E" w:rsidP="00E8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95A6EED" w14:textId="77777777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23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B2353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1345701C" w14:textId="77777777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5E4B52" w14:textId="25001CB7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23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B23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8B1DCB1" w14:textId="77777777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E807C" w14:textId="04E58A38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23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B2353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1F15D5BD" w14:textId="1BE85556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B5809D" w14:textId="74F427D6" w:rsidR="00E8629E" w:rsidRPr="004B2353" w:rsidRDefault="00E8629E" w:rsidP="00E8629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23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B23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252F3" w:rsidRPr="004B2353" w14:paraId="13135D7E" w14:textId="77777777" w:rsidTr="00555C08">
        <w:trPr>
          <w:trHeight w:val="362"/>
          <w:tblHeader/>
        </w:trPr>
        <w:tc>
          <w:tcPr>
            <w:tcW w:w="2790" w:type="dxa"/>
          </w:tcPr>
          <w:p w14:paraId="3D0C51D4" w14:textId="77777777" w:rsidR="001252F3" w:rsidRPr="004B2353" w:rsidRDefault="001252F3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ABFDB2" w14:textId="77777777" w:rsidR="001252F3" w:rsidRPr="004B2353" w:rsidRDefault="001252F3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6" w:type="dxa"/>
            <w:gridSpan w:val="7"/>
          </w:tcPr>
          <w:p w14:paraId="5FE36D21" w14:textId="774C5EF3" w:rsidR="001252F3" w:rsidRPr="004B2353" w:rsidRDefault="001252F3" w:rsidP="0007194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23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B23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2247E" w:rsidRPr="004B2353" w14:paraId="3FC887EC" w14:textId="77777777" w:rsidTr="00E8629E">
        <w:trPr>
          <w:trHeight w:val="533"/>
        </w:trPr>
        <w:tc>
          <w:tcPr>
            <w:tcW w:w="2790" w:type="dxa"/>
          </w:tcPr>
          <w:p w14:paraId="68F6588D" w14:textId="77777777" w:rsidR="0042247E" w:rsidRPr="004B2353" w:rsidRDefault="0042247E" w:rsidP="004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4DB018C0" w14:textId="77777777" w:rsidR="0042247E" w:rsidRPr="004B2353" w:rsidRDefault="0042247E" w:rsidP="004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B25D6E" w14:textId="1D795FDD" w:rsidR="0042247E" w:rsidRPr="004B2353" w:rsidRDefault="0042247E" w:rsidP="004224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756D" w:rsidRPr="004B235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B23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5756D" w:rsidRPr="004B235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4B23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0B74371" w14:textId="77777777" w:rsidR="0042247E" w:rsidRPr="004B2353" w:rsidRDefault="0042247E" w:rsidP="004224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1A310E7" w14:textId="1773AA20" w:rsidR="0042247E" w:rsidRPr="004B2353" w:rsidRDefault="0042247E" w:rsidP="004224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>307,912</w:t>
            </w:r>
          </w:p>
        </w:tc>
        <w:tc>
          <w:tcPr>
            <w:tcW w:w="270" w:type="dxa"/>
            <w:vAlign w:val="bottom"/>
          </w:tcPr>
          <w:p w14:paraId="14945281" w14:textId="77777777" w:rsidR="0042247E" w:rsidRPr="004B2353" w:rsidRDefault="0042247E" w:rsidP="0042247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2DD20B" w14:textId="7998D7BB" w:rsidR="0042247E" w:rsidRPr="004B2353" w:rsidRDefault="005923AC" w:rsidP="004224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42247E"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70" w:type="dxa"/>
            <w:vAlign w:val="bottom"/>
          </w:tcPr>
          <w:p w14:paraId="0DDFA5CC" w14:textId="77777777" w:rsidR="0042247E" w:rsidRPr="004B2353" w:rsidRDefault="0042247E" w:rsidP="004224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E8469E" w14:textId="35C3F9DA" w:rsidR="0042247E" w:rsidRPr="004B2353" w:rsidRDefault="0042247E" w:rsidP="004224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27,000</w:t>
            </w:r>
          </w:p>
        </w:tc>
      </w:tr>
      <w:tr w:rsidR="005923AC" w:rsidRPr="004B2353" w14:paraId="15E02441" w14:textId="77777777" w:rsidTr="00E8629E">
        <w:trPr>
          <w:trHeight w:val="533"/>
        </w:trPr>
        <w:tc>
          <w:tcPr>
            <w:tcW w:w="2790" w:type="dxa"/>
          </w:tcPr>
          <w:p w14:paraId="0BAD56D6" w14:textId="77777777" w:rsidR="005923AC" w:rsidRPr="004B2353" w:rsidRDefault="005923AC" w:rsidP="0059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3E904F2" w14:textId="72030990" w:rsidR="005923AC" w:rsidRPr="004B2353" w:rsidRDefault="00207EEF" w:rsidP="0059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D6F6A0A" w14:textId="7B947FC8" w:rsidR="005923AC" w:rsidRPr="004B2353" w:rsidRDefault="005923AC" w:rsidP="0059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6643EF53" w14:textId="77777777" w:rsidR="005923AC" w:rsidRPr="004B2353" w:rsidRDefault="005923AC" w:rsidP="005923A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41405B" w14:textId="48E82D88" w:rsidR="005923AC" w:rsidRPr="004B2353" w:rsidRDefault="005923AC" w:rsidP="0059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4B271C57" w14:textId="77777777" w:rsidR="005923AC" w:rsidRPr="004B2353" w:rsidRDefault="005923AC" w:rsidP="005923AC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7221A" w14:textId="1A631B41" w:rsidR="005923AC" w:rsidRPr="004B2353" w:rsidRDefault="005923AC" w:rsidP="005923A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11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6419E3" w14:textId="77777777" w:rsidR="005923AC" w:rsidRPr="004B2353" w:rsidRDefault="005923AC" w:rsidP="005923A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41D629" w14:textId="60D69C17" w:rsidR="005923AC" w:rsidRPr="004B2353" w:rsidRDefault="005923AC" w:rsidP="005923A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12839" w:rsidRPr="004B2353" w14:paraId="56162401" w14:textId="77777777" w:rsidTr="00E8629E">
        <w:trPr>
          <w:trHeight w:val="533"/>
        </w:trPr>
        <w:tc>
          <w:tcPr>
            <w:tcW w:w="2790" w:type="dxa"/>
          </w:tcPr>
          <w:p w14:paraId="01747EA6" w14:textId="0561234C" w:rsidR="00012839" w:rsidRPr="004B2353" w:rsidRDefault="00012839" w:rsidP="0001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6D2B507D" w14:textId="77777777" w:rsidR="00012839" w:rsidRPr="004B2353" w:rsidRDefault="00012839" w:rsidP="0001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BAF5E" w14:textId="29C4EE54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>187,924</w:t>
            </w:r>
          </w:p>
        </w:tc>
        <w:tc>
          <w:tcPr>
            <w:tcW w:w="270" w:type="dxa"/>
            <w:vAlign w:val="bottom"/>
          </w:tcPr>
          <w:p w14:paraId="08437401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EC60F73" w14:textId="11D4C4FF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205,582</w:t>
            </w:r>
          </w:p>
        </w:tc>
        <w:tc>
          <w:tcPr>
            <w:tcW w:w="270" w:type="dxa"/>
            <w:vAlign w:val="bottom"/>
          </w:tcPr>
          <w:p w14:paraId="2F4B7463" w14:textId="77777777" w:rsidR="00012839" w:rsidRPr="004B2353" w:rsidRDefault="00012839" w:rsidP="00012839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BCC9FC" w14:textId="2A962CCD" w:rsidR="00012839" w:rsidRPr="004B2353" w:rsidRDefault="00012839" w:rsidP="0001283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14,022</w:t>
            </w:r>
          </w:p>
        </w:tc>
        <w:tc>
          <w:tcPr>
            <w:tcW w:w="270" w:type="dxa"/>
            <w:vAlign w:val="bottom"/>
          </w:tcPr>
          <w:p w14:paraId="719DC872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1FC003" w14:textId="5E4176DC" w:rsidR="00012839" w:rsidRPr="004B2353" w:rsidRDefault="00012839" w:rsidP="0001283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14,671</w:t>
            </w:r>
          </w:p>
        </w:tc>
      </w:tr>
      <w:tr w:rsidR="00012839" w:rsidRPr="004B2353" w14:paraId="11CEFD79" w14:textId="77777777" w:rsidTr="00E8629E">
        <w:trPr>
          <w:trHeight w:hRule="exact" w:val="758"/>
        </w:trPr>
        <w:tc>
          <w:tcPr>
            <w:tcW w:w="2790" w:type="dxa"/>
          </w:tcPr>
          <w:p w14:paraId="52DB8922" w14:textId="77777777" w:rsidR="00012839" w:rsidRPr="004B2353" w:rsidRDefault="00012839" w:rsidP="0001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4B2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4B2353">
              <w:rPr>
                <w:rFonts w:asciiTheme="majorBidi" w:hAnsiTheme="majorBidi" w:cstheme="majorBidi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B28CE0B" w14:textId="0F7EE7D9" w:rsidR="00012839" w:rsidRPr="004B2353" w:rsidRDefault="00207EEF" w:rsidP="0001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7755D06" w14:textId="0AF727DA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  <w:tc>
          <w:tcPr>
            <w:tcW w:w="270" w:type="dxa"/>
            <w:vAlign w:val="bottom"/>
          </w:tcPr>
          <w:p w14:paraId="6C7EB7FF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65A58D" w14:textId="21073432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70" w:type="dxa"/>
            <w:vAlign w:val="bottom"/>
          </w:tcPr>
          <w:p w14:paraId="68B1B56F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8A57FE" w14:textId="5071705E" w:rsidR="00012839" w:rsidRPr="004B2353" w:rsidRDefault="00012839" w:rsidP="00012839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5E57A1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339"/>
                <w:tab w:val="decimal" w:pos="882"/>
              </w:tabs>
              <w:spacing w:line="240" w:lineRule="auto"/>
              <w:ind w:left="-79" w:right="2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2054A9B6" w14:textId="46E66A24" w:rsidR="00012839" w:rsidRPr="004B2353" w:rsidRDefault="00012839" w:rsidP="0001283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12839" w:rsidRPr="004B2353" w14:paraId="3D382AF0" w14:textId="77777777" w:rsidTr="00E8629E">
        <w:trPr>
          <w:trHeight w:val="185"/>
        </w:trPr>
        <w:tc>
          <w:tcPr>
            <w:tcW w:w="2790" w:type="dxa"/>
          </w:tcPr>
          <w:p w14:paraId="14242F65" w14:textId="77777777" w:rsidR="00012839" w:rsidRPr="004B2353" w:rsidRDefault="00012839" w:rsidP="0001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4B3AEB0A" w14:textId="77777777" w:rsidR="00012839" w:rsidRPr="004B2353" w:rsidRDefault="00012839" w:rsidP="0001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7C510" w14:textId="5AABA112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534,476</w:t>
            </w:r>
          </w:p>
        </w:tc>
        <w:tc>
          <w:tcPr>
            <w:tcW w:w="270" w:type="dxa"/>
            <w:vAlign w:val="bottom"/>
          </w:tcPr>
          <w:p w14:paraId="782FB5E6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23682" w14:textId="092F7EC6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536,244</w:t>
            </w:r>
          </w:p>
        </w:tc>
        <w:tc>
          <w:tcPr>
            <w:tcW w:w="270" w:type="dxa"/>
            <w:vAlign w:val="bottom"/>
          </w:tcPr>
          <w:p w14:paraId="3CAAEB33" w14:textId="77777777" w:rsidR="00012839" w:rsidRPr="004B2353" w:rsidRDefault="00012839" w:rsidP="0001283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DC638" w14:textId="7EEB8E29" w:rsidR="00012839" w:rsidRPr="004B2353" w:rsidRDefault="00012839" w:rsidP="000128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23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59,022</w:t>
            </w:r>
          </w:p>
        </w:tc>
        <w:tc>
          <w:tcPr>
            <w:tcW w:w="270" w:type="dxa"/>
            <w:vAlign w:val="bottom"/>
          </w:tcPr>
          <w:p w14:paraId="1F79F8C9" w14:textId="77777777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F177" w14:textId="1305675D" w:rsidR="00012839" w:rsidRPr="004B2353" w:rsidRDefault="00012839" w:rsidP="000128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41,671</w:t>
            </w:r>
          </w:p>
        </w:tc>
      </w:tr>
    </w:tbl>
    <w:p w14:paraId="2B4FB095" w14:textId="2ECEC1B0" w:rsidR="008121B1" w:rsidRDefault="008121B1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49699C3" w14:textId="53739ADC" w:rsidR="00E8629E" w:rsidRPr="009E4B2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E4B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095BF81" w14:textId="77777777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1BE0A6D6" w14:textId="23689BF8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E8629E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Pr="00E8629E">
        <w:rPr>
          <w:rFonts w:ascii="Angsana New" w:hAnsi="Angsana New" w:hint="cs"/>
          <w:sz w:val="28"/>
          <w:szCs w:val="28"/>
        </w:rPr>
        <w:t>2566</w:t>
      </w:r>
      <w:r w:rsidRPr="00E8629E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E8629E">
        <w:rPr>
          <w:rFonts w:ascii="Angsana New" w:hAnsi="Angsana New" w:hint="cs"/>
          <w:sz w:val="28"/>
          <w:szCs w:val="28"/>
        </w:rPr>
        <w:t xml:space="preserve"> </w:t>
      </w:r>
      <w:r w:rsidRPr="00E8629E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E8629E">
        <w:rPr>
          <w:rFonts w:ascii="Angsana New" w:hAnsi="Angsana New" w:hint="cs"/>
          <w:sz w:val="28"/>
          <w:szCs w:val="28"/>
        </w:rPr>
        <w:t xml:space="preserve">14.83 </w:t>
      </w:r>
      <w:r w:rsidRPr="00E8629E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E8629E">
        <w:rPr>
          <w:rFonts w:ascii="Angsana New" w:hAnsi="Angsana New" w:hint="cs"/>
          <w:sz w:val="28"/>
          <w:szCs w:val="28"/>
        </w:rPr>
        <w:t xml:space="preserve">MLR) </w:t>
      </w:r>
      <w:r w:rsidRPr="00E8629E">
        <w:rPr>
          <w:rFonts w:ascii="Angsana New" w:hAnsi="Angsana New" w:hint="cs"/>
          <w:sz w:val="28"/>
          <w:szCs w:val="28"/>
          <w:cs/>
        </w:rPr>
        <w:t xml:space="preserve">ตามที่ระบุในสัญญาเงินกู้ยืม </w:t>
      </w:r>
      <w:r w:rsidRPr="00E8629E">
        <w:rPr>
          <w:rFonts w:ascii="Angsana New" w:hAnsi="Angsana New"/>
          <w:sz w:val="28"/>
          <w:szCs w:val="28"/>
          <w:cs/>
        </w:rPr>
        <w:br/>
      </w:r>
      <w:r w:rsidRPr="00E8629E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E8629E">
        <w:rPr>
          <w:rFonts w:ascii="Angsana New" w:hAnsi="Angsana New" w:hint="cs"/>
          <w:sz w:val="28"/>
          <w:szCs w:val="28"/>
        </w:rPr>
        <w:t xml:space="preserve"> 7 </w:t>
      </w:r>
      <w:r w:rsidRPr="00E8629E">
        <w:rPr>
          <w:rFonts w:ascii="Angsana New" w:hAnsi="Angsana New" w:hint="cs"/>
          <w:sz w:val="28"/>
          <w:szCs w:val="28"/>
          <w:cs/>
        </w:rPr>
        <w:t>นับแต่เดือนที่มีการเบิกเงินกู้ยืมงวดแรก และกำหนดชำระคืนเงินต้นพร้</w:t>
      </w:r>
      <w:r w:rsidRPr="004F7B45">
        <w:rPr>
          <w:rFonts w:ascii="Angsana New" w:hAnsi="Angsana New" w:hint="cs"/>
          <w:sz w:val="28"/>
          <w:szCs w:val="28"/>
          <w:cs/>
        </w:rPr>
        <w:t xml:space="preserve">อมดอกเบี้ยให้เสร็จสิ้นภายใน </w:t>
      </w:r>
      <w:r w:rsidRPr="004F7B45">
        <w:rPr>
          <w:rFonts w:ascii="Angsana New" w:hAnsi="Angsana New" w:hint="cs"/>
          <w:sz w:val="28"/>
          <w:szCs w:val="28"/>
        </w:rPr>
        <w:t>84</w:t>
      </w:r>
      <w:r w:rsidRPr="004F7B45">
        <w:rPr>
          <w:rFonts w:ascii="Angsana New" w:hAnsi="Angsana New"/>
          <w:sz w:val="28"/>
          <w:szCs w:val="28"/>
        </w:rPr>
        <w:t xml:space="preserve"> </w:t>
      </w:r>
      <w:r w:rsidRPr="004F7B45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4F7B45">
        <w:rPr>
          <w:rFonts w:ascii="Angsana New" w:hAnsi="Angsana New"/>
          <w:sz w:val="28"/>
          <w:szCs w:val="28"/>
        </w:rPr>
        <w:t xml:space="preserve"> </w:t>
      </w:r>
      <w:r w:rsidRPr="004F7B4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F7B45">
        <w:rPr>
          <w:rFonts w:ascii="Angsana New" w:hAnsi="Angsana New"/>
          <w:sz w:val="28"/>
          <w:szCs w:val="28"/>
        </w:rPr>
        <w:t xml:space="preserve">31 </w:t>
      </w:r>
      <w:r w:rsidRPr="004F7B4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4F7B45">
        <w:rPr>
          <w:rFonts w:ascii="Angsana New" w:hAnsi="Angsana New"/>
          <w:sz w:val="28"/>
          <w:szCs w:val="28"/>
        </w:rPr>
        <w:t xml:space="preserve">2568 </w:t>
      </w:r>
      <w:r w:rsidRPr="004F7B45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Pr="004F7B45">
        <w:rPr>
          <w:rFonts w:ascii="Angsana New" w:hAnsi="Angsana New"/>
          <w:sz w:val="28"/>
          <w:szCs w:val="28"/>
        </w:rPr>
        <w:t>1</w:t>
      </w:r>
      <w:r w:rsidR="004F7B45" w:rsidRPr="004F7B45">
        <w:rPr>
          <w:rFonts w:ascii="Angsana New" w:hAnsi="Angsana New"/>
          <w:sz w:val="28"/>
          <w:szCs w:val="28"/>
        </w:rPr>
        <w:t>0</w:t>
      </w:r>
      <w:r w:rsidRPr="004F7B45">
        <w:rPr>
          <w:rFonts w:ascii="Angsana New" w:hAnsi="Angsana New"/>
          <w:sz w:val="28"/>
          <w:szCs w:val="28"/>
        </w:rPr>
        <w:t>.</w:t>
      </w:r>
      <w:r w:rsidR="004F7B45" w:rsidRPr="004F7B45">
        <w:rPr>
          <w:rFonts w:ascii="Angsana New" w:hAnsi="Angsana New"/>
          <w:sz w:val="28"/>
          <w:szCs w:val="28"/>
        </w:rPr>
        <w:t>80</w:t>
      </w:r>
      <w:r w:rsidRPr="004F7B45">
        <w:rPr>
          <w:rFonts w:ascii="Angsana New" w:hAnsi="Angsana New"/>
          <w:sz w:val="28"/>
          <w:szCs w:val="28"/>
        </w:rPr>
        <w:t xml:space="preserve"> </w:t>
      </w:r>
      <w:r w:rsidR="004F7B45">
        <w:rPr>
          <w:rFonts w:ascii="Angsana New" w:hAnsi="Angsana New"/>
          <w:sz w:val="28"/>
          <w:szCs w:val="28"/>
        </w:rPr>
        <w:br/>
      </w:r>
      <w:r w:rsidRPr="004F7B4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4F7B45">
        <w:rPr>
          <w:rFonts w:ascii="Angsana New" w:hAnsi="Angsana New"/>
          <w:i/>
          <w:iCs/>
          <w:sz w:val="28"/>
          <w:szCs w:val="28"/>
        </w:rPr>
        <w:t>(31</w:t>
      </w:r>
      <w:r w:rsidRPr="004F7B45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4F7B45">
        <w:rPr>
          <w:rFonts w:ascii="Angsana New" w:hAnsi="Angsana New"/>
          <w:i/>
          <w:iCs/>
          <w:sz w:val="28"/>
          <w:szCs w:val="28"/>
        </w:rPr>
        <w:t xml:space="preserve">2567: 11.37 </w:t>
      </w:r>
      <w:r w:rsidRPr="004F7B45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4F7B45">
        <w:rPr>
          <w:rFonts w:ascii="Angsana New" w:hAnsi="Angsana New"/>
          <w:i/>
          <w:iCs/>
          <w:sz w:val="28"/>
          <w:szCs w:val="28"/>
        </w:rPr>
        <w:t>)</w:t>
      </w:r>
    </w:p>
    <w:p w14:paraId="146D1398" w14:textId="77777777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37957C5F" w14:textId="492344B8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E8629E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Pr="00E8629E">
        <w:rPr>
          <w:rFonts w:ascii="Angsana New" w:hAnsi="Angsana New" w:hint="cs"/>
          <w:sz w:val="28"/>
          <w:szCs w:val="28"/>
        </w:rPr>
        <w:t>2566</w:t>
      </w:r>
      <w:r w:rsidRPr="00E8629E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E8629E">
        <w:rPr>
          <w:rFonts w:ascii="Angsana New" w:hAnsi="Angsana New" w:hint="cs"/>
          <w:sz w:val="28"/>
          <w:szCs w:val="28"/>
        </w:rPr>
        <w:t xml:space="preserve"> </w:t>
      </w:r>
      <w:r w:rsidRPr="00E8629E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E8629E">
        <w:rPr>
          <w:rFonts w:ascii="Angsana New" w:hAnsi="Angsana New" w:hint="cs"/>
          <w:sz w:val="28"/>
          <w:szCs w:val="28"/>
        </w:rPr>
        <w:t xml:space="preserve">20.5 </w:t>
      </w:r>
      <w:r w:rsidRPr="00E8629E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E8629E">
        <w:rPr>
          <w:rFonts w:ascii="Angsana New" w:hAnsi="Angsana New" w:hint="cs"/>
          <w:sz w:val="28"/>
          <w:szCs w:val="28"/>
        </w:rPr>
        <w:t xml:space="preserve">MLR) </w:t>
      </w:r>
      <w:r w:rsidRPr="00E8629E">
        <w:rPr>
          <w:rFonts w:ascii="Angsana New" w:hAnsi="Angsana New" w:hint="cs"/>
          <w:sz w:val="28"/>
          <w:szCs w:val="28"/>
          <w:cs/>
        </w:rPr>
        <w:t>ตามที่ระบุในสัญญาเงินกู้ยืม</w:t>
      </w:r>
      <w:r w:rsidR="008121B1">
        <w:rPr>
          <w:rFonts w:ascii="Angsana New" w:hAnsi="Angsana New"/>
          <w:sz w:val="28"/>
          <w:szCs w:val="28"/>
          <w:cs/>
        </w:rPr>
        <w:br/>
      </w:r>
      <w:r w:rsidRPr="00E8629E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E8629E">
        <w:rPr>
          <w:rFonts w:ascii="Angsana New" w:hAnsi="Angsana New" w:hint="cs"/>
          <w:sz w:val="28"/>
          <w:szCs w:val="28"/>
        </w:rPr>
        <w:t xml:space="preserve"> 7 </w:t>
      </w:r>
      <w:r w:rsidRPr="00E8629E">
        <w:rPr>
          <w:rFonts w:ascii="Angsana New" w:hAnsi="Angsana New" w:hint="cs"/>
          <w:sz w:val="28"/>
          <w:szCs w:val="28"/>
          <w:cs/>
        </w:rPr>
        <w:t>นับแต่เดือนที่มีการเบิกเงินกู้ยืมงวดแรก และกำหนดชำระคืนเงินต้นพร้อมดอกเ</w:t>
      </w:r>
      <w:r w:rsidRPr="009D4DA7">
        <w:rPr>
          <w:rFonts w:ascii="Angsana New" w:hAnsi="Angsana New" w:hint="cs"/>
          <w:sz w:val="28"/>
          <w:szCs w:val="28"/>
          <w:cs/>
        </w:rPr>
        <w:t xml:space="preserve">บี้ยให้เสร็จสิ้นภายใน </w:t>
      </w:r>
      <w:r w:rsidRPr="009D4DA7">
        <w:rPr>
          <w:rFonts w:ascii="Angsana New" w:hAnsi="Angsana New" w:hint="cs"/>
          <w:sz w:val="28"/>
          <w:szCs w:val="28"/>
        </w:rPr>
        <w:t xml:space="preserve">96 </w:t>
      </w:r>
      <w:r w:rsidRPr="009D4DA7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9D4DA7">
        <w:rPr>
          <w:rFonts w:ascii="Angsana New" w:hAnsi="Angsana New"/>
          <w:sz w:val="28"/>
          <w:szCs w:val="28"/>
        </w:rPr>
        <w:t xml:space="preserve"> </w:t>
      </w:r>
      <w:r w:rsidRPr="009D4DA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9D4DA7">
        <w:rPr>
          <w:rFonts w:ascii="Angsana New" w:hAnsi="Angsana New"/>
          <w:sz w:val="28"/>
          <w:szCs w:val="28"/>
        </w:rPr>
        <w:t xml:space="preserve">31 </w:t>
      </w:r>
      <w:r w:rsidRPr="009D4DA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9D4DA7">
        <w:rPr>
          <w:rFonts w:ascii="Angsana New" w:hAnsi="Angsana New"/>
          <w:sz w:val="28"/>
          <w:szCs w:val="28"/>
        </w:rPr>
        <w:t xml:space="preserve">2568 </w:t>
      </w:r>
      <w:r w:rsidRPr="009D4DA7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Pr="009D4DA7">
        <w:rPr>
          <w:rFonts w:ascii="Angsana New" w:hAnsi="Angsana New"/>
          <w:sz w:val="28"/>
          <w:szCs w:val="28"/>
        </w:rPr>
        <w:t>1</w:t>
      </w:r>
      <w:r w:rsidR="009D4DA7" w:rsidRPr="009D4DA7">
        <w:rPr>
          <w:rFonts w:ascii="Angsana New" w:hAnsi="Angsana New"/>
          <w:sz w:val="28"/>
          <w:szCs w:val="28"/>
        </w:rPr>
        <w:t>5</w:t>
      </w:r>
      <w:r w:rsidRPr="009D4DA7">
        <w:rPr>
          <w:rFonts w:ascii="Angsana New" w:hAnsi="Angsana New"/>
          <w:sz w:val="28"/>
          <w:szCs w:val="28"/>
        </w:rPr>
        <w:t>.</w:t>
      </w:r>
      <w:r w:rsidR="009D4DA7" w:rsidRPr="009D4DA7">
        <w:rPr>
          <w:rFonts w:ascii="Angsana New" w:hAnsi="Angsana New"/>
          <w:sz w:val="28"/>
          <w:szCs w:val="28"/>
        </w:rPr>
        <w:t>60</w:t>
      </w:r>
      <w:r w:rsidRPr="009D4DA7">
        <w:rPr>
          <w:rFonts w:ascii="Angsana New" w:hAnsi="Angsana New"/>
          <w:sz w:val="28"/>
          <w:szCs w:val="28"/>
        </w:rPr>
        <w:t xml:space="preserve"> </w:t>
      </w:r>
      <w:r w:rsidR="004F7B45" w:rsidRPr="009D4DA7">
        <w:rPr>
          <w:rFonts w:ascii="Angsana New" w:hAnsi="Angsana New"/>
          <w:sz w:val="28"/>
          <w:szCs w:val="28"/>
        </w:rPr>
        <w:br/>
      </w:r>
      <w:r w:rsidRPr="009D4DA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9D4DA7">
        <w:rPr>
          <w:rFonts w:ascii="Angsana New" w:hAnsi="Angsana New"/>
          <w:i/>
          <w:iCs/>
          <w:sz w:val="28"/>
          <w:szCs w:val="28"/>
        </w:rPr>
        <w:t>(31</w:t>
      </w:r>
      <w:r w:rsidRPr="009D4DA7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9D4DA7">
        <w:rPr>
          <w:rFonts w:ascii="Angsana New" w:hAnsi="Angsana New"/>
          <w:i/>
          <w:iCs/>
          <w:sz w:val="28"/>
          <w:szCs w:val="28"/>
        </w:rPr>
        <w:t xml:space="preserve">2567: 16.29 </w:t>
      </w:r>
      <w:r w:rsidRPr="009D4DA7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9D4DA7">
        <w:rPr>
          <w:rFonts w:ascii="Angsana New" w:hAnsi="Angsana New"/>
          <w:i/>
          <w:iCs/>
          <w:sz w:val="28"/>
          <w:szCs w:val="28"/>
        </w:rPr>
        <w:t>)</w:t>
      </w:r>
    </w:p>
    <w:p w14:paraId="7CD10D4B" w14:textId="4DC17B3D" w:rsidR="008121B1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highlight w:val="yellow"/>
          <w:cs/>
        </w:rPr>
      </w:pPr>
      <w:r>
        <w:rPr>
          <w:rFonts w:asciiTheme="majorBidi" w:hAnsiTheme="majorBidi"/>
          <w:sz w:val="28"/>
          <w:szCs w:val="28"/>
          <w:highlight w:val="yellow"/>
          <w:cs/>
        </w:rPr>
        <w:br w:type="page"/>
      </w:r>
    </w:p>
    <w:p w14:paraId="7AF7ECB4" w14:textId="33D43EAC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highlight w:val="yellow"/>
        </w:rPr>
      </w:pPr>
      <w:r w:rsidRPr="00E8629E">
        <w:rPr>
          <w:rFonts w:asciiTheme="majorBidi" w:hAnsiTheme="majorBidi" w:hint="cs"/>
          <w:sz w:val="28"/>
          <w:szCs w:val="28"/>
          <w:cs/>
        </w:rPr>
        <w:lastRenderedPageBreak/>
        <w:t xml:space="preserve">ในเดือนมิถุนายน </w:t>
      </w:r>
      <w:r w:rsidRPr="00E8629E">
        <w:rPr>
          <w:rFonts w:asciiTheme="majorBidi" w:hAnsiTheme="majorBidi"/>
          <w:sz w:val="28"/>
          <w:szCs w:val="28"/>
        </w:rPr>
        <w:t xml:space="preserve">2565 </w:t>
      </w:r>
      <w:r w:rsidRPr="00E8629E">
        <w:rPr>
          <w:rFonts w:asciiTheme="majorBidi" w:hAnsiTheme="majorBidi" w:hint="cs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/>
          <w:sz w:val="28"/>
          <w:szCs w:val="28"/>
        </w:rPr>
        <w:t>19.42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ล้านบาท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E8629E">
        <w:rPr>
          <w:rFonts w:asciiTheme="majorBidi" w:hAnsiTheme="majorBidi"/>
          <w:sz w:val="28"/>
          <w:szCs w:val="28"/>
          <w:cs/>
        </w:rPr>
        <w:t xml:space="preserve"> (</w:t>
      </w:r>
      <w:r w:rsidRPr="00E8629E">
        <w:rPr>
          <w:rFonts w:asciiTheme="majorBidi" w:hAnsiTheme="majorBidi" w:cstheme="majorBidi"/>
          <w:sz w:val="28"/>
          <w:szCs w:val="28"/>
        </w:rPr>
        <w:t xml:space="preserve">MLR) </w:t>
      </w:r>
      <w:r w:rsidRPr="00E8629E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</w:t>
      </w:r>
      <w:r w:rsidR="008121B1">
        <w:rPr>
          <w:rFonts w:asciiTheme="majorBidi" w:hAnsiTheme="majorBidi"/>
          <w:sz w:val="28"/>
          <w:szCs w:val="28"/>
          <w:cs/>
        </w:rPr>
        <w:br/>
      </w:r>
      <w:r w:rsidRPr="00E8629E">
        <w:rPr>
          <w:rFonts w:asciiTheme="majorBidi" w:hAnsiTheme="majorBidi" w:hint="cs"/>
          <w:sz w:val="28"/>
          <w:szCs w:val="28"/>
          <w:cs/>
        </w:rPr>
        <w:t>มีกำหนดชำระคืนเงินต้นเป็นรายเดือน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/>
          <w:sz w:val="28"/>
          <w:szCs w:val="28"/>
        </w:rPr>
        <w:t>7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นับแต่เดือนที่มีการเบิกรับเงินกู้ยืมงวดแรก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และกำหนดชำ</w:t>
      </w:r>
      <w:r w:rsidRPr="00B104E1">
        <w:rPr>
          <w:rFonts w:asciiTheme="majorBidi" w:hAnsiTheme="majorBidi" w:hint="cs"/>
          <w:sz w:val="28"/>
          <w:szCs w:val="28"/>
          <w:cs/>
        </w:rPr>
        <w:t>ระคืนเงินต้นพร้อมดอกเบี้ยให้เสร็จสิ้นภายใน</w:t>
      </w:r>
      <w:r w:rsidRPr="00B104E1">
        <w:rPr>
          <w:rFonts w:asciiTheme="majorBidi" w:hAnsiTheme="majorBidi"/>
          <w:sz w:val="28"/>
          <w:szCs w:val="28"/>
          <w:cs/>
        </w:rPr>
        <w:t xml:space="preserve"> </w:t>
      </w:r>
      <w:r w:rsidRPr="00B104E1">
        <w:rPr>
          <w:rFonts w:asciiTheme="majorBidi" w:hAnsiTheme="majorBidi"/>
          <w:sz w:val="28"/>
          <w:szCs w:val="28"/>
        </w:rPr>
        <w:t>96</w:t>
      </w:r>
      <w:r w:rsidRPr="00B104E1">
        <w:rPr>
          <w:rFonts w:asciiTheme="majorBidi" w:hAnsiTheme="majorBidi"/>
          <w:sz w:val="28"/>
          <w:szCs w:val="28"/>
          <w:cs/>
        </w:rPr>
        <w:t xml:space="preserve"> </w:t>
      </w:r>
      <w:r w:rsidRPr="00B104E1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เดือนนับแต่เดือนที่มีการเบิกรับเงินกู้ยืม</w:t>
      </w:r>
      <w:r w:rsidRPr="00B104E1">
        <w:rPr>
          <w:rFonts w:asciiTheme="majorBidi" w:hAnsiTheme="majorBidi"/>
          <w:sz w:val="28"/>
          <w:szCs w:val="28"/>
          <w:cs/>
        </w:rPr>
        <w:t xml:space="preserve"> </w:t>
      </w:r>
      <w:r w:rsidRPr="00B104E1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Pr="00B104E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B104E1">
        <w:rPr>
          <w:rFonts w:ascii="Angsana New" w:hAnsi="Angsana New"/>
          <w:sz w:val="28"/>
          <w:szCs w:val="28"/>
        </w:rPr>
        <w:t xml:space="preserve">31 </w:t>
      </w:r>
      <w:r w:rsidRPr="00B104E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B104E1">
        <w:rPr>
          <w:rFonts w:ascii="Angsana New" w:hAnsi="Angsana New"/>
          <w:sz w:val="28"/>
          <w:szCs w:val="28"/>
        </w:rPr>
        <w:t xml:space="preserve">2568 </w:t>
      </w:r>
      <w:r w:rsidRPr="00B104E1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Pr="00B104E1">
        <w:rPr>
          <w:rFonts w:ascii="Angsana New" w:hAnsi="Angsana New"/>
          <w:sz w:val="28"/>
          <w:szCs w:val="28"/>
        </w:rPr>
        <w:t>14.</w:t>
      </w:r>
      <w:r w:rsidR="006022FA" w:rsidRPr="00B104E1">
        <w:rPr>
          <w:rFonts w:ascii="Angsana New" w:hAnsi="Angsana New"/>
          <w:sz w:val="28"/>
          <w:szCs w:val="28"/>
        </w:rPr>
        <w:t>02</w:t>
      </w:r>
      <w:r w:rsidRPr="00B104E1">
        <w:rPr>
          <w:rFonts w:ascii="Angsana New" w:hAnsi="Angsana New"/>
          <w:sz w:val="28"/>
          <w:szCs w:val="28"/>
        </w:rPr>
        <w:t xml:space="preserve"> </w:t>
      </w:r>
      <w:r w:rsidRPr="00B104E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B104E1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B104E1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B104E1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B104E1">
        <w:rPr>
          <w:rFonts w:ascii="Angsana New" w:hAnsi="Angsana New"/>
          <w:i/>
          <w:iCs/>
          <w:sz w:val="28"/>
          <w:szCs w:val="28"/>
        </w:rPr>
        <w:t xml:space="preserve">2567: 14.67 </w:t>
      </w:r>
      <w:r w:rsidRPr="00B104E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B104E1">
        <w:rPr>
          <w:rFonts w:ascii="Angsana New" w:hAnsi="Angsana New"/>
          <w:i/>
          <w:iCs/>
          <w:sz w:val="28"/>
          <w:szCs w:val="28"/>
        </w:rPr>
        <w:t>)</w:t>
      </w:r>
    </w:p>
    <w:p w14:paraId="1440BC57" w14:textId="77777777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highlight w:val="yellow"/>
        </w:rPr>
      </w:pPr>
    </w:p>
    <w:p w14:paraId="12860E54" w14:textId="548CF56F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highlight w:val="yellow"/>
        </w:rPr>
      </w:pPr>
      <w:r w:rsidRPr="00E8629E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/>
          <w:sz w:val="28"/>
          <w:szCs w:val="28"/>
        </w:rPr>
        <w:t xml:space="preserve">2565 </w:t>
      </w:r>
      <w:r w:rsidRPr="00E8629E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Pr="00E8629E">
        <w:rPr>
          <w:rFonts w:asciiTheme="majorBidi" w:hAnsiTheme="majorBidi"/>
          <w:sz w:val="28"/>
          <w:szCs w:val="28"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E8629E">
        <w:rPr>
          <w:rFonts w:asciiTheme="majorBidi" w:hAnsiTheme="majorBidi"/>
          <w:sz w:val="28"/>
          <w:szCs w:val="28"/>
        </w:rPr>
        <w:t xml:space="preserve"> 170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ล้านบาท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E8629E">
        <w:rPr>
          <w:rFonts w:asciiTheme="majorBidi" w:hAnsiTheme="majorBidi"/>
          <w:sz w:val="28"/>
          <w:szCs w:val="28"/>
          <w:cs/>
        </w:rPr>
        <w:t xml:space="preserve"> (</w:t>
      </w:r>
      <w:r w:rsidRPr="00E8629E">
        <w:rPr>
          <w:rFonts w:asciiTheme="majorBidi" w:hAnsiTheme="majorBidi" w:cstheme="majorBidi"/>
          <w:sz w:val="28"/>
          <w:szCs w:val="28"/>
        </w:rPr>
        <w:t xml:space="preserve">MLR) </w:t>
      </w:r>
      <w:r w:rsidRPr="00E8629E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</w:t>
      </w:r>
      <w:r w:rsidR="008121B1">
        <w:rPr>
          <w:rFonts w:asciiTheme="majorBidi" w:hAnsiTheme="majorBidi"/>
          <w:sz w:val="28"/>
          <w:szCs w:val="28"/>
          <w:cs/>
        </w:rPr>
        <w:br/>
      </w:r>
      <w:r w:rsidRPr="00E8629E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/>
          <w:sz w:val="28"/>
          <w:szCs w:val="28"/>
        </w:rPr>
        <w:t>7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ปีนับจากวันที่เบิกรับเงินกู้ยืมงวดแรก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E8629E">
        <w:rPr>
          <w:rFonts w:asciiTheme="majorBidi" w:hAnsiTheme="majorBidi"/>
          <w:sz w:val="28"/>
          <w:szCs w:val="28"/>
          <w:cs/>
        </w:rPr>
        <w:t xml:space="preserve"> </w:t>
      </w:r>
      <w:r w:rsidRPr="00E8629E">
        <w:rPr>
          <w:rFonts w:asciiTheme="majorBidi" w:hAnsiTheme="majorBidi" w:hint="cs"/>
          <w:sz w:val="28"/>
          <w:szCs w:val="28"/>
          <w:cs/>
        </w:rPr>
        <w:t>และบริษัทต้องปฏิบัติตามเงื่อนไขที่ให้บริษัทดังกล่าว</w:t>
      </w:r>
      <w:r w:rsidRPr="00B5778B">
        <w:rPr>
          <w:rFonts w:asciiTheme="majorBidi" w:hAnsiTheme="majorBidi" w:hint="cs"/>
          <w:sz w:val="28"/>
          <w:szCs w:val="28"/>
          <w:cs/>
        </w:rPr>
        <w:t>ต้องชำระคืนเงินต้นของสัญญาเงินกู้ยืมนี้ให้เสร็จสิ้นก่อน</w:t>
      </w:r>
      <w:r w:rsidRPr="00B5778B">
        <w:rPr>
          <w:rFonts w:asciiTheme="majorBidi" w:hAnsiTheme="majorBidi"/>
          <w:sz w:val="28"/>
          <w:szCs w:val="28"/>
        </w:rPr>
        <w:t xml:space="preserve"> </w:t>
      </w:r>
      <w:r w:rsidRPr="00B5778B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จึงจะเริ่มชำระคืนเงินต้นของสัญญากู้ยืมที่บริษัทดังกล่าวทำกับบริษัทได้</w:t>
      </w:r>
      <w:r w:rsidRPr="00B5778B">
        <w:rPr>
          <w:rFonts w:asciiTheme="majorBidi" w:hAnsiTheme="majorBidi"/>
          <w:sz w:val="28"/>
          <w:szCs w:val="28"/>
        </w:rPr>
        <w:t xml:space="preserve"> </w:t>
      </w:r>
      <w:r w:rsidRPr="00B5778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B5778B">
        <w:rPr>
          <w:rFonts w:ascii="Angsana New" w:hAnsi="Angsana New"/>
          <w:sz w:val="28"/>
          <w:szCs w:val="28"/>
        </w:rPr>
        <w:t xml:space="preserve">31 </w:t>
      </w:r>
      <w:r w:rsidRPr="00B5778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B5778B">
        <w:rPr>
          <w:rFonts w:ascii="Angsana New" w:hAnsi="Angsana New"/>
          <w:sz w:val="28"/>
          <w:szCs w:val="28"/>
        </w:rPr>
        <w:t xml:space="preserve">2568 </w:t>
      </w:r>
      <w:r w:rsidRPr="00B5778B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Pr="00B5778B">
        <w:rPr>
          <w:rFonts w:ascii="Angsana New" w:hAnsi="Angsana New"/>
          <w:sz w:val="28"/>
          <w:szCs w:val="28"/>
        </w:rPr>
        <w:t>13</w:t>
      </w:r>
      <w:r w:rsidR="00B5778B" w:rsidRPr="00B5778B">
        <w:rPr>
          <w:rFonts w:ascii="Angsana New" w:hAnsi="Angsana New"/>
          <w:sz w:val="28"/>
          <w:szCs w:val="28"/>
        </w:rPr>
        <w:t>1</w:t>
      </w:r>
      <w:r w:rsidRPr="00B5778B">
        <w:rPr>
          <w:rFonts w:ascii="Angsana New" w:hAnsi="Angsana New"/>
          <w:sz w:val="28"/>
          <w:szCs w:val="28"/>
        </w:rPr>
        <w:t>.</w:t>
      </w:r>
      <w:r w:rsidR="00B5778B" w:rsidRPr="00B5778B">
        <w:rPr>
          <w:rFonts w:ascii="Angsana New" w:hAnsi="Angsana New"/>
          <w:sz w:val="28"/>
          <w:szCs w:val="28"/>
        </w:rPr>
        <w:t>00</w:t>
      </w:r>
      <w:r w:rsidRPr="00B5778B">
        <w:rPr>
          <w:rFonts w:ascii="Angsana New" w:hAnsi="Angsana New"/>
          <w:sz w:val="28"/>
          <w:szCs w:val="28"/>
        </w:rPr>
        <w:t xml:space="preserve"> </w:t>
      </w:r>
      <w:r w:rsidRPr="00B5778B">
        <w:rPr>
          <w:rFonts w:ascii="Angsana New" w:hAnsi="Angsana New" w:hint="cs"/>
          <w:sz w:val="28"/>
          <w:szCs w:val="28"/>
          <w:cs/>
        </w:rPr>
        <w:t>ล้านบาท</w:t>
      </w:r>
      <w:r w:rsidR="008121B1">
        <w:rPr>
          <w:rFonts w:ascii="Angsana New" w:hAnsi="Angsana New"/>
          <w:sz w:val="28"/>
          <w:szCs w:val="28"/>
          <w:cs/>
        </w:rPr>
        <w:br/>
      </w:r>
      <w:r w:rsidRPr="00B5778B">
        <w:rPr>
          <w:rFonts w:ascii="Angsana New" w:hAnsi="Angsana New"/>
          <w:i/>
          <w:iCs/>
          <w:sz w:val="28"/>
          <w:szCs w:val="28"/>
        </w:rPr>
        <w:t>(</w:t>
      </w:r>
      <w:r w:rsidR="009E4B2A" w:rsidRPr="00B5778B">
        <w:rPr>
          <w:rFonts w:ascii="Angsana New" w:hAnsi="Angsana New"/>
          <w:i/>
          <w:iCs/>
          <w:sz w:val="28"/>
          <w:szCs w:val="28"/>
        </w:rPr>
        <w:t xml:space="preserve">31 </w:t>
      </w:r>
      <w:r w:rsidR="009E4B2A" w:rsidRPr="00B5778B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9E4B2A" w:rsidRPr="00B5778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E4B2A" w:rsidRPr="00B5778B">
        <w:rPr>
          <w:rFonts w:ascii="Angsana New" w:hAnsi="Angsana New"/>
          <w:i/>
          <w:iCs/>
          <w:sz w:val="28"/>
          <w:szCs w:val="28"/>
        </w:rPr>
        <w:t>2567</w:t>
      </w:r>
      <w:r w:rsidRPr="00B5778B">
        <w:rPr>
          <w:rFonts w:ascii="Angsana New" w:hAnsi="Angsana New"/>
          <w:i/>
          <w:iCs/>
          <w:sz w:val="28"/>
          <w:szCs w:val="28"/>
        </w:rPr>
        <w:t xml:space="preserve">: </w:t>
      </w:r>
      <w:r w:rsidR="009E4B2A" w:rsidRPr="00B5778B">
        <w:rPr>
          <w:rFonts w:ascii="Angsana New" w:hAnsi="Angsana New"/>
          <w:i/>
          <w:iCs/>
          <w:sz w:val="28"/>
          <w:szCs w:val="28"/>
        </w:rPr>
        <w:t>139.25</w:t>
      </w:r>
      <w:r w:rsidRPr="00B5778B">
        <w:rPr>
          <w:rFonts w:ascii="Angsana New" w:hAnsi="Angsana New"/>
          <w:i/>
          <w:iCs/>
          <w:sz w:val="28"/>
          <w:szCs w:val="28"/>
        </w:rPr>
        <w:t xml:space="preserve"> </w:t>
      </w:r>
      <w:r w:rsidRPr="00B5778B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B5778B">
        <w:rPr>
          <w:rFonts w:ascii="Angsana New" w:hAnsi="Angsana New"/>
          <w:i/>
          <w:iCs/>
          <w:sz w:val="28"/>
          <w:szCs w:val="28"/>
        </w:rPr>
        <w:t>)</w:t>
      </w:r>
    </w:p>
    <w:p w14:paraId="3BE07340" w14:textId="77777777" w:rsidR="00E8629E" w:rsidRP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highlight w:val="yellow"/>
        </w:rPr>
      </w:pPr>
    </w:p>
    <w:p w14:paraId="4910BF34" w14:textId="15563D20" w:rsidR="00E8629E" w:rsidRPr="00E8629E" w:rsidRDefault="00E8629E" w:rsidP="00E8629E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  <w:highlight w:val="yellow"/>
        </w:rPr>
      </w:pP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 xml:space="preserve">2559 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  จำนวน</w:t>
      </w:r>
      <w:r w:rsidRPr="009E4B2A">
        <w:rPr>
          <w:rFonts w:asciiTheme="majorBidi" w:hAnsiTheme="majorBidi" w:cstheme="majorBidi" w:hint="cs"/>
          <w:spacing w:val="4"/>
          <w:sz w:val="28"/>
          <w:szCs w:val="28"/>
          <w:cs/>
        </w:rPr>
        <w:t>เงิน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 xml:space="preserve">225 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 (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>MLR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) ตามที่ระบุในสัญญาเงินกู้</w:t>
      </w:r>
      <w:r w:rsidRPr="009E4B2A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เงินกู้ยืมมีกำหนดชำระคืนเงินต้น</w:t>
      </w:r>
      <w:r w:rsidRPr="009E4B2A">
        <w:rPr>
          <w:rFonts w:asciiTheme="majorBidi" w:hAnsiTheme="majorBidi" w:cstheme="majorBidi" w:hint="cs"/>
          <w:spacing w:val="4"/>
          <w:sz w:val="28"/>
          <w:szCs w:val="28"/>
          <w:cs/>
        </w:rPr>
        <w:t>เป็นรายเดือนโดย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ให้เสร็จสิ้นภายในกำหนดเวลา 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 xml:space="preserve">73 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>2561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บริษัทย่อยขอแก้ไขสัญญาเงินกู้</w:t>
      </w:r>
      <w:r w:rsidRPr="009E4B2A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กับสถาบันการเงินดังกล่าว</w:t>
      </w:r>
      <w:r w:rsidRPr="009E4B2A">
        <w:rPr>
          <w:rFonts w:asciiTheme="majorBidi" w:hAnsiTheme="majorBidi" w:cstheme="majorBidi" w:hint="cs"/>
          <w:spacing w:val="4"/>
          <w:sz w:val="28"/>
          <w:szCs w:val="28"/>
          <w:cs/>
        </w:rPr>
        <w:t>สำหรับการ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เปลี่ยนแปลงเงื่อนไขการชำระคืนเงินต้นและตารางการชำระคืนเงินต้น ตลอดจนจำนวนเงินที่ชำระคืนในแต่ละงวด</w:t>
      </w:r>
      <w:r w:rsidRPr="009E4B2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E4B2A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</w:t>
      </w:r>
      <w:r w:rsidRPr="00B03948">
        <w:rPr>
          <w:rFonts w:asciiTheme="majorBidi" w:hAnsiTheme="majorBidi" w:cstheme="majorBidi"/>
          <w:spacing w:val="4"/>
          <w:sz w:val="28"/>
          <w:szCs w:val="28"/>
          <w:cs/>
        </w:rPr>
        <w:t>เงื่อนไขและข้อกำหนดที่ระบุในสัญญาเงินกู้ยืม ใน</w:t>
      </w:r>
      <w:r w:rsidRPr="00B03948">
        <w:rPr>
          <w:rFonts w:asciiTheme="majorBidi" w:hAnsiTheme="majorBidi" w:cstheme="majorBidi" w:hint="cs"/>
          <w:spacing w:val="4"/>
          <w:sz w:val="28"/>
          <w:szCs w:val="28"/>
          <w:cs/>
        </w:rPr>
        <w:t>เดือนกุมภาพันธ์</w:t>
      </w:r>
      <w:r w:rsidRPr="00B03948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03948">
        <w:rPr>
          <w:rFonts w:asciiTheme="majorBidi" w:hAnsiTheme="majorBidi" w:cstheme="majorBidi"/>
          <w:spacing w:val="4"/>
          <w:sz w:val="28"/>
          <w:szCs w:val="28"/>
        </w:rPr>
        <w:t xml:space="preserve">2564 </w:t>
      </w:r>
      <w:r w:rsidRPr="00B03948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บริษัทย่อยได้เปลี่ยนแปลงเงื่อนไขการชำระคืนเงินต้นของสัญญาเงินกู้</w:t>
      </w:r>
      <w:r w:rsidRPr="00B03948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B03948">
        <w:rPr>
          <w:rFonts w:asciiTheme="majorBidi" w:hAnsiTheme="majorBidi" w:cstheme="majorBidi"/>
          <w:spacing w:val="4"/>
          <w:sz w:val="28"/>
          <w:szCs w:val="28"/>
          <w:cs/>
        </w:rPr>
        <w:t>ดังกล่าว โดยชำระคืนตามตารางการชำระคืนเงินต้นใหม่ให้เสร็จสิ้นภายในเดือน</w:t>
      </w:r>
      <w:r w:rsidRPr="00B03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ตุลาคม </w:t>
      </w:r>
      <w:r w:rsidRPr="00B03948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Pr="00B039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Pr="00B03948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9E4B2A" w:rsidRPr="00B039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มีนาคม </w:t>
      </w:r>
      <w:r w:rsidR="009E4B2A" w:rsidRPr="00B03948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B03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03948">
        <w:rPr>
          <w:rFonts w:ascii="Angsana New" w:hAnsi="Angsana New" w:hint="cs"/>
          <w:spacing w:val="-2"/>
          <w:sz w:val="28"/>
          <w:szCs w:val="28"/>
          <w:cs/>
        </w:rPr>
        <w:t>บริษัทมียอดคงเหลือเงินกู้ยืมจำนวนเงิน</w:t>
      </w:r>
      <w:r w:rsidRPr="00B039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03948" w:rsidRPr="00B03948">
        <w:rPr>
          <w:rFonts w:asciiTheme="majorBidi" w:hAnsiTheme="majorBidi" w:cstheme="majorBidi"/>
          <w:spacing w:val="-2"/>
          <w:sz w:val="28"/>
          <w:szCs w:val="28"/>
        </w:rPr>
        <w:t>16</w:t>
      </w:r>
      <w:r w:rsidR="00BF5E9C">
        <w:rPr>
          <w:rFonts w:asciiTheme="majorBidi" w:hAnsiTheme="majorBidi" w:cstheme="majorBidi"/>
          <w:spacing w:val="-2"/>
          <w:sz w:val="28"/>
          <w:szCs w:val="28"/>
        </w:rPr>
        <w:t>.50</w:t>
      </w:r>
      <w:r w:rsidRPr="00B03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039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9E4B2A"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31 </w:t>
      </w:r>
      <w:r w:rsidR="009E4B2A" w:rsidRPr="00B03948">
        <w:rPr>
          <w:rFonts w:asciiTheme="majorBidi" w:hAnsiTheme="majorBidi" w:hint="cs"/>
          <w:i/>
          <w:iCs/>
          <w:spacing w:val="-2"/>
          <w:sz w:val="28"/>
          <w:szCs w:val="28"/>
          <w:cs/>
        </w:rPr>
        <w:t>ธันวาคม</w:t>
      </w:r>
      <w:r w:rsidR="009E4B2A" w:rsidRPr="00B03948">
        <w:rPr>
          <w:rFonts w:asciiTheme="majorBidi" w:hAnsiTheme="majorBidi"/>
          <w:i/>
          <w:iCs/>
          <w:spacing w:val="-2"/>
          <w:sz w:val="28"/>
          <w:szCs w:val="28"/>
          <w:cs/>
        </w:rPr>
        <w:t xml:space="preserve"> </w:t>
      </w:r>
      <w:r w:rsidR="009E4B2A"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>2567</w:t>
      </w:r>
      <w:r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9E4B2A"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>2</w:t>
      </w:r>
      <w:r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4 </w:t>
      </w:r>
      <w:r w:rsidRPr="00B03948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ล้านบาท</w:t>
      </w:r>
      <w:r w:rsidRPr="00B03948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499858E1" w14:textId="77777777" w:rsidR="00E8629E" w:rsidRPr="00E8629E" w:rsidRDefault="00E8629E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  <w:lang w:val="en-US" w:bidi="th-TH"/>
        </w:rPr>
      </w:pPr>
    </w:p>
    <w:p w14:paraId="715DC897" w14:textId="2A0E60D9" w:rsidR="00E8629E" w:rsidRPr="009E4B2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4B2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 เป็นต้น</w:t>
      </w:r>
    </w:p>
    <w:p w14:paraId="35E53F2B" w14:textId="77777777" w:rsidR="00E8629E" w:rsidRPr="009E4B2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B52745" w14:textId="711FA690" w:rsidR="00E8629E" w:rsidRPr="00425551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9E4B2A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Pr="009E4B2A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Pr="009E4B2A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Pr="009E4B2A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</w:t>
      </w:r>
      <w:r w:rsidRPr="00EA1E26">
        <w:rPr>
          <w:rFonts w:asciiTheme="majorBidi" w:hAnsiTheme="majorBidi" w:hint="cs"/>
          <w:sz w:val="28"/>
          <w:szCs w:val="28"/>
          <w:cs/>
          <w:lang w:eastAsia="ja-JP"/>
        </w:rPr>
        <w:t>กรบางส่วนไปเป็นหลักประกันสำหรับวงเงินกู้ยืมระยะยาวจากสถาบันการเงินแห่งหนึ่ง</w:t>
      </w:r>
      <w:r w:rsidRPr="00EA1E26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EA1E26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Pr="00EA1E26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มีมูลค่าสุทธิทางบัญชีจำนวนเงิน</w:t>
      </w:r>
      <w:r w:rsidRPr="00EA1E26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EA1E26">
        <w:rPr>
          <w:rFonts w:asciiTheme="majorBidi" w:hAnsiTheme="majorBidi"/>
          <w:sz w:val="28"/>
          <w:szCs w:val="28"/>
          <w:lang w:eastAsia="ja-JP"/>
        </w:rPr>
        <w:t>6</w:t>
      </w:r>
      <w:r w:rsidR="00EA1E26" w:rsidRPr="00EA1E26">
        <w:rPr>
          <w:rFonts w:asciiTheme="majorBidi" w:hAnsiTheme="majorBidi"/>
          <w:sz w:val="28"/>
          <w:szCs w:val="28"/>
          <w:lang w:eastAsia="ja-JP"/>
        </w:rPr>
        <w:t>7</w:t>
      </w:r>
      <w:r w:rsidRPr="00EA1E26">
        <w:rPr>
          <w:rFonts w:asciiTheme="majorBidi" w:hAnsiTheme="majorBidi"/>
          <w:sz w:val="28"/>
          <w:szCs w:val="28"/>
          <w:lang w:eastAsia="ja-JP"/>
        </w:rPr>
        <w:t>.</w:t>
      </w:r>
      <w:r w:rsidR="00EA1E26" w:rsidRPr="00EA1E26">
        <w:rPr>
          <w:rFonts w:asciiTheme="majorBidi" w:hAnsiTheme="majorBidi"/>
          <w:sz w:val="28"/>
          <w:szCs w:val="28"/>
          <w:lang w:eastAsia="ja-JP"/>
        </w:rPr>
        <w:t>1</w:t>
      </w:r>
      <w:r w:rsidRPr="00EA1E26">
        <w:rPr>
          <w:rFonts w:asciiTheme="majorBidi" w:hAnsiTheme="majorBidi"/>
          <w:sz w:val="28"/>
          <w:szCs w:val="28"/>
          <w:lang w:eastAsia="ja-JP"/>
        </w:rPr>
        <w:t>3</w:t>
      </w:r>
      <w:r w:rsidRPr="00EA1E26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EA1E26">
        <w:rPr>
          <w:rFonts w:asciiTheme="majorBidi" w:hAnsiTheme="majorBidi" w:hint="cs"/>
          <w:sz w:val="28"/>
          <w:szCs w:val="28"/>
          <w:cs/>
          <w:lang w:eastAsia="ja-JP"/>
        </w:rPr>
        <w:t>ล้านบาท ณ</w:t>
      </w:r>
      <w:r w:rsidRPr="00EA1E26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EA1E26">
        <w:rPr>
          <w:rFonts w:asciiTheme="majorBidi" w:hAnsiTheme="majorBidi" w:hint="cs"/>
          <w:sz w:val="28"/>
          <w:szCs w:val="28"/>
          <w:cs/>
          <w:lang w:eastAsia="ja-JP"/>
        </w:rPr>
        <w:t>วันที่</w:t>
      </w:r>
      <w:r w:rsidRPr="00EA1E26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EA1E26">
        <w:rPr>
          <w:rFonts w:asciiTheme="majorBidi" w:hAnsiTheme="majorBidi" w:cstheme="majorBidi"/>
          <w:sz w:val="28"/>
          <w:szCs w:val="28"/>
          <w:lang w:eastAsia="ja-JP"/>
        </w:rPr>
        <w:t xml:space="preserve">31 </w:t>
      </w:r>
      <w:r w:rsidR="009E4B2A" w:rsidRPr="00EA1E26">
        <w:rPr>
          <w:rFonts w:asciiTheme="majorBidi" w:hAnsiTheme="majorBidi" w:hint="cs"/>
          <w:sz w:val="28"/>
          <w:szCs w:val="28"/>
          <w:cs/>
          <w:lang w:eastAsia="ja-JP"/>
        </w:rPr>
        <w:t xml:space="preserve">มีนาคม </w:t>
      </w:r>
      <w:r w:rsidR="009E4B2A" w:rsidRPr="00EA1E26">
        <w:rPr>
          <w:rFonts w:asciiTheme="majorBidi" w:hAnsiTheme="majorBidi"/>
          <w:sz w:val="28"/>
          <w:szCs w:val="28"/>
          <w:lang w:eastAsia="ja-JP"/>
        </w:rPr>
        <w:t>2568</w:t>
      </w:r>
      <w:r w:rsidRPr="00EA1E26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(</w:t>
      </w:r>
      <w:r w:rsidR="009E4B2A" w:rsidRPr="00EA1E26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31 </w:t>
      </w:r>
      <w:r w:rsidR="009E4B2A" w:rsidRPr="00EA1E26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ธันวาคม</w:t>
      </w:r>
      <w:r w:rsidR="009E4B2A" w:rsidRPr="009E4B2A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</w:t>
      </w:r>
      <w:r w:rsidR="009E4B2A" w:rsidRPr="009E4B2A">
        <w:rPr>
          <w:rFonts w:asciiTheme="majorBidi" w:hAnsiTheme="majorBidi" w:cstheme="majorBidi"/>
          <w:i/>
          <w:iCs/>
          <w:sz w:val="28"/>
          <w:szCs w:val="28"/>
          <w:lang w:eastAsia="ja-JP"/>
        </w:rPr>
        <w:t>2567</w:t>
      </w:r>
      <w:r w:rsidRPr="009E4B2A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: </w:t>
      </w:r>
      <w:r w:rsidR="009E4B2A" w:rsidRPr="009E4B2A">
        <w:rPr>
          <w:rFonts w:asciiTheme="majorBidi" w:hAnsiTheme="majorBidi" w:cstheme="majorBidi"/>
          <w:i/>
          <w:iCs/>
          <w:sz w:val="28"/>
          <w:szCs w:val="28"/>
          <w:lang w:eastAsia="ja-JP"/>
        </w:rPr>
        <w:t>69.73</w:t>
      </w:r>
      <w:r w:rsidRPr="009E4B2A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 </w:t>
      </w:r>
      <w:r w:rsidRPr="009E4B2A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Pr="009E4B2A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5EB042F4" w14:textId="5FFAE4B9" w:rsidR="008121B1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  <w:r>
        <w:rPr>
          <w:rFonts w:asciiTheme="majorBidi" w:hAnsiTheme="majorBidi" w:cstheme="majorBidi"/>
          <w:sz w:val="28"/>
          <w:szCs w:val="28"/>
          <w:cs/>
          <w:lang w:eastAsia="ja-JP"/>
        </w:rPr>
        <w:br w:type="page"/>
      </w:r>
    </w:p>
    <w:p w14:paraId="3873B774" w14:textId="32919EC0" w:rsidR="003F7D59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ส่วนงานดำเนินงาน</w:t>
      </w:r>
      <w:r w:rsidR="00ED213C" w:rsidRPr="006002E8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7CD5B18A" w14:textId="77777777" w:rsidR="007263E0" w:rsidRDefault="007263E0" w:rsidP="007263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B07C026" w14:textId="77777777" w:rsidR="007263E0" w:rsidRPr="00425551" w:rsidRDefault="007263E0" w:rsidP="007263E0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ส่วนกลุ่มบริษัทมี </w:t>
      </w:r>
      <w:r w:rsidRPr="00425551">
        <w:rPr>
          <w:rFonts w:asciiTheme="majorBidi" w:hAnsiTheme="majorBidi" w:cstheme="majorBidi"/>
          <w:sz w:val="28"/>
          <w:szCs w:val="28"/>
        </w:rPr>
        <w:t xml:space="preserve">2 </w:t>
      </w:r>
      <w:r w:rsidRPr="00425551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53635097" w14:textId="77777777" w:rsidR="007263E0" w:rsidRPr="00425551" w:rsidRDefault="007263E0" w:rsidP="0072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4178214" w14:textId="77777777" w:rsidR="007263E0" w:rsidRPr="00425551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660B4FF8" w14:textId="2FECC6C2" w:rsidR="00C738AC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6339BC10" w14:textId="3062E714" w:rsidR="00334002" w:rsidRDefault="0033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492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73"/>
        <w:gridCol w:w="1009"/>
        <w:gridCol w:w="242"/>
        <w:gridCol w:w="970"/>
        <w:gridCol w:w="272"/>
        <w:gridCol w:w="922"/>
        <w:gridCol w:w="276"/>
        <w:gridCol w:w="922"/>
        <w:gridCol w:w="272"/>
        <w:gridCol w:w="912"/>
        <w:gridCol w:w="276"/>
        <w:gridCol w:w="916"/>
      </w:tblGrid>
      <w:tr w:rsidR="001F232D" w:rsidRPr="006002E8" w14:paraId="41CCFFAC" w14:textId="77777777" w:rsidTr="00334002">
        <w:trPr>
          <w:trHeight w:val="392"/>
          <w:tblHeader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37C0FFDB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17" w:type="pct"/>
            <w:gridSpan w:val="11"/>
            <w:tcBorders>
              <w:top w:val="nil"/>
              <w:left w:val="nil"/>
              <w:bottom w:val="nil"/>
            </w:tcBorders>
          </w:tcPr>
          <w:p w14:paraId="02243334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305E6" w:rsidRPr="006002E8" w14:paraId="4EB0D671" w14:textId="77777777" w:rsidTr="00334002">
        <w:trPr>
          <w:trHeight w:val="380"/>
          <w:tblHeader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707942A6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ED0FD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8A46F53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F8EE8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22A2642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pct"/>
            <w:gridSpan w:val="3"/>
          </w:tcPr>
          <w:p w14:paraId="360A92DC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7305E6" w:rsidRPr="006002E8" w14:paraId="3AAC1A9A" w14:textId="77777777" w:rsidTr="00334002">
        <w:trPr>
          <w:trHeight w:val="392"/>
          <w:tblHeader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711F82B1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5B1BE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66E0A029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D3270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234E1F5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pct"/>
            <w:gridSpan w:val="3"/>
          </w:tcPr>
          <w:p w14:paraId="01CD43BB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7305E6" w:rsidRPr="006002E8" w14:paraId="7B9406D6" w14:textId="77777777" w:rsidTr="00334002">
        <w:trPr>
          <w:trHeight w:val="392"/>
          <w:tblHeader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77854C3A" w14:textId="47E5314E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A4C73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EE3A987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B5A0A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5E9FBBD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pct"/>
            <w:gridSpan w:val="3"/>
          </w:tcPr>
          <w:p w14:paraId="3C6B4DCA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305E6" w:rsidRPr="006002E8" w14:paraId="5F2F1980" w14:textId="77777777" w:rsidTr="00334002">
        <w:trPr>
          <w:trHeight w:val="403"/>
          <w:tblHeader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D73261" w14:textId="5085B4E7" w:rsidR="007875A4" w:rsidRPr="006002E8" w:rsidRDefault="007875A4" w:rsidP="007875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</w:tcPr>
          <w:p w14:paraId="72B4B024" w14:textId="457FAA2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8D64D7E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70678A5A" w14:textId="5EA366AA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F3385A5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069AFAF7" w14:textId="2F34386C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029A780D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7AFC458A" w14:textId="28D40CE1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B04AF87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</w:tcPr>
          <w:p w14:paraId="3DCEAA48" w14:textId="48EC5FEB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3" w:type="pct"/>
          </w:tcPr>
          <w:p w14:paraId="3C6756A3" w14:textId="77777777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</w:tcPr>
          <w:p w14:paraId="637373D2" w14:textId="44827981" w:rsidR="007875A4" w:rsidRPr="006002E8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1F232D" w:rsidRPr="006002E8" w14:paraId="506B1242" w14:textId="77777777" w:rsidTr="00334002">
        <w:trPr>
          <w:trHeight w:val="380"/>
          <w:tblHeader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2CF23804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17" w:type="pct"/>
            <w:gridSpan w:val="11"/>
            <w:tcBorders>
              <w:top w:val="nil"/>
              <w:left w:val="nil"/>
            </w:tcBorders>
          </w:tcPr>
          <w:p w14:paraId="635BB63C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002E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F232D" w:rsidRPr="006002E8" w14:paraId="7D640D3D" w14:textId="77777777" w:rsidTr="00334002">
        <w:trPr>
          <w:trHeight w:val="392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36A84E7C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17" w:type="pct"/>
            <w:gridSpan w:val="11"/>
            <w:tcBorders>
              <w:top w:val="nil"/>
              <w:left w:val="nil"/>
            </w:tcBorders>
          </w:tcPr>
          <w:p w14:paraId="71D7C316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7305E6" w:rsidRPr="006002E8" w14:paraId="79985C99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7777B64A" w14:textId="660757D6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4699329D" w14:textId="4CC1A3A4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1,272,599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7E378E78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17ED7" w14:textId="0BB195FA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1,301,871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vAlign w:val="bottom"/>
          </w:tcPr>
          <w:p w14:paraId="1B4BD1A7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6BB73" w14:textId="4A28A961" w:rsidR="00FB4ED7" w:rsidRPr="006002E8" w:rsidRDefault="00FB4ED7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60,090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  <w:vAlign w:val="bottom"/>
          </w:tcPr>
          <w:p w14:paraId="6B420510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9324B" w14:textId="050AEB8B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43,798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679B4E45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4C16A3E7" w14:textId="4EFD63FB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1,332,689</w:t>
            </w:r>
          </w:p>
        </w:tc>
        <w:tc>
          <w:tcPr>
            <w:tcW w:w="143" w:type="pct"/>
            <w:vAlign w:val="bottom"/>
          </w:tcPr>
          <w:p w14:paraId="1B9AB1E8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18A7D4B8" w14:textId="5D6EA8FE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1,345,669</w:t>
            </w:r>
          </w:p>
        </w:tc>
      </w:tr>
      <w:tr w:rsidR="007305E6" w:rsidRPr="006002E8" w14:paraId="1FF6101B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</w:tcPr>
          <w:p w14:paraId="13646994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0E3313A8" w14:textId="28C92BE1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75,1</w:t>
            </w:r>
            <w:r w:rsidR="00BF064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5885D30B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E43FC" w14:textId="36D33D49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87,118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vAlign w:val="bottom"/>
          </w:tcPr>
          <w:p w14:paraId="5582DF1B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5F05E" w14:textId="269F6642" w:rsidR="00FB4ED7" w:rsidRPr="006002E8" w:rsidRDefault="00FB4ED7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9,73</w:t>
            </w:r>
            <w:r w:rsidR="0054191A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  <w:vAlign w:val="bottom"/>
          </w:tcPr>
          <w:p w14:paraId="16D30CA9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95FF3" w14:textId="0EFAE21B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11,642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4C02BBBA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FE8AF3B" w14:textId="4DA6C19D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84,89</w:t>
            </w:r>
            <w:r w:rsidR="00BF064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3" w:type="pct"/>
            <w:vAlign w:val="bottom"/>
          </w:tcPr>
          <w:p w14:paraId="3C972A0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0E34F05E" w14:textId="7955F422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98,760</w:t>
            </w:r>
          </w:p>
        </w:tc>
      </w:tr>
      <w:tr w:rsidR="007305E6" w:rsidRPr="006002E8" w14:paraId="3B7C5175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49A00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4C2B3" w14:textId="04878C78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1,347,75</w:t>
            </w:r>
            <w:r w:rsidR="00BF064D"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D4E188E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0DD05" w14:textId="60E2EC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1,388,989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9FBF610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B975C" w14:textId="61DE0C41" w:rsidR="00FB4ED7" w:rsidRPr="006002E8" w:rsidRDefault="00FB4ED7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478A6C34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5E12E" w14:textId="49C0D889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737C76D4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vAlign w:val="bottom"/>
          </w:tcPr>
          <w:p w14:paraId="08E78A0C" w14:textId="74686581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1,417,58</w:t>
            </w:r>
            <w:r w:rsidR="00BF064D"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3" w:type="pct"/>
            <w:vAlign w:val="bottom"/>
          </w:tcPr>
          <w:p w14:paraId="35A7988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  <w:vAlign w:val="bottom"/>
          </w:tcPr>
          <w:p w14:paraId="7993F072" w14:textId="7183B0B6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1,444,429</w:t>
            </w:r>
          </w:p>
        </w:tc>
      </w:tr>
      <w:tr w:rsidR="007305E6" w:rsidRPr="006002E8" w14:paraId="375068CE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441FB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41D76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BFB2B8E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2D1CE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65F7C957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3F208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42991E88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52A8A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1DADAF86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2B3374C8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013F2F9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485D1DE3" w14:textId="77777777" w:rsidR="008C00CD" w:rsidRPr="006002E8" w:rsidRDefault="008C00CD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5E6" w:rsidRPr="006002E8" w14:paraId="4BD8DC25" w14:textId="77777777" w:rsidTr="00334002">
        <w:trPr>
          <w:trHeight w:val="403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2BB1FE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4585049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B0CF9C1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2BD636E8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4053B4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7C0A45B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646E176A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852DF9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06419BF4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1E0881B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4765D593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28BF3EC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305E6" w:rsidRPr="006002E8" w14:paraId="28A42A43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</w:tcPr>
          <w:p w14:paraId="59824E95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70D8D7B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DF9A257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4CD5CAC8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0D13911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358715E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1A60C2EC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D229674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02F294E5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2F46C3E0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48D52212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3388F823" w14:textId="77777777" w:rsidR="00FB4ED7" w:rsidRPr="006002E8" w:rsidRDefault="00FB4ED7" w:rsidP="00FB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305E6" w:rsidRPr="006002E8" w14:paraId="44A56B28" w14:textId="77777777" w:rsidTr="00334002">
        <w:trPr>
          <w:trHeight w:val="369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</w:tcPr>
          <w:p w14:paraId="2332C902" w14:textId="6437AB6B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E5610E3" w14:textId="15D20D7A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1,347,75</w:t>
            </w:r>
            <w:r w:rsidR="00BF064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6D2D962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11EA8DCC" w14:textId="7C966DFD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1,388,989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6E4E9510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7B96B5D" w14:textId="06CA5371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7F58C5FE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0A11B" w14:textId="063FD87D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122137CB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1F6615F4" w14:textId="2668C33D" w:rsidR="004F3B57" w:rsidRPr="006002E8" w:rsidRDefault="004F3B57" w:rsidP="007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1,347,75</w:t>
            </w:r>
            <w:r w:rsidR="00BF064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3" w:type="pct"/>
            <w:vAlign w:val="bottom"/>
          </w:tcPr>
          <w:p w14:paraId="2A64F5C1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7E34A4DB" w14:textId="641F39C4" w:rsidR="004F3B57" w:rsidRPr="006002E8" w:rsidRDefault="004F3B57" w:rsidP="007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3"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1,388,989</w:t>
            </w:r>
          </w:p>
        </w:tc>
      </w:tr>
      <w:tr w:rsidR="007305E6" w:rsidRPr="006002E8" w14:paraId="6CE54959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</w:tcPr>
          <w:p w14:paraId="1114693B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5A68B" w14:textId="62211941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29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4A2FF7B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FFB7C" w14:textId="32067E2B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"/>
              </w:tabs>
              <w:spacing w:line="240" w:lineRule="auto"/>
              <w:ind w:left="-105" w:right="216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7CF89CE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81CB" w14:textId="729E2E44" w:rsidR="004F3B57" w:rsidRPr="006002E8" w:rsidRDefault="004F3B57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490E4068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9B2C4" w14:textId="5A60E948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4EDBF300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6706331F" w14:textId="38F1D0E1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43" w:type="pct"/>
            <w:vAlign w:val="bottom"/>
          </w:tcPr>
          <w:p w14:paraId="73E40A38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0E68FE02" w14:textId="1CF7F39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55,440</w:t>
            </w:r>
          </w:p>
        </w:tc>
      </w:tr>
      <w:tr w:rsidR="007305E6" w:rsidRPr="006002E8" w14:paraId="05702135" w14:textId="77777777" w:rsidTr="00334002">
        <w:trPr>
          <w:trHeight w:val="392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3BC522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66F1D" w14:textId="79D74963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1,347,75</w:t>
            </w:r>
            <w:r w:rsidR="00BF064D"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CE16321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4E0A7" w14:textId="3E2309D1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1,388,989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94B1D4A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F89AF" w14:textId="6F9B6046" w:rsidR="004F3B57" w:rsidRPr="006002E8" w:rsidRDefault="004F3B57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3641C455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5CED8" w14:textId="52E25FFF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23ACDF68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34F54" w14:textId="2D8F90E1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1,417,58</w:t>
            </w:r>
            <w:r w:rsidR="00BF064D"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3" w:type="pct"/>
            <w:vAlign w:val="bottom"/>
          </w:tcPr>
          <w:p w14:paraId="2C072C59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D1C37" w14:textId="6F48A418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1,444,429</w:t>
            </w:r>
          </w:p>
        </w:tc>
      </w:tr>
      <w:tr w:rsidR="007305E6" w:rsidRPr="006002E8" w14:paraId="074F7F1E" w14:textId="77777777" w:rsidTr="00334002">
        <w:trPr>
          <w:trHeight w:val="369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B69CB6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6BD46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0B7E105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407EAA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A4837B8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E6043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740FE30C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86351A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57AFF618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480D3C8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D496A10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double" w:sz="4" w:space="0" w:color="auto"/>
            </w:tcBorders>
            <w:vAlign w:val="bottom"/>
          </w:tcPr>
          <w:p w14:paraId="7476A972" w14:textId="77777777" w:rsidR="004F3B57" w:rsidRPr="006002E8" w:rsidRDefault="004F3B57" w:rsidP="004F3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305E6" w:rsidRPr="006002E8" w14:paraId="504555B3" w14:textId="77777777" w:rsidTr="00334002">
        <w:trPr>
          <w:trHeight w:val="761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CC4964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82A3E" w14:textId="254FC71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1D29C4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D29C4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946BE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BC609" w14:textId="498F8BBF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355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355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90708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FADDA" w14:textId="27880575" w:rsidR="00310F6D" w:rsidRPr="009B2218" w:rsidRDefault="00310F6D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A62C2E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D460F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57A53" w14:textId="50270BF3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6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5,630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</w:tcPr>
          <w:p w14:paraId="3672A9EE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67EDD8E3" w14:textId="5D0E1413" w:rsidR="00310F6D" w:rsidRPr="009B2218" w:rsidRDefault="00A62C2E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="00310F6D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D29C4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43" w:type="pct"/>
            <w:vAlign w:val="bottom"/>
          </w:tcPr>
          <w:p w14:paraId="2AA67CF8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5014FD46" w14:textId="3AD23682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7355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355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</w:tr>
      <w:tr w:rsidR="007305E6" w:rsidRPr="006002E8" w14:paraId="7353B229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F583C1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C40C7" w14:textId="2CCAED84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13,3</w:t>
            </w:r>
            <w:r w:rsidR="00A62C2E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DFEF0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A25B7" w14:textId="198D0B28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13,243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59FDF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DEF2" w14:textId="438E340B" w:rsidR="00310F6D" w:rsidRPr="009B2218" w:rsidRDefault="00A62C2E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F8E7A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D0BC" w14:textId="05025926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right="-54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</w:tcPr>
          <w:p w14:paraId="7229A425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B1634" w14:textId="32FCF21E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</w:t>
            </w:r>
            <w:r w:rsidR="00A62C2E"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43" w:type="pct"/>
            <w:vAlign w:val="bottom"/>
          </w:tcPr>
          <w:p w14:paraId="6CDF9EFB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59E2F812" w14:textId="6A67489A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13,229</w:t>
            </w:r>
          </w:p>
        </w:tc>
      </w:tr>
      <w:tr w:rsidR="007305E6" w:rsidRPr="006002E8" w14:paraId="76B62082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E6D71D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D75610" w14:textId="190B04B0" w:rsidR="00310F6D" w:rsidRPr="009B2218" w:rsidRDefault="00A62C2E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1D29C4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310F6D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D29C4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409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D9E9E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B0882" w14:textId="032AA611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7355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355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813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25FC1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06AF9" w14:textId="6256E58C" w:rsidR="00310F6D" w:rsidRPr="009B2218" w:rsidRDefault="00A62C2E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310F6D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8F99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5C2D0" w14:textId="4622C18C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5,644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</w:tcPr>
          <w:p w14:paraId="390F846C" w14:textId="77777777" w:rsidR="00310F6D" w:rsidRPr="009B221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7FB6D" w14:textId="5A6136EC" w:rsidR="00310F6D" w:rsidRPr="009B2218" w:rsidRDefault="00A62C2E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1D29C4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310F6D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D29C4"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739</w:t>
            </w:r>
          </w:p>
        </w:tc>
        <w:tc>
          <w:tcPr>
            <w:tcW w:w="143" w:type="pct"/>
            <w:vAlign w:val="bottom"/>
          </w:tcPr>
          <w:p w14:paraId="0155566C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12E33" w14:textId="6CB9B058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7355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355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457</w:t>
            </w:r>
          </w:p>
        </w:tc>
      </w:tr>
      <w:tr w:rsidR="007305E6" w:rsidRPr="006002E8" w14:paraId="31487816" w14:textId="77777777" w:rsidTr="00334002">
        <w:trPr>
          <w:trHeight w:val="392"/>
        </w:trPr>
        <w:tc>
          <w:tcPr>
            <w:tcW w:w="1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CBA491" w14:textId="77777777" w:rsidR="00310F6D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094A680A" w14:textId="77777777" w:rsidR="00635589" w:rsidRDefault="00635589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5C6119F5" w14:textId="77777777" w:rsidR="00635589" w:rsidRDefault="00635589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35A7C7FF" w14:textId="77777777" w:rsidR="00635589" w:rsidRDefault="00635589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440A198E" w14:textId="77777777" w:rsidR="00635589" w:rsidRPr="006002E8" w:rsidRDefault="00635589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34004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BB4B8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0B376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18DB0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547EB" w14:textId="77777777" w:rsidR="00310F6D" w:rsidRPr="006002E8" w:rsidRDefault="00310F6D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4D7F0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CFCAA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</w:tcPr>
          <w:p w14:paraId="4FD5BD94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55D6BCF8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A1C46A5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vAlign w:val="bottom"/>
          </w:tcPr>
          <w:p w14:paraId="19CEE589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05E6" w:rsidRPr="006002E8" w14:paraId="5719773E" w14:textId="77777777" w:rsidTr="00334002">
        <w:trPr>
          <w:trHeight w:val="369"/>
        </w:trPr>
        <w:tc>
          <w:tcPr>
            <w:tcW w:w="1383" w:type="pct"/>
            <w:tcBorders>
              <w:left w:val="nil"/>
              <w:right w:val="nil"/>
            </w:tcBorders>
            <w:noWrap/>
            <w:vAlign w:val="bottom"/>
          </w:tcPr>
          <w:p w14:paraId="4433AA20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lastRenderedPageBreak/>
              <w:t xml:space="preserve">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26811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F10DF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6F36F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5BA8B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262CE" w14:textId="77777777" w:rsidR="00310F6D" w:rsidRPr="006002E8" w:rsidRDefault="00310F6D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53980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BB3F9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</w:tcPr>
          <w:p w14:paraId="2BA43472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557CBCD9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D65BCF4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330EBA9A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305E6" w:rsidRPr="006002E8" w14:paraId="23B80D89" w14:textId="77777777" w:rsidTr="00334002">
        <w:trPr>
          <w:trHeight w:val="76"/>
        </w:trPr>
        <w:tc>
          <w:tcPr>
            <w:tcW w:w="13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006270" w14:textId="7EEAA0F0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D1F28" w14:textId="609208B4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</w:t>
            </w:r>
            <w:r w:rsidR="00A62C2E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F74AB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F74AB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598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10B69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F98BB" w14:textId="6E845BA5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2E67F4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479,876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312C0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34145" w14:textId="1F6701E7" w:rsidR="00310F6D" w:rsidRPr="003618A8" w:rsidRDefault="00310F6D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AF74AB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,8</w:t>
            </w:r>
            <w:r w:rsidR="00AF74AB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AEAA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864E2" w14:textId="6792EC5C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E67F4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48,803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3039F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63DEDC93" w14:textId="1F5C7F6B" w:rsidR="00310F6D" w:rsidRPr="006002E8" w:rsidRDefault="00553EE3" w:rsidP="007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10F6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  <w:r w:rsidR="00310F6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143" w:type="pct"/>
          </w:tcPr>
          <w:p w14:paraId="77C0F04E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3FCFD8AC" w14:textId="75B7CED5" w:rsidR="00310F6D" w:rsidRPr="006002E8" w:rsidRDefault="002E67F4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3,928</w:t>
            </w:r>
            <w:r w:rsidR="00B5674E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679</w:t>
            </w:r>
          </w:p>
        </w:tc>
      </w:tr>
      <w:tr w:rsidR="007305E6" w:rsidRPr="006002E8" w14:paraId="391D840F" w14:textId="77777777" w:rsidTr="00334002">
        <w:trPr>
          <w:trHeight w:val="5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C0C72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65CCA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27005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06A54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BCB65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6A1FB" w14:textId="77777777" w:rsidR="00310F6D" w:rsidRPr="003618A8" w:rsidRDefault="00310F6D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0EE2E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3E3CF2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</w:tcPr>
          <w:p w14:paraId="10B4C86A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93C57" w14:textId="77777777" w:rsidR="00310F6D" w:rsidRPr="006002E8" w:rsidRDefault="00310F6D" w:rsidP="007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000C8111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vAlign w:val="bottom"/>
          </w:tcPr>
          <w:p w14:paraId="7AC02A23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7305E6" w:rsidRPr="006002E8" w14:paraId="5F654C4E" w14:textId="77777777" w:rsidTr="00334002">
        <w:trPr>
          <w:trHeight w:val="38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00C64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8231B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7A749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98B9D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DD5AE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B77A3" w14:textId="77777777" w:rsidR="00310F6D" w:rsidRPr="003618A8" w:rsidRDefault="00310F6D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972C5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4BF23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59E2C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0CE1CC96" w14:textId="77777777" w:rsidR="00310F6D" w:rsidRPr="006002E8" w:rsidRDefault="00310F6D" w:rsidP="007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4D725EB9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</w:tcPr>
          <w:p w14:paraId="37A8BCF1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305E6" w:rsidRPr="006002E8" w14:paraId="39B79D13" w14:textId="77777777" w:rsidTr="00334002">
        <w:trPr>
          <w:trHeight w:val="750"/>
        </w:trPr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D359C" w14:textId="6D84C05D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E8360" w14:textId="23B3C10C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A62C2E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F74AB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834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D426BA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139BB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834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2F4AF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1AC53" w14:textId="1CDDFA8C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2E67F4" w:rsidRPr="003618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286,368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CC251" w14:textId="77777777" w:rsidR="00310F6D" w:rsidRPr="003618A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79949" w14:textId="68450661" w:rsidR="00310F6D" w:rsidRPr="003618A8" w:rsidRDefault="00AF74AB" w:rsidP="007305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3618A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834C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26BA" w:rsidRPr="003618A8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3618A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834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042AA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2FA0" w14:textId="47428810" w:rsidR="00310F6D" w:rsidRPr="006002E8" w:rsidRDefault="002E67F4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91,637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1EBFD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6FABD" w14:textId="237F5A44" w:rsidR="00310F6D" w:rsidRPr="006002E8" w:rsidRDefault="00310F6D" w:rsidP="007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553EE3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53EE3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BF064D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53EE3"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3" w:type="pct"/>
          </w:tcPr>
          <w:p w14:paraId="227DF67C" w14:textId="77777777" w:rsidR="00310F6D" w:rsidRPr="006002E8" w:rsidRDefault="00310F6D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5565B402" w14:textId="0F690CCC" w:rsidR="00310F6D" w:rsidRPr="006002E8" w:rsidRDefault="002E67F4" w:rsidP="0031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1,378,005</w:t>
            </w:r>
          </w:p>
        </w:tc>
      </w:tr>
    </w:tbl>
    <w:p w14:paraId="5411AE67" w14:textId="5EC8B88B" w:rsidR="00C738AC" w:rsidRDefault="00C738AC" w:rsidP="001F2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1F232D" w:rsidRPr="006002E8" w14:paraId="70424722" w14:textId="77777777" w:rsidTr="00AD2C5D">
        <w:trPr>
          <w:gridAfter w:val="1"/>
          <w:wAfter w:w="6" w:type="dxa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289A85" w14:textId="77777777" w:rsidR="001F232D" w:rsidRPr="006002E8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C9238" w14:textId="77777777" w:rsidR="001F232D" w:rsidRPr="006002E8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232D" w:rsidRPr="006002E8" w14:paraId="0115A3D5" w14:textId="77777777" w:rsidTr="00AD2C5D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AFC68F" w14:textId="48F63932" w:rsidR="001F232D" w:rsidRPr="006002E8" w:rsidRDefault="007875A4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224F" w14:textId="7DCEF844" w:rsidR="001F232D" w:rsidRPr="006002E8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75A4" w:rsidRPr="006002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6DF9AE" w14:textId="77777777" w:rsidR="001F232D" w:rsidRPr="006002E8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5EE8" w14:textId="008E3B72" w:rsidR="001F232D" w:rsidRPr="006002E8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75A4" w:rsidRPr="006002E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F232D" w:rsidRPr="006002E8" w14:paraId="68E44C46" w14:textId="77777777" w:rsidTr="00AD2C5D">
        <w:trPr>
          <w:gridAfter w:val="1"/>
          <w:wAfter w:w="6" w:type="dxa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3AC2AD" w14:textId="77777777" w:rsidR="001F232D" w:rsidRPr="006002E8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B2558" w14:textId="77777777" w:rsidR="001F232D" w:rsidRPr="006002E8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5807" w:rsidRPr="006002E8" w14:paraId="2AB35DBE" w14:textId="77777777" w:rsidTr="006E5BA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4F192F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5EE4E" w14:textId="4B82ACF2" w:rsidR="00C85807" w:rsidRPr="009B221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0B5A" w:rsidRPr="009B22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B22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0B5A" w:rsidRPr="009B2218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13CBB9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B6A8C" w14:textId="2E38EAAE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621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217A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</w:tr>
      <w:tr w:rsidR="00C85807" w:rsidRPr="006002E8" w14:paraId="0F4AFDAB" w14:textId="77777777" w:rsidTr="006E5BA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E20168B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DA823" w14:textId="04BE26B0" w:rsidR="00C85807" w:rsidRPr="009B221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0B5A" w:rsidRPr="009B2218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Pr="009B22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83828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F30AC" w14:textId="20A7C384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217A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85807" w:rsidRPr="006002E8" w14:paraId="65C9F224" w14:textId="77777777" w:rsidTr="006E5BA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F25207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1A644" w14:textId="77777777" w:rsidR="00C85807" w:rsidRPr="005D558B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9462BB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C8C94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5807" w:rsidRPr="006002E8" w14:paraId="4842335A" w14:textId="77777777" w:rsidTr="006E5BA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F5B29E5" w14:textId="77777777" w:rsidR="00C85807" w:rsidRPr="006002E8" w:rsidRDefault="00C85807" w:rsidP="00C85807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EF5D" w14:textId="6DABBB2F" w:rsidR="00C85807" w:rsidRPr="005D558B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D558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858CF6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DB2D3" w14:textId="43B50F00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C85807" w:rsidRPr="006002E8" w14:paraId="656F509A" w14:textId="77777777" w:rsidTr="006E5BA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B8D059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600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DB935" w14:textId="23ADF6B6" w:rsidR="00C85807" w:rsidRPr="005D558B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D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</w:t>
            </w:r>
            <w:r w:rsidR="00BF064D" w:rsidRPr="005D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56D5AF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07397" w14:textId="5F3DE64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87,107</w:t>
            </w:r>
          </w:p>
        </w:tc>
      </w:tr>
    </w:tbl>
    <w:p w14:paraId="06FA1F51" w14:textId="77777777" w:rsidR="004E482E" w:rsidRPr="004E482E" w:rsidRDefault="004E482E">
      <w:pPr>
        <w:rPr>
          <w:rFonts w:asciiTheme="majorBidi" w:hAnsiTheme="majorBidi" w:cstheme="majorBidi"/>
          <w:sz w:val="28"/>
          <w:szCs w:val="28"/>
        </w:rPr>
      </w:pPr>
    </w:p>
    <w:p w14:paraId="111A2836" w14:textId="77777777" w:rsidR="00883B9C" w:rsidRDefault="00883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5B010F" w14:textId="7F343675" w:rsidR="004E482E" w:rsidRDefault="004E482E" w:rsidP="004E48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lastRenderedPageBreak/>
        <w:t>ส่วนงานภูมิศาสตร์</w:t>
      </w:r>
    </w:p>
    <w:p w14:paraId="2809185E" w14:textId="77777777" w:rsidR="004E482E" w:rsidRPr="004E482E" w:rsidRDefault="004E482E" w:rsidP="004E48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34449708" w14:textId="77777777" w:rsidR="004E482E" w:rsidRPr="00425551" w:rsidRDefault="004E482E" w:rsidP="004E48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46A55FA3" w14:textId="33854874" w:rsidR="00635589" w:rsidRDefault="0063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73"/>
      </w:tblGrid>
      <w:tr w:rsidR="00C85807" w:rsidRPr="006002E8" w14:paraId="291255DE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7119796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119C1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75C6CD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58571B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5807" w:rsidRPr="006002E8" w14:paraId="14B3C69C" w14:textId="77777777" w:rsidTr="00AD2C5D">
        <w:trPr>
          <w:trHeight w:val="40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74DBD2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1EDA5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A68B11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31C087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85807" w:rsidRPr="006002E8" w14:paraId="4F01A43D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D71C72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B3016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207A55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201ED83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5807" w:rsidRPr="006002E8" w14:paraId="3521FAD7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069680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853E9" w14:textId="181601B2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024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044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480051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540E1C4" w14:textId="13A16EF4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1,047,835</w:t>
            </w:r>
          </w:p>
        </w:tc>
      </w:tr>
      <w:tr w:rsidR="00C85807" w:rsidRPr="006002E8" w14:paraId="0CD0D4F7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A0CD63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45382" w14:textId="12D10F2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204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217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34AEDF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25523E" w14:textId="774933F4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195,243</w:t>
            </w:r>
          </w:p>
        </w:tc>
      </w:tr>
      <w:tr w:rsidR="00C85807" w:rsidRPr="006002E8" w14:paraId="23149F7D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780685B" w14:textId="60677414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04F16" w14:textId="66C9EA3B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266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56EBA3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9AB4BE" w14:textId="16D13540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27,763</w:t>
            </w:r>
          </w:p>
        </w:tc>
      </w:tr>
      <w:tr w:rsidR="00C85807" w:rsidRPr="006002E8" w14:paraId="6AA053D1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86C34C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F23F5" w14:textId="0B75A382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1356AE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1F1218A" w14:textId="2E3626FD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17,431</w:t>
            </w:r>
          </w:p>
        </w:tc>
      </w:tr>
      <w:tr w:rsidR="00C85807" w:rsidRPr="006002E8" w14:paraId="75F61BEF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BAEF3E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8CF47" w14:textId="2CBE1181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192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B4A1A5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A2264" w14:textId="208616CA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57,397</w:t>
            </w:r>
          </w:p>
        </w:tc>
      </w:tr>
      <w:tr w:rsidR="00C85807" w:rsidRPr="006002E8" w14:paraId="184BF9F8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9A9635" w14:textId="77777777" w:rsidR="00C85807" w:rsidRPr="006002E8" w:rsidRDefault="00C85807" w:rsidP="00C858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816F28" w14:textId="7E448461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332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922DC5" w14:textId="77777777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2A90C" w14:textId="4D83978F" w:rsidR="00C85807" w:rsidRPr="006002E8" w:rsidRDefault="00C85807" w:rsidP="00C8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1,345,669</w:t>
            </w:r>
          </w:p>
        </w:tc>
      </w:tr>
    </w:tbl>
    <w:p w14:paraId="56DDF3EE" w14:textId="77777777" w:rsidR="00B222E2" w:rsidRPr="006002E8" w:rsidRDefault="00B222E2" w:rsidP="00B222E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354FF104" w:rsidR="00D44225" w:rsidRPr="006002E8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6002E8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7D2E5F" w14:textId="04097DCB" w:rsidR="00D47DCF" w:rsidRPr="006002E8" w:rsidRDefault="00D47DCF" w:rsidP="00D47DCF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6002E8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ในการดำเนินงานสำหรับงวดสามเดือนสิ้นสุดวันที่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2E8">
        <w:rPr>
          <w:rFonts w:asciiTheme="majorBidi" w:hAnsiTheme="majorBidi" w:cs="Angsana New"/>
          <w:sz w:val="28"/>
          <w:szCs w:val="28"/>
          <w:cs/>
        </w:rPr>
        <w:t>3</w:t>
      </w:r>
      <w:r w:rsidRPr="006002E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6002E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6002E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6002E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6002E8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5C9422DF" w14:textId="30DA7139" w:rsidR="00C654E2" w:rsidRPr="006002E8" w:rsidRDefault="00C65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/>
        </w:rPr>
      </w:pPr>
    </w:p>
    <w:p w14:paraId="3BA6B0FB" w14:textId="345774FA" w:rsidR="00B04D4B" w:rsidRPr="006002E8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6002E8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6002E8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6002E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6002E8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11483490" w:rsidR="00884C71" w:rsidRPr="006002E8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002E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6002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1848856" w14:textId="473673F2" w:rsidR="00635589" w:rsidRDefault="0063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66"/>
      </w:tblGrid>
      <w:tr w:rsidR="00924924" w:rsidRPr="006002E8" w14:paraId="2C8809E3" w14:textId="77777777" w:rsidTr="00BE2FBC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6002E8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6002E8" w14:paraId="3E28057F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6002E8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0CC6762B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5D4BC095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6002E8" w14:paraId="213E5DD2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6002E8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445E43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F48809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685E75F6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6002E8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B1A89E9" w14:textId="77777777" w:rsidR="00924924" w:rsidRPr="006002E8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A21797B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6002E8" w14:paraId="2762269D" w14:textId="77777777" w:rsidTr="00BE2FBC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6002E8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6002E8" w14:paraId="73716CFA" w14:textId="77777777" w:rsidTr="00BE2FBC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09FBC793" w:rsidR="00924924" w:rsidRPr="006002E8" w:rsidRDefault="00D47DCF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6002E8" w14:paraId="6381B0D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6002E8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BD273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3469D0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01D1E4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D53294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3A59CEA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6002E8" w14:paraId="03E4ECF0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6002E8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654ABA50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5BD5E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00B22D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6002E8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1A0FE26" w14:textId="77777777" w:rsidR="00924924" w:rsidRPr="006002E8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FD184EA" w14:textId="77777777" w:rsidR="00924924" w:rsidRPr="006002E8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6002E8" w14:paraId="2253F8E7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F6496F" w:rsidRPr="006002E8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9AA7DB2" w14:textId="213E15A9" w:rsidR="00F6496F" w:rsidRPr="006002E8" w:rsidRDefault="00BE2FBC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7CA503F5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C49D" w14:textId="724D5574" w:rsidR="00F6496F" w:rsidRPr="006002E8" w:rsidRDefault="004E29A8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F6496F" w:rsidRPr="006002E8" w:rsidRDefault="00F6496F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4D09835A" w14:textId="1BD447EB" w:rsidR="00F6496F" w:rsidRPr="006002E8" w:rsidRDefault="004E29A8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F6496F" w:rsidRPr="006002E8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D999BF1" w14:textId="38F11033" w:rsidR="00F6496F" w:rsidRPr="006002E8" w:rsidRDefault="00BE2FBC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29002B6B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068E7610" w14:textId="4C2F2179" w:rsidR="00F6496F" w:rsidRPr="006002E8" w:rsidRDefault="00BE2FBC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4E29A8" w:rsidRPr="006002E8" w14:paraId="67299F8F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4E29A8" w:rsidRPr="006002E8" w:rsidRDefault="004E29A8" w:rsidP="004E29A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3266D27E" w:rsidR="004E29A8" w:rsidRPr="006002E8" w:rsidRDefault="00AA6EF5" w:rsidP="004E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4D92BF41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C00E9C" w14:textId="4255CF1E" w:rsidR="004E29A8" w:rsidRPr="006002E8" w:rsidRDefault="004E29A8" w:rsidP="004E29A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2011A8B" w14:textId="17A22443" w:rsidR="004E29A8" w:rsidRPr="006002E8" w:rsidRDefault="004E29A8" w:rsidP="004E29A8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4E29A8" w:rsidRPr="006002E8" w:rsidRDefault="004E29A8" w:rsidP="004E29A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B56C1AA" w14:textId="77777777" w:rsidR="004E29A8" w:rsidRPr="006002E8" w:rsidRDefault="004E29A8" w:rsidP="004E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4997FF4A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2B2370C3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73BCFD6F" w14:textId="77777777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53713A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02B991D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39D9540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737611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B854CC8" w14:textId="77777777" w:rsidR="00770457" w:rsidRPr="006002E8" w:rsidRDefault="00770457" w:rsidP="007704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F6FFF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DD84D39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175767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4080E023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55EE577E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2F131F3A" w14:textId="50A3010F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0BA1D1CF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9FAAE97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108C022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F93B2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B91E81D" w14:textId="77777777" w:rsidR="00770457" w:rsidRPr="006002E8" w:rsidRDefault="00770457" w:rsidP="007704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2544F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9483E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561CB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7D05788B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2B236FB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441C2AFC" w14:textId="186C8AE5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07A9D127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8C98336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5BB7162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F96A03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564AB6A" w14:textId="77777777" w:rsidR="00770457" w:rsidRPr="006002E8" w:rsidRDefault="00770457" w:rsidP="007704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0CF6F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9F2C293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F2E96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44AF846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53926481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11E01EBC" w14:textId="267C8237" w:rsidR="00770457" w:rsidRPr="006002E8" w:rsidRDefault="00770457" w:rsidP="00B5674E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07C9E4" w14:textId="501E51BC" w:rsidR="00770457" w:rsidRPr="006002E8" w:rsidRDefault="00BE2FBC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242" w:type="dxa"/>
          </w:tcPr>
          <w:p w14:paraId="6BD9277C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4CCC353" w14:textId="467527ED" w:rsidR="00770457" w:rsidRPr="006002E8" w:rsidRDefault="00770457" w:rsidP="005511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6E039F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D8DB4A5" w14:textId="79697479" w:rsidR="00770457" w:rsidRPr="006002E8" w:rsidRDefault="00BE2FBC" w:rsidP="007704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236" w:type="dxa"/>
          </w:tcPr>
          <w:p w14:paraId="6057D529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4998114" w14:textId="1B27237B" w:rsidR="00770457" w:rsidRPr="006002E8" w:rsidRDefault="00770457" w:rsidP="005511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F9A76C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179894D5" w14:textId="09AD8562" w:rsidR="00770457" w:rsidRPr="006002E8" w:rsidRDefault="00BE2FBC" w:rsidP="0077045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</w:tr>
      <w:tr w:rsidR="00770457" w:rsidRPr="006002E8" w14:paraId="4548D470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618294AC" w14:textId="18D1A9EB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600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8E6346" w14:textId="49F09E57" w:rsidR="00770457" w:rsidRPr="006002E8" w:rsidRDefault="00BE2FBC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2,031</w:t>
            </w:r>
          </w:p>
        </w:tc>
        <w:tc>
          <w:tcPr>
            <w:tcW w:w="242" w:type="dxa"/>
          </w:tcPr>
          <w:p w14:paraId="168357A3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47C5CE93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2A663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705D44B" w14:textId="77777777" w:rsidR="00770457" w:rsidRPr="006002E8" w:rsidRDefault="00770457" w:rsidP="007704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E2127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3AC231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38905E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0E073354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1B4347C9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5E853AA3" w14:textId="77777777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8276CD6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B871D9D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9880200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C19E68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BE6BE8B" w14:textId="77777777" w:rsidR="00770457" w:rsidRPr="006002E8" w:rsidRDefault="00770457" w:rsidP="007704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8AE43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9B24363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02154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99B70CD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6002E8" w14:paraId="68E3B575" w14:textId="77777777" w:rsidTr="00896D56">
        <w:trPr>
          <w:trHeight w:val="398"/>
        </w:trPr>
        <w:tc>
          <w:tcPr>
            <w:tcW w:w="2698" w:type="dxa"/>
            <w:shd w:val="clear" w:color="auto" w:fill="auto"/>
            <w:vAlign w:val="bottom"/>
          </w:tcPr>
          <w:p w14:paraId="0001B50F" w14:textId="522481D6" w:rsidR="00F6496F" w:rsidRPr="006002E8" w:rsidRDefault="00F6496F" w:rsidP="00896D56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47DCF"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5C8BA2C4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3F01A62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D311FDB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FF0F2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2EB4C54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193E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1C13A7D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9485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1677441" w14:textId="77777777" w:rsidR="00F6496F" w:rsidRPr="006002E8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6002E8" w14:paraId="7B9834D3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F6496F" w:rsidRPr="006002E8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75F3486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4A0F740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18993A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8250CE1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810123B" w14:textId="77777777" w:rsidR="00F6496F" w:rsidRPr="006002E8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6002E8" w14:paraId="0D6A70CD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F6496F" w:rsidRPr="006002E8" w:rsidRDefault="00F6496F" w:rsidP="00F6496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FB0323D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92D831D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83F24CD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F6496F" w:rsidRPr="006002E8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0EBE8D7" w14:textId="77777777" w:rsidR="00F6496F" w:rsidRPr="006002E8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F6496F" w:rsidRPr="006002E8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1EA72606" w14:textId="77777777" w:rsidR="00F6496F" w:rsidRPr="006002E8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CF" w:rsidRPr="006002E8" w14:paraId="737A0756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D47DCF" w:rsidRPr="006002E8" w:rsidRDefault="00D47DCF" w:rsidP="00D47DC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18CD6E72" w14:textId="10D0A044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1C12BA9F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58E29E0" w14:textId="7429D35C" w:rsidR="00D47DCF" w:rsidRPr="006002E8" w:rsidRDefault="00D47DCF" w:rsidP="00D47DC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19B3A7F" w14:textId="6F9004AA" w:rsidR="00D47DCF" w:rsidRPr="006002E8" w:rsidRDefault="00D47DCF" w:rsidP="00D47DC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D47DCF" w:rsidRPr="006002E8" w:rsidRDefault="00D47DCF" w:rsidP="00D47D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319386B" w14:textId="12238AFB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199623B6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2FE4B17E" w14:textId="6683B5A5" w:rsidR="00D47DCF" w:rsidRPr="006002E8" w:rsidRDefault="00D47DCF" w:rsidP="00D47DC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D47DCF" w:rsidRPr="006002E8" w14:paraId="22870F20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D47DCF" w:rsidRPr="006002E8" w:rsidRDefault="00D47DCF" w:rsidP="00D47DC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773114" w14:textId="514E4716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42" w:type="dxa"/>
          </w:tcPr>
          <w:p w14:paraId="2BA29B17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8249E7E" w14:textId="6F40AEDC" w:rsidR="00D47DCF" w:rsidRPr="006002E8" w:rsidRDefault="00D47DCF" w:rsidP="00D47DC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E11925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98E8453" w14:textId="36E7F4FF" w:rsidR="00D47DCF" w:rsidRPr="006002E8" w:rsidRDefault="00D47DCF" w:rsidP="00D47DCF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36" w:type="dxa"/>
          </w:tcPr>
          <w:p w14:paraId="3B771C80" w14:textId="77777777" w:rsidR="00D47DCF" w:rsidRPr="006002E8" w:rsidRDefault="00D47DCF" w:rsidP="00D47D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38D24C1" w14:textId="78E11765" w:rsidR="00D47DCF" w:rsidRPr="006002E8" w:rsidRDefault="00D47DCF" w:rsidP="00D47D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609D6EC" w14:textId="5E5AEC45" w:rsidR="00D47DCF" w:rsidRPr="006002E8" w:rsidRDefault="00D47DCF" w:rsidP="00D47DC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</w:tr>
      <w:tr w:rsidR="00D47DCF" w:rsidRPr="006002E8" w14:paraId="17359BCA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D47DCF" w:rsidRPr="006002E8" w:rsidRDefault="00D47DCF" w:rsidP="00D47DC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2D839025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</w:t>
            </w:r>
          </w:p>
        </w:tc>
        <w:tc>
          <w:tcPr>
            <w:tcW w:w="242" w:type="dxa"/>
          </w:tcPr>
          <w:p w14:paraId="237AB49E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356FD18A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E8B6845" w14:textId="77777777" w:rsidR="00D47DCF" w:rsidRPr="006002E8" w:rsidRDefault="00D47DCF" w:rsidP="00D47DC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D47DCF" w:rsidRPr="006002E8" w:rsidRDefault="00D47DCF" w:rsidP="00D47D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4F856EF" w14:textId="77777777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CC61C39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52810E0" w14:textId="77777777" w:rsidR="00896D56" w:rsidRPr="006002E8" w:rsidRDefault="00896D56">
      <w:r w:rsidRPr="006002E8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44"/>
        <w:gridCol w:w="13"/>
      </w:tblGrid>
      <w:tr w:rsidR="00924924" w:rsidRPr="006002E8" w14:paraId="5CBF65C7" w14:textId="77777777" w:rsidTr="00896D56">
        <w:trPr>
          <w:gridAfter w:val="1"/>
          <w:wAfter w:w="13" w:type="dxa"/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87D48F" w14:textId="4F0B722D" w:rsidR="00924924" w:rsidRPr="006002E8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25F2554E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6002E8" w14:paraId="361A6867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35B07855" w14:textId="77777777" w:rsidR="00924924" w:rsidRPr="006002E8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645ECE1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0" w:type="dxa"/>
            <w:gridSpan w:val="8"/>
            <w:vAlign w:val="bottom"/>
          </w:tcPr>
          <w:p w14:paraId="339D56DF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6002E8" w14:paraId="6E333A10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E240485" w14:textId="77777777" w:rsidR="00924924" w:rsidRPr="006002E8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205F8249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15DF6C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7A5FF902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6002E8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1ED020F8" w14:textId="77777777" w:rsidR="00924924" w:rsidRPr="006002E8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1FA092FA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6002E8" w14:paraId="26A3A092" w14:textId="77777777" w:rsidTr="00896D56">
        <w:trPr>
          <w:gridAfter w:val="1"/>
          <w:wAfter w:w="13" w:type="dxa"/>
          <w:trHeight w:val="182"/>
          <w:tblHeader/>
        </w:trPr>
        <w:tc>
          <w:tcPr>
            <w:tcW w:w="2698" w:type="dxa"/>
            <w:shd w:val="clear" w:color="auto" w:fill="auto"/>
            <w:vAlign w:val="bottom"/>
          </w:tcPr>
          <w:p w14:paraId="3E476F53" w14:textId="77777777" w:rsidR="00924924" w:rsidRPr="006002E8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55869233" w14:textId="77777777" w:rsidR="00924924" w:rsidRPr="006002E8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6002E8" w14:paraId="50AB86EE" w14:textId="77777777" w:rsidTr="00896D56">
        <w:trPr>
          <w:gridAfter w:val="1"/>
          <w:wAfter w:w="13" w:type="dxa"/>
          <w:trHeight w:val="182"/>
        </w:trPr>
        <w:tc>
          <w:tcPr>
            <w:tcW w:w="2698" w:type="dxa"/>
            <w:shd w:val="clear" w:color="auto" w:fill="auto"/>
            <w:vAlign w:val="bottom"/>
          </w:tcPr>
          <w:p w14:paraId="6E53C60C" w14:textId="7E00CF3F" w:rsidR="001F232D" w:rsidRPr="006002E8" w:rsidRDefault="003775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47DCF"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47DCF"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D47DCF"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59" w:type="dxa"/>
            <w:gridSpan w:val="9"/>
            <w:vAlign w:val="bottom"/>
          </w:tcPr>
          <w:p w14:paraId="1EE19F5D" w14:textId="77777777" w:rsidR="001F232D" w:rsidRPr="006002E8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6002E8" w14:paraId="37CA08A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5F6431A0" w14:textId="77777777" w:rsidR="001F232D" w:rsidRPr="006002E8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9C2B5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368D47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CCB847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2DD058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6F0BEE83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6002E8" w14:paraId="180C0743" w14:textId="77777777" w:rsidTr="00896D56">
        <w:trPr>
          <w:trHeight w:val="254"/>
        </w:trPr>
        <w:tc>
          <w:tcPr>
            <w:tcW w:w="2698" w:type="dxa"/>
            <w:shd w:val="clear" w:color="auto" w:fill="auto"/>
          </w:tcPr>
          <w:p w14:paraId="5CBAF29E" w14:textId="77777777" w:rsidR="001F232D" w:rsidRPr="006002E8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66B7F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26C818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61EEC7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6002E8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48C5CDA" w14:textId="77777777" w:rsidR="001F232D" w:rsidRPr="006002E8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06020F27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29A8" w:rsidRPr="006002E8" w14:paraId="7E01AB76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207F62BE" w14:textId="77777777" w:rsidR="004E29A8" w:rsidRPr="006002E8" w:rsidRDefault="004E29A8" w:rsidP="004E29A8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56A224DD" w:rsidR="004E29A8" w:rsidRPr="006002E8" w:rsidRDefault="00BE2FBC" w:rsidP="004E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46A12424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F455D7" w14:textId="22350253" w:rsidR="004E29A8" w:rsidRPr="006002E8" w:rsidRDefault="004E29A8" w:rsidP="004E29A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F0481F" w14:textId="13F6F1D6" w:rsidR="004E29A8" w:rsidRPr="006002E8" w:rsidRDefault="004E29A8" w:rsidP="004E29A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4E29A8" w:rsidRPr="006002E8" w:rsidRDefault="004E29A8" w:rsidP="004E29A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895CF2" w14:textId="34E542A1" w:rsidR="004E29A8" w:rsidRPr="006002E8" w:rsidRDefault="00BE2FBC" w:rsidP="004E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50BF7E10" w14:textId="77777777" w:rsidR="004E29A8" w:rsidRPr="006002E8" w:rsidRDefault="004E29A8" w:rsidP="004E29A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5D5416F5" w14:textId="1957436B" w:rsidR="004E29A8" w:rsidRPr="006002E8" w:rsidRDefault="00BE2FBC" w:rsidP="004E29A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1F232D" w:rsidRPr="006002E8" w14:paraId="2F2FD7C5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211BD4BE" w14:textId="77777777" w:rsidR="001F232D" w:rsidRPr="006002E8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1400B1DD" w:rsidR="001F232D" w:rsidRPr="006002E8" w:rsidRDefault="00BE2FBC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4BB57346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B14340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D383658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1F232D" w:rsidRPr="006002E8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42C10A" w14:textId="77777777" w:rsidR="001F232D" w:rsidRPr="006002E8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3CBCB9C7" w14:textId="77777777" w:rsidR="001F232D" w:rsidRPr="006002E8" w:rsidRDefault="001F232D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34A98397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665E77DA" w14:textId="77777777" w:rsidR="00770457" w:rsidRPr="006002E8" w:rsidRDefault="00770457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8CE6B" w14:textId="77777777" w:rsidR="00770457" w:rsidRPr="006002E8" w:rsidRDefault="0077045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583D21D" w14:textId="77777777" w:rsidR="00770457" w:rsidRPr="006002E8" w:rsidRDefault="00770457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4D2063F2" w14:textId="77777777" w:rsidR="00770457" w:rsidRPr="006002E8" w:rsidRDefault="00770457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72AB4" w14:textId="77777777" w:rsidR="00770457" w:rsidRPr="006002E8" w:rsidRDefault="00770457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E1E3BE5" w14:textId="77777777" w:rsidR="00770457" w:rsidRPr="006002E8" w:rsidRDefault="00770457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EC8774" w14:textId="77777777" w:rsidR="00770457" w:rsidRPr="006002E8" w:rsidRDefault="00770457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51516A6" w14:textId="77777777" w:rsidR="00770457" w:rsidRPr="006002E8" w:rsidRDefault="0077045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2D045" w14:textId="77777777" w:rsidR="00770457" w:rsidRPr="006002E8" w:rsidRDefault="00770457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7DCCCB8B" w14:textId="77777777" w:rsidR="00770457" w:rsidRPr="006002E8" w:rsidRDefault="00770457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685E224F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67FFC5A7" w14:textId="0E202170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5A4E89A2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202F042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5C7D6BE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5E46E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92CA5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52AA3B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596FAE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E1C4E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4230E215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6E7A1D8F" w14:textId="77777777" w:rsidTr="005511D1">
        <w:trPr>
          <w:trHeight w:val="208"/>
        </w:trPr>
        <w:tc>
          <w:tcPr>
            <w:tcW w:w="2698" w:type="dxa"/>
            <w:shd w:val="clear" w:color="auto" w:fill="auto"/>
          </w:tcPr>
          <w:p w14:paraId="2230037A" w14:textId="01AF7DF6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7022083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7A5F61E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54DF9D09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984EB1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0FAFC5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D6FFBE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A1DFA81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2028F0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4BCF659D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457" w:rsidRPr="006002E8" w14:paraId="65E24C6E" w14:textId="77777777" w:rsidTr="005511D1">
        <w:trPr>
          <w:trHeight w:val="208"/>
        </w:trPr>
        <w:tc>
          <w:tcPr>
            <w:tcW w:w="2698" w:type="dxa"/>
            <w:shd w:val="clear" w:color="auto" w:fill="auto"/>
          </w:tcPr>
          <w:p w14:paraId="48BE2F25" w14:textId="14FEF95A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237C7A" w14:textId="2AE764EC" w:rsidR="00770457" w:rsidRPr="006002E8" w:rsidRDefault="00BE2FBC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42" w:type="dxa"/>
          </w:tcPr>
          <w:p w14:paraId="436B2C96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19A4F49" w14:textId="1DF58D67" w:rsidR="00770457" w:rsidRPr="006002E8" w:rsidRDefault="00770457" w:rsidP="00BE2FB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0605D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5DD9626" w14:textId="7CCC8B4D" w:rsidR="00770457" w:rsidRPr="006002E8" w:rsidRDefault="00BE2FBC" w:rsidP="00BE2FB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70D5DDEC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AF8C13" w14:textId="265A8F35" w:rsidR="00770457" w:rsidRPr="006002E8" w:rsidRDefault="00770457" w:rsidP="00BE2FB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9D9557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2C76D551" w14:textId="239CA661" w:rsidR="00770457" w:rsidRPr="006002E8" w:rsidRDefault="00BE2FBC" w:rsidP="00BE2FB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770457" w:rsidRPr="006002E8" w14:paraId="01899590" w14:textId="77777777" w:rsidTr="005511D1">
        <w:trPr>
          <w:trHeight w:val="208"/>
        </w:trPr>
        <w:tc>
          <w:tcPr>
            <w:tcW w:w="2698" w:type="dxa"/>
            <w:shd w:val="clear" w:color="auto" w:fill="auto"/>
          </w:tcPr>
          <w:p w14:paraId="3CB60782" w14:textId="2CD8A528" w:rsidR="00770457" w:rsidRPr="006002E8" w:rsidRDefault="00770457" w:rsidP="007704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600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4AE995" w14:textId="6AF1919A" w:rsidR="00770457" w:rsidRPr="006002E8" w:rsidRDefault="00BE2FBC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" w:type="dxa"/>
          </w:tcPr>
          <w:p w14:paraId="0AEFCD6D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CA88F56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FADAF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806EB70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311DD" w14:textId="77777777" w:rsidR="00770457" w:rsidRPr="006002E8" w:rsidRDefault="00770457" w:rsidP="0077045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510D9A" w14:textId="77777777" w:rsidR="00770457" w:rsidRPr="006002E8" w:rsidRDefault="00770457" w:rsidP="0077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8376E8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31757155" w14:textId="77777777" w:rsidR="00770457" w:rsidRPr="006002E8" w:rsidRDefault="00770457" w:rsidP="00770457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6002E8" w14:paraId="3A5F286B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14F1BE7D" w14:textId="77777777" w:rsidR="001F232D" w:rsidRPr="006002E8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</w:tcPr>
          <w:p w14:paraId="19257AA8" w14:textId="77777777" w:rsidR="001F232D" w:rsidRPr="006002E8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DDF502E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B13C3B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6FBA6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E30D87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BFEF5" w14:textId="77777777" w:rsidR="001F232D" w:rsidRPr="006002E8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2A0AE4F" w14:textId="77777777" w:rsidR="001F232D" w:rsidRPr="006002E8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BD41B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4D15049F" w14:textId="77777777" w:rsidR="001F232D" w:rsidRPr="006002E8" w:rsidRDefault="001F232D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6002E8" w14:paraId="62049649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2DDBBDB7" w14:textId="4086CBB0" w:rsidR="001F232D" w:rsidRPr="006002E8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47DCF"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6209DCCF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68EE68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78ED343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7CAE281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D2A11A" w14:textId="77777777" w:rsidR="001F232D" w:rsidRPr="006002E8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1817BEEF" w14:textId="77777777" w:rsidR="001F232D" w:rsidRPr="006002E8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6002E8" w14:paraId="03E0C2C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06D45DDE" w14:textId="37C8AD1F" w:rsidR="001F232D" w:rsidRPr="006002E8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70C081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F43F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6E781D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C4DCF6" w14:textId="77777777" w:rsidR="001F232D" w:rsidRPr="006002E8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0CED3A43" w14:textId="77777777" w:rsidR="001F232D" w:rsidRPr="006002E8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6002E8" w14:paraId="77C94198" w14:textId="77777777" w:rsidTr="00896D56">
        <w:trPr>
          <w:trHeight w:val="254"/>
        </w:trPr>
        <w:tc>
          <w:tcPr>
            <w:tcW w:w="2698" w:type="dxa"/>
            <w:shd w:val="clear" w:color="auto" w:fill="auto"/>
          </w:tcPr>
          <w:p w14:paraId="0B5B96DE" w14:textId="77777777" w:rsidR="001F232D" w:rsidRPr="006002E8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0AF484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5534352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1E91DF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1F232D" w:rsidRPr="006002E8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3341" w14:textId="77777777" w:rsidR="001F232D" w:rsidRPr="006002E8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1F232D" w:rsidRPr="006002E8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427403F9" w14:textId="77777777" w:rsidR="001F232D" w:rsidRPr="006002E8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CF" w:rsidRPr="006002E8" w14:paraId="7972F032" w14:textId="77777777" w:rsidTr="00896D56">
        <w:trPr>
          <w:trHeight w:val="254"/>
        </w:trPr>
        <w:tc>
          <w:tcPr>
            <w:tcW w:w="2698" w:type="dxa"/>
            <w:shd w:val="clear" w:color="auto" w:fill="auto"/>
          </w:tcPr>
          <w:p w14:paraId="7DA5042C" w14:textId="14C32A6B" w:rsidR="00D47DCF" w:rsidRPr="006002E8" w:rsidRDefault="00D47DCF" w:rsidP="00D47DC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15B6D6C7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5151B315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6500665" w14:textId="7E8D0FB7" w:rsidR="00D47DCF" w:rsidRPr="006002E8" w:rsidRDefault="00D47DCF" w:rsidP="00D47DC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B1CF33" w14:textId="289B6661" w:rsidR="00D47DCF" w:rsidRPr="006002E8" w:rsidRDefault="00D47DCF" w:rsidP="00D47DC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D47DCF" w:rsidRPr="006002E8" w:rsidRDefault="00D47DCF" w:rsidP="00D47D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A3074B" w14:textId="36237632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F5BCF31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102869E3" w14:textId="2ED8A8A9" w:rsidR="00D47DCF" w:rsidRPr="006002E8" w:rsidRDefault="00D47DCF" w:rsidP="00D47DC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D47DCF" w:rsidRPr="006002E8" w14:paraId="2DB7EB5B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7EE651C3" w14:textId="30785E37" w:rsidR="00D47DCF" w:rsidRPr="006002E8" w:rsidRDefault="00D47DCF" w:rsidP="00D47DC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33A6F46C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56F9E2B6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B7B42DF" w14:textId="1F510D68" w:rsidR="00D47DCF" w:rsidRPr="006002E8" w:rsidRDefault="00D47DCF" w:rsidP="00D47DC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E52839" w14:textId="484FA590" w:rsidR="00D47DCF" w:rsidRPr="006002E8" w:rsidRDefault="00D47DCF" w:rsidP="00D47D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5E450D83" w14:textId="77777777" w:rsidR="00D47DCF" w:rsidRPr="006002E8" w:rsidRDefault="00D47DCF" w:rsidP="00D47D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244FA1" w14:textId="3F0346B5" w:rsidR="00D47DCF" w:rsidRPr="006002E8" w:rsidRDefault="00D47DCF" w:rsidP="00D47D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38E1138D" w14:textId="02D6E6D0" w:rsidR="00D47DCF" w:rsidRPr="006002E8" w:rsidRDefault="00D47DCF" w:rsidP="00D47DC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D47DCF" w:rsidRPr="006002E8" w14:paraId="5277C711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03CCC174" w14:textId="77777777" w:rsidR="00D47DCF" w:rsidRPr="006002E8" w:rsidRDefault="00D47DCF" w:rsidP="00D47DC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79956AD2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42" w:type="dxa"/>
          </w:tcPr>
          <w:p w14:paraId="0F87FF0F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F509F83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D22F1C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D47DCF" w:rsidRPr="006002E8" w:rsidRDefault="00D47DCF" w:rsidP="00D47D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AA35" w14:textId="77777777" w:rsidR="00D47DCF" w:rsidRPr="006002E8" w:rsidRDefault="00D47DCF" w:rsidP="00D4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1AB5FB56" w14:textId="77777777" w:rsidR="00D47DCF" w:rsidRPr="006002E8" w:rsidRDefault="00D47DCF" w:rsidP="00D47DC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F4B2B71" w14:textId="77777777" w:rsidR="00AD2C5D" w:rsidRPr="006002E8" w:rsidRDefault="00AD2C5D" w:rsidP="00E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D896B" w14:textId="786E20DD" w:rsidR="007660D8" w:rsidRPr="006002E8" w:rsidRDefault="007660D8" w:rsidP="00E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6002E8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22600CA7" w14:textId="77777777" w:rsidR="00B3315C" w:rsidRPr="006002E8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6002E8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6002E8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6002E8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6002E8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6002E8" w14:paraId="2FBDC84F" w14:textId="77777777" w:rsidTr="00EB2212">
        <w:tc>
          <w:tcPr>
            <w:tcW w:w="2520" w:type="dxa"/>
          </w:tcPr>
          <w:p w14:paraId="3F770144" w14:textId="0E5AAA8E" w:rsidR="00927BA1" w:rsidRPr="006002E8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6002E8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6002E8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002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6002E8" w14:paraId="5E45B72E" w14:textId="77777777" w:rsidTr="008432F2">
        <w:tc>
          <w:tcPr>
            <w:tcW w:w="2520" w:type="dxa"/>
          </w:tcPr>
          <w:p w14:paraId="2E3FC32B" w14:textId="77777777" w:rsidR="00B3315C" w:rsidRPr="006002E8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6002E8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6002E8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6002E8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6002E8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76E5AC7F" w14:textId="77777777" w:rsidR="00B5674E" w:rsidRPr="006002E8" w:rsidRDefault="00B5674E" w:rsidP="00B5674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533FA1" w14:textId="2786BBF7" w:rsidR="00E827EF" w:rsidRPr="006002E8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883B9C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6002E8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3AB64AE1" w:rsidR="00C33910" w:rsidRPr="006002E8" w:rsidRDefault="00D47DCF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002E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1E59436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6002E8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002E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002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6002E8" w14:paraId="250C9017" w14:textId="77777777" w:rsidTr="00C33910">
        <w:tc>
          <w:tcPr>
            <w:tcW w:w="6030" w:type="dxa"/>
          </w:tcPr>
          <w:p w14:paraId="33ABE2F5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6002E8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6002E8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6002E8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6002E8" w14:paraId="6A79068C" w14:textId="77777777" w:rsidTr="00C33910">
        <w:tc>
          <w:tcPr>
            <w:tcW w:w="6030" w:type="dxa"/>
          </w:tcPr>
          <w:p w14:paraId="4E6FEFE7" w14:textId="77777777" w:rsidR="00331786" w:rsidRPr="006002E8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50A0247D" w:rsidR="00331786" w:rsidRPr="006002E8" w:rsidRDefault="000F104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14</w:t>
            </w:r>
            <w:r w:rsidRPr="006002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817</w:t>
            </w:r>
          </w:p>
        </w:tc>
        <w:tc>
          <w:tcPr>
            <w:tcW w:w="272" w:type="dxa"/>
          </w:tcPr>
          <w:p w14:paraId="10C9AD44" w14:textId="77777777" w:rsidR="00331786" w:rsidRPr="006002E8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47655ECA" w:rsidR="00331786" w:rsidRPr="006002E8" w:rsidRDefault="000F1042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0F1042" w:rsidRPr="006002E8" w14:paraId="62DF57CE" w14:textId="77777777" w:rsidTr="00C33910">
        <w:tc>
          <w:tcPr>
            <w:tcW w:w="6030" w:type="dxa"/>
          </w:tcPr>
          <w:p w14:paraId="666C9A42" w14:textId="5A00B279" w:rsidR="000F1042" w:rsidRPr="006002E8" w:rsidRDefault="000F104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</w:t>
            </w:r>
            <w:r w:rsidR="00BF064D"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</w:tcPr>
          <w:p w14:paraId="6F66D547" w14:textId="2226C5F0" w:rsidR="000F1042" w:rsidRPr="006002E8" w:rsidRDefault="000F104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512</w:t>
            </w:r>
          </w:p>
        </w:tc>
        <w:tc>
          <w:tcPr>
            <w:tcW w:w="272" w:type="dxa"/>
          </w:tcPr>
          <w:p w14:paraId="5710F5EF" w14:textId="77777777" w:rsidR="000F1042" w:rsidRPr="006002E8" w:rsidRDefault="000F1042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40B7B674" w14:textId="10DF03B8" w:rsidR="000F1042" w:rsidRPr="006002E8" w:rsidRDefault="000F1042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331786" w:rsidRPr="006002E8" w14:paraId="5B25CD26" w14:textId="77777777" w:rsidTr="00C33910">
        <w:tc>
          <w:tcPr>
            <w:tcW w:w="6030" w:type="dxa"/>
          </w:tcPr>
          <w:p w14:paraId="3FFD198D" w14:textId="77777777" w:rsidR="00331786" w:rsidRPr="006002E8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6ECC0B62" w:rsidR="00331786" w:rsidRPr="006002E8" w:rsidRDefault="000F104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600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2E8">
              <w:rPr>
                <w:rFonts w:asciiTheme="majorBidi" w:hAnsiTheme="majorBidi" w:cs="Angsana New"/>
                <w:sz w:val="28"/>
                <w:szCs w:val="28"/>
                <w:cs/>
              </w:rPr>
              <w:t>329</w:t>
            </w:r>
          </w:p>
        </w:tc>
        <w:tc>
          <w:tcPr>
            <w:tcW w:w="272" w:type="dxa"/>
          </w:tcPr>
          <w:p w14:paraId="42EAFB12" w14:textId="77777777" w:rsidR="00331786" w:rsidRPr="006002E8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569E5DC5" w:rsidR="00331786" w:rsidRPr="006002E8" w:rsidRDefault="000F1042" w:rsidP="00AC2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331786" w:rsidRPr="006002E8" w14:paraId="0FE3B3C6" w14:textId="77777777" w:rsidTr="00C33910">
        <w:tc>
          <w:tcPr>
            <w:tcW w:w="6030" w:type="dxa"/>
          </w:tcPr>
          <w:p w14:paraId="6791DE11" w14:textId="5DF7304A" w:rsidR="00331786" w:rsidRPr="00883B9C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883B9C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883B9C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883B9C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6002E8" w14:paraId="16F80E2C" w14:textId="77777777" w:rsidTr="00C33910">
        <w:tc>
          <w:tcPr>
            <w:tcW w:w="6030" w:type="dxa"/>
          </w:tcPr>
          <w:p w14:paraId="2D746881" w14:textId="2B405A14" w:rsidR="00331786" w:rsidRPr="006002E8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6002E8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6002E8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6002E8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6002E8" w14:paraId="47452D16" w14:textId="77777777" w:rsidTr="00C33910">
        <w:tc>
          <w:tcPr>
            <w:tcW w:w="6030" w:type="dxa"/>
          </w:tcPr>
          <w:p w14:paraId="6B5033B5" w14:textId="1C8C7BAF" w:rsidR="00331786" w:rsidRPr="006002E8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3" w:name="_Hlk164771446"/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 w:rsidRPr="006002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168CFF6C" w14:textId="77777777" w:rsidR="00D03F36" w:rsidRPr="006002E8" w:rsidRDefault="00D03F36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EDCA215" w14:textId="070DB78A" w:rsidR="000F1042" w:rsidRPr="006002E8" w:rsidRDefault="000F1042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6</w:t>
            </w:r>
            <w:r w:rsidRPr="006002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002E8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272" w:type="dxa"/>
          </w:tcPr>
          <w:p w14:paraId="7142FF3B" w14:textId="77777777" w:rsidR="00331786" w:rsidRPr="006002E8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48955F2" w14:textId="77777777" w:rsidR="00D03F36" w:rsidRPr="006002E8" w:rsidRDefault="00D03F36" w:rsidP="000F104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  <w:p w14:paraId="32466129" w14:textId="72245CC9" w:rsidR="000F1042" w:rsidRPr="006002E8" w:rsidRDefault="000F1042" w:rsidP="000F104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609</w:t>
            </w:r>
          </w:p>
        </w:tc>
      </w:tr>
      <w:tr w:rsidR="001263D0" w:rsidRPr="006002E8" w14:paraId="24BFA378" w14:textId="77777777" w:rsidTr="00C33910">
        <w:tc>
          <w:tcPr>
            <w:tcW w:w="6030" w:type="dxa"/>
          </w:tcPr>
          <w:p w14:paraId="176EE7FC" w14:textId="656D2267" w:rsidR="001263D0" w:rsidRPr="006002E8" w:rsidRDefault="001263D0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เลตเตอร์ออฟเครดิตที่ยังไม่ได้ใช้สำหรับ</w:t>
            </w:r>
          </w:p>
        </w:tc>
        <w:tc>
          <w:tcPr>
            <w:tcW w:w="1440" w:type="dxa"/>
          </w:tcPr>
          <w:p w14:paraId="14C65B48" w14:textId="77777777" w:rsidR="001263D0" w:rsidRPr="006002E8" w:rsidRDefault="001263D0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18A89D7E" w14:textId="77777777" w:rsidR="001263D0" w:rsidRPr="006002E8" w:rsidRDefault="001263D0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7AEB76E" w14:textId="77777777" w:rsidR="001263D0" w:rsidRPr="006002E8" w:rsidRDefault="001263D0" w:rsidP="000F104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</w:tr>
      <w:tr w:rsidR="001263D0" w:rsidRPr="006002E8" w14:paraId="04A6CD51" w14:textId="77777777" w:rsidTr="00C33910">
        <w:tc>
          <w:tcPr>
            <w:tcW w:w="6030" w:type="dxa"/>
          </w:tcPr>
          <w:p w14:paraId="308A6B00" w14:textId="214FFD96" w:rsidR="001263D0" w:rsidRPr="006002E8" w:rsidRDefault="001263D0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ซื้อสินค้าและวัสดุ</w:t>
            </w:r>
          </w:p>
        </w:tc>
        <w:tc>
          <w:tcPr>
            <w:tcW w:w="1440" w:type="dxa"/>
          </w:tcPr>
          <w:p w14:paraId="4937A62F" w14:textId="113A96DA" w:rsidR="001263D0" w:rsidRPr="006002E8" w:rsidRDefault="001263D0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3,557</w:t>
            </w:r>
          </w:p>
        </w:tc>
        <w:tc>
          <w:tcPr>
            <w:tcW w:w="272" w:type="dxa"/>
          </w:tcPr>
          <w:p w14:paraId="76EF21FA" w14:textId="77777777" w:rsidR="001263D0" w:rsidRPr="006002E8" w:rsidRDefault="001263D0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EF769E8" w14:textId="1A022EAD" w:rsidR="001263D0" w:rsidRPr="006002E8" w:rsidRDefault="001263D0" w:rsidP="000F104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6002E8">
              <w:rPr>
                <w:rFonts w:asciiTheme="majorBidi" w:hAnsiTheme="majorBidi"/>
                <w:sz w:val="28"/>
                <w:szCs w:val="28"/>
                <w:lang w:val="en-GB"/>
              </w:rPr>
              <w:t>3,557</w:t>
            </w:r>
          </w:p>
        </w:tc>
      </w:tr>
      <w:bookmarkEnd w:id="3"/>
      <w:tr w:rsidR="00331786" w:rsidRPr="006002E8" w14:paraId="16FAB372" w14:textId="77777777" w:rsidTr="00C33910">
        <w:tc>
          <w:tcPr>
            <w:tcW w:w="6030" w:type="dxa"/>
          </w:tcPr>
          <w:p w14:paraId="1886ED0D" w14:textId="30E7B8A2" w:rsidR="00331786" w:rsidRPr="006002E8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025DD5E8" w:rsidR="00331786" w:rsidRPr="006002E8" w:rsidRDefault="000F104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  <w:lang w:val="en-GB"/>
              </w:rPr>
              <w:t>25</w:t>
            </w:r>
            <w:r w:rsidRPr="006002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  <w:lang w:val="en-GB"/>
              </w:rPr>
              <w:t>748</w:t>
            </w:r>
          </w:p>
        </w:tc>
        <w:tc>
          <w:tcPr>
            <w:tcW w:w="272" w:type="dxa"/>
          </w:tcPr>
          <w:p w14:paraId="517A7097" w14:textId="77777777" w:rsidR="00331786" w:rsidRPr="006002E8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4E1528A5" w:rsidR="00331786" w:rsidRPr="006002E8" w:rsidRDefault="000F104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6002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6002E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400</w:t>
            </w:r>
          </w:p>
        </w:tc>
      </w:tr>
      <w:tr w:rsidR="00331786" w:rsidRPr="006002E8" w14:paraId="01C58DDE" w14:textId="77777777" w:rsidTr="00C33910">
        <w:tc>
          <w:tcPr>
            <w:tcW w:w="6030" w:type="dxa"/>
          </w:tcPr>
          <w:p w14:paraId="42E75C81" w14:textId="77777777" w:rsidR="00331786" w:rsidRPr="006002E8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1693E84C" w:rsidR="00C600B0" w:rsidRPr="006002E8" w:rsidRDefault="005C6F7F" w:rsidP="00C60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Theme="majorBidi" w:hAnsiTheme="majorBidi" w:cs="Angsana New"/>
                <w:sz w:val="28"/>
                <w:szCs w:val="28"/>
              </w:rPr>
              <w:t>35,706</w:t>
            </w:r>
          </w:p>
        </w:tc>
        <w:tc>
          <w:tcPr>
            <w:tcW w:w="272" w:type="dxa"/>
          </w:tcPr>
          <w:p w14:paraId="37007FE9" w14:textId="77777777" w:rsidR="00331786" w:rsidRPr="006002E8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0EACEA03" w:rsidR="00331786" w:rsidRPr="006002E8" w:rsidRDefault="005C6F7F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="Angsana New"/>
                <w:sz w:val="28"/>
                <w:szCs w:val="28"/>
              </w:rPr>
              <w:t>9,566</w:t>
            </w:r>
          </w:p>
        </w:tc>
      </w:tr>
    </w:tbl>
    <w:p w14:paraId="276639AC" w14:textId="77777777" w:rsidR="00F412C1" w:rsidRPr="00883B9C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22AE28" w14:textId="69F15320" w:rsidR="00E37FF5" w:rsidRPr="006002E8" w:rsidRDefault="00E37FF5" w:rsidP="00E3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6002E8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="00D578C0" w:rsidRPr="006002E8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6002E8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6002E8">
        <w:rPr>
          <w:rFonts w:asciiTheme="majorBidi" w:hAnsiTheme="majorBidi" w:cstheme="majorBidi" w:hint="cs"/>
          <w:sz w:val="28"/>
          <w:szCs w:val="28"/>
          <w:cs/>
        </w:rPr>
        <w:t>และโรงงาน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 xml:space="preserve"> และสัญญาบริการที่เกี่ยวข้องกับการเช่า</w:t>
      </w:r>
      <w:r w:rsidR="00E147CE" w:rsidRPr="006002E8">
        <w:rPr>
          <w:rFonts w:asciiTheme="majorBidi" w:hAnsiTheme="majorBidi" w:cstheme="majorBidi" w:hint="cs"/>
          <w:sz w:val="28"/>
          <w:szCs w:val="28"/>
          <w:cs/>
        </w:rPr>
        <w:t>พื้นที่คลังสินค้า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 ระยะเวลาหนึ่งปีถึง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6002E8">
        <w:rPr>
          <w:rFonts w:asciiTheme="majorBidi" w:hAnsiTheme="majorBidi" w:cstheme="majorBidi"/>
          <w:sz w:val="28"/>
          <w:szCs w:val="28"/>
          <w:cs/>
        </w:rPr>
        <w:t>ปี สิ้นสุด</w:t>
      </w:r>
      <w:r w:rsidR="002508A1" w:rsidRPr="006002E8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Pr="006002E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6002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</w:rPr>
        <w:t>2571</w:t>
      </w:r>
    </w:p>
    <w:p w14:paraId="6F0B8219" w14:textId="1A92D21F" w:rsidR="003006FB" w:rsidRPr="00883B9C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B7CA1C" w14:textId="29BB966C" w:rsidR="004766FB" w:rsidRPr="006002E8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02E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D47DCF" w:rsidRPr="006002E8">
        <w:rPr>
          <w:rFonts w:asciiTheme="majorBidi" w:hAnsiTheme="majorBidi" w:cstheme="majorBidi"/>
          <w:sz w:val="28"/>
          <w:szCs w:val="28"/>
        </w:rPr>
        <w:t xml:space="preserve">31 </w:t>
      </w:r>
      <w:r w:rsidR="00D47DCF" w:rsidRPr="006002E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47DCF" w:rsidRPr="006002E8">
        <w:rPr>
          <w:rFonts w:asciiTheme="majorBidi" w:hAnsiTheme="majorBidi" w:cstheme="majorBidi"/>
          <w:sz w:val="28"/>
          <w:szCs w:val="28"/>
        </w:rPr>
        <w:t>2568</w:t>
      </w:r>
      <w:r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</w:t>
      </w:r>
      <w:r w:rsidR="00D578C0" w:rsidRPr="006002E8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เป็นหลักประกัน ได้แก่ เงินฝากประจำกับธนาคารในประเทศแห่งหนึ่งจำนวน</w:t>
      </w:r>
      <w:r w:rsidR="002508A1" w:rsidRPr="006002E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C6A01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="00B56D00" w:rsidRPr="006002E8">
        <w:rPr>
          <w:rFonts w:asciiTheme="majorBidi" w:hAnsiTheme="majorBidi" w:cstheme="majorBidi"/>
          <w:sz w:val="28"/>
          <w:szCs w:val="28"/>
        </w:rPr>
        <w:t>2</w:t>
      </w:r>
      <w:r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6002E8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7DF07E1" w14:textId="77777777" w:rsidR="00883B9C" w:rsidRDefault="00883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8AE7D4" w14:textId="18831591" w:rsidR="00F6594C" w:rsidRPr="006002E8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D47DCF" w:rsidRPr="006002E8">
        <w:rPr>
          <w:rFonts w:asciiTheme="majorBidi" w:hAnsiTheme="majorBidi" w:cstheme="majorBidi"/>
          <w:sz w:val="28"/>
          <w:szCs w:val="28"/>
        </w:rPr>
        <w:t xml:space="preserve">31 </w:t>
      </w:r>
      <w:r w:rsidR="00D47DCF" w:rsidRPr="006002E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47DCF" w:rsidRPr="006002E8">
        <w:rPr>
          <w:rFonts w:asciiTheme="majorBidi" w:hAnsiTheme="majorBidi" w:cstheme="majorBidi"/>
          <w:sz w:val="28"/>
          <w:szCs w:val="28"/>
        </w:rPr>
        <w:t>2568</w:t>
      </w:r>
      <w:r w:rsidR="00457A49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6002E8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6002E8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</w:t>
      </w:r>
      <w:r w:rsidRPr="006002E8">
        <w:rPr>
          <w:rFonts w:asciiTheme="majorBidi" w:hAnsiTheme="majorBidi" w:cstheme="majorBidi"/>
          <w:sz w:val="30"/>
          <w:szCs w:val="30"/>
          <w:cs/>
        </w:rPr>
        <w:t>บคลุมไม่เกินหนึ่งปี ดังนี้</w:t>
      </w:r>
    </w:p>
    <w:p w14:paraId="42D2F8AB" w14:textId="77777777" w:rsidR="00B01EF3" w:rsidRPr="00883B9C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6002E8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6002E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6002E8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6002E8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6002E8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6002E8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6002E8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6002E8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6002E8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6002E8" w14:paraId="64F2B2D2" w14:textId="77777777" w:rsidTr="000D6C06">
        <w:tc>
          <w:tcPr>
            <w:tcW w:w="3510" w:type="dxa"/>
          </w:tcPr>
          <w:p w14:paraId="52069E82" w14:textId="014EE583" w:rsidR="00AB383C" w:rsidRPr="006002E8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6002E8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6002E8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6002E8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6002E8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6002E8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6002E8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6002E8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6002E8" w14:paraId="23B939A4" w14:textId="77777777" w:rsidTr="000D6C06">
        <w:tc>
          <w:tcPr>
            <w:tcW w:w="3510" w:type="dxa"/>
          </w:tcPr>
          <w:p w14:paraId="4DC30352" w14:textId="610507A7" w:rsidR="00690D53" w:rsidRPr="006002E8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08EAD946" w:rsidR="00690D53" w:rsidRPr="006002E8" w:rsidRDefault="00B56D0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595.99</w:t>
            </w:r>
          </w:p>
        </w:tc>
        <w:tc>
          <w:tcPr>
            <w:tcW w:w="270" w:type="dxa"/>
          </w:tcPr>
          <w:p w14:paraId="74179549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0D4FB8E8" w:rsidR="00690D53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134.56</w:t>
            </w:r>
          </w:p>
        </w:tc>
        <w:tc>
          <w:tcPr>
            <w:tcW w:w="270" w:type="dxa"/>
          </w:tcPr>
          <w:p w14:paraId="38E63010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551EF37E" w:rsidR="00690D53" w:rsidRPr="006002E8" w:rsidRDefault="00B56D00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30.78</w:t>
            </w:r>
          </w:p>
        </w:tc>
        <w:tc>
          <w:tcPr>
            <w:tcW w:w="270" w:type="dxa"/>
          </w:tcPr>
          <w:p w14:paraId="21A5864C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0439AAD4" w:rsidR="00690D53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bidi="th-TH"/>
              </w:rPr>
              <w:t>6.91</w:t>
            </w:r>
          </w:p>
        </w:tc>
      </w:tr>
      <w:tr w:rsidR="000D6C06" w:rsidRPr="006002E8" w14:paraId="1A27B309" w14:textId="77777777" w:rsidTr="000D6C06">
        <w:tc>
          <w:tcPr>
            <w:tcW w:w="3510" w:type="dxa"/>
          </w:tcPr>
          <w:p w14:paraId="70C7D510" w14:textId="189A855B" w:rsidR="000D6C06" w:rsidRPr="006002E8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0FF6B8A6" w:rsidR="000D6C06" w:rsidRPr="006002E8" w:rsidRDefault="00B56D0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4.72</w:t>
            </w:r>
          </w:p>
        </w:tc>
        <w:tc>
          <w:tcPr>
            <w:tcW w:w="270" w:type="dxa"/>
          </w:tcPr>
          <w:p w14:paraId="3489E8E6" w14:textId="77777777" w:rsidR="000D6C06" w:rsidRPr="006002E8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7DBF" w14:textId="47667B18" w:rsidR="000D6C06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157.82</w:t>
            </w:r>
          </w:p>
        </w:tc>
        <w:tc>
          <w:tcPr>
            <w:tcW w:w="270" w:type="dxa"/>
          </w:tcPr>
          <w:p w14:paraId="25BCD916" w14:textId="77777777" w:rsidR="000D6C06" w:rsidRPr="006002E8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6CB68603" w:rsidR="000D6C06" w:rsidRPr="006002E8" w:rsidRDefault="00B56D00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70" w:type="dxa"/>
          </w:tcPr>
          <w:p w14:paraId="47DE87C0" w14:textId="77777777" w:rsidR="000D6C06" w:rsidRPr="006002E8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F0ABDFF" w14:textId="62DEF728" w:rsidR="000D6C06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bidi="th-TH"/>
              </w:rPr>
              <w:t>21.70</w:t>
            </w:r>
          </w:p>
        </w:tc>
      </w:tr>
      <w:tr w:rsidR="00690D53" w:rsidRPr="006002E8" w14:paraId="08398F62" w14:textId="77777777" w:rsidTr="000D6C06">
        <w:tc>
          <w:tcPr>
            <w:tcW w:w="3510" w:type="dxa"/>
          </w:tcPr>
          <w:p w14:paraId="13E52052" w14:textId="122FE2C4" w:rsidR="00690D53" w:rsidRPr="006002E8" w:rsidRDefault="00A10C2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  <w:r w:rsidR="000D6C06" w:rsidRPr="006002E8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5815B82A" w14:textId="0FF216D6" w:rsidR="00690D53" w:rsidRPr="006002E8" w:rsidRDefault="00B56D00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0.27</w:t>
            </w:r>
          </w:p>
        </w:tc>
        <w:tc>
          <w:tcPr>
            <w:tcW w:w="270" w:type="dxa"/>
          </w:tcPr>
          <w:p w14:paraId="5446FCF2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76D31833" w:rsidR="00690D53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5.59</w:t>
            </w:r>
          </w:p>
        </w:tc>
        <w:tc>
          <w:tcPr>
            <w:tcW w:w="270" w:type="dxa"/>
          </w:tcPr>
          <w:p w14:paraId="6086E6B8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081C2D6F" w:rsidR="00690D53" w:rsidRPr="006002E8" w:rsidRDefault="00B56D00" w:rsidP="00EA5E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6002E8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48455D72" w:rsidR="00690D53" w:rsidRPr="006002E8" w:rsidRDefault="00B56D00" w:rsidP="00EA5ED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002E8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90D53" w:rsidRPr="006002E8" w14:paraId="5646091E" w14:textId="77777777" w:rsidTr="000D6C06">
        <w:tc>
          <w:tcPr>
            <w:tcW w:w="3510" w:type="dxa"/>
          </w:tcPr>
          <w:p w14:paraId="10E73DA1" w14:textId="0B212E06" w:rsidR="00690D53" w:rsidRPr="006002E8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2243D5A" w:rsidR="00690D53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2E8">
              <w:rPr>
                <w:rFonts w:ascii="Angsana New" w:hAnsi="Angsana New"/>
                <w:b/>
                <w:bCs/>
                <w:sz w:val="30"/>
                <w:szCs w:val="30"/>
              </w:rPr>
              <w:t>297.97</w:t>
            </w:r>
          </w:p>
        </w:tc>
        <w:tc>
          <w:tcPr>
            <w:tcW w:w="270" w:type="dxa"/>
          </w:tcPr>
          <w:p w14:paraId="623BEBD6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6002E8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32D9601D" w:rsidR="00690D53" w:rsidRPr="006002E8" w:rsidRDefault="00B56D0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00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28.61</w:t>
            </w:r>
          </w:p>
        </w:tc>
      </w:tr>
      <w:tr w:rsidR="00BF064D" w:rsidRPr="006002E8" w14:paraId="7337F6B0" w14:textId="77777777" w:rsidTr="00BF064D">
        <w:tc>
          <w:tcPr>
            <w:tcW w:w="3510" w:type="dxa"/>
          </w:tcPr>
          <w:p w14:paraId="50D64BAD" w14:textId="77777777" w:rsidR="00BF064D" w:rsidRPr="006002E8" w:rsidRDefault="00BF064D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2202EA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6A765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0A61B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14089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25A2BB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E0CD68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634D0B8" w14:textId="77777777" w:rsidR="00BF064D" w:rsidRPr="006002E8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1267" w:rsidRPr="006002E8" w14:paraId="5C693940" w14:textId="77777777" w:rsidTr="000D6C06">
        <w:tc>
          <w:tcPr>
            <w:tcW w:w="3510" w:type="dxa"/>
          </w:tcPr>
          <w:p w14:paraId="04A39CC0" w14:textId="2A0E94B7" w:rsidR="00BE1267" w:rsidRPr="006002E8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6002E8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6002E8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6002E8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6002E8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6002E8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6002E8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6002E8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5169" w:rsidRPr="006002E8" w14:paraId="4B927BC8" w14:textId="77777777" w:rsidTr="000D6C06">
        <w:tc>
          <w:tcPr>
            <w:tcW w:w="3510" w:type="dxa"/>
          </w:tcPr>
          <w:p w14:paraId="6C520531" w14:textId="77777777" w:rsidR="001D5169" w:rsidRPr="006002E8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23CE09AF" w:rsidR="001D5169" w:rsidRPr="006002E8" w:rsidRDefault="00B56D00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270" w:type="dxa"/>
          </w:tcPr>
          <w:p w14:paraId="49927463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034D89C4" w:rsidR="001D5169" w:rsidRPr="006002E8" w:rsidRDefault="00B56D0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6002E8">
              <w:rPr>
                <w:rFonts w:ascii="Angsana New" w:hAnsi="Angsana New"/>
                <w:sz w:val="30"/>
                <w:szCs w:val="30"/>
              </w:rPr>
              <w:t>3.39</w:t>
            </w:r>
          </w:p>
        </w:tc>
        <w:tc>
          <w:tcPr>
            <w:tcW w:w="270" w:type="dxa"/>
          </w:tcPr>
          <w:p w14:paraId="02BDD604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45A34D92" w:rsidR="001D5169" w:rsidRPr="006002E8" w:rsidRDefault="00B56D0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</w:tcPr>
          <w:p w14:paraId="614C7324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1DBCE024" w:rsidR="001D5169" w:rsidRPr="006002E8" w:rsidRDefault="00B56D0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002E8">
              <w:rPr>
                <w:rFonts w:ascii="Angsana New" w:hAnsi="Angsana New"/>
                <w:sz w:val="30"/>
                <w:szCs w:val="30"/>
                <w:lang w:bidi="th-TH"/>
              </w:rPr>
              <w:t>2.72</w:t>
            </w:r>
          </w:p>
        </w:tc>
      </w:tr>
      <w:tr w:rsidR="001D5169" w:rsidRPr="006002E8" w14:paraId="688A6E27" w14:textId="77777777" w:rsidTr="00BF064D">
        <w:tc>
          <w:tcPr>
            <w:tcW w:w="3510" w:type="dxa"/>
          </w:tcPr>
          <w:p w14:paraId="54784368" w14:textId="5F1900AB" w:rsidR="001D5169" w:rsidRPr="006002E8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0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6002E8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746859E2" w:rsidR="00C600B0" w:rsidRPr="006002E8" w:rsidRDefault="00B56D00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2E8">
              <w:rPr>
                <w:rFonts w:ascii="Angsana New" w:hAnsi="Angsana New"/>
                <w:b/>
                <w:bCs/>
                <w:sz w:val="30"/>
                <w:szCs w:val="30"/>
              </w:rPr>
              <w:t>3.39</w:t>
            </w:r>
          </w:p>
        </w:tc>
        <w:tc>
          <w:tcPr>
            <w:tcW w:w="270" w:type="dxa"/>
          </w:tcPr>
          <w:p w14:paraId="013F47CF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6002E8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47DA52CA" w:rsidR="001D5169" w:rsidRPr="006002E8" w:rsidRDefault="00B56D0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00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2.72</w:t>
            </w:r>
          </w:p>
        </w:tc>
      </w:tr>
    </w:tbl>
    <w:p w14:paraId="5341D868" w14:textId="77777777" w:rsidR="000346FF" w:rsidRPr="006002E8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6002E8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002E8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6002E8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EFCD37" w14:textId="6ACD491B" w:rsidR="00CD2092" w:rsidRPr="006002E8" w:rsidRDefault="00070550" w:rsidP="002B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02E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47DCF" w:rsidRPr="006002E8">
        <w:rPr>
          <w:rFonts w:asciiTheme="majorBidi" w:hAnsiTheme="majorBidi" w:cstheme="majorBidi"/>
          <w:sz w:val="28"/>
          <w:szCs w:val="28"/>
        </w:rPr>
        <w:t xml:space="preserve">31 </w:t>
      </w:r>
      <w:r w:rsidR="00D47DCF" w:rsidRPr="006002E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47DCF" w:rsidRPr="006002E8">
        <w:rPr>
          <w:rFonts w:asciiTheme="majorBidi" w:hAnsiTheme="majorBidi" w:cstheme="majorBidi"/>
          <w:sz w:val="28"/>
          <w:szCs w:val="28"/>
        </w:rPr>
        <w:t>2568</w:t>
      </w:r>
      <w:r w:rsidR="00457A49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6002E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002E8">
        <w:rPr>
          <w:rFonts w:asciiTheme="majorBidi" w:hAnsiTheme="majorBidi" w:cstheme="majorBidi"/>
          <w:sz w:val="28"/>
          <w:szCs w:val="28"/>
          <w:cs/>
        </w:rPr>
        <w:t>จากการค้ำประกัน</w:t>
      </w:r>
      <w:r w:rsidR="00D578C0" w:rsidRPr="006002E8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801C19" w:rsidRPr="006002E8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6002E8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6002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2E8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8C6A01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="00B14450" w:rsidRPr="006002E8">
        <w:rPr>
          <w:rFonts w:asciiTheme="majorBidi" w:hAnsiTheme="majorBidi" w:cstheme="majorBidi"/>
          <w:sz w:val="28"/>
          <w:szCs w:val="28"/>
        </w:rPr>
        <w:t>1,339.2</w:t>
      </w:r>
      <w:r w:rsidR="008A4631" w:rsidRPr="006002E8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6002E8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6002E8">
        <w:rPr>
          <w:rFonts w:asciiTheme="majorBidi" w:hAnsiTheme="majorBidi" w:hint="cs"/>
          <w:sz w:val="28"/>
          <w:szCs w:val="28"/>
          <w:cs/>
        </w:rPr>
        <w:t>และ</w:t>
      </w:r>
      <w:r w:rsidR="009A673A" w:rsidRPr="006002E8">
        <w:rPr>
          <w:rFonts w:asciiTheme="majorBidi" w:hAnsiTheme="majorBidi"/>
          <w:sz w:val="28"/>
          <w:szCs w:val="28"/>
        </w:rPr>
        <w:t xml:space="preserve"> </w:t>
      </w:r>
      <w:r w:rsidR="00B14450" w:rsidRPr="006002E8">
        <w:rPr>
          <w:rFonts w:asciiTheme="majorBidi" w:hAnsiTheme="majorBidi"/>
          <w:sz w:val="28"/>
          <w:szCs w:val="28"/>
        </w:rPr>
        <w:t>5.0</w:t>
      </w:r>
      <w:r w:rsidR="008A4631" w:rsidRPr="006002E8">
        <w:rPr>
          <w:rFonts w:asciiTheme="majorBidi" w:hAnsiTheme="majorBidi"/>
          <w:sz w:val="28"/>
          <w:szCs w:val="28"/>
        </w:rPr>
        <w:t xml:space="preserve"> </w:t>
      </w:r>
      <w:r w:rsidR="00F46CC3" w:rsidRPr="006002E8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430629D3" w14:textId="77777777" w:rsidR="00A41307" w:rsidRPr="006002E8" w:rsidRDefault="00A41307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5F15CFA" w14:textId="67FE54BC" w:rsidR="003630C3" w:rsidRPr="006002E8" w:rsidRDefault="003630C3" w:rsidP="003630C3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6002E8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เหตุการณ์ภายหลังรอบระยะเวลารายงาน</w:t>
      </w:r>
    </w:p>
    <w:p w14:paraId="19F96E57" w14:textId="77777777" w:rsidR="003630C3" w:rsidRPr="006002E8" w:rsidRDefault="003630C3" w:rsidP="0036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D544C2D" w14:textId="76A51306" w:rsidR="003630C3" w:rsidRPr="003630C3" w:rsidRDefault="003630C3" w:rsidP="0036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02E8">
        <w:rPr>
          <w:rFonts w:asciiTheme="majorBidi" w:hAnsiTheme="majorBidi" w:hint="cs"/>
          <w:sz w:val="28"/>
          <w:szCs w:val="28"/>
          <w:cs/>
        </w:rPr>
        <w:t>ที่ประชุมสามัญประจำปีของผู้ถือหุ้นของบริษัทเมื่อวันที่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9D47BF" w:rsidRPr="006002E8">
        <w:rPr>
          <w:rFonts w:asciiTheme="majorBidi" w:hAnsiTheme="majorBidi"/>
          <w:sz w:val="28"/>
          <w:szCs w:val="28"/>
        </w:rPr>
        <w:t>2</w:t>
      </w:r>
      <w:r w:rsidR="00C32A0B" w:rsidRPr="006002E8">
        <w:rPr>
          <w:rFonts w:asciiTheme="majorBidi" w:hAnsiTheme="majorBidi"/>
          <w:sz w:val="28"/>
          <w:szCs w:val="28"/>
        </w:rPr>
        <w:t>3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Pr="006002E8">
        <w:rPr>
          <w:rFonts w:asciiTheme="majorBidi" w:hAnsiTheme="majorBidi" w:hint="cs"/>
          <w:sz w:val="28"/>
          <w:szCs w:val="28"/>
          <w:cs/>
        </w:rPr>
        <w:t>เมษายน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C32A0B" w:rsidRPr="006002E8">
        <w:rPr>
          <w:rFonts w:asciiTheme="majorBidi" w:hAnsiTheme="majorBidi"/>
          <w:sz w:val="28"/>
          <w:szCs w:val="28"/>
        </w:rPr>
        <w:t>256</w:t>
      </w:r>
      <w:r w:rsidRPr="006002E8">
        <w:rPr>
          <w:rFonts w:asciiTheme="majorBidi" w:hAnsiTheme="majorBidi"/>
          <w:sz w:val="28"/>
          <w:szCs w:val="28"/>
        </w:rPr>
        <w:t>8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Pr="006002E8">
        <w:rPr>
          <w:rFonts w:asciiTheme="majorBidi" w:hAnsiTheme="majorBidi" w:hint="cs"/>
          <w:sz w:val="28"/>
          <w:szCs w:val="28"/>
          <w:cs/>
        </w:rPr>
        <w:t>ผู้ถือหุ้นมีมติอนุมัติการจัดสรรกำไรเป็นเงินปันผลสำหรับผลการดำเนินงานประจำปี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C32A0B" w:rsidRPr="006002E8">
        <w:rPr>
          <w:rFonts w:asciiTheme="majorBidi" w:hAnsiTheme="majorBidi"/>
          <w:sz w:val="28"/>
          <w:szCs w:val="28"/>
        </w:rPr>
        <w:t>2567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CF1934">
        <w:rPr>
          <w:rFonts w:asciiTheme="majorBidi" w:hAnsiTheme="majorBidi" w:hint="cs"/>
          <w:sz w:val="28"/>
          <w:szCs w:val="28"/>
          <w:cs/>
        </w:rPr>
        <w:t xml:space="preserve">และกำไรสะสม </w:t>
      </w:r>
      <w:r w:rsidRPr="006002E8">
        <w:rPr>
          <w:rFonts w:asciiTheme="majorBidi" w:hAnsiTheme="majorBidi" w:hint="cs"/>
          <w:sz w:val="28"/>
          <w:szCs w:val="28"/>
          <w:cs/>
        </w:rPr>
        <w:t>ในอัตราหุ้นละ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9D47BF" w:rsidRPr="006002E8">
        <w:rPr>
          <w:rFonts w:asciiTheme="majorBidi" w:hAnsiTheme="majorBidi"/>
          <w:sz w:val="28"/>
          <w:szCs w:val="28"/>
        </w:rPr>
        <w:t>0.3334</w:t>
      </w:r>
      <w:r w:rsidRPr="006002E8">
        <w:rPr>
          <w:rFonts w:asciiTheme="majorBidi" w:hAnsiTheme="majorBidi"/>
          <w:sz w:val="28"/>
          <w:szCs w:val="28"/>
        </w:rPr>
        <w:t xml:space="preserve"> </w:t>
      </w:r>
      <w:r w:rsidRPr="006002E8">
        <w:rPr>
          <w:rFonts w:asciiTheme="majorBidi" w:hAnsiTheme="majorBidi" w:hint="cs"/>
          <w:sz w:val="28"/>
          <w:szCs w:val="28"/>
          <w:cs/>
        </w:rPr>
        <w:t>บาทต่อหุ้น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Pr="006002E8">
        <w:rPr>
          <w:rFonts w:asciiTheme="majorBidi" w:hAnsiTheme="majorBidi" w:hint="cs"/>
          <w:sz w:val="28"/>
          <w:szCs w:val="28"/>
          <w:cs/>
        </w:rPr>
        <w:t>รวมเป็นเงินทั้งสิ้น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9D47BF" w:rsidRPr="006002E8">
        <w:rPr>
          <w:rFonts w:asciiTheme="majorBidi" w:hAnsiTheme="majorBidi"/>
          <w:sz w:val="28"/>
          <w:szCs w:val="28"/>
        </w:rPr>
        <w:t>90.02</w:t>
      </w:r>
      <w:r w:rsidR="008121B1">
        <w:rPr>
          <w:rFonts w:asciiTheme="majorBidi" w:hAnsiTheme="majorBidi"/>
          <w:sz w:val="28"/>
          <w:szCs w:val="28"/>
          <w:cs/>
        </w:rPr>
        <w:br/>
      </w:r>
      <w:r w:rsidRPr="006002E8">
        <w:rPr>
          <w:rFonts w:asciiTheme="majorBidi" w:hAnsiTheme="majorBidi" w:hint="cs"/>
          <w:sz w:val="28"/>
          <w:szCs w:val="28"/>
          <w:cs/>
        </w:rPr>
        <w:t>ล้านบาท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Pr="006002E8">
        <w:rPr>
          <w:rFonts w:asciiTheme="majorBidi" w:hAnsiTheme="majorBidi" w:hint="cs"/>
          <w:sz w:val="28"/>
          <w:szCs w:val="28"/>
          <w:cs/>
        </w:rPr>
        <w:t>เงินปันผลดังกล่าวจะจ่ายให้แก่ผู้ถือหุ้นในเดือน</w:t>
      </w:r>
      <w:r w:rsidR="009D47BF" w:rsidRPr="006002E8">
        <w:rPr>
          <w:rFonts w:asciiTheme="majorBidi" w:hAnsiTheme="majorBidi" w:hint="cs"/>
          <w:sz w:val="28"/>
          <w:szCs w:val="28"/>
          <w:cs/>
        </w:rPr>
        <w:t>พฤษภาคม</w:t>
      </w:r>
      <w:r w:rsidRPr="006002E8">
        <w:rPr>
          <w:rFonts w:asciiTheme="majorBidi" w:hAnsiTheme="majorBidi"/>
          <w:sz w:val="28"/>
          <w:szCs w:val="28"/>
          <w:cs/>
        </w:rPr>
        <w:t xml:space="preserve"> </w:t>
      </w:r>
      <w:r w:rsidR="00C32A0B" w:rsidRPr="006002E8">
        <w:rPr>
          <w:rFonts w:asciiTheme="majorBidi" w:hAnsiTheme="majorBidi"/>
          <w:sz w:val="28"/>
          <w:szCs w:val="28"/>
        </w:rPr>
        <w:t>2568</w:t>
      </w:r>
    </w:p>
    <w:sectPr w:rsidR="003630C3" w:rsidRPr="003630C3" w:rsidSect="00D96527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E1FE0" w14:textId="77777777" w:rsidR="00ED013F" w:rsidRDefault="00ED013F" w:rsidP="004956B4">
      <w:r>
        <w:separator/>
      </w:r>
    </w:p>
  </w:endnote>
  <w:endnote w:type="continuationSeparator" w:id="0">
    <w:p w14:paraId="06CBCA5E" w14:textId="77777777" w:rsidR="00ED013F" w:rsidRDefault="00ED01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F0428"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0F090" w14:textId="77777777" w:rsidR="00ED013F" w:rsidRDefault="00ED013F" w:rsidP="004956B4">
      <w:r>
        <w:separator/>
      </w:r>
    </w:p>
  </w:footnote>
  <w:footnote w:type="continuationSeparator" w:id="0">
    <w:p w14:paraId="7143B281" w14:textId="77777777" w:rsidR="00ED013F" w:rsidRDefault="00ED01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F471D" w14:textId="77777777" w:rsidR="004517E3" w:rsidRPr="001E5C27" w:rsidRDefault="004517E3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0A97DC7C" w14:textId="77777777" w:rsidR="004517E3" w:rsidRPr="001E5C27" w:rsidRDefault="004517E3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8C2BF2" w14:textId="4867802C" w:rsidR="007875A4" w:rsidRPr="001E5C27" w:rsidRDefault="007875A4" w:rsidP="007875A4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1E5C27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E5C27">
      <w:rPr>
        <w:rFonts w:ascii="Angsana New" w:hAnsi="Angsana New"/>
        <w:sz w:val="30"/>
        <w:szCs w:val="30"/>
        <w:lang w:bidi="th-TH"/>
      </w:rPr>
      <w:t>3</w:t>
    </w:r>
    <w:r w:rsidRPr="001E5C27">
      <w:rPr>
        <w:rFonts w:ascii="Angsana New" w:hAnsi="Angsana New"/>
        <w:sz w:val="30"/>
        <w:szCs w:val="30"/>
        <w:lang w:val="en-US" w:bidi="th-TH"/>
      </w:rPr>
      <w:t xml:space="preserve">1 </w:t>
    </w:r>
    <w:r w:rsidRPr="001E5C27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มีนาคม</w:t>
    </w:r>
    <w:r w:rsidRPr="001E5C27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Pr="001E5C27">
      <w:rPr>
        <w:rFonts w:ascii="Angsana New" w:hAnsi="Angsana New"/>
        <w:sz w:val="30"/>
        <w:szCs w:val="30"/>
        <w:lang w:val="en-US"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8</w:t>
    </w:r>
    <w:r w:rsidRPr="001E5C27">
      <w:rPr>
        <w:rFonts w:ascii="Angsana New" w:hAnsi="Angsana New"/>
        <w:sz w:val="30"/>
        <w:szCs w:val="30"/>
        <w:lang w:bidi="th-TH"/>
      </w:rPr>
      <w:t xml:space="preserve"> 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2D1AC740" w14:textId="77777777" w:rsidR="004517E3" w:rsidRPr="00D74AD8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9"/>
  </w:num>
  <w:num w:numId="14">
    <w:abstractNumId w:val="12"/>
  </w:num>
  <w:num w:numId="15">
    <w:abstractNumId w:val="14"/>
  </w:num>
  <w:num w:numId="16">
    <w:abstractNumId w:val="20"/>
  </w:num>
  <w:num w:numId="17">
    <w:abstractNumId w:val="21"/>
  </w:num>
  <w:num w:numId="18">
    <w:abstractNumId w:val="15"/>
  </w:num>
  <w:num w:numId="19">
    <w:abstractNumId w:val="10"/>
  </w:num>
  <w:num w:numId="20">
    <w:abstractNumId w:val="18"/>
  </w:num>
  <w:num w:numId="21">
    <w:abstractNumId w:val="17"/>
  </w:num>
  <w:num w:numId="2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0D57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CEF"/>
    <w:rsid w:val="00085DEA"/>
    <w:rsid w:val="000860E3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67D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353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0F14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D54"/>
    <w:rsid w:val="00553EE3"/>
    <w:rsid w:val="00554001"/>
    <w:rsid w:val="00554015"/>
    <w:rsid w:val="00554C67"/>
    <w:rsid w:val="0055516B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48E"/>
    <w:rsid w:val="005D4BE8"/>
    <w:rsid w:val="005D558B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D04"/>
    <w:rsid w:val="005E6EB8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5C7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07E8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3E0"/>
    <w:rsid w:val="0072694B"/>
    <w:rsid w:val="00726B2E"/>
    <w:rsid w:val="00726F7E"/>
    <w:rsid w:val="007272D3"/>
    <w:rsid w:val="00727E80"/>
    <w:rsid w:val="0073006C"/>
    <w:rsid w:val="007305E6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1DAB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DC5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97E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691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02F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450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44F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0AF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26BA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791"/>
    <w:rsid w:val="00D617BA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13F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428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37089-0339-4734-968B-7BF1B01E5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313CC8-E54A-48E8-B4FB-AFFD5686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14</Pages>
  <Words>2609</Words>
  <Characters>14876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2025-05-06T03:19:00Z</cp:lastPrinted>
  <dcterms:created xsi:type="dcterms:W3CDTF">2025-05-13T07:37:00Z</dcterms:created>
  <dcterms:modified xsi:type="dcterms:W3CDTF">2025-05-13T07:37:00Z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