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6D708" w14:textId="2E9AFB53" w:rsidR="009F4C4D" w:rsidRPr="00D57BA2" w:rsidRDefault="009F4C4D" w:rsidP="006D7E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</w:rPr>
      </w:pPr>
      <w:bookmarkStart w:id="0" w:name="_Hlk72153937"/>
      <w:r w:rsidRPr="00D57BA2">
        <w:rPr>
          <w:rFonts w:asciiTheme="majorBidi" w:hAnsiTheme="majorBidi" w:cstheme="majorBidi"/>
          <w:sz w:val="52"/>
          <w:szCs w:val="52"/>
          <w:cs/>
        </w:rPr>
        <w:t xml:space="preserve">บริษัท เบอร์ล่า คาร์บอน (ไทยแลนด์) จำกัด (มหาชน) </w:t>
      </w:r>
    </w:p>
    <w:p w14:paraId="0AA85F72" w14:textId="5E23AD52" w:rsidR="00EB089F" w:rsidRPr="00D57BA2" w:rsidRDefault="00EB089F" w:rsidP="006D7EC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D57BA2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D043454" w14:textId="77777777" w:rsidR="002A157F" w:rsidRPr="00D57BA2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588669" w14:textId="52AFEEE8" w:rsidR="002A157F" w:rsidRPr="00D57BA2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 xml:space="preserve">งบการเงินสำหรับปีสิ้นสุดวันที่ </w:t>
      </w:r>
      <w:r w:rsidR="00E85D1C" w:rsidRPr="00D57BA2">
        <w:rPr>
          <w:rFonts w:asciiTheme="majorBidi" w:hAnsiTheme="majorBidi" w:cstheme="majorBidi"/>
          <w:b w:val="0"/>
          <w:bCs w:val="0"/>
          <w:sz w:val="36"/>
          <w:szCs w:val="36"/>
        </w:rPr>
        <w:t>3</w:t>
      </w:r>
      <w:r w:rsidR="00FA54F3" w:rsidRPr="00D57BA2">
        <w:rPr>
          <w:rFonts w:asciiTheme="majorBidi" w:hAnsiTheme="majorBidi" w:cstheme="majorBidi"/>
          <w:b w:val="0"/>
          <w:bCs w:val="0"/>
          <w:sz w:val="36"/>
          <w:szCs w:val="36"/>
        </w:rPr>
        <w:t>1</w:t>
      </w: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 xml:space="preserve"> มีนาคม</w:t>
      </w:r>
      <w:r w:rsidR="00020381" w:rsidRPr="00D57BA2">
        <w:rPr>
          <w:rFonts w:asciiTheme="majorBidi" w:hAnsiTheme="majorBidi" w:cstheme="majorBidi"/>
          <w:b w:val="0"/>
          <w:bCs w:val="0"/>
          <w:sz w:val="36"/>
          <w:szCs w:val="36"/>
        </w:rPr>
        <w:t xml:space="preserve"> </w:t>
      </w:r>
      <w:r w:rsidR="008D2E52" w:rsidRPr="00D57BA2">
        <w:rPr>
          <w:rFonts w:asciiTheme="majorBidi" w:hAnsiTheme="majorBidi" w:cstheme="majorBidi"/>
          <w:b w:val="0"/>
          <w:bCs w:val="0"/>
          <w:sz w:val="36"/>
          <w:szCs w:val="36"/>
        </w:rPr>
        <w:t>256</w:t>
      </w:r>
      <w:r w:rsidR="00D51FD2">
        <w:rPr>
          <w:rFonts w:asciiTheme="majorBidi" w:hAnsiTheme="majorBidi" w:cstheme="majorBidi"/>
          <w:b w:val="0"/>
          <w:bCs w:val="0"/>
          <w:sz w:val="36"/>
          <w:szCs w:val="36"/>
        </w:rPr>
        <w:t>8</w:t>
      </w:r>
    </w:p>
    <w:p w14:paraId="5029226A" w14:textId="77777777" w:rsidR="002A157F" w:rsidRPr="00D57BA2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  <w:cs/>
          <w:lang w:val="th-TH"/>
        </w:rPr>
      </w:pP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>และ</w:t>
      </w:r>
    </w:p>
    <w:p w14:paraId="551A2628" w14:textId="77777777" w:rsidR="002A157F" w:rsidRPr="00D57BA2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  <w:r w:rsidRPr="00D57BA2">
        <w:rPr>
          <w:rFonts w:asciiTheme="majorBidi" w:hAnsiTheme="majorBidi" w:cstheme="majorBidi"/>
          <w:b w:val="0"/>
          <w:bCs w:val="0"/>
          <w:sz w:val="36"/>
          <w:szCs w:val="36"/>
          <w:cs/>
        </w:rPr>
        <w:t>รายงานของผู้สอบบัญชีรับอนุญาต</w:t>
      </w:r>
    </w:p>
    <w:p w14:paraId="6736AAB7" w14:textId="77777777" w:rsidR="002A157F" w:rsidRPr="00D57BA2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74014AF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Ref46730557"/>
      <w:bookmarkEnd w:id="1"/>
    </w:p>
    <w:p w14:paraId="30664E20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CFDF37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  <w:sectPr w:rsidR="002A157F" w:rsidRPr="00D57BA2" w:rsidSect="003C0D5D">
          <w:head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BA7A68E" w14:textId="77777777" w:rsidR="002A157F" w:rsidRPr="00D57BA2" w:rsidRDefault="002A157F" w:rsidP="002A157F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bookmarkStart w:id="2" w:name="_Hlk72153979"/>
      <w:r w:rsidRPr="00D57BA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9AD5055" w14:textId="77777777" w:rsidR="002A157F" w:rsidRPr="00D57BA2" w:rsidRDefault="002A157F" w:rsidP="002A157F">
      <w:pPr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48EF8FF1" w14:textId="66A403B5" w:rsidR="0008754E" w:rsidRPr="00D57BA2" w:rsidRDefault="002A157F" w:rsidP="002A157F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57B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="0008754E" w:rsidRPr="00D57BA2">
        <w:rPr>
          <w:rFonts w:asciiTheme="majorBidi" w:hAnsiTheme="majorBidi" w:cstheme="majorBidi"/>
          <w:b/>
          <w:bCs/>
          <w:sz w:val="30"/>
          <w:szCs w:val="30"/>
          <w:cs/>
        </w:rPr>
        <w:t>เบอร์ล่า คาร์บอน (ไทยแลนด์) จำกัด (มหาชน)</w:t>
      </w:r>
      <w:r w:rsidR="00EB089F" w:rsidRPr="00D57BA2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971D9D5" w14:textId="77777777" w:rsidR="00933E67" w:rsidRPr="00D57BA2" w:rsidRDefault="00933E67" w:rsidP="002A157F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FBE8C96" w14:textId="77777777" w:rsidR="0064756D" w:rsidRPr="00D57BA2" w:rsidRDefault="0064756D" w:rsidP="003C0D5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FF93B9B" w14:textId="77777777" w:rsidR="003C0D5D" w:rsidRPr="00D57BA2" w:rsidRDefault="003C0D5D" w:rsidP="003C0D5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C0FB2BE" w14:textId="3FA28AE6" w:rsidR="0064756D" w:rsidRDefault="0064756D" w:rsidP="00D51F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944268" w:rsidRPr="00D57BA2">
        <w:rPr>
          <w:rFonts w:asciiTheme="majorBidi" w:eastAsia="Calibr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ของบริษัท เบอร์ล่า คาร์บอน (ไทยแลนด์) จำกัด (มหาชน) และบริษัทย่อย (</w:t>
      </w:r>
      <w:r w:rsidRPr="00D57BA2">
        <w:rPr>
          <w:rFonts w:asciiTheme="majorBidi" w:eastAsia="Calibri" w:hAnsiTheme="majorBidi" w:cstheme="majorBidi"/>
          <w:sz w:val="30"/>
          <w:szCs w:val="30"/>
        </w:rPr>
        <w:t>“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D57BA2">
        <w:rPr>
          <w:rFonts w:asciiTheme="majorBidi" w:eastAsia="Calibri" w:hAnsiTheme="majorBidi" w:cstheme="majorBidi"/>
          <w:sz w:val="30"/>
          <w:szCs w:val="30"/>
        </w:rPr>
        <w:t>”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และของเฉพาะบริษัท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เบอร์ล่า คาร์บอน (ไทยแลนด์) จำกัด (มหาชน)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Pr="00D57BA2">
        <w:rPr>
          <w:rFonts w:asciiTheme="majorBidi" w:eastAsia="Calibri" w:hAnsiTheme="majorBidi" w:cstheme="majorBidi"/>
          <w:sz w:val="30"/>
          <w:szCs w:val="30"/>
        </w:rPr>
        <w:t>“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D57BA2">
        <w:rPr>
          <w:rFonts w:asciiTheme="majorBidi" w:eastAsia="Calibri" w:hAnsiTheme="majorBidi" w:cstheme="majorBidi"/>
          <w:sz w:val="30"/>
          <w:szCs w:val="30"/>
        </w:rPr>
        <w:t>”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ตามลำดับ ซึ่งประกอบด้วยงบฐานะการเงินรวมและงบฐานะการเงินเฉพาะกิจการ ณ วันที่ </w:t>
      </w:r>
      <w:r w:rsidR="00E85D1C" w:rsidRPr="00D57BA2">
        <w:rPr>
          <w:rFonts w:asciiTheme="majorBidi" w:eastAsia="Calibri" w:hAnsiTheme="majorBidi" w:cstheme="majorBidi"/>
          <w:sz w:val="30"/>
          <w:szCs w:val="30"/>
        </w:rPr>
        <w:t>31</w:t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8D2E52" w:rsidRPr="00D57BA2">
        <w:rPr>
          <w:rFonts w:asciiTheme="majorBidi" w:eastAsia="Calibri" w:hAnsiTheme="majorBidi" w:cstheme="majorBidi"/>
          <w:sz w:val="30"/>
          <w:szCs w:val="30"/>
        </w:rPr>
        <w:t>256</w:t>
      </w:r>
      <w:r w:rsidR="00D51FD2">
        <w:rPr>
          <w:rFonts w:asciiTheme="majorBidi" w:eastAsia="Calibri" w:hAnsiTheme="majorBidi" w:cstheme="majorBidi"/>
          <w:sz w:val="30"/>
          <w:szCs w:val="30"/>
        </w:rPr>
        <w:t>8</w:t>
      </w:r>
      <w:r w:rsidR="003106E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52E36"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3106E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>และงบกระแสเงินสดรวมและงบกระแส</w:t>
      </w:r>
      <w:r w:rsidR="003106E7">
        <w:rPr>
          <w:rFonts w:asciiTheme="majorBidi" w:eastAsia="Calibri" w:hAnsiTheme="majorBidi" w:cstheme="majorBidi"/>
          <w:sz w:val="30"/>
          <w:szCs w:val="30"/>
        </w:rPr>
        <w:br/>
      </w:r>
      <w:r w:rsidR="00A52E36"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เงินสดเฉพาะกิจการ สำหรับปีสิ้นสุดวันเดียวกัน </w:t>
      </w:r>
      <w:r w:rsidR="00D51FD2" w:rsidRPr="00D51FD2">
        <w:rPr>
          <w:rFonts w:asciiTheme="majorBidi" w:eastAsia="Calibri" w:hAnsiTheme="majorBidi" w:cstheme="majorBidi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6493DF12" w14:textId="77777777" w:rsidR="00D51FD2" w:rsidRPr="00D57BA2" w:rsidRDefault="00D51FD2" w:rsidP="00D51FD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148F9CA" w14:textId="06EC6774" w:rsidR="0064756D" w:rsidRPr="00D57BA2" w:rsidRDefault="0064756D" w:rsidP="003C0D5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</w:t>
      </w:r>
      <w:r w:rsidR="00D41E81" w:rsidRPr="00D57BA2">
        <w:rPr>
          <w:rFonts w:asciiTheme="majorBidi" w:eastAsia="Calibr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ข้างต้นนี้แสดงฐานะการเงิน</w:t>
      </w:r>
      <w:r w:rsidR="00D86438">
        <w:rPr>
          <w:rFonts w:asciiTheme="majorBidi" w:eastAsia="Calibri" w:hAnsiTheme="majorBidi" w:cstheme="majorBidi" w:hint="cs"/>
          <w:sz w:val="30"/>
          <w:szCs w:val="30"/>
          <w:cs/>
        </w:rPr>
        <w:t>รวมและฐานะการเงินเฉพาะกิจการ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D41E81" w:rsidRPr="00D57BA2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กลุ่มบริษัทและบริษัท</w:t>
      </w:r>
      <w:r w:rsidR="00F14EF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86438">
        <w:rPr>
          <w:rFonts w:asciiTheme="majorBidi" w:eastAsia="Calibri" w:hAnsiTheme="majorBidi" w:cstheme="majorBidi" w:hint="cs"/>
          <w:sz w:val="30"/>
          <w:szCs w:val="30"/>
          <w:cs/>
        </w:rPr>
        <w:t>ตามลำดับ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ณ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มีนาคม</w:t>
      </w:r>
      <w:r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D2E52" w:rsidRPr="00D57BA2">
        <w:rPr>
          <w:rFonts w:asciiTheme="majorBidi" w:eastAsia="Calibri" w:hAnsiTheme="majorBidi" w:cstheme="majorBidi"/>
          <w:sz w:val="30"/>
          <w:szCs w:val="30"/>
        </w:rPr>
        <w:t>256</w:t>
      </w:r>
      <w:r w:rsidR="00D51FD2">
        <w:rPr>
          <w:rFonts w:asciiTheme="majorBidi" w:eastAsia="Calibri" w:hAnsiTheme="majorBidi" w:cstheme="majorBidi"/>
          <w:sz w:val="30"/>
          <w:szCs w:val="30"/>
        </w:rPr>
        <w:t>8</w:t>
      </w:r>
      <w:r w:rsidR="008D2E52"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ผลการดำเนินงาน</w:t>
      </w:r>
      <w:r w:rsidR="00D41E81" w:rsidRPr="00D57BA2">
        <w:rPr>
          <w:rFonts w:asciiTheme="majorBidi" w:eastAsia="Calibri" w:hAnsiTheme="majorBidi" w:cstheme="majorBidi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="00D41E81" w:rsidRPr="00D57BA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41E81" w:rsidRPr="00D57BA2">
        <w:rPr>
          <w:rFonts w:asciiTheme="majorBidi" w:eastAsia="Calibri" w:hAnsiTheme="majorBidi" w:cstheme="majorBidi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7A3A143" w14:textId="77777777" w:rsidR="0064756D" w:rsidRPr="00D57BA2" w:rsidRDefault="0064756D" w:rsidP="003C0D5D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A3BB226" w14:textId="77777777" w:rsidR="00A8447E" w:rsidRPr="00D57BA2" w:rsidRDefault="00A8447E" w:rsidP="003C0D5D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57BA2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  <w:r w:rsidRPr="00D57BA2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0F2E392B" w14:textId="77777777" w:rsidR="00A8447E" w:rsidRPr="00D57BA2" w:rsidRDefault="00A8447E" w:rsidP="003C0D5D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57BA2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4FCDF68F" w14:textId="23A87912" w:rsidR="003A3118" w:rsidRPr="00D57BA2" w:rsidRDefault="00A8447E" w:rsidP="00731059">
      <w:pPr>
        <w:pStyle w:val="paragraph"/>
        <w:spacing w:before="0" w:beforeAutospacing="0" w:after="0" w:afterAutospacing="0"/>
        <w:jc w:val="thaiDistribute"/>
        <w:textAlignment w:val="baseline"/>
        <w:rPr>
          <w:rFonts w:asciiTheme="majorBidi" w:hAnsiTheme="majorBidi" w:cstheme="majorBidi"/>
          <w:sz w:val="30"/>
          <w:szCs w:val="30"/>
        </w:rPr>
      </w:pPr>
      <w:r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D86438">
        <w:rPr>
          <w:rStyle w:val="normaltextrun"/>
          <w:rFonts w:asciiTheme="majorBidi" w:hAnsiTheme="majorBidi" w:cstheme="majorBidi"/>
          <w:sz w:val="30"/>
          <w:szCs w:val="30"/>
          <w:cs/>
        </w:rPr>
        <w:br/>
      </w:r>
      <w:r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4C0F46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D0581A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  <w:r w:rsidRPr="00D86438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ในรายงานของข้าพเจ้า </w:t>
      </w:r>
      <w:r w:rsidR="003A3118" w:rsidRPr="00D86438">
        <w:rPr>
          <w:rStyle w:val="normaltextrun"/>
          <w:rFonts w:asciiTheme="majorBidi" w:hAnsiTheme="majorBidi" w:cstheme="majorBidi"/>
          <w:sz w:val="30"/>
          <w:szCs w:val="30"/>
          <w:cs/>
        </w:rPr>
        <w:t>ข้าพเจ้ามีความเป็นอิสระจาก</w:t>
      </w:r>
      <w:r w:rsidR="00731059">
        <w:rPr>
          <w:rStyle w:val="normaltextrun"/>
          <w:rFonts w:asciiTheme="majorBidi" w:hAnsiTheme="majorBidi" w:cstheme="majorBidi" w:hint="cs"/>
          <w:sz w:val="30"/>
          <w:szCs w:val="30"/>
          <w:cs/>
        </w:rPr>
        <w:t>กลุ่ม</w:t>
      </w:r>
      <w:r w:rsidR="003A3118" w:rsidRPr="00D86438">
        <w:rPr>
          <w:rStyle w:val="normaltextrun"/>
          <w:rFonts w:asciiTheme="majorBidi" w:hAnsiTheme="majorBidi" w:cstheme="majorBidi"/>
          <w:sz w:val="30"/>
          <w:szCs w:val="30"/>
          <w:cs/>
        </w:rPr>
        <w:t>บริษัท</w:t>
      </w:r>
      <w:r w:rsidR="00731059">
        <w:rPr>
          <w:rStyle w:val="normaltextrun"/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="003A3118" w:rsidRPr="00D86438">
        <w:rPr>
          <w:rStyle w:val="normaltextrun"/>
          <w:rFonts w:asciiTheme="majorBidi" w:hAnsiTheme="majorBidi" w:cstheme="majorBidi"/>
          <w:sz w:val="30"/>
          <w:szCs w:val="30"/>
          <w:cs/>
        </w:rPr>
        <w:t>ตาม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มาตรฐา</w:t>
      </w:r>
      <w:r w:rsidR="00731059">
        <w:rPr>
          <w:rStyle w:val="normaltextrun"/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เรื่องความเป็</w:t>
      </w:r>
      <w:r w:rsidR="00D86438" w:rsidRPr="00D86438">
        <w:rPr>
          <w:rStyle w:val="normaltextrun"/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="003A3118" w:rsidRPr="00D86438">
        <w:rPr>
          <w:rStyle w:val="normaltextrun"/>
          <w:rFonts w:asciiTheme="majorBidi" w:hAnsiTheme="majorBidi" w:cstheme="majorBidi"/>
          <w:i/>
          <w:iCs/>
          <w:sz w:val="30"/>
          <w:szCs w:val="30"/>
          <w:cs/>
        </w:rPr>
        <w:t>อิสระ</w:t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</w:rPr>
        <w:t xml:space="preserve"> </w:t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</w:rPr>
        <w:t xml:space="preserve"> (</w:t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</w:t>
      </w:r>
      <w:r w:rsidR="00731059">
        <w:rPr>
          <w:rStyle w:val="normaltextrun"/>
          <w:rFonts w:asciiTheme="majorBidi" w:hAnsiTheme="majorBidi" w:cstheme="majorBidi" w:hint="cs"/>
          <w:sz w:val="30"/>
          <w:szCs w:val="30"/>
          <w:cs/>
        </w:rPr>
        <w:t>รวมและงบการเงินเฉพาะกิจการ</w:t>
      </w:r>
      <w:r w:rsidR="003A3118" w:rsidRPr="00D57BA2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3A3118" w:rsidRPr="00D57BA2">
        <w:rPr>
          <w:rStyle w:val="eop"/>
          <w:rFonts w:asciiTheme="majorBidi" w:hAnsiTheme="majorBidi" w:cstheme="majorBidi"/>
          <w:sz w:val="30"/>
          <w:szCs w:val="30"/>
        </w:rPr>
        <w:t> </w:t>
      </w:r>
    </w:p>
    <w:p w14:paraId="1241F582" w14:textId="77777777" w:rsidR="000851BE" w:rsidRDefault="000851BE" w:rsidP="00B8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0851BE" w:rsidSect="003C0D5D">
          <w:headerReference w:type="default" r:id="rId1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9FFF205" w14:textId="3D8CB86B" w:rsidR="00170CBB" w:rsidRPr="00D57BA2" w:rsidRDefault="00170CBB" w:rsidP="00B8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0AF46D08" w14:textId="77777777" w:rsidR="00170CBB" w:rsidRPr="00D57BA2" w:rsidRDefault="00170CBB" w:rsidP="00170CB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E0793C3" w14:textId="77777777" w:rsidR="00170CBB" w:rsidRPr="00D57BA2" w:rsidRDefault="00A415E2" w:rsidP="0017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D57BA2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3BC8118" w14:textId="77777777" w:rsidR="005E6D0E" w:rsidRPr="00D57BA2" w:rsidRDefault="005E6D0E" w:rsidP="005E6D0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8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5022"/>
      </w:tblGrid>
      <w:tr w:rsidR="00466C03" w:rsidRPr="00D57BA2" w14:paraId="1EB27FAB" w14:textId="77777777" w:rsidTr="0001593D">
        <w:tc>
          <w:tcPr>
            <w:tcW w:w="9810" w:type="dxa"/>
            <w:gridSpan w:val="2"/>
            <w:shd w:val="clear" w:color="auto" w:fill="auto"/>
          </w:tcPr>
          <w:p w14:paraId="51B16D14" w14:textId="6DB4D616" w:rsidR="00466C03" w:rsidRPr="00D57BA2" w:rsidRDefault="006E34B9" w:rsidP="00724A6B">
            <w:pPr>
              <w:pStyle w:val="RNormal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มูลค่า</w:t>
            </w:r>
            <w:r w:rsidR="00466C03"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  <w:r w:rsidR="00FB6473"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FB6473" w:rsidRPr="00D57BA2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และดอกเบี้ยค้างรับ</w:t>
            </w:r>
          </w:p>
        </w:tc>
      </w:tr>
      <w:tr w:rsidR="00466C03" w:rsidRPr="00D57BA2" w14:paraId="4F1BF148" w14:textId="77777777" w:rsidTr="0001593D">
        <w:tc>
          <w:tcPr>
            <w:tcW w:w="9810" w:type="dxa"/>
            <w:gridSpan w:val="2"/>
            <w:shd w:val="clear" w:color="auto" w:fill="auto"/>
          </w:tcPr>
          <w:p w14:paraId="40D89013" w14:textId="48515231" w:rsidR="00466C03" w:rsidRPr="00D57BA2" w:rsidRDefault="00466C03" w:rsidP="0061150F">
            <w:pPr>
              <w:pStyle w:val="RNormal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อ้างอิงถึงหมายเหตุ</w:t>
            </w:r>
            <w:r w:rsidR="0061150F"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27619A" w:rsidRPr="00D57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 </w:t>
            </w:r>
            <w:r w:rsidR="0027619A" w:rsidRPr="00D57BA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และข้อ </w:t>
            </w:r>
            <w:r w:rsidR="0027619A" w:rsidRPr="00D57BA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466C03" w:rsidRPr="00D57BA2" w14:paraId="6E02BA10" w14:textId="77777777" w:rsidTr="0001593D">
        <w:tc>
          <w:tcPr>
            <w:tcW w:w="4788" w:type="dxa"/>
            <w:shd w:val="clear" w:color="auto" w:fill="auto"/>
          </w:tcPr>
          <w:p w14:paraId="7E0442D3" w14:textId="77777777" w:rsidR="00466C03" w:rsidRPr="00D57BA2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022" w:type="dxa"/>
            <w:shd w:val="clear" w:color="auto" w:fill="auto"/>
          </w:tcPr>
          <w:p w14:paraId="04849988" w14:textId="77777777" w:rsidR="00466C03" w:rsidRPr="00D57BA2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340D" w:rsidRPr="00D57BA2" w14:paraId="207DCEC1" w14:textId="77777777" w:rsidTr="0001593D">
        <w:tc>
          <w:tcPr>
            <w:tcW w:w="4788" w:type="dxa"/>
            <w:shd w:val="clear" w:color="auto" w:fill="auto"/>
          </w:tcPr>
          <w:p w14:paraId="13498ECA" w14:textId="3DED8A0B" w:rsidR="000B4E6E" w:rsidRPr="00D57BA2" w:rsidRDefault="000B4E6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บริษัทให้เงินกู้ยืมระยะยาวแก่บริษัทร่วมในต่างประเทศ ซึ่ง</w:t>
            </w:r>
            <w:r w:rsidRPr="00D57BA2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ไม่มีหลักทรัพย์ค้ำประกัน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โดยคิดดอกเบี้ยอัตรา </w:t>
            </w:r>
            <w:r w:rsidR="00737D75"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SOFR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บวกร้อยละ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3.5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ต่อปี </w:t>
            </w:r>
            <w:r w:rsidR="005C64C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เงินกู้ยืมดังกล่าว</w:t>
            </w:r>
            <w:r w:rsidRPr="00D57BA2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>มีกำหน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ดชำระคืนเต็มจำนวนในเดือนมิถุนายน 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t xml:space="preserve">2569 </w:t>
            </w:r>
          </w:p>
          <w:p w14:paraId="07F78D10" w14:textId="77777777" w:rsidR="000B4E6E" w:rsidRPr="00D57BA2" w:rsidRDefault="000B4E6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EB62B3" w14:textId="4D85F956" w:rsidR="000B4E6E" w:rsidRDefault="000B4E6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มาตรฐานการรายงานทางการเงินฉบับที่ </w:t>
            </w:r>
            <w:r w:rsidRPr="00D57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9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 กำหนดให้บริษัทรับรู้ขาดทุนจากการด้อยค่าของเงินให้กู้ยืมระยะยาว</w:t>
            </w:r>
            <w:r w:rsidR="003047E3"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และดอกเบี้ยค้างรับ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</w:t>
            </w:r>
            <w:r w:rsidR="005D468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วิธี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  <w:p w14:paraId="54CA9139" w14:textId="7A32289F" w:rsidR="005C64CE" w:rsidRDefault="005C64C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FEE832B" w14:textId="77777777" w:rsidR="000459D3" w:rsidRDefault="005C64C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ภายใต้วิธีดังกล่าว ค่าเผื่อผลขาดทุนด้านเครดิตที่คาดว่าจะเกิดขึ้นจะถูกกำหนดโดยความน่าจะเป็นของเหตุการณ์</w:t>
            </w:r>
          </w:p>
          <w:p w14:paraId="714D51B2" w14:textId="3673B4DE" w:rsidR="005C64CE" w:rsidRPr="00D57BA2" w:rsidRDefault="005C64C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การผิดนัดชำระหนี้</w:t>
            </w:r>
            <w:r w:rsidR="005D468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ที่อาจเกิดขึ้น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จากการได้รับ</w:t>
            </w:r>
            <w:r w:rsidR="000459D3">
              <w:rPr>
                <w:rFonts w:asciiTheme="majorBidi" w:hAnsiTheme="majorBidi" w:cstheme="majorBidi" w:hint="cs"/>
                <w:sz w:val="30"/>
                <w:szCs w:val="30"/>
                <w:cs/>
              </w:rPr>
              <w:t>ชำระ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ไม่เต็มจำนวน</w:t>
            </w:r>
          </w:p>
          <w:p w14:paraId="6736363B" w14:textId="77777777" w:rsidR="000B4E6E" w:rsidRPr="00D57BA2" w:rsidRDefault="000B4E6E" w:rsidP="000B4E6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A288A0" w14:textId="344CBB5E" w:rsidR="004F340D" w:rsidRPr="00D57BA2" w:rsidRDefault="000B4E6E" w:rsidP="0085145B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เนื่องจากยอดของเงินให้กู้ยืมระยะยาวและดอกเบี้ยค้างรับมีสาระสำคัญ</w:t>
            </w:r>
            <w:r w:rsidRPr="00D57BA2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และต้องใช้ดุลยพินิจในการประมาณการ</w:t>
            </w:r>
            <w:r w:rsidRPr="00D57BA2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022" w:type="dxa"/>
            <w:shd w:val="clear" w:color="auto" w:fill="auto"/>
          </w:tcPr>
          <w:p w14:paraId="5460598F" w14:textId="77777777" w:rsidR="004F340D" w:rsidRPr="00D57BA2" w:rsidRDefault="004F340D" w:rsidP="008C593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ของข้าพเจ้า รวมถึง</w:t>
            </w:r>
          </w:p>
          <w:p w14:paraId="0F58B179" w14:textId="77777777" w:rsidR="008C593A" w:rsidRPr="00D57BA2" w:rsidRDefault="008C593A" w:rsidP="008C5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  <w:p w14:paraId="589D1F5C" w14:textId="1B461E2D" w:rsidR="008C593A" w:rsidRPr="00D57BA2" w:rsidRDefault="004F340D" w:rsidP="0037102A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อ่านสัญญาเงินให้กู้ยืม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ได้รับหนังสือยืนยันยอด และ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ทดสอบการคำนวณดอกเบี้ยค้างรับเพื่อประเมินว่าการคำนวณดังกล่าว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เป็นไป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ตามเงื่อนไขที่ระบุไว้ในสัญญาเงินกู้</w:t>
            </w:r>
            <w:r w:rsidR="00D62C54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ยืม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ระยะยาว</w:t>
            </w:r>
          </w:p>
          <w:p w14:paraId="1EC8F34D" w14:textId="19E138F8" w:rsidR="008C593A" w:rsidRDefault="004F340D" w:rsidP="0037102A">
            <w:pPr>
              <w:pStyle w:val="BodyText"/>
              <w:widowControl w:val="0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สอบถามผู้บริหารเพื่อ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ทำความ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เข้าใจขั้นตอนที่ผู้บริหารใช้</w:t>
            </w:r>
            <w:r w:rsidR="00A12EBA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ข้อมูลในการประเมินผลขาดทุนด้านเครดิตที่คาดว่าจะเกิดขึ้น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ของบริษัทร่วม</w:t>
            </w:r>
          </w:p>
          <w:p w14:paraId="70534C92" w14:textId="664A0E40" w:rsidR="003C56A4" w:rsidRPr="00D57BA2" w:rsidRDefault="003C56A4" w:rsidP="0037102A">
            <w:pPr>
              <w:pStyle w:val="BodyText"/>
              <w:widowControl w:val="0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สอบทานผลการดำเนินงานของบริษัทร่วมและ</w:t>
            </w:r>
            <w:r w:rsidR="00D8643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br/>
            </w:r>
            <w:r w:rsidR="00D8643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การ</w:t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คาดการณ์ผลการดำเนินงานในอนาคต พิจารณาว่า</w:t>
            </w:r>
            <w:r w:rsidR="00D8643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br/>
            </w:r>
            <w:r w:rsidR="00D8643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ผลการดำเนินงานของบริษัทร่วมในภาพรวมมีการถดถอย</w:t>
            </w:r>
            <w:r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ที่เป็นข้อบ่งชี้ในการเพิ่มขึ้นของความเสี่ยงด้านเครดิตหรือไม่</w:t>
            </w:r>
          </w:p>
          <w:p w14:paraId="1E2A9383" w14:textId="7E8B6358" w:rsidR="008C593A" w:rsidRPr="00D57BA2" w:rsidRDefault="004F340D" w:rsidP="0037102A">
            <w:pPr>
              <w:pStyle w:val="BodyText"/>
              <w:widowControl w:val="0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ประเมิน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ความเหมาะสมของข้อสมมติ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และวิธีการที่ใช้ในการจัดทำประมาณ</w:t>
            </w:r>
            <w:r w:rsidR="00D8643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การ</w:t>
            </w:r>
            <w:r w:rsidR="005D468B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ผลการดำเนินงานในอนาคต</w:t>
            </w:r>
          </w:p>
          <w:p w14:paraId="6269C774" w14:textId="6D208361" w:rsidR="008C593A" w:rsidRPr="00D57BA2" w:rsidRDefault="00BF0069" w:rsidP="0037102A">
            <w:pPr>
              <w:pStyle w:val="BodyText"/>
              <w:widowControl w:val="0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ประเมิ</w:t>
            </w: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  <w:lang w:val="en-US"/>
              </w:rPr>
              <w:t>น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ย้อนหลังโดยการเปรียบเทียบ</w:t>
            </w:r>
            <w:r w:rsidR="004F340D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ประมาณการ</w:t>
            </w:r>
            <w:r w:rsidR="00AF7367">
              <w:rPr>
                <w:rFonts w:asciiTheme="majorBidi" w:hAnsiTheme="majorBidi" w:cstheme="majorBidi"/>
                <w:i/>
                <w:sz w:val="30"/>
                <w:szCs w:val="30"/>
              </w:rPr>
              <w:br/>
            </w:r>
            <w:r w:rsidR="006777CC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ผลประกอบการทางการเงิน</w:t>
            </w:r>
            <w:r w:rsidR="004F340D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ที่จัดทำโดยผู้บริหารใน</w:t>
            </w:r>
            <w:r w:rsidR="00AF7367">
              <w:rPr>
                <w:rFonts w:asciiTheme="majorBidi" w:hAnsiTheme="majorBidi" w:cstheme="majorBidi"/>
                <w:i/>
                <w:sz w:val="30"/>
                <w:szCs w:val="30"/>
              </w:rPr>
              <w:br/>
            </w:r>
            <w:r w:rsidR="004F340D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ปี</w:t>
            </w:r>
            <w:r w:rsidR="00215522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ก่อน</w:t>
            </w:r>
            <w:r w:rsidR="004F340D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กับผลที่เกิดขึ้นจริง</w:t>
            </w:r>
          </w:p>
          <w:p w14:paraId="4A2FA29A" w14:textId="1775806B" w:rsidR="004F340D" w:rsidRPr="00D57BA2" w:rsidRDefault="004F340D" w:rsidP="0037102A">
            <w:pPr>
              <w:pStyle w:val="BodyText"/>
              <w:widowControl w:val="0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D8643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ใน</w:t>
            </w:r>
            <w:r w:rsidR="009211CE" w:rsidRPr="00D57BA2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br/>
              <w:t>งบการเงิน</w:t>
            </w:r>
          </w:p>
        </w:tc>
      </w:tr>
    </w:tbl>
    <w:p w14:paraId="2C98A092" w14:textId="77777777" w:rsidR="003C56A4" w:rsidRDefault="003C56A4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3432DE3" w14:textId="77777777" w:rsidR="000851BE" w:rsidRDefault="00085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48187A4" w14:textId="79295F8A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83DA766" w14:textId="77777777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4BC19B" w14:textId="77777777" w:rsidR="00AB5E21" w:rsidRPr="00D57BA2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</w:rPr>
        <w:t xml:space="preserve"> </w:t>
      </w:r>
      <w:r w:rsidRPr="00D86438">
        <w:rPr>
          <w:rFonts w:asciiTheme="majorBidi" w:eastAsia="Calibri" w:hAnsiTheme="majorBidi" w:cstheme="majorBidi"/>
          <w:color w:val="000000"/>
          <w:spacing w:val="-4"/>
          <w:sz w:val="30"/>
          <w:szCs w:val="30"/>
          <w:cs/>
        </w:rPr>
        <w:t>แต่ไม่รวมถึงงบการเงินรวม</w:t>
      </w:r>
      <w:r w:rsidRPr="00D57BA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D57BA2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D57BA2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54F3112" w14:textId="77777777" w:rsidR="006F389C" w:rsidRPr="00D57BA2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5A1A709B" w14:textId="77777777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</w:p>
    <w:p w14:paraId="3A29DA7B" w14:textId="77777777" w:rsidR="00AB7DB7" w:rsidRPr="00D57BA2" w:rsidRDefault="00AB7DB7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5EC7D2" w14:textId="4211A6C9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6249124" w14:textId="77777777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0E15A" w14:textId="77777777" w:rsidR="00AE3461" w:rsidRPr="00D57BA2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57BA2">
        <w:rPr>
          <w:rFonts w:asciiTheme="majorBidi" w:hAnsiTheme="majorBidi" w:cstheme="majorBidi"/>
          <w:sz w:val="30"/>
          <w:szCs w:val="30"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321A47" w14:textId="77777777" w:rsidR="00AE3461" w:rsidRPr="00D57BA2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26F4CE" w14:textId="77777777" w:rsidR="00AB5E21" w:rsidRPr="00D57BA2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D57B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78A429A" w14:textId="77777777" w:rsidR="00AB5E21" w:rsidRPr="00D57BA2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9D785" w14:textId="77777777" w:rsidR="00AB5E21" w:rsidRPr="00D57BA2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86438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</w:t>
      </w:r>
      <w:r w:rsidRPr="00D57BA2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63E17C2" w14:textId="77777777" w:rsidR="00AB5E21" w:rsidRPr="00D57BA2" w:rsidRDefault="00AB5E21" w:rsidP="00AB5E2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7222C7E" w14:textId="77777777" w:rsidR="00AB5E21" w:rsidRPr="00D57BA2" w:rsidRDefault="00AB5E21" w:rsidP="00AB5E2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57BA2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11AE66" w14:textId="77777777" w:rsidR="00AB5E21" w:rsidRPr="00D57BA2" w:rsidRDefault="00AB5E21" w:rsidP="00AB5E21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25C439E" w14:textId="77777777" w:rsidR="00AB5E21" w:rsidRPr="00D57BA2" w:rsidRDefault="00AB5E21" w:rsidP="00AB5E2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57BA2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289ABF98" w14:textId="77777777" w:rsidR="00AE3461" w:rsidRPr="00D57BA2" w:rsidRDefault="00AE3461" w:rsidP="00933E67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53B4F0BA" w14:textId="500CD833" w:rsidR="009D26C0" w:rsidRPr="00D57BA2" w:rsidRDefault="009D26C0" w:rsidP="009D26C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57BA2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83FD7D" w14:textId="77777777" w:rsidR="009D26C0" w:rsidRPr="00D57BA2" w:rsidRDefault="009D26C0" w:rsidP="009D26C0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65A09028" w14:textId="77777777" w:rsidR="009D26C0" w:rsidRPr="00D57BA2" w:rsidRDefault="009D26C0" w:rsidP="009D26C0">
      <w:pPr>
        <w:jc w:val="thaiDistribute"/>
        <w:rPr>
          <w:rFonts w:asciiTheme="majorBidi" w:hAnsiTheme="majorBidi" w:cstheme="majorBidi"/>
          <w:spacing w:val="-4"/>
          <w:sz w:val="30"/>
          <w:szCs w:val="30"/>
          <w:rtl/>
          <w:cs/>
        </w:rPr>
      </w:pPr>
      <w:r w:rsidRPr="00D57BA2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57BA2">
        <w:rPr>
          <w:rFonts w:asciiTheme="majorBidi" w:hAnsiTheme="majorBidi" w:cstheme="majorBidi"/>
          <w:spacing w:val="-4"/>
          <w:sz w:val="30"/>
          <w:szCs w:val="30"/>
          <w:cs/>
        </w:rPr>
        <w:t>รวมและงบการเงินเฉพาะกิจการ</w:t>
      </w:r>
      <w:r w:rsidRPr="00D57BA2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57BA2">
        <w:rPr>
          <w:rFonts w:asciiTheme="majorBidi" w:hAnsiTheme="majorBidi" w:cstheme="majorBidi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BC73003" w14:textId="77777777" w:rsidR="009D26C0" w:rsidRPr="00D57BA2" w:rsidRDefault="009D26C0" w:rsidP="009D26C0">
      <w:pPr>
        <w:jc w:val="thaiDistribute"/>
        <w:rPr>
          <w:rFonts w:asciiTheme="majorBidi" w:hAnsiTheme="majorBidi" w:cstheme="majorBidi"/>
          <w:sz w:val="24"/>
          <w:szCs w:val="24"/>
          <w:rtl/>
          <w:cs/>
        </w:rPr>
      </w:pPr>
    </w:p>
    <w:p w14:paraId="0389C8FF" w14:textId="77777777" w:rsidR="009D26C0" w:rsidRPr="00D57BA2" w:rsidRDefault="009D26C0" w:rsidP="009D26C0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-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D57BA2">
        <w:rPr>
          <w:rFonts w:asciiTheme="majorBidi" w:eastAsia="Calibri" w:hAnsiTheme="majorBidi" w:cstheme="majorBidi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57F0934F" w14:textId="77777777" w:rsidR="002A191A" w:rsidRPr="00D57BA2" w:rsidRDefault="002A191A" w:rsidP="009D26C0">
      <w:pPr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3503223" w14:textId="77777777" w:rsidR="009D26C0" w:rsidRPr="00D57BA2" w:rsidRDefault="009D26C0" w:rsidP="0037102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รวมและ</w:t>
      </w:r>
      <w:r w:rsidR="00420A2B" w:rsidRPr="00D57BA2">
        <w:rPr>
          <w:rFonts w:asciiTheme="majorBidi" w:hAnsiTheme="majorBidi" w:cstheme="majorBidi"/>
          <w:spacing w:val="-2"/>
          <w:sz w:val="30"/>
          <w:szCs w:val="30"/>
        </w:rPr>
        <w:br/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D57BA2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D86438">
        <w:rPr>
          <w:rFonts w:asciiTheme="majorBidi" w:eastAsia="Calibri" w:hAnsiTheme="majorBidi" w:cstheme="majorBidi"/>
          <w:spacing w:val="-8"/>
          <w:sz w:val="30"/>
          <w:szCs w:val="30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D57BA2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D57BA2">
        <w:rPr>
          <w:rFonts w:asciiTheme="majorBidi" w:hAnsiTheme="majorBidi" w:cstheme="majorBidi"/>
          <w:spacing w:val="-2"/>
          <w:sz w:val="30"/>
          <w:szCs w:val="30"/>
          <w:cs/>
        </w:rPr>
        <w:t>ายใน</w:t>
      </w:r>
    </w:p>
    <w:p w14:paraId="7EB2C168" w14:textId="77777777" w:rsidR="00F44911" w:rsidRPr="00D57BA2" w:rsidRDefault="00F44911" w:rsidP="0037102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D57BA2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57AB46F" w14:textId="77777777" w:rsidR="00933E67" w:rsidRPr="00D57BA2" w:rsidRDefault="00933E67" w:rsidP="0037102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81E7D04" w14:textId="56EC70D9" w:rsidR="00BF31A8" w:rsidRPr="000851BE" w:rsidRDefault="00F44911" w:rsidP="000851BE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2906EC">
        <w:rPr>
          <w:rFonts w:asciiTheme="majorBidi" w:hAnsiTheme="majorBidi" w:cstheme="majorBidi"/>
          <w:sz w:val="30"/>
          <w:szCs w:val="30"/>
          <w:cs/>
        </w:rPr>
        <w:br/>
      </w:r>
      <w:r w:rsidRPr="00D57BA2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โดยให้สังเกต</w:t>
      </w:r>
      <w:r w:rsidRPr="00D57BA2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D57BA2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  <w:r w:rsidR="00BF31A8" w:rsidRPr="000851BE">
        <w:rPr>
          <w:rFonts w:asciiTheme="majorBidi" w:hAnsiTheme="majorBidi" w:cstheme="majorBidi"/>
          <w:sz w:val="30"/>
          <w:szCs w:val="30"/>
        </w:rPr>
        <w:br w:type="page"/>
      </w:r>
    </w:p>
    <w:p w14:paraId="0BB663B0" w14:textId="36564EEC" w:rsidR="00F44911" w:rsidRPr="00D57BA2" w:rsidRDefault="00F44911" w:rsidP="0037102A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D57BA2">
        <w:rPr>
          <w:rFonts w:asciiTheme="majorBidi" w:hAnsiTheme="majorBidi" w:cstheme="majorBidi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52749" w:rsidRPr="00D57BA2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D57BA2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95A6DF9" w14:textId="4DD62608" w:rsidR="007E2DB0" w:rsidRPr="002906EC" w:rsidRDefault="007E2DB0" w:rsidP="0037102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57BA2">
        <w:rPr>
          <w:rFonts w:asciiTheme="majorBidi" w:hAnsiTheme="majorBidi" w:cstheme="majorBidi"/>
          <w:sz w:val="30"/>
          <w:szCs w:val="30"/>
        </w:rPr>
        <w:t xml:space="preserve"> </w:t>
      </w:r>
      <w:r w:rsidRPr="00D57BA2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 w:rsidR="002906E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06EC">
        <w:rPr>
          <w:rFonts w:asciiTheme="majorBidi" w:hAnsiTheme="majorBidi" w:cstheme="majorBidi"/>
          <w:sz w:val="30"/>
          <w:szCs w:val="30"/>
          <w:cs/>
        </w:rPr>
        <w:br/>
      </w:r>
      <w:r w:rsidRPr="002906EC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และการปฏิบัติงานตรวจสอบกลุ่มบริษัท</w:t>
      </w:r>
      <w:r w:rsidRPr="002906EC">
        <w:rPr>
          <w:rFonts w:asciiTheme="majorBidi" w:hAnsiTheme="majorBidi" w:cstheme="majorBidi"/>
          <w:sz w:val="30"/>
          <w:szCs w:val="30"/>
        </w:rPr>
        <w:t xml:space="preserve"> </w:t>
      </w:r>
      <w:r w:rsidRPr="002906EC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906EC">
        <w:rPr>
          <w:rFonts w:asciiTheme="majorBidi" w:hAnsiTheme="majorBidi" w:cstheme="majorBidi"/>
          <w:sz w:val="30"/>
          <w:szCs w:val="30"/>
        </w:rPr>
        <w:t xml:space="preserve"> </w:t>
      </w:r>
    </w:p>
    <w:p w14:paraId="1D39E05F" w14:textId="77777777" w:rsidR="00A0297E" w:rsidRPr="00D57BA2" w:rsidRDefault="00A0297E" w:rsidP="00933E67">
      <w:pPr>
        <w:jc w:val="thaiDistribute"/>
        <w:rPr>
          <w:rFonts w:asciiTheme="majorBidi" w:eastAsia="Calibri" w:hAnsiTheme="majorBidi" w:cstheme="majorBidi"/>
          <w:spacing w:val="2"/>
          <w:sz w:val="22"/>
          <w:szCs w:val="22"/>
        </w:rPr>
      </w:pPr>
    </w:p>
    <w:p w14:paraId="50615A2D" w14:textId="2B7DD1AE" w:rsidR="00933E67" w:rsidRPr="00D57BA2" w:rsidRDefault="007902A6" w:rsidP="00933E67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52749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ในเรื่องต่างๆ</w:t>
      </w:r>
      <w:r w:rsidR="002906EC">
        <w:rPr>
          <w:rFonts w:asciiTheme="majorBidi" w:eastAsia="Calibri" w:hAnsiTheme="majorBidi" w:cstheme="majorBidi" w:hint="cs"/>
          <w:spacing w:val="2"/>
          <w:sz w:val="30"/>
          <w:szCs w:val="30"/>
          <w:cs/>
        </w:rPr>
        <w:t xml:space="preserve"> </w:t>
      </w:r>
      <w:r w:rsidR="00852749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ที่สำคัญรวมถึง</w:t>
      </w:r>
      <w:r w:rsidR="00933E67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</w:t>
      </w:r>
      <w:r w:rsidR="00933E67" w:rsidRPr="00D57BA2">
        <w:rPr>
          <w:rFonts w:asciiTheme="majorBidi" w:eastAsia="Calibri" w:hAnsiTheme="majorBidi" w:cstheme="majorBidi"/>
          <w:spacing w:val="10"/>
          <w:sz w:val="30"/>
          <w:szCs w:val="30"/>
          <w:cs/>
        </w:rPr>
        <w:t>ที่พบจากการตรวจสอบรวมถึงข้อบกพร่องที่มีนัยสำคั</w:t>
      </w:r>
      <w:r w:rsidR="00852749" w:rsidRPr="00D57BA2">
        <w:rPr>
          <w:rFonts w:asciiTheme="majorBidi" w:eastAsia="Calibri" w:hAnsiTheme="majorBidi" w:cstheme="majorBidi"/>
          <w:spacing w:val="10"/>
          <w:sz w:val="30"/>
          <w:szCs w:val="30"/>
          <w:cs/>
        </w:rPr>
        <w:t>ญในระบบการควบคุมภายในหาก</w:t>
      </w:r>
      <w:r w:rsidR="00933E67" w:rsidRPr="00D57BA2">
        <w:rPr>
          <w:rFonts w:asciiTheme="majorBidi" w:eastAsia="Calibri" w:hAnsiTheme="majorBidi" w:cstheme="majorBidi"/>
          <w:spacing w:val="10"/>
          <w:sz w:val="30"/>
          <w:szCs w:val="30"/>
          <w:cs/>
        </w:rPr>
        <w:t>ข้าพเจ้าได้พบในระหว่าง</w:t>
      </w:r>
      <w:r w:rsidR="00933E67" w:rsidRPr="00D57BA2">
        <w:rPr>
          <w:rFonts w:asciiTheme="majorBidi" w:eastAsia="Calibri" w:hAnsiTheme="majorBidi" w:cstheme="majorBidi"/>
          <w:sz w:val="30"/>
          <w:szCs w:val="30"/>
          <w:cs/>
        </w:rPr>
        <w:t>การตรวจสอบขอ</w:t>
      </w:r>
      <w:r w:rsidR="00933E67" w:rsidRPr="00D57BA2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1CD5CFE" w14:textId="77777777" w:rsidR="00420A2B" w:rsidRPr="00D57BA2" w:rsidRDefault="00420A2B" w:rsidP="00933E67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7E7564A5" w14:textId="14E1D2B6" w:rsidR="00D25957" w:rsidRPr="00D57BA2" w:rsidRDefault="00D25957" w:rsidP="00D25957">
      <w:pPr>
        <w:jc w:val="thaiDistribute"/>
        <w:rPr>
          <w:rFonts w:asciiTheme="majorBidi" w:eastAsia="Calibri" w:hAnsiTheme="majorBidi" w:cstheme="majorBidi"/>
          <w:spacing w:val="2"/>
          <w:sz w:val="30"/>
          <w:szCs w:val="30"/>
          <w:cs/>
        </w:rPr>
      </w:pP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906EC">
        <w:rPr>
          <w:rFonts w:asciiTheme="majorBidi" w:eastAsia="Calibri" w:hAnsiTheme="majorBidi" w:cstheme="majorBidi"/>
          <w:spacing w:val="2"/>
          <w:sz w:val="30"/>
          <w:szCs w:val="30"/>
          <w:cs/>
        </w:rPr>
        <w:br/>
      </w: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4586D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78A30F1D" w14:textId="77777777" w:rsidR="002A191A" w:rsidRPr="00D57BA2" w:rsidRDefault="002A191A" w:rsidP="00D2595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10"/>
          <w:sz w:val="22"/>
          <w:szCs w:val="22"/>
        </w:rPr>
      </w:pPr>
    </w:p>
    <w:p w14:paraId="2287D16F" w14:textId="77777777" w:rsidR="00D25957" w:rsidRPr="00D57BA2" w:rsidRDefault="00D25957" w:rsidP="00D25957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2"/>
          <w:sz w:val="30"/>
          <w:szCs w:val="30"/>
        </w:rPr>
      </w:pP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852749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ต่าง</w:t>
      </w: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ๆ ที่มีนัยสำคัญที่สุดในการตรวจสอบ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852749"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</w:t>
      </w:r>
      <w:r w:rsidRPr="00D57BA2">
        <w:rPr>
          <w:rFonts w:asciiTheme="majorBidi" w:eastAsia="Calibri" w:hAnsiTheme="majorBidi" w:cstheme="majorBidi"/>
          <w:spacing w:val="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7A5994" w14:textId="77777777" w:rsidR="00D25957" w:rsidRPr="00D57BA2" w:rsidRDefault="00D25957" w:rsidP="00933E6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B51798" w14:textId="77777777" w:rsidR="004207DC" w:rsidRPr="00D57BA2" w:rsidRDefault="004207DC" w:rsidP="00933E6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B25133D" w14:textId="77777777" w:rsidR="002A191A" w:rsidRPr="00D57BA2" w:rsidRDefault="002A191A" w:rsidP="00933E67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5FCC6D" w14:textId="1F74D786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(</w:t>
      </w:r>
      <w:r w:rsidR="0099368F">
        <w:rPr>
          <w:rFonts w:asciiTheme="majorBidi" w:hAnsiTheme="majorBidi" w:cstheme="majorBidi" w:hint="cs"/>
          <w:sz w:val="30"/>
          <w:szCs w:val="30"/>
          <w:cs/>
        </w:rPr>
        <w:t>ธีรวัฒน์ วิทยาภาเลิศ</w:t>
      </w:r>
      <w:r w:rsidRPr="00D57BA2">
        <w:rPr>
          <w:rFonts w:asciiTheme="majorBidi" w:hAnsiTheme="majorBidi" w:cstheme="majorBidi"/>
          <w:sz w:val="30"/>
          <w:szCs w:val="30"/>
          <w:cs/>
        </w:rPr>
        <w:t>)</w:t>
      </w:r>
    </w:p>
    <w:p w14:paraId="7E322D16" w14:textId="77777777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5F8ADBC" w14:textId="4BCE640F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9368F">
        <w:rPr>
          <w:rFonts w:asciiTheme="majorBidi" w:hAnsiTheme="majorBidi" w:cstheme="majorBidi"/>
          <w:sz w:val="30"/>
          <w:szCs w:val="30"/>
        </w:rPr>
        <w:t>11464</w:t>
      </w:r>
    </w:p>
    <w:p w14:paraId="102DF22C" w14:textId="77777777" w:rsidR="002A157F" w:rsidRPr="00D57BA2" w:rsidRDefault="002A157F" w:rsidP="002A157F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DB0328A" w14:textId="77777777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8FA694" w14:textId="77777777" w:rsidR="002A157F" w:rsidRPr="00D57BA2" w:rsidRDefault="002A157F" w:rsidP="002A157F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57BA2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674684" w14:textId="47B2156A" w:rsidR="003B0B6C" w:rsidRPr="000851BE" w:rsidRDefault="00CE21B2" w:rsidP="000851BE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27</w:t>
      </w:r>
      <w:r w:rsidR="00D56C41">
        <w:rPr>
          <w:rFonts w:asciiTheme="majorBidi" w:hAnsiTheme="majorBidi" w:cstheme="majorBidi"/>
          <w:sz w:val="30"/>
          <w:szCs w:val="30"/>
        </w:rPr>
        <w:t xml:space="preserve"> </w:t>
      </w:r>
      <w:r w:rsidR="00D56C4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D56C41">
        <w:rPr>
          <w:rFonts w:asciiTheme="majorBidi" w:hAnsiTheme="majorBidi" w:cstheme="majorBidi"/>
          <w:sz w:val="30"/>
          <w:szCs w:val="30"/>
        </w:rPr>
        <w:t>256</w:t>
      </w:r>
      <w:bookmarkEnd w:id="2"/>
      <w:r w:rsidR="00D51FD2">
        <w:rPr>
          <w:rFonts w:asciiTheme="majorBidi" w:hAnsiTheme="majorBidi" w:cstheme="majorBidi"/>
          <w:sz w:val="30"/>
          <w:szCs w:val="30"/>
        </w:rPr>
        <w:t>8</w:t>
      </w:r>
      <w:bookmarkEnd w:id="0"/>
    </w:p>
    <w:sectPr w:rsidR="003B0B6C" w:rsidRPr="000851BE" w:rsidSect="003C0D5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AEAD6" w14:textId="77777777" w:rsidR="00C734A6" w:rsidRDefault="00C734A6">
      <w:r>
        <w:separator/>
      </w:r>
    </w:p>
  </w:endnote>
  <w:endnote w:type="continuationSeparator" w:id="0">
    <w:p w14:paraId="54EBBE7D" w14:textId="77777777" w:rsidR="00C734A6" w:rsidRDefault="00C73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60966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D06FC79" w14:textId="7FE030C9" w:rsidR="000851BE" w:rsidRPr="000851BE" w:rsidRDefault="000851BE" w:rsidP="000851BE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0851BE">
          <w:rPr>
            <w:rFonts w:ascii="Angsana New" w:hAnsi="Angsana New"/>
            <w:sz w:val="30"/>
            <w:szCs w:val="30"/>
          </w:rPr>
          <w:fldChar w:fldCharType="begin"/>
        </w:r>
        <w:r w:rsidRPr="000851B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0851BE">
          <w:rPr>
            <w:rFonts w:ascii="Angsana New" w:hAnsi="Angsana New"/>
            <w:sz w:val="30"/>
            <w:szCs w:val="30"/>
          </w:rPr>
          <w:fldChar w:fldCharType="separate"/>
        </w:r>
        <w:r w:rsidRPr="000851BE">
          <w:rPr>
            <w:rFonts w:ascii="Angsana New" w:hAnsi="Angsana New"/>
            <w:noProof/>
            <w:sz w:val="30"/>
            <w:szCs w:val="30"/>
          </w:rPr>
          <w:t>2</w:t>
        </w:r>
        <w:r w:rsidRPr="000851B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0C8D8" w14:textId="77777777" w:rsidR="00C734A6" w:rsidRDefault="00C734A6">
      <w:r>
        <w:separator/>
      </w:r>
    </w:p>
  </w:footnote>
  <w:footnote w:type="continuationSeparator" w:id="0">
    <w:p w14:paraId="599F8AC9" w14:textId="77777777" w:rsidR="00C734A6" w:rsidRDefault="00C734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2FC62" w14:textId="77777777" w:rsidR="00BB2E4B" w:rsidRPr="00053B6A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B28FF90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E1077B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9E90787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88B296A" w14:textId="77777777" w:rsidR="000851BE" w:rsidRDefault="000851BE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BD273AD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C5FB6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E0A31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5DE226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5DB3405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6772C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CAB9A74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E5143A3" w14:textId="77777777" w:rsidR="00BB2E4B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E9C827B" w14:textId="77777777" w:rsidR="00BB2E4B" w:rsidRPr="00F324F3" w:rsidRDefault="00BB2E4B" w:rsidP="00BB2E4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0E94" w14:textId="77777777" w:rsidR="00AE1C97" w:rsidRDefault="00AE1C97" w:rsidP="00E978AD">
    <w:pPr>
      <w:spacing w:line="240" w:lineRule="auto"/>
      <w:rPr>
        <w:rFonts w:ascii="Angsana New" w:hAnsi="Angsana New"/>
        <w:sz w:val="32"/>
        <w:szCs w:val="32"/>
      </w:rPr>
    </w:pPr>
  </w:p>
  <w:p w14:paraId="0B253F56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03ACABA8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64BBB61D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77D91E43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25B48992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373EA414" w14:textId="77777777" w:rsidR="000851BE" w:rsidRPr="00254A81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94766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4D34F310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035D92F2" w14:textId="77777777" w:rsidR="000851BE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  <w:p w14:paraId="37DAF122" w14:textId="77777777" w:rsidR="000851BE" w:rsidRPr="00254A81" w:rsidRDefault="000851BE" w:rsidP="00E978A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D65A49"/>
    <w:multiLevelType w:val="hybridMultilevel"/>
    <w:tmpl w:val="4D84212A"/>
    <w:lvl w:ilvl="0" w:tplc="06A44206">
      <w:start w:val="2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5F506D6"/>
    <w:multiLevelType w:val="hybridMultilevel"/>
    <w:tmpl w:val="DFBE0920"/>
    <w:lvl w:ilvl="0" w:tplc="FFFFFFFF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642" w:hanging="360"/>
      </w:pPr>
    </w:lvl>
    <w:lvl w:ilvl="2" w:tplc="FFFFFFFF" w:tentative="1">
      <w:start w:val="1"/>
      <w:numFmt w:val="lowerRoman"/>
      <w:lvlText w:val="%3."/>
      <w:lvlJc w:val="right"/>
      <w:pPr>
        <w:ind w:left="2362" w:hanging="180"/>
      </w:pPr>
    </w:lvl>
    <w:lvl w:ilvl="3" w:tplc="FFFFFFFF" w:tentative="1">
      <w:start w:val="1"/>
      <w:numFmt w:val="decimal"/>
      <w:lvlText w:val="%4."/>
      <w:lvlJc w:val="left"/>
      <w:pPr>
        <w:ind w:left="3082" w:hanging="360"/>
      </w:pPr>
    </w:lvl>
    <w:lvl w:ilvl="4" w:tplc="FFFFFFFF" w:tentative="1">
      <w:start w:val="1"/>
      <w:numFmt w:val="lowerLetter"/>
      <w:lvlText w:val="%5."/>
      <w:lvlJc w:val="left"/>
      <w:pPr>
        <w:ind w:left="3802" w:hanging="360"/>
      </w:pPr>
    </w:lvl>
    <w:lvl w:ilvl="5" w:tplc="FFFFFFFF" w:tentative="1">
      <w:start w:val="1"/>
      <w:numFmt w:val="lowerRoman"/>
      <w:lvlText w:val="%6."/>
      <w:lvlJc w:val="right"/>
      <w:pPr>
        <w:ind w:left="4522" w:hanging="180"/>
      </w:pPr>
    </w:lvl>
    <w:lvl w:ilvl="6" w:tplc="FFFFFFFF" w:tentative="1">
      <w:start w:val="1"/>
      <w:numFmt w:val="decimal"/>
      <w:lvlText w:val="%7."/>
      <w:lvlJc w:val="left"/>
      <w:pPr>
        <w:ind w:left="5242" w:hanging="360"/>
      </w:pPr>
    </w:lvl>
    <w:lvl w:ilvl="7" w:tplc="FFFFFFFF" w:tentative="1">
      <w:start w:val="1"/>
      <w:numFmt w:val="lowerLetter"/>
      <w:lvlText w:val="%8."/>
      <w:lvlJc w:val="left"/>
      <w:pPr>
        <w:ind w:left="5962" w:hanging="360"/>
      </w:pPr>
    </w:lvl>
    <w:lvl w:ilvl="8" w:tplc="FFFFFFFF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4E3C13"/>
    <w:multiLevelType w:val="hybridMultilevel"/>
    <w:tmpl w:val="ADE4AB66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38F7E00"/>
    <w:multiLevelType w:val="hybridMultilevel"/>
    <w:tmpl w:val="0E566ED0"/>
    <w:name w:val="KIDS"/>
    <w:lvl w:ilvl="0" w:tplc="B1BAC254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0439321">
    <w:abstractNumId w:val="0"/>
  </w:num>
  <w:num w:numId="2" w16cid:durableId="1086077212">
    <w:abstractNumId w:val="4"/>
  </w:num>
  <w:num w:numId="3" w16cid:durableId="1991132040">
    <w:abstractNumId w:val="2"/>
  </w:num>
  <w:num w:numId="4" w16cid:durableId="930771003">
    <w:abstractNumId w:val="8"/>
  </w:num>
  <w:num w:numId="5" w16cid:durableId="246156454">
    <w:abstractNumId w:val="12"/>
  </w:num>
  <w:num w:numId="6" w16cid:durableId="33700634">
    <w:abstractNumId w:val="2"/>
  </w:num>
  <w:num w:numId="7" w16cid:durableId="1294168763">
    <w:abstractNumId w:val="6"/>
  </w:num>
  <w:num w:numId="8" w16cid:durableId="783311629">
    <w:abstractNumId w:val="3"/>
  </w:num>
  <w:num w:numId="9" w16cid:durableId="1096946702">
    <w:abstractNumId w:val="5"/>
  </w:num>
  <w:num w:numId="10" w16cid:durableId="732313274">
    <w:abstractNumId w:val="11"/>
  </w:num>
  <w:num w:numId="11" w16cid:durableId="301859477">
    <w:abstractNumId w:val="9"/>
  </w:num>
  <w:num w:numId="12" w16cid:durableId="1032613473">
    <w:abstractNumId w:val="13"/>
  </w:num>
  <w:num w:numId="13" w16cid:durableId="1224490088">
    <w:abstractNumId w:val="7"/>
  </w:num>
  <w:num w:numId="14" w16cid:durableId="196629831">
    <w:abstractNumId w:val="1"/>
  </w:num>
  <w:num w:numId="15" w16cid:durableId="1600142666">
    <w:abstractNumId w:val="14"/>
  </w:num>
  <w:num w:numId="16" w16cid:durableId="163082353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4E4"/>
    <w:rsid w:val="00001B47"/>
    <w:rsid w:val="00001BEF"/>
    <w:rsid w:val="00001F9E"/>
    <w:rsid w:val="0000227E"/>
    <w:rsid w:val="00002638"/>
    <w:rsid w:val="00002A0E"/>
    <w:rsid w:val="00002BC5"/>
    <w:rsid w:val="00002D6B"/>
    <w:rsid w:val="0000359C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A87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4ECA"/>
    <w:rsid w:val="00015103"/>
    <w:rsid w:val="00015111"/>
    <w:rsid w:val="0001532E"/>
    <w:rsid w:val="0001593D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14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018"/>
    <w:rsid w:val="000335A3"/>
    <w:rsid w:val="000337DE"/>
    <w:rsid w:val="0003387E"/>
    <w:rsid w:val="00033B44"/>
    <w:rsid w:val="00033CA7"/>
    <w:rsid w:val="00033EFB"/>
    <w:rsid w:val="0003500D"/>
    <w:rsid w:val="00035133"/>
    <w:rsid w:val="000351D6"/>
    <w:rsid w:val="0003524D"/>
    <w:rsid w:val="00035A15"/>
    <w:rsid w:val="000369E4"/>
    <w:rsid w:val="00036BE0"/>
    <w:rsid w:val="00037927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9D3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505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401"/>
    <w:rsid w:val="00056C59"/>
    <w:rsid w:val="00056FF1"/>
    <w:rsid w:val="0005718D"/>
    <w:rsid w:val="000574A7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39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5E1"/>
    <w:rsid w:val="00066DCD"/>
    <w:rsid w:val="00066E87"/>
    <w:rsid w:val="00066F67"/>
    <w:rsid w:val="000672F9"/>
    <w:rsid w:val="000675C1"/>
    <w:rsid w:val="00067861"/>
    <w:rsid w:val="00070675"/>
    <w:rsid w:val="00070A65"/>
    <w:rsid w:val="00070B40"/>
    <w:rsid w:val="000711EE"/>
    <w:rsid w:val="00071422"/>
    <w:rsid w:val="00071642"/>
    <w:rsid w:val="00071A94"/>
    <w:rsid w:val="00071E82"/>
    <w:rsid w:val="000724CC"/>
    <w:rsid w:val="000725CB"/>
    <w:rsid w:val="00073367"/>
    <w:rsid w:val="00073903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6CDD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3F55"/>
    <w:rsid w:val="000842DE"/>
    <w:rsid w:val="00084332"/>
    <w:rsid w:val="000844F4"/>
    <w:rsid w:val="00084E43"/>
    <w:rsid w:val="00084E93"/>
    <w:rsid w:val="000851BE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4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C07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312"/>
    <w:rsid w:val="000A045E"/>
    <w:rsid w:val="000A04AB"/>
    <w:rsid w:val="000A0559"/>
    <w:rsid w:val="000A084B"/>
    <w:rsid w:val="000A0BB9"/>
    <w:rsid w:val="000A0E7F"/>
    <w:rsid w:val="000A0FBB"/>
    <w:rsid w:val="000A12A1"/>
    <w:rsid w:val="000A163A"/>
    <w:rsid w:val="000A171A"/>
    <w:rsid w:val="000A18FE"/>
    <w:rsid w:val="000A1CB5"/>
    <w:rsid w:val="000A1D34"/>
    <w:rsid w:val="000A1E4E"/>
    <w:rsid w:val="000A1E66"/>
    <w:rsid w:val="000A1F04"/>
    <w:rsid w:val="000A2B38"/>
    <w:rsid w:val="000A2BD4"/>
    <w:rsid w:val="000A324B"/>
    <w:rsid w:val="000A3294"/>
    <w:rsid w:val="000A3DEC"/>
    <w:rsid w:val="000A42EF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5DC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1E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73D"/>
    <w:rsid w:val="000B6880"/>
    <w:rsid w:val="000B69AD"/>
    <w:rsid w:val="000B6ED5"/>
    <w:rsid w:val="000B7292"/>
    <w:rsid w:val="000B7375"/>
    <w:rsid w:val="000C00BB"/>
    <w:rsid w:val="000C10F8"/>
    <w:rsid w:val="000C1162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1A"/>
    <w:rsid w:val="000C6627"/>
    <w:rsid w:val="000C6B3B"/>
    <w:rsid w:val="000C7E48"/>
    <w:rsid w:val="000C7ED6"/>
    <w:rsid w:val="000D0428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7C0"/>
    <w:rsid w:val="000D4AED"/>
    <w:rsid w:val="000D4CEA"/>
    <w:rsid w:val="000D4E2B"/>
    <w:rsid w:val="000D55C9"/>
    <w:rsid w:val="000D572F"/>
    <w:rsid w:val="000D5F63"/>
    <w:rsid w:val="000D5FE9"/>
    <w:rsid w:val="000D629E"/>
    <w:rsid w:val="000D65EC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44E"/>
    <w:rsid w:val="000E56AF"/>
    <w:rsid w:val="000E5828"/>
    <w:rsid w:val="000E5A55"/>
    <w:rsid w:val="000E5B41"/>
    <w:rsid w:val="000E5B65"/>
    <w:rsid w:val="000E5DAA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15"/>
    <w:rsid w:val="000F5575"/>
    <w:rsid w:val="000F5C74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1F1"/>
    <w:rsid w:val="001047E2"/>
    <w:rsid w:val="001048CD"/>
    <w:rsid w:val="00104960"/>
    <w:rsid w:val="00104AD6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0FC"/>
    <w:rsid w:val="00110C30"/>
    <w:rsid w:val="00110C31"/>
    <w:rsid w:val="001111B4"/>
    <w:rsid w:val="001111E1"/>
    <w:rsid w:val="00111BE4"/>
    <w:rsid w:val="00112B0E"/>
    <w:rsid w:val="0011304D"/>
    <w:rsid w:val="00113372"/>
    <w:rsid w:val="001135E2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3E0"/>
    <w:rsid w:val="00117CAA"/>
    <w:rsid w:val="00117CE5"/>
    <w:rsid w:val="00117F1D"/>
    <w:rsid w:val="0012051A"/>
    <w:rsid w:val="00120584"/>
    <w:rsid w:val="00120674"/>
    <w:rsid w:val="00120C4E"/>
    <w:rsid w:val="00120D36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81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38FE"/>
    <w:rsid w:val="0013412C"/>
    <w:rsid w:val="00134348"/>
    <w:rsid w:val="001344A9"/>
    <w:rsid w:val="001346D4"/>
    <w:rsid w:val="00134D5F"/>
    <w:rsid w:val="00134F04"/>
    <w:rsid w:val="00135138"/>
    <w:rsid w:val="0013549D"/>
    <w:rsid w:val="001354D3"/>
    <w:rsid w:val="001359BA"/>
    <w:rsid w:val="00135A0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1DBA"/>
    <w:rsid w:val="001420E8"/>
    <w:rsid w:val="001422FE"/>
    <w:rsid w:val="0014341E"/>
    <w:rsid w:val="00143581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12C"/>
    <w:rsid w:val="00146B22"/>
    <w:rsid w:val="00146D8F"/>
    <w:rsid w:val="001476E8"/>
    <w:rsid w:val="001477FB"/>
    <w:rsid w:val="001479E1"/>
    <w:rsid w:val="00147A72"/>
    <w:rsid w:val="00147C10"/>
    <w:rsid w:val="00147D5F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218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CFB"/>
    <w:rsid w:val="00176D96"/>
    <w:rsid w:val="00176EBF"/>
    <w:rsid w:val="00177247"/>
    <w:rsid w:val="0017765D"/>
    <w:rsid w:val="00180172"/>
    <w:rsid w:val="001806DC"/>
    <w:rsid w:val="0018075B"/>
    <w:rsid w:val="001809C4"/>
    <w:rsid w:val="00180EA8"/>
    <w:rsid w:val="00180F85"/>
    <w:rsid w:val="001810C7"/>
    <w:rsid w:val="0018194A"/>
    <w:rsid w:val="0018194E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3AFC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04A8"/>
    <w:rsid w:val="00191564"/>
    <w:rsid w:val="00191940"/>
    <w:rsid w:val="00191B7A"/>
    <w:rsid w:val="00191C73"/>
    <w:rsid w:val="00191ED1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067"/>
    <w:rsid w:val="001A54C3"/>
    <w:rsid w:val="001A5905"/>
    <w:rsid w:val="001A5C48"/>
    <w:rsid w:val="001A5E71"/>
    <w:rsid w:val="001A5F6D"/>
    <w:rsid w:val="001A60EF"/>
    <w:rsid w:val="001A6236"/>
    <w:rsid w:val="001A64D7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821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0E15"/>
    <w:rsid w:val="001C1069"/>
    <w:rsid w:val="001C13FA"/>
    <w:rsid w:val="001C1415"/>
    <w:rsid w:val="001C1B25"/>
    <w:rsid w:val="001C1B2D"/>
    <w:rsid w:val="001C1D00"/>
    <w:rsid w:val="001C246C"/>
    <w:rsid w:val="001C2814"/>
    <w:rsid w:val="001C28A2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0B"/>
    <w:rsid w:val="001C4BB3"/>
    <w:rsid w:val="001C68BA"/>
    <w:rsid w:val="001C6B2D"/>
    <w:rsid w:val="001C71AD"/>
    <w:rsid w:val="001C74F5"/>
    <w:rsid w:val="001D01EF"/>
    <w:rsid w:val="001D0411"/>
    <w:rsid w:val="001D0B78"/>
    <w:rsid w:val="001D0E29"/>
    <w:rsid w:val="001D0EFA"/>
    <w:rsid w:val="001D13A4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4AEC"/>
    <w:rsid w:val="001D50EA"/>
    <w:rsid w:val="001D5200"/>
    <w:rsid w:val="001D522E"/>
    <w:rsid w:val="001D569B"/>
    <w:rsid w:val="001D58E8"/>
    <w:rsid w:val="001D5CD7"/>
    <w:rsid w:val="001D5D04"/>
    <w:rsid w:val="001D5D99"/>
    <w:rsid w:val="001D65B2"/>
    <w:rsid w:val="001D67EF"/>
    <w:rsid w:val="001D68F2"/>
    <w:rsid w:val="001D6989"/>
    <w:rsid w:val="001D6DE8"/>
    <w:rsid w:val="001D6F00"/>
    <w:rsid w:val="001D7120"/>
    <w:rsid w:val="001D7454"/>
    <w:rsid w:val="001D78C7"/>
    <w:rsid w:val="001E033E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C01"/>
    <w:rsid w:val="001E4E53"/>
    <w:rsid w:val="001E4FB5"/>
    <w:rsid w:val="001E52CF"/>
    <w:rsid w:val="001E55CD"/>
    <w:rsid w:val="001E56F2"/>
    <w:rsid w:val="001E5A65"/>
    <w:rsid w:val="001E5D60"/>
    <w:rsid w:val="001E6374"/>
    <w:rsid w:val="001E6451"/>
    <w:rsid w:val="001E6F58"/>
    <w:rsid w:val="001E711F"/>
    <w:rsid w:val="001E76DB"/>
    <w:rsid w:val="001E7747"/>
    <w:rsid w:val="001E7987"/>
    <w:rsid w:val="001E79F5"/>
    <w:rsid w:val="001E7EF8"/>
    <w:rsid w:val="001F00F6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96"/>
    <w:rsid w:val="001F1EF5"/>
    <w:rsid w:val="001F21C6"/>
    <w:rsid w:val="001F2343"/>
    <w:rsid w:val="001F248C"/>
    <w:rsid w:val="001F2537"/>
    <w:rsid w:val="001F2E68"/>
    <w:rsid w:val="001F3019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73E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3D0"/>
    <w:rsid w:val="002075A3"/>
    <w:rsid w:val="002077F7"/>
    <w:rsid w:val="002105C3"/>
    <w:rsid w:val="00210D3D"/>
    <w:rsid w:val="00211212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682"/>
    <w:rsid w:val="00214747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4F3F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4C3C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0F1A"/>
    <w:rsid w:val="0024143F"/>
    <w:rsid w:val="00241523"/>
    <w:rsid w:val="0024175D"/>
    <w:rsid w:val="00241772"/>
    <w:rsid w:val="00241F5A"/>
    <w:rsid w:val="00242415"/>
    <w:rsid w:val="00242AF0"/>
    <w:rsid w:val="00243167"/>
    <w:rsid w:val="0024330E"/>
    <w:rsid w:val="00243648"/>
    <w:rsid w:val="002437A4"/>
    <w:rsid w:val="0024389F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1E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D6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6EE3"/>
    <w:rsid w:val="002674A1"/>
    <w:rsid w:val="0026771A"/>
    <w:rsid w:val="00267E3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12"/>
    <w:rsid w:val="0027356B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19A"/>
    <w:rsid w:val="002768B9"/>
    <w:rsid w:val="00276EC6"/>
    <w:rsid w:val="00276F0F"/>
    <w:rsid w:val="0027745D"/>
    <w:rsid w:val="002775DC"/>
    <w:rsid w:val="00277B88"/>
    <w:rsid w:val="0028035D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6EC"/>
    <w:rsid w:val="00290802"/>
    <w:rsid w:val="0029169F"/>
    <w:rsid w:val="002917DD"/>
    <w:rsid w:val="00291F04"/>
    <w:rsid w:val="00291FC2"/>
    <w:rsid w:val="002922B5"/>
    <w:rsid w:val="002923D5"/>
    <w:rsid w:val="00292DF9"/>
    <w:rsid w:val="00293041"/>
    <w:rsid w:val="00293366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17A"/>
    <w:rsid w:val="0029672F"/>
    <w:rsid w:val="0029689D"/>
    <w:rsid w:val="002975B1"/>
    <w:rsid w:val="002A00DA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37B"/>
    <w:rsid w:val="002A5631"/>
    <w:rsid w:val="002A5FBD"/>
    <w:rsid w:val="002A6392"/>
    <w:rsid w:val="002A6481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2D2D"/>
    <w:rsid w:val="002B3033"/>
    <w:rsid w:val="002B3323"/>
    <w:rsid w:val="002B35E0"/>
    <w:rsid w:val="002B36E1"/>
    <w:rsid w:val="002B3F5F"/>
    <w:rsid w:val="002B401B"/>
    <w:rsid w:val="002B41AE"/>
    <w:rsid w:val="002B515D"/>
    <w:rsid w:val="002B54F9"/>
    <w:rsid w:val="002B559F"/>
    <w:rsid w:val="002B5604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1CE8"/>
    <w:rsid w:val="002C2630"/>
    <w:rsid w:val="002C26CC"/>
    <w:rsid w:val="002C293D"/>
    <w:rsid w:val="002C3106"/>
    <w:rsid w:val="002C32A3"/>
    <w:rsid w:val="002C36F6"/>
    <w:rsid w:val="002C3A08"/>
    <w:rsid w:val="002C3EB7"/>
    <w:rsid w:val="002C5131"/>
    <w:rsid w:val="002C51E5"/>
    <w:rsid w:val="002C53BA"/>
    <w:rsid w:val="002C5AB5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C7FE7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C29"/>
    <w:rsid w:val="002D3F44"/>
    <w:rsid w:val="002D3F80"/>
    <w:rsid w:val="002D430F"/>
    <w:rsid w:val="002D45A1"/>
    <w:rsid w:val="002D4779"/>
    <w:rsid w:val="002D4812"/>
    <w:rsid w:val="002D49AC"/>
    <w:rsid w:val="002D4A35"/>
    <w:rsid w:val="002D55F9"/>
    <w:rsid w:val="002D5733"/>
    <w:rsid w:val="002D5C1A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0C7"/>
    <w:rsid w:val="002F2285"/>
    <w:rsid w:val="002F2339"/>
    <w:rsid w:val="002F23ED"/>
    <w:rsid w:val="002F2ECB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A36"/>
    <w:rsid w:val="002F7C35"/>
    <w:rsid w:val="002F7E27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17C"/>
    <w:rsid w:val="00303756"/>
    <w:rsid w:val="00303BB4"/>
    <w:rsid w:val="00303EBE"/>
    <w:rsid w:val="003047E3"/>
    <w:rsid w:val="0030490B"/>
    <w:rsid w:val="00304CB0"/>
    <w:rsid w:val="00304D2A"/>
    <w:rsid w:val="00305B63"/>
    <w:rsid w:val="003069FF"/>
    <w:rsid w:val="00306A42"/>
    <w:rsid w:val="00306CC2"/>
    <w:rsid w:val="00306E15"/>
    <w:rsid w:val="00306E49"/>
    <w:rsid w:val="00307929"/>
    <w:rsid w:val="003106C8"/>
    <w:rsid w:val="003106E7"/>
    <w:rsid w:val="0031083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3F98"/>
    <w:rsid w:val="00314088"/>
    <w:rsid w:val="00314187"/>
    <w:rsid w:val="0031449E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0570"/>
    <w:rsid w:val="00330F45"/>
    <w:rsid w:val="00331012"/>
    <w:rsid w:val="00331205"/>
    <w:rsid w:val="0033174C"/>
    <w:rsid w:val="00331786"/>
    <w:rsid w:val="00331AEA"/>
    <w:rsid w:val="00331EDD"/>
    <w:rsid w:val="00331F60"/>
    <w:rsid w:val="00332863"/>
    <w:rsid w:val="00333486"/>
    <w:rsid w:val="0033362D"/>
    <w:rsid w:val="00333B44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092E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69F"/>
    <w:rsid w:val="00344EDD"/>
    <w:rsid w:val="0034576D"/>
    <w:rsid w:val="00345A80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EE"/>
    <w:rsid w:val="003549F5"/>
    <w:rsid w:val="00355176"/>
    <w:rsid w:val="0035585D"/>
    <w:rsid w:val="003558E9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E2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441"/>
    <w:rsid w:val="003679C8"/>
    <w:rsid w:val="00367BBF"/>
    <w:rsid w:val="00367C72"/>
    <w:rsid w:val="00367E33"/>
    <w:rsid w:val="00367E9C"/>
    <w:rsid w:val="00370151"/>
    <w:rsid w:val="003702BE"/>
    <w:rsid w:val="00370EEC"/>
    <w:rsid w:val="0037102A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8B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6BAD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685"/>
    <w:rsid w:val="00382906"/>
    <w:rsid w:val="00382BE7"/>
    <w:rsid w:val="003830F0"/>
    <w:rsid w:val="00383858"/>
    <w:rsid w:val="003838C4"/>
    <w:rsid w:val="0038390A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46E"/>
    <w:rsid w:val="0038652B"/>
    <w:rsid w:val="0038675B"/>
    <w:rsid w:val="00386926"/>
    <w:rsid w:val="00386A55"/>
    <w:rsid w:val="00386CA3"/>
    <w:rsid w:val="00386EC3"/>
    <w:rsid w:val="00387177"/>
    <w:rsid w:val="00387DE9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2CD4"/>
    <w:rsid w:val="003A3118"/>
    <w:rsid w:val="003A3354"/>
    <w:rsid w:val="003A3575"/>
    <w:rsid w:val="003A3722"/>
    <w:rsid w:val="003A3948"/>
    <w:rsid w:val="003A3B2C"/>
    <w:rsid w:val="003A412D"/>
    <w:rsid w:val="003A4173"/>
    <w:rsid w:val="003A4876"/>
    <w:rsid w:val="003A4A38"/>
    <w:rsid w:val="003A4F6D"/>
    <w:rsid w:val="003A52E8"/>
    <w:rsid w:val="003A550C"/>
    <w:rsid w:val="003A58E3"/>
    <w:rsid w:val="003A5944"/>
    <w:rsid w:val="003A5EAE"/>
    <w:rsid w:val="003A5F27"/>
    <w:rsid w:val="003A6163"/>
    <w:rsid w:val="003A617E"/>
    <w:rsid w:val="003A699A"/>
    <w:rsid w:val="003A6EB7"/>
    <w:rsid w:val="003A6F0C"/>
    <w:rsid w:val="003A71F4"/>
    <w:rsid w:val="003A7484"/>
    <w:rsid w:val="003A7EA7"/>
    <w:rsid w:val="003B0A7A"/>
    <w:rsid w:val="003B0B6C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D5D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4585"/>
    <w:rsid w:val="003C5202"/>
    <w:rsid w:val="003C53B8"/>
    <w:rsid w:val="003C56A4"/>
    <w:rsid w:val="003C5F19"/>
    <w:rsid w:val="003C6288"/>
    <w:rsid w:val="003C6972"/>
    <w:rsid w:val="003C6C59"/>
    <w:rsid w:val="003C71E0"/>
    <w:rsid w:val="003C7537"/>
    <w:rsid w:val="003C763B"/>
    <w:rsid w:val="003C781D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7DB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70C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777"/>
    <w:rsid w:val="003E0929"/>
    <w:rsid w:val="003E0CF6"/>
    <w:rsid w:val="003E0FB3"/>
    <w:rsid w:val="003E147E"/>
    <w:rsid w:val="003E1758"/>
    <w:rsid w:val="003E1AA1"/>
    <w:rsid w:val="003E1C63"/>
    <w:rsid w:val="003E239D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4A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E7909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2DC"/>
    <w:rsid w:val="003F37CF"/>
    <w:rsid w:val="003F3FD0"/>
    <w:rsid w:val="003F420C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173"/>
    <w:rsid w:val="00401310"/>
    <w:rsid w:val="00401335"/>
    <w:rsid w:val="00401367"/>
    <w:rsid w:val="00401AF7"/>
    <w:rsid w:val="00402099"/>
    <w:rsid w:val="00402293"/>
    <w:rsid w:val="0040297E"/>
    <w:rsid w:val="00402B6D"/>
    <w:rsid w:val="00402B97"/>
    <w:rsid w:val="00403242"/>
    <w:rsid w:val="0040339F"/>
    <w:rsid w:val="004039A4"/>
    <w:rsid w:val="00404920"/>
    <w:rsid w:val="00405062"/>
    <w:rsid w:val="004051A8"/>
    <w:rsid w:val="0040570A"/>
    <w:rsid w:val="0040584F"/>
    <w:rsid w:val="0040597F"/>
    <w:rsid w:val="00405B0A"/>
    <w:rsid w:val="00405E41"/>
    <w:rsid w:val="00405EE4"/>
    <w:rsid w:val="004062FE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A39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0C1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1D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5E65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38B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53B7"/>
    <w:rsid w:val="00436232"/>
    <w:rsid w:val="004366B7"/>
    <w:rsid w:val="00436A0D"/>
    <w:rsid w:val="00436A23"/>
    <w:rsid w:val="00436C85"/>
    <w:rsid w:val="00436E0E"/>
    <w:rsid w:val="0043712C"/>
    <w:rsid w:val="0043728C"/>
    <w:rsid w:val="0043740F"/>
    <w:rsid w:val="004376AA"/>
    <w:rsid w:val="004377AC"/>
    <w:rsid w:val="00440002"/>
    <w:rsid w:val="00440222"/>
    <w:rsid w:val="00440332"/>
    <w:rsid w:val="0044129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0DDE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2DE"/>
    <w:rsid w:val="00454E40"/>
    <w:rsid w:val="00454E4A"/>
    <w:rsid w:val="004550BD"/>
    <w:rsid w:val="004551FF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1C09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1E5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5B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D1"/>
    <w:rsid w:val="004745E7"/>
    <w:rsid w:val="00474CD1"/>
    <w:rsid w:val="004750C6"/>
    <w:rsid w:val="004756D7"/>
    <w:rsid w:val="00475C67"/>
    <w:rsid w:val="0047611D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921"/>
    <w:rsid w:val="00484E6C"/>
    <w:rsid w:val="004850EE"/>
    <w:rsid w:val="00485440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6FAA"/>
    <w:rsid w:val="004875CA"/>
    <w:rsid w:val="00487658"/>
    <w:rsid w:val="00487F3F"/>
    <w:rsid w:val="004904DF"/>
    <w:rsid w:val="00490926"/>
    <w:rsid w:val="004909C8"/>
    <w:rsid w:val="004910CA"/>
    <w:rsid w:val="004912AE"/>
    <w:rsid w:val="004914CD"/>
    <w:rsid w:val="00491503"/>
    <w:rsid w:val="004916E9"/>
    <w:rsid w:val="00491C1F"/>
    <w:rsid w:val="004920C5"/>
    <w:rsid w:val="00493061"/>
    <w:rsid w:val="00493093"/>
    <w:rsid w:val="004932A6"/>
    <w:rsid w:val="00493DEC"/>
    <w:rsid w:val="00493EEC"/>
    <w:rsid w:val="00493FE9"/>
    <w:rsid w:val="00494348"/>
    <w:rsid w:val="00494414"/>
    <w:rsid w:val="00494563"/>
    <w:rsid w:val="004946E0"/>
    <w:rsid w:val="0049472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1F5D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4EF8"/>
    <w:rsid w:val="004A51CD"/>
    <w:rsid w:val="004A525C"/>
    <w:rsid w:val="004A5414"/>
    <w:rsid w:val="004A5505"/>
    <w:rsid w:val="004A5676"/>
    <w:rsid w:val="004A57B2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5E11"/>
    <w:rsid w:val="004B616A"/>
    <w:rsid w:val="004B670E"/>
    <w:rsid w:val="004B6861"/>
    <w:rsid w:val="004B6BB8"/>
    <w:rsid w:val="004B6DD6"/>
    <w:rsid w:val="004B6EA8"/>
    <w:rsid w:val="004C023D"/>
    <w:rsid w:val="004C07C2"/>
    <w:rsid w:val="004C0E15"/>
    <w:rsid w:val="004C0F46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8FF"/>
    <w:rsid w:val="004D3AC9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4F"/>
    <w:rsid w:val="004E00D2"/>
    <w:rsid w:val="004E0612"/>
    <w:rsid w:val="004E0CBC"/>
    <w:rsid w:val="004E152E"/>
    <w:rsid w:val="004E1553"/>
    <w:rsid w:val="004E1AEE"/>
    <w:rsid w:val="004E1BA8"/>
    <w:rsid w:val="004E1C8E"/>
    <w:rsid w:val="004E1EBB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BB6"/>
    <w:rsid w:val="004E4D6F"/>
    <w:rsid w:val="004E4ED4"/>
    <w:rsid w:val="004E54EA"/>
    <w:rsid w:val="004E577F"/>
    <w:rsid w:val="004E5E70"/>
    <w:rsid w:val="004E6230"/>
    <w:rsid w:val="004E6376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A53"/>
    <w:rsid w:val="004F4C93"/>
    <w:rsid w:val="004F4D2B"/>
    <w:rsid w:val="004F5258"/>
    <w:rsid w:val="004F5374"/>
    <w:rsid w:val="004F53F4"/>
    <w:rsid w:val="004F5434"/>
    <w:rsid w:val="004F59B4"/>
    <w:rsid w:val="004F5A49"/>
    <w:rsid w:val="004F5BDA"/>
    <w:rsid w:val="004F5F29"/>
    <w:rsid w:val="004F63BB"/>
    <w:rsid w:val="004F726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17"/>
    <w:rsid w:val="00500F4A"/>
    <w:rsid w:val="00501565"/>
    <w:rsid w:val="005015EB"/>
    <w:rsid w:val="00501D35"/>
    <w:rsid w:val="005021A1"/>
    <w:rsid w:val="00502242"/>
    <w:rsid w:val="00502AAA"/>
    <w:rsid w:val="00502CEB"/>
    <w:rsid w:val="00503096"/>
    <w:rsid w:val="00503195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6E3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05"/>
    <w:rsid w:val="005250BE"/>
    <w:rsid w:val="005251CF"/>
    <w:rsid w:val="00527ED0"/>
    <w:rsid w:val="00530507"/>
    <w:rsid w:val="00530740"/>
    <w:rsid w:val="00530AF1"/>
    <w:rsid w:val="00530C77"/>
    <w:rsid w:val="00531739"/>
    <w:rsid w:val="0053180A"/>
    <w:rsid w:val="005319C4"/>
    <w:rsid w:val="00531D4A"/>
    <w:rsid w:val="005321B6"/>
    <w:rsid w:val="0053246F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5E8"/>
    <w:rsid w:val="00544D3C"/>
    <w:rsid w:val="00544E56"/>
    <w:rsid w:val="0054532D"/>
    <w:rsid w:val="0054585E"/>
    <w:rsid w:val="00545D60"/>
    <w:rsid w:val="00546465"/>
    <w:rsid w:val="0054667F"/>
    <w:rsid w:val="005468FF"/>
    <w:rsid w:val="00546905"/>
    <w:rsid w:val="005469C2"/>
    <w:rsid w:val="00546F6B"/>
    <w:rsid w:val="00546FB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6A4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57BDD"/>
    <w:rsid w:val="00560059"/>
    <w:rsid w:val="00560C81"/>
    <w:rsid w:val="00561554"/>
    <w:rsid w:val="005615E5"/>
    <w:rsid w:val="0056166E"/>
    <w:rsid w:val="00561B6A"/>
    <w:rsid w:val="00562470"/>
    <w:rsid w:val="00562535"/>
    <w:rsid w:val="00562729"/>
    <w:rsid w:val="00562AC4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317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77D53"/>
    <w:rsid w:val="00580745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C43"/>
    <w:rsid w:val="00586E3F"/>
    <w:rsid w:val="005871D3"/>
    <w:rsid w:val="0058753F"/>
    <w:rsid w:val="0058761D"/>
    <w:rsid w:val="0059016B"/>
    <w:rsid w:val="005902A3"/>
    <w:rsid w:val="00590A64"/>
    <w:rsid w:val="00590C6F"/>
    <w:rsid w:val="005912F4"/>
    <w:rsid w:val="0059192C"/>
    <w:rsid w:val="0059197B"/>
    <w:rsid w:val="00591A0E"/>
    <w:rsid w:val="00591B38"/>
    <w:rsid w:val="00591BF2"/>
    <w:rsid w:val="005921DE"/>
    <w:rsid w:val="00592247"/>
    <w:rsid w:val="0059334C"/>
    <w:rsid w:val="005933E0"/>
    <w:rsid w:val="005934EF"/>
    <w:rsid w:val="005937FC"/>
    <w:rsid w:val="005939C1"/>
    <w:rsid w:val="00593F54"/>
    <w:rsid w:val="005942CA"/>
    <w:rsid w:val="005942E4"/>
    <w:rsid w:val="005944BB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032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31B"/>
    <w:rsid w:val="005A54C6"/>
    <w:rsid w:val="005A5619"/>
    <w:rsid w:val="005A58B4"/>
    <w:rsid w:val="005A6079"/>
    <w:rsid w:val="005A6CF5"/>
    <w:rsid w:val="005A783D"/>
    <w:rsid w:val="005A789D"/>
    <w:rsid w:val="005B0564"/>
    <w:rsid w:val="005B0C4F"/>
    <w:rsid w:val="005B0DBD"/>
    <w:rsid w:val="005B125A"/>
    <w:rsid w:val="005B1522"/>
    <w:rsid w:val="005B16DD"/>
    <w:rsid w:val="005B17A9"/>
    <w:rsid w:val="005B1CDB"/>
    <w:rsid w:val="005B289D"/>
    <w:rsid w:val="005B294D"/>
    <w:rsid w:val="005B2D5F"/>
    <w:rsid w:val="005B2FD0"/>
    <w:rsid w:val="005B2FF7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3C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380A"/>
    <w:rsid w:val="005C4256"/>
    <w:rsid w:val="005C5334"/>
    <w:rsid w:val="005C55F6"/>
    <w:rsid w:val="005C579D"/>
    <w:rsid w:val="005C61F9"/>
    <w:rsid w:val="005C64CE"/>
    <w:rsid w:val="005C6E0D"/>
    <w:rsid w:val="005C6EF7"/>
    <w:rsid w:val="005C72BE"/>
    <w:rsid w:val="005C7524"/>
    <w:rsid w:val="005C76C7"/>
    <w:rsid w:val="005C7CB2"/>
    <w:rsid w:val="005C7CBB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0D2"/>
    <w:rsid w:val="005D3B48"/>
    <w:rsid w:val="005D3E24"/>
    <w:rsid w:val="005D409D"/>
    <w:rsid w:val="005D40E9"/>
    <w:rsid w:val="005D4516"/>
    <w:rsid w:val="005D468B"/>
    <w:rsid w:val="005D4981"/>
    <w:rsid w:val="005D4C7F"/>
    <w:rsid w:val="005D4EED"/>
    <w:rsid w:val="005D5A40"/>
    <w:rsid w:val="005D5C18"/>
    <w:rsid w:val="005D5F84"/>
    <w:rsid w:val="005D5FD6"/>
    <w:rsid w:val="005D6A5D"/>
    <w:rsid w:val="005D6BB3"/>
    <w:rsid w:val="005D6F0B"/>
    <w:rsid w:val="005D709E"/>
    <w:rsid w:val="005D71C8"/>
    <w:rsid w:val="005D72A2"/>
    <w:rsid w:val="005D7425"/>
    <w:rsid w:val="005D75D1"/>
    <w:rsid w:val="005E00E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5FA0"/>
    <w:rsid w:val="005E626F"/>
    <w:rsid w:val="005E6295"/>
    <w:rsid w:val="005E62A4"/>
    <w:rsid w:val="005E64EF"/>
    <w:rsid w:val="005E6C8B"/>
    <w:rsid w:val="005E6CB0"/>
    <w:rsid w:val="005E6CE4"/>
    <w:rsid w:val="005E6D0E"/>
    <w:rsid w:val="005E6E25"/>
    <w:rsid w:val="005E7266"/>
    <w:rsid w:val="005E7466"/>
    <w:rsid w:val="005E74BB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2F8C"/>
    <w:rsid w:val="005F35B3"/>
    <w:rsid w:val="005F37D8"/>
    <w:rsid w:val="005F3E86"/>
    <w:rsid w:val="005F3E8F"/>
    <w:rsid w:val="005F4495"/>
    <w:rsid w:val="005F4944"/>
    <w:rsid w:val="005F4D0A"/>
    <w:rsid w:val="005F5A9D"/>
    <w:rsid w:val="005F5D7A"/>
    <w:rsid w:val="005F5D83"/>
    <w:rsid w:val="005F61AE"/>
    <w:rsid w:val="005F61CD"/>
    <w:rsid w:val="005F6E42"/>
    <w:rsid w:val="005F7038"/>
    <w:rsid w:val="005F771D"/>
    <w:rsid w:val="005F79AB"/>
    <w:rsid w:val="005F7A5C"/>
    <w:rsid w:val="005F7BA2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660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2EA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A53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66C"/>
    <w:rsid w:val="00622845"/>
    <w:rsid w:val="0062288C"/>
    <w:rsid w:val="00622E8E"/>
    <w:rsid w:val="00623489"/>
    <w:rsid w:val="00623748"/>
    <w:rsid w:val="00624053"/>
    <w:rsid w:val="006242C1"/>
    <w:rsid w:val="00624350"/>
    <w:rsid w:val="0062448E"/>
    <w:rsid w:val="006247FB"/>
    <w:rsid w:val="00625758"/>
    <w:rsid w:val="006257F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1CA0"/>
    <w:rsid w:val="006324B3"/>
    <w:rsid w:val="00632675"/>
    <w:rsid w:val="006326DD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37FD1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93F"/>
    <w:rsid w:val="00645F17"/>
    <w:rsid w:val="00645F57"/>
    <w:rsid w:val="006462AA"/>
    <w:rsid w:val="00646686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CFF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28F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9B"/>
    <w:rsid w:val="006758DD"/>
    <w:rsid w:val="0067606B"/>
    <w:rsid w:val="00677058"/>
    <w:rsid w:val="0067705F"/>
    <w:rsid w:val="006770DF"/>
    <w:rsid w:val="006771F7"/>
    <w:rsid w:val="006777CC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18E1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E6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4737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0574"/>
    <w:rsid w:val="006A123B"/>
    <w:rsid w:val="006A14CC"/>
    <w:rsid w:val="006A1B0E"/>
    <w:rsid w:val="006A1B37"/>
    <w:rsid w:val="006A219E"/>
    <w:rsid w:val="006A250A"/>
    <w:rsid w:val="006A2695"/>
    <w:rsid w:val="006A2A27"/>
    <w:rsid w:val="006A2F21"/>
    <w:rsid w:val="006A314E"/>
    <w:rsid w:val="006A32B9"/>
    <w:rsid w:val="006A3427"/>
    <w:rsid w:val="006A3ED8"/>
    <w:rsid w:val="006A3FDE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4B7"/>
    <w:rsid w:val="006B6589"/>
    <w:rsid w:val="006B68D1"/>
    <w:rsid w:val="006B69AA"/>
    <w:rsid w:val="006B6ACF"/>
    <w:rsid w:val="006B6B61"/>
    <w:rsid w:val="006C000A"/>
    <w:rsid w:val="006C0092"/>
    <w:rsid w:val="006C00A9"/>
    <w:rsid w:val="006C01F9"/>
    <w:rsid w:val="006C0294"/>
    <w:rsid w:val="006C0369"/>
    <w:rsid w:val="006C05F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737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384"/>
    <w:rsid w:val="006C64D0"/>
    <w:rsid w:val="006C6D80"/>
    <w:rsid w:val="006C77CE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239"/>
    <w:rsid w:val="006D26EA"/>
    <w:rsid w:val="006D2746"/>
    <w:rsid w:val="006D32CA"/>
    <w:rsid w:val="006D38F5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ECF"/>
    <w:rsid w:val="006D7F0B"/>
    <w:rsid w:val="006D7FF5"/>
    <w:rsid w:val="006E0002"/>
    <w:rsid w:val="006E0758"/>
    <w:rsid w:val="006E0B1B"/>
    <w:rsid w:val="006E0CB5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22F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1F7"/>
    <w:rsid w:val="006E66A2"/>
    <w:rsid w:val="006E75AE"/>
    <w:rsid w:val="006E78F1"/>
    <w:rsid w:val="006E7916"/>
    <w:rsid w:val="006E7928"/>
    <w:rsid w:val="006E7AA0"/>
    <w:rsid w:val="006E7CE4"/>
    <w:rsid w:val="006F03F0"/>
    <w:rsid w:val="006F05A4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B12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00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952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ED2"/>
    <w:rsid w:val="00705FBF"/>
    <w:rsid w:val="0070625A"/>
    <w:rsid w:val="007063D8"/>
    <w:rsid w:val="0070643D"/>
    <w:rsid w:val="00706560"/>
    <w:rsid w:val="00706A80"/>
    <w:rsid w:val="00706D99"/>
    <w:rsid w:val="00706FAA"/>
    <w:rsid w:val="007071F3"/>
    <w:rsid w:val="00707232"/>
    <w:rsid w:val="00707541"/>
    <w:rsid w:val="00707617"/>
    <w:rsid w:val="007076E9"/>
    <w:rsid w:val="00707717"/>
    <w:rsid w:val="007077B5"/>
    <w:rsid w:val="00707E2B"/>
    <w:rsid w:val="007100CF"/>
    <w:rsid w:val="0071056F"/>
    <w:rsid w:val="007108B1"/>
    <w:rsid w:val="00710AA6"/>
    <w:rsid w:val="00710CF2"/>
    <w:rsid w:val="00710DEE"/>
    <w:rsid w:val="00710EC5"/>
    <w:rsid w:val="0071119A"/>
    <w:rsid w:val="00711215"/>
    <w:rsid w:val="007114C7"/>
    <w:rsid w:val="0071163C"/>
    <w:rsid w:val="00711995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8C3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2E2"/>
    <w:rsid w:val="0072560E"/>
    <w:rsid w:val="00725720"/>
    <w:rsid w:val="00726220"/>
    <w:rsid w:val="007268D5"/>
    <w:rsid w:val="00726EAB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CF4"/>
    <w:rsid w:val="00730EAB"/>
    <w:rsid w:val="00730F61"/>
    <w:rsid w:val="00731059"/>
    <w:rsid w:val="00731227"/>
    <w:rsid w:val="00731A3C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37D75"/>
    <w:rsid w:val="007401B8"/>
    <w:rsid w:val="007403FC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5A"/>
    <w:rsid w:val="007511B6"/>
    <w:rsid w:val="007516C8"/>
    <w:rsid w:val="00751B1D"/>
    <w:rsid w:val="00751C98"/>
    <w:rsid w:val="00752009"/>
    <w:rsid w:val="00752892"/>
    <w:rsid w:val="00752B6E"/>
    <w:rsid w:val="00752E63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56D"/>
    <w:rsid w:val="0075673B"/>
    <w:rsid w:val="00756FCA"/>
    <w:rsid w:val="00757032"/>
    <w:rsid w:val="00757355"/>
    <w:rsid w:val="00757CCC"/>
    <w:rsid w:val="007601A2"/>
    <w:rsid w:val="00760B6E"/>
    <w:rsid w:val="007611B3"/>
    <w:rsid w:val="00761C0A"/>
    <w:rsid w:val="00761CAD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5F21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381B"/>
    <w:rsid w:val="00774356"/>
    <w:rsid w:val="0077436D"/>
    <w:rsid w:val="00774752"/>
    <w:rsid w:val="00775078"/>
    <w:rsid w:val="00775487"/>
    <w:rsid w:val="00775D0C"/>
    <w:rsid w:val="0077647D"/>
    <w:rsid w:val="0077648C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2D9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839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7ED"/>
    <w:rsid w:val="00796CE6"/>
    <w:rsid w:val="00796D03"/>
    <w:rsid w:val="007979BC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4A3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0C18"/>
    <w:rsid w:val="007B0FF8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F33"/>
    <w:rsid w:val="007C18AC"/>
    <w:rsid w:val="007C1EAA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2AC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4F3E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914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47E"/>
    <w:rsid w:val="007F695A"/>
    <w:rsid w:val="007F6A1D"/>
    <w:rsid w:val="007F6A7B"/>
    <w:rsid w:val="007F7059"/>
    <w:rsid w:val="007F71DC"/>
    <w:rsid w:val="007F73D3"/>
    <w:rsid w:val="007F741B"/>
    <w:rsid w:val="007F78D1"/>
    <w:rsid w:val="007F7B4B"/>
    <w:rsid w:val="008003CE"/>
    <w:rsid w:val="00800D78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67F3"/>
    <w:rsid w:val="008070C5"/>
    <w:rsid w:val="0080740B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CE1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0C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0A28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61C"/>
    <w:rsid w:val="008238BA"/>
    <w:rsid w:val="00823905"/>
    <w:rsid w:val="008243F5"/>
    <w:rsid w:val="00824BBD"/>
    <w:rsid w:val="00824C4D"/>
    <w:rsid w:val="00824DFB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3E3"/>
    <w:rsid w:val="00832927"/>
    <w:rsid w:val="00832E4C"/>
    <w:rsid w:val="00833A4E"/>
    <w:rsid w:val="0083438C"/>
    <w:rsid w:val="008345A9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4A4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0E"/>
    <w:rsid w:val="0085145B"/>
    <w:rsid w:val="008514E0"/>
    <w:rsid w:val="0085173D"/>
    <w:rsid w:val="008518B4"/>
    <w:rsid w:val="00851B01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185"/>
    <w:rsid w:val="008559AE"/>
    <w:rsid w:val="008562FF"/>
    <w:rsid w:val="0085643B"/>
    <w:rsid w:val="00856563"/>
    <w:rsid w:val="0085663D"/>
    <w:rsid w:val="00856711"/>
    <w:rsid w:val="0085730E"/>
    <w:rsid w:val="00857DEB"/>
    <w:rsid w:val="0086050C"/>
    <w:rsid w:val="00860B0A"/>
    <w:rsid w:val="00860B29"/>
    <w:rsid w:val="008610F1"/>
    <w:rsid w:val="0086153A"/>
    <w:rsid w:val="008620A9"/>
    <w:rsid w:val="008626A7"/>
    <w:rsid w:val="0086295F"/>
    <w:rsid w:val="0086296C"/>
    <w:rsid w:val="00862A8A"/>
    <w:rsid w:val="00862C5F"/>
    <w:rsid w:val="00862C75"/>
    <w:rsid w:val="00863097"/>
    <w:rsid w:val="00863C19"/>
    <w:rsid w:val="00863E83"/>
    <w:rsid w:val="00864095"/>
    <w:rsid w:val="0086418B"/>
    <w:rsid w:val="00864E4E"/>
    <w:rsid w:val="00865149"/>
    <w:rsid w:val="0086519D"/>
    <w:rsid w:val="0086537F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20"/>
    <w:rsid w:val="00870DA6"/>
    <w:rsid w:val="00870F3B"/>
    <w:rsid w:val="00871184"/>
    <w:rsid w:val="0087128E"/>
    <w:rsid w:val="008714D3"/>
    <w:rsid w:val="00871757"/>
    <w:rsid w:val="0087182B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3DAA"/>
    <w:rsid w:val="0087401F"/>
    <w:rsid w:val="008740A0"/>
    <w:rsid w:val="008748E8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2872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67B"/>
    <w:rsid w:val="00887857"/>
    <w:rsid w:val="00887A9B"/>
    <w:rsid w:val="00887EB1"/>
    <w:rsid w:val="008902C8"/>
    <w:rsid w:val="008905D4"/>
    <w:rsid w:val="00890640"/>
    <w:rsid w:val="00890DD5"/>
    <w:rsid w:val="008913DC"/>
    <w:rsid w:val="00891633"/>
    <w:rsid w:val="00891BB4"/>
    <w:rsid w:val="00892428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84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9ED"/>
    <w:rsid w:val="008A1CAA"/>
    <w:rsid w:val="008A22D6"/>
    <w:rsid w:val="008A29FD"/>
    <w:rsid w:val="008A2A44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74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0C9A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4B2B"/>
    <w:rsid w:val="008B5109"/>
    <w:rsid w:val="008B573B"/>
    <w:rsid w:val="008B583F"/>
    <w:rsid w:val="008B588A"/>
    <w:rsid w:val="008B60E1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08C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2E52"/>
    <w:rsid w:val="008D36A3"/>
    <w:rsid w:val="008D3706"/>
    <w:rsid w:val="008D3E78"/>
    <w:rsid w:val="008D41DA"/>
    <w:rsid w:val="008D430E"/>
    <w:rsid w:val="008D44FE"/>
    <w:rsid w:val="008D4C7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8CD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29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8BB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DDB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0EC"/>
    <w:rsid w:val="008F7598"/>
    <w:rsid w:val="008F7E1A"/>
    <w:rsid w:val="008F7E66"/>
    <w:rsid w:val="008F7EE5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06"/>
    <w:rsid w:val="00911EC9"/>
    <w:rsid w:val="00911F5D"/>
    <w:rsid w:val="0091221E"/>
    <w:rsid w:val="00912860"/>
    <w:rsid w:val="00912FDA"/>
    <w:rsid w:val="00913498"/>
    <w:rsid w:val="00913FCB"/>
    <w:rsid w:val="0091407D"/>
    <w:rsid w:val="0091439E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193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0E0"/>
    <w:rsid w:val="00926266"/>
    <w:rsid w:val="009262B0"/>
    <w:rsid w:val="0092655E"/>
    <w:rsid w:val="00926588"/>
    <w:rsid w:val="009266D6"/>
    <w:rsid w:val="009271DC"/>
    <w:rsid w:val="0092721F"/>
    <w:rsid w:val="0092779D"/>
    <w:rsid w:val="00930512"/>
    <w:rsid w:val="00930746"/>
    <w:rsid w:val="00930991"/>
    <w:rsid w:val="00930AA2"/>
    <w:rsid w:val="00931782"/>
    <w:rsid w:val="00931A11"/>
    <w:rsid w:val="00931A41"/>
    <w:rsid w:val="00931CFC"/>
    <w:rsid w:val="00931E9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7B0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AD1"/>
    <w:rsid w:val="00954F29"/>
    <w:rsid w:val="009552A6"/>
    <w:rsid w:val="009553B2"/>
    <w:rsid w:val="009560C1"/>
    <w:rsid w:val="0095679F"/>
    <w:rsid w:val="00956E42"/>
    <w:rsid w:val="00957229"/>
    <w:rsid w:val="00957775"/>
    <w:rsid w:val="00957A2E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4BD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ADF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3F5B"/>
    <w:rsid w:val="00984180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4BC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29"/>
    <w:rsid w:val="00992B64"/>
    <w:rsid w:val="0099306C"/>
    <w:rsid w:val="00993627"/>
    <w:rsid w:val="0099368F"/>
    <w:rsid w:val="009940F5"/>
    <w:rsid w:val="00994BD7"/>
    <w:rsid w:val="00995692"/>
    <w:rsid w:val="00995C97"/>
    <w:rsid w:val="009965E5"/>
    <w:rsid w:val="009968D7"/>
    <w:rsid w:val="00996F34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5C3"/>
    <w:rsid w:val="009A2625"/>
    <w:rsid w:val="009A267F"/>
    <w:rsid w:val="009A33E6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26C"/>
    <w:rsid w:val="009A63F4"/>
    <w:rsid w:val="009A64C5"/>
    <w:rsid w:val="009A64E1"/>
    <w:rsid w:val="009A6568"/>
    <w:rsid w:val="009A661F"/>
    <w:rsid w:val="009A69A9"/>
    <w:rsid w:val="009A6A5D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D5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446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57F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434F"/>
    <w:rsid w:val="009D4D03"/>
    <w:rsid w:val="009D5568"/>
    <w:rsid w:val="009D602F"/>
    <w:rsid w:val="009D60E5"/>
    <w:rsid w:val="009D6A3B"/>
    <w:rsid w:val="009D7190"/>
    <w:rsid w:val="009D71E6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A27"/>
    <w:rsid w:val="009E1F2F"/>
    <w:rsid w:val="009E22CA"/>
    <w:rsid w:val="009E2344"/>
    <w:rsid w:val="009E28CE"/>
    <w:rsid w:val="009E2A6A"/>
    <w:rsid w:val="009E2CC1"/>
    <w:rsid w:val="009E2FBB"/>
    <w:rsid w:val="009E3146"/>
    <w:rsid w:val="009E3165"/>
    <w:rsid w:val="009E404B"/>
    <w:rsid w:val="009E41FE"/>
    <w:rsid w:val="009E427B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08D"/>
    <w:rsid w:val="009F3276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B49"/>
    <w:rsid w:val="009F5D48"/>
    <w:rsid w:val="009F5FC7"/>
    <w:rsid w:val="009F6763"/>
    <w:rsid w:val="009F6A28"/>
    <w:rsid w:val="009F6AC3"/>
    <w:rsid w:val="009F6E36"/>
    <w:rsid w:val="009F71A9"/>
    <w:rsid w:val="009F76D8"/>
    <w:rsid w:val="009F7B63"/>
    <w:rsid w:val="00A00154"/>
    <w:rsid w:val="00A00973"/>
    <w:rsid w:val="00A00B97"/>
    <w:rsid w:val="00A00C16"/>
    <w:rsid w:val="00A01058"/>
    <w:rsid w:val="00A015E2"/>
    <w:rsid w:val="00A017F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808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EBA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ABB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668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4BC0"/>
    <w:rsid w:val="00A4586D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1B1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58D"/>
    <w:rsid w:val="00A5283B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033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5F0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0B52"/>
    <w:rsid w:val="00A71192"/>
    <w:rsid w:val="00A71244"/>
    <w:rsid w:val="00A716BE"/>
    <w:rsid w:val="00A71804"/>
    <w:rsid w:val="00A71823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05E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47E"/>
    <w:rsid w:val="00A84951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AE8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17C"/>
    <w:rsid w:val="00AA3454"/>
    <w:rsid w:val="00AA36B0"/>
    <w:rsid w:val="00AA389A"/>
    <w:rsid w:val="00AA38E6"/>
    <w:rsid w:val="00AA38FD"/>
    <w:rsid w:val="00AA416C"/>
    <w:rsid w:val="00AA41CB"/>
    <w:rsid w:val="00AA453E"/>
    <w:rsid w:val="00AA4642"/>
    <w:rsid w:val="00AA4B34"/>
    <w:rsid w:val="00AA51A3"/>
    <w:rsid w:val="00AA51CD"/>
    <w:rsid w:val="00AA582A"/>
    <w:rsid w:val="00AA591C"/>
    <w:rsid w:val="00AA66FC"/>
    <w:rsid w:val="00AA6B73"/>
    <w:rsid w:val="00AA706A"/>
    <w:rsid w:val="00AA72AE"/>
    <w:rsid w:val="00AA7325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C71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D4B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7DC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1EAA"/>
    <w:rsid w:val="00AD204A"/>
    <w:rsid w:val="00AD228E"/>
    <w:rsid w:val="00AD23C6"/>
    <w:rsid w:val="00AD2646"/>
    <w:rsid w:val="00AD2BA3"/>
    <w:rsid w:val="00AD2CF6"/>
    <w:rsid w:val="00AD2D75"/>
    <w:rsid w:val="00AD31F9"/>
    <w:rsid w:val="00AD36AB"/>
    <w:rsid w:val="00AD38CB"/>
    <w:rsid w:val="00AD39D0"/>
    <w:rsid w:val="00AD3B0B"/>
    <w:rsid w:val="00AD3B37"/>
    <w:rsid w:val="00AD40C9"/>
    <w:rsid w:val="00AD4442"/>
    <w:rsid w:val="00AD4601"/>
    <w:rsid w:val="00AD47A7"/>
    <w:rsid w:val="00AD49DD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78F"/>
    <w:rsid w:val="00AE0CD4"/>
    <w:rsid w:val="00AE1A01"/>
    <w:rsid w:val="00AE1C97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4DE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2D3"/>
    <w:rsid w:val="00AF4489"/>
    <w:rsid w:val="00AF4CEF"/>
    <w:rsid w:val="00AF4E28"/>
    <w:rsid w:val="00AF5207"/>
    <w:rsid w:val="00AF5287"/>
    <w:rsid w:val="00AF5575"/>
    <w:rsid w:val="00AF5831"/>
    <w:rsid w:val="00AF5C1B"/>
    <w:rsid w:val="00AF5E40"/>
    <w:rsid w:val="00AF682C"/>
    <w:rsid w:val="00AF6CBF"/>
    <w:rsid w:val="00AF7367"/>
    <w:rsid w:val="00AF77C9"/>
    <w:rsid w:val="00AF7D14"/>
    <w:rsid w:val="00B001DF"/>
    <w:rsid w:val="00B00667"/>
    <w:rsid w:val="00B007DD"/>
    <w:rsid w:val="00B00A3E"/>
    <w:rsid w:val="00B00C33"/>
    <w:rsid w:val="00B00C36"/>
    <w:rsid w:val="00B00E8F"/>
    <w:rsid w:val="00B00F08"/>
    <w:rsid w:val="00B0101B"/>
    <w:rsid w:val="00B010C9"/>
    <w:rsid w:val="00B016FF"/>
    <w:rsid w:val="00B01C59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557B"/>
    <w:rsid w:val="00B06240"/>
    <w:rsid w:val="00B06733"/>
    <w:rsid w:val="00B0679C"/>
    <w:rsid w:val="00B070FD"/>
    <w:rsid w:val="00B076CD"/>
    <w:rsid w:val="00B077C7"/>
    <w:rsid w:val="00B07B03"/>
    <w:rsid w:val="00B07C8F"/>
    <w:rsid w:val="00B100B2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C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7EE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9F8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33D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4FDE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5A0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22E"/>
    <w:rsid w:val="00B8260F"/>
    <w:rsid w:val="00B83477"/>
    <w:rsid w:val="00B8385E"/>
    <w:rsid w:val="00B83C72"/>
    <w:rsid w:val="00B83E72"/>
    <w:rsid w:val="00B840CC"/>
    <w:rsid w:val="00B845E6"/>
    <w:rsid w:val="00B84898"/>
    <w:rsid w:val="00B84D6C"/>
    <w:rsid w:val="00B84E73"/>
    <w:rsid w:val="00B8528F"/>
    <w:rsid w:val="00B85487"/>
    <w:rsid w:val="00B856F9"/>
    <w:rsid w:val="00B85792"/>
    <w:rsid w:val="00B85BE0"/>
    <w:rsid w:val="00B861A7"/>
    <w:rsid w:val="00B864C3"/>
    <w:rsid w:val="00B8655C"/>
    <w:rsid w:val="00B86F48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176"/>
    <w:rsid w:val="00B92888"/>
    <w:rsid w:val="00B929A9"/>
    <w:rsid w:val="00B92C1F"/>
    <w:rsid w:val="00B93085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10B"/>
    <w:rsid w:val="00B95295"/>
    <w:rsid w:val="00B959F0"/>
    <w:rsid w:val="00B95A18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737"/>
    <w:rsid w:val="00BA081A"/>
    <w:rsid w:val="00BA088A"/>
    <w:rsid w:val="00BA08B9"/>
    <w:rsid w:val="00BA1341"/>
    <w:rsid w:val="00BA1518"/>
    <w:rsid w:val="00BA1561"/>
    <w:rsid w:val="00BA1D8B"/>
    <w:rsid w:val="00BA213D"/>
    <w:rsid w:val="00BA2298"/>
    <w:rsid w:val="00BA22BE"/>
    <w:rsid w:val="00BA2680"/>
    <w:rsid w:val="00BA2944"/>
    <w:rsid w:val="00BA3580"/>
    <w:rsid w:val="00BA3C9A"/>
    <w:rsid w:val="00BA3F4E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2601"/>
    <w:rsid w:val="00BB2763"/>
    <w:rsid w:val="00BB2E4B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4EDE"/>
    <w:rsid w:val="00BB549B"/>
    <w:rsid w:val="00BB5609"/>
    <w:rsid w:val="00BB5ABA"/>
    <w:rsid w:val="00BB61EB"/>
    <w:rsid w:val="00BB66B1"/>
    <w:rsid w:val="00BB6B24"/>
    <w:rsid w:val="00BB6D53"/>
    <w:rsid w:val="00BB6DCC"/>
    <w:rsid w:val="00BB7170"/>
    <w:rsid w:val="00BB734A"/>
    <w:rsid w:val="00BB7480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1DE"/>
    <w:rsid w:val="00BC332C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85D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731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B39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AFA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1A8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14"/>
    <w:rsid w:val="00C01383"/>
    <w:rsid w:val="00C017C9"/>
    <w:rsid w:val="00C01C5E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ADD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4E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40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6B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6C96"/>
    <w:rsid w:val="00C37425"/>
    <w:rsid w:val="00C37463"/>
    <w:rsid w:val="00C37830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628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71F"/>
    <w:rsid w:val="00C51826"/>
    <w:rsid w:val="00C51A9A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4AF"/>
    <w:rsid w:val="00C567FF"/>
    <w:rsid w:val="00C56C7F"/>
    <w:rsid w:val="00C56C8C"/>
    <w:rsid w:val="00C576CF"/>
    <w:rsid w:val="00C57A3E"/>
    <w:rsid w:val="00C57AB8"/>
    <w:rsid w:val="00C57B40"/>
    <w:rsid w:val="00C60099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88A"/>
    <w:rsid w:val="00C63A5F"/>
    <w:rsid w:val="00C63ABA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3D4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284C"/>
    <w:rsid w:val="00C734A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67D7"/>
    <w:rsid w:val="00C77D6C"/>
    <w:rsid w:val="00C77FD5"/>
    <w:rsid w:val="00C803AA"/>
    <w:rsid w:val="00C80570"/>
    <w:rsid w:val="00C805E1"/>
    <w:rsid w:val="00C808FD"/>
    <w:rsid w:val="00C80EFF"/>
    <w:rsid w:val="00C80F27"/>
    <w:rsid w:val="00C80F5E"/>
    <w:rsid w:val="00C8136E"/>
    <w:rsid w:val="00C813ED"/>
    <w:rsid w:val="00C81E5A"/>
    <w:rsid w:val="00C81E76"/>
    <w:rsid w:val="00C81EB6"/>
    <w:rsid w:val="00C8215E"/>
    <w:rsid w:val="00C827F6"/>
    <w:rsid w:val="00C83810"/>
    <w:rsid w:val="00C83BD0"/>
    <w:rsid w:val="00C84243"/>
    <w:rsid w:val="00C846AF"/>
    <w:rsid w:val="00C84864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C2B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7D8"/>
    <w:rsid w:val="00CA3D86"/>
    <w:rsid w:val="00CA40CD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60F"/>
    <w:rsid w:val="00CB17C6"/>
    <w:rsid w:val="00CB2309"/>
    <w:rsid w:val="00CB2783"/>
    <w:rsid w:val="00CB2957"/>
    <w:rsid w:val="00CB2FAF"/>
    <w:rsid w:val="00CB4357"/>
    <w:rsid w:val="00CB464A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1BB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AA5"/>
    <w:rsid w:val="00CD7F10"/>
    <w:rsid w:val="00CD7F9F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1B2"/>
    <w:rsid w:val="00CE23D6"/>
    <w:rsid w:val="00CE2483"/>
    <w:rsid w:val="00CE2798"/>
    <w:rsid w:val="00CE2832"/>
    <w:rsid w:val="00CE2BCE"/>
    <w:rsid w:val="00CE30F3"/>
    <w:rsid w:val="00CE31DF"/>
    <w:rsid w:val="00CE31F9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BE4"/>
    <w:rsid w:val="00CE5CBD"/>
    <w:rsid w:val="00CE6040"/>
    <w:rsid w:val="00CE6056"/>
    <w:rsid w:val="00CE6445"/>
    <w:rsid w:val="00CE64DB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E7AD0"/>
    <w:rsid w:val="00CF0860"/>
    <w:rsid w:val="00CF15BC"/>
    <w:rsid w:val="00CF17B2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8FD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1DF6"/>
    <w:rsid w:val="00D0251D"/>
    <w:rsid w:val="00D02E19"/>
    <w:rsid w:val="00D03492"/>
    <w:rsid w:val="00D039D4"/>
    <w:rsid w:val="00D039D5"/>
    <w:rsid w:val="00D03F78"/>
    <w:rsid w:val="00D04CAF"/>
    <w:rsid w:val="00D04CF3"/>
    <w:rsid w:val="00D05131"/>
    <w:rsid w:val="00D05163"/>
    <w:rsid w:val="00D05519"/>
    <w:rsid w:val="00D0581A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24C4"/>
    <w:rsid w:val="00D228C6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97D"/>
    <w:rsid w:val="00D25B04"/>
    <w:rsid w:val="00D25D0A"/>
    <w:rsid w:val="00D26004"/>
    <w:rsid w:val="00D262A5"/>
    <w:rsid w:val="00D262D3"/>
    <w:rsid w:val="00D265E2"/>
    <w:rsid w:val="00D26671"/>
    <w:rsid w:val="00D26AD1"/>
    <w:rsid w:val="00D26DFC"/>
    <w:rsid w:val="00D272E6"/>
    <w:rsid w:val="00D27799"/>
    <w:rsid w:val="00D278CF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5E7"/>
    <w:rsid w:val="00D36A35"/>
    <w:rsid w:val="00D36CDE"/>
    <w:rsid w:val="00D36DA0"/>
    <w:rsid w:val="00D371D8"/>
    <w:rsid w:val="00D37A90"/>
    <w:rsid w:val="00D37AFB"/>
    <w:rsid w:val="00D37BED"/>
    <w:rsid w:val="00D37D13"/>
    <w:rsid w:val="00D401A3"/>
    <w:rsid w:val="00D406DB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0F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0FC8"/>
    <w:rsid w:val="00D510B4"/>
    <w:rsid w:val="00D51252"/>
    <w:rsid w:val="00D515C8"/>
    <w:rsid w:val="00D51673"/>
    <w:rsid w:val="00D519C2"/>
    <w:rsid w:val="00D51D0B"/>
    <w:rsid w:val="00D51E34"/>
    <w:rsid w:val="00D51E4F"/>
    <w:rsid w:val="00D51FD2"/>
    <w:rsid w:val="00D51FFA"/>
    <w:rsid w:val="00D520EE"/>
    <w:rsid w:val="00D522D0"/>
    <w:rsid w:val="00D52944"/>
    <w:rsid w:val="00D52CB1"/>
    <w:rsid w:val="00D52D28"/>
    <w:rsid w:val="00D52D33"/>
    <w:rsid w:val="00D53E09"/>
    <w:rsid w:val="00D53FD0"/>
    <w:rsid w:val="00D54006"/>
    <w:rsid w:val="00D544F3"/>
    <w:rsid w:val="00D54938"/>
    <w:rsid w:val="00D54DA2"/>
    <w:rsid w:val="00D55512"/>
    <w:rsid w:val="00D55910"/>
    <w:rsid w:val="00D567F3"/>
    <w:rsid w:val="00D569CA"/>
    <w:rsid w:val="00D56C41"/>
    <w:rsid w:val="00D5704F"/>
    <w:rsid w:val="00D57445"/>
    <w:rsid w:val="00D57795"/>
    <w:rsid w:val="00D57894"/>
    <w:rsid w:val="00D57B56"/>
    <w:rsid w:val="00D57BA2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5EA0"/>
    <w:rsid w:val="00D6616F"/>
    <w:rsid w:val="00D667A8"/>
    <w:rsid w:val="00D66D84"/>
    <w:rsid w:val="00D67CB2"/>
    <w:rsid w:val="00D67DDC"/>
    <w:rsid w:val="00D67E03"/>
    <w:rsid w:val="00D70494"/>
    <w:rsid w:val="00D70641"/>
    <w:rsid w:val="00D70A3C"/>
    <w:rsid w:val="00D70E81"/>
    <w:rsid w:val="00D7139B"/>
    <w:rsid w:val="00D7143F"/>
    <w:rsid w:val="00D71471"/>
    <w:rsid w:val="00D71A8C"/>
    <w:rsid w:val="00D71B7B"/>
    <w:rsid w:val="00D72A66"/>
    <w:rsid w:val="00D72E52"/>
    <w:rsid w:val="00D72FDB"/>
    <w:rsid w:val="00D736B1"/>
    <w:rsid w:val="00D7375F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EB8"/>
    <w:rsid w:val="00D77F12"/>
    <w:rsid w:val="00D80AD4"/>
    <w:rsid w:val="00D80C31"/>
    <w:rsid w:val="00D80EBC"/>
    <w:rsid w:val="00D815DB"/>
    <w:rsid w:val="00D816A4"/>
    <w:rsid w:val="00D823FA"/>
    <w:rsid w:val="00D82913"/>
    <w:rsid w:val="00D82945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7A3"/>
    <w:rsid w:val="00D84C1F"/>
    <w:rsid w:val="00D8630E"/>
    <w:rsid w:val="00D86438"/>
    <w:rsid w:val="00D86B82"/>
    <w:rsid w:val="00D86C73"/>
    <w:rsid w:val="00D871C9"/>
    <w:rsid w:val="00D8791F"/>
    <w:rsid w:val="00D879E1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8F4"/>
    <w:rsid w:val="00D92ABC"/>
    <w:rsid w:val="00D92F01"/>
    <w:rsid w:val="00D93EC4"/>
    <w:rsid w:val="00D940AE"/>
    <w:rsid w:val="00D942BE"/>
    <w:rsid w:val="00D94650"/>
    <w:rsid w:val="00D946AF"/>
    <w:rsid w:val="00D94BF6"/>
    <w:rsid w:val="00D94F20"/>
    <w:rsid w:val="00D9528D"/>
    <w:rsid w:val="00D956FC"/>
    <w:rsid w:val="00D95BCE"/>
    <w:rsid w:val="00D96267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687"/>
    <w:rsid w:val="00DA2DC3"/>
    <w:rsid w:val="00DA2F1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3D1"/>
    <w:rsid w:val="00DA7969"/>
    <w:rsid w:val="00DA7C9D"/>
    <w:rsid w:val="00DA7D37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71D"/>
    <w:rsid w:val="00DB4F11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283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0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19F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9C8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35"/>
    <w:rsid w:val="00E155EE"/>
    <w:rsid w:val="00E15A5E"/>
    <w:rsid w:val="00E15A60"/>
    <w:rsid w:val="00E15AD5"/>
    <w:rsid w:val="00E15BAB"/>
    <w:rsid w:val="00E163C5"/>
    <w:rsid w:val="00E16966"/>
    <w:rsid w:val="00E1697B"/>
    <w:rsid w:val="00E16BAB"/>
    <w:rsid w:val="00E16C25"/>
    <w:rsid w:val="00E16C83"/>
    <w:rsid w:val="00E16F95"/>
    <w:rsid w:val="00E17439"/>
    <w:rsid w:val="00E174E4"/>
    <w:rsid w:val="00E17535"/>
    <w:rsid w:val="00E175FF"/>
    <w:rsid w:val="00E17FBD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E5E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4A0"/>
    <w:rsid w:val="00E317EE"/>
    <w:rsid w:val="00E318C5"/>
    <w:rsid w:val="00E31A98"/>
    <w:rsid w:val="00E31C1D"/>
    <w:rsid w:val="00E31DAA"/>
    <w:rsid w:val="00E32645"/>
    <w:rsid w:val="00E32735"/>
    <w:rsid w:val="00E32B4E"/>
    <w:rsid w:val="00E32DD6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442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A79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3BD"/>
    <w:rsid w:val="00E476C0"/>
    <w:rsid w:val="00E47AF1"/>
    <w:rsid w:val="00E47D37"/>
    <w:rsid w:val="00E50193"/>
    <w:rsid w:val="00E502D6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39B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A9"/>
    <w:rsid w:val="00E56CDC"/>
    <w:rsid w:val="00E56EAD"/>
    <w:rsid w:val="00E570EC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C2E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1FD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881"/>
    <w:rsid w:val="00E74986"/>
    <w:rsid w:val="00E74A41"/>
    <w:rsid w:val="00E74A76"/>
    <w:rsid w:val="00E74CFC"/>
    <w:rsid w:val="00E751E4"/>
    <w:rsid w:val="00E7569F"/>
    <w:rsid w:val="00E7580C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1B4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140"/>
    <w:rsid w:val="00E864C1"/>
    <w:rsid w:val="00E8667A"/>
    <w:rsid w:val="00E86B5E"/>
    <w:rsid w:val="00E87450"/>
    <w:rsid w:val="00E878C7"/>
    <w:rsid w:val="00E878F1"/>
    <w:rsid w:val="00E87938"/>
    <w:rsid w:val="00E87C1F"/>
    <w:rsid w:val="00E90250"/>
    <w:rsid w:val="00E90332"/>
    <w:rsid w:val="00E90C15"/>
    <w:rsid w:val="00E90E20"/>
    <w:rsid w:val="00E91091"/>
    <w:rsid w:val="00E911A8"/>
    <w:rsid w:val="00E92332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08"/>
    <w:rsid w:val="00EA6E4C"/>
    <w:rsid w:val="00EA74C1"/>
    <w:rsid w:val="00EA7705"/>
    <w:rsid w:val="00EA79AE"/>
    <w:rsid w:val="00EA7D20"/>
    <w:rsid w:val="00EB06FD"/>
    <w:rsid w:val="00EB089F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5CB0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0F21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C10"/>
    <w:rsid w:val="00EC7E73"/>
    <w:rsid w:val="00ED04F8"/>
    <w:rsid w:val="00ED057F"/>
    <w:rsid w:val="00ED091B"/>
    <w:rsid w:val="00ED0A7A"/>
    <w:rsid w:val="00ED0BAF"/>
    <w:rsid w:val="00ED0FB5"/>
    <w:rsid w:val="00ED1A69"/>
    <w:rsid w:val="00ED21C8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AC2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00B"/>
    <w:rsid w:val="00EE0AB7"/>
    <w:rsid w:val="00EE1053"/>
    <w:rsid w:val="00EE1497"/>
    <w:rsid w:val="00EE14EB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08B"/>
    <w:rsid w:val="00EE51E1"/>
    <w:rsid w:val="00EE5892"/>
    <w:rsid w:val="00EE5B53"/>
    <w:rsid w:val="00EE652E"/>
    <w:rsid w:val="00EE742B"/>
    <w:rsid w:val="00EE7510"/>
    <w:rsid w:val="00EE766F"/>
    <w:rsid w:val="00EF0854"/>
    <w:rsid w:val="00EF108E"/>
    <w:rsid w:val="00EF1144"/>
    <w:rsid w:val="00EF1722"/>
    <w:rsid w:val="00EF1942"/>
    <w:rsid w:val="00EF19DE"/>
    <w:rsid w:val="00EF1E45"/>
    <w:rsid w:val="00EF2001"/>
    <w:rsid w:val="00EF2641"/>
    <w:rsid w:val="00EF3109"/>
    <w:rsid w:val="00EF322D"/>
    <w:rsid w:val="00EF3B86"/>
    <w:rsid w:val="00EF4057"/>
    <w:rsid w:val="00EF416F"/>
    <w:rsid w:val="00EF4D70"/>
    <w:rsid w:val="00EF539A"/>
    <w:rsid w:val="00EF5697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8CC"/>
    <w:rsid w:val="00F009A2"/>
    <w:rsid w:val="00F00BBF"/>
    <w:rsid w:val="00F00BC0"/>
    <w:rsid w:val="00F010FB"/>
    <w:rsid w:val="00F01555"/>
    <w:rsid w:val="00F016AC"/>
    <w:rsid w:val="00F01742"/>
    <w:rsid w:val="00F018B9"/>
    <w:rsid w:val="00F01E95"/>
    <w:rsid w:val="00F0233B"/>
    <w:rsid w:val="00F0245D"/>
    <w:rsid w:val="00F025B3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72D"/>
    <w:rsid w:val="00F07B77"/>
    <w:rsid w:val="00F07C4B"/>
    <w:rsid w:val="00F10335"/>
    <w:rsid w:val="00F10550"/>
    <w:rsid w:val="00F1060F"/>
    <w:rsid w:val="00F10716"/>
    <w:rsid w:val="00F108FD"/>
    <w:rsid w:val="00F10D5A"/>
    <w:rsid w:val="00F10E89"/>
    <w:rsid w:val="00F114B1"/>
    <w:rsid w:val="00F11543"/>
    <w:rsid w:val="00F1175A"/>
    <w:rsid w:val="00F11CBF"/>
    <w:rsid w:val="00F11F3B"/>
    <w:rsid w:val="00F1201E"/>
    <w:rsid w:val="00F126EB"/>
    <w:rsid w:val="00F12739"/>
    <w:rsid w:val="00F129D6"/>
    <w:rsid w:val="00F12D2F"/>
    <w:rsid w:val="00F12E94"/>
    <w:rsid w:val="00F13276"/>
    <w:rsid w:val="00F1330D"/>
    <w:rsid w:val="00F13602"/>
    <w:rsid w:val="00F13E03"/>
    <w:rsid w:val="00F13E85"/>
    <w:rsid w:val="00F14193"/>
    <w:rsid w:val="00F14EFB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428"/>
    <w:rsid w:val="00F22594"/>
    <w:rsid w:val="00F225B9"/>
    <w:rsid w:val="00F2292D"/>
    <w:rsid w:val="00F2311B"/>
    <w:rsid w:val="00F2327A"/>
    <w:rsid w:val="00F23330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57D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EB3"/>
    <w:rsid w:val="00F30FB6"/>
    <w:rsid w:val="00F31718"/>
    <w:rsid w:val="00F31B81"/>
    <w:rsid w:val="00F32038"/>
    <w:rsid w:val="00F32632"/>
    <w:rsid w:val="00F32BB3"/>
    <w:rsid w:val="00F32D4E"/>
    <w:rsid w:val="00F32E84"/>
    <w:rsid w:val="00F33203"/>
    <w:rsid w:val="00F33E4C"/>
    <w:rsid w:val="00F345EC"/>
    <w:rsid w:val="00F34B96"/>
    <w:rsid w:val="00F34D9B"/>
    <w:rsid w:val="00F3524F"/>
    <w:rsid w:val="00F35A46"/>
    <w:rsid w:val="00F35B6C"/>
    <w:rsid w:val="00F3666B"/>
    <w:rsid w:val="00F36838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62B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845"/>
    <w:rsid w:val="00F47B08"/>
    <w:rsid w:val="00F50061"/>
    <w:rsid w:val="00F502E7"/>
    <w:rsid w:val="00F50D47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6F3F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AC2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7AA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7789B"/>
    <w:rsid w:val="00F80D21"/>
    <w:rsid w:val="00F81225"/>
    <w:rsid w:val="00F812BA"/>
    <w:rsid w:val="00F816B0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86A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C4E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2B21"/>
    <w:rsid w:val="00F9391D"/>
    <w:rsid w:val="00F93A27"/>
    <w:rsid w:val="00F93BB4"/>
    <w:rsid w:val="00F93E89"/>
    <w:rsid w:val="00F93EA0"/>
    <w:rsid w:val="00F94312"/>
    <w:rsid w:val="00F9450D"/>
    <w:rsid w:val="00F947CC"/>
    <w:rsid w:val="00F94972"/>
    <w:rsid w:val="00F94B39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4F2"/>
    <w:rsid w:val="00FA150A"/>
    <w:rsid w:val="00FA15F2"/>
    <w:rsid w:val="00FA1BC9"/>
    <w:rsid w:val="00FA1BD3"/>
    <w:rsid w:val="00FA2C5E"/>
    <w:rsid w:val="00FA2E1B"/>
    <w:rsid w:val="00FA32E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2DB"/>
    <w:rsid w:val="00FA54F3"/>
    <w:rsid w:val="00FA5B14"/>
    <w:rsid w:val="00FA5D75"/>
    <w:rsid w:val="00FA65DC"/>
    <w:rsid w:val="00FA7454"/>
    <w:rsid w:val="00FA7747"/>
    <w:rsid w:val="00FA7C0C"/>
    <w:rsid w:val="00FB0C25"/>
    <w:rsid w:val="00FB0D13"/>
    <w:rsid w:val="00FB1147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0F7"/>
    <w:rsid w:val="00FB5326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23F"/>
    <w:rsid w:val="00FC1315"/>
    <w:rsid w:val="00FC1A0E"/>
    <w:rsid w:val="00FC1C44"/>
    <w:rsid w:val="00FC30F0"/>
    <w:rsid w:val="00FC34BD"/>
    <w:rsid w:val="00FC3C87"/>
    <w:rsid w:val="00FC3CA0"/>
    <w:rsid w:val="00FC3DD0"/>
    <w:rsid w:val="00FC4DFB"/>
    <w:rsid w:val="00FC598E"/>
    <w:rsid w:val="00FC5B3C"/>
    <w:rsid w:val="00FC60C7"/>
    <w:rsid w:val="00FC626E"/>
    <w:rsid w:val="00FC6567"/>
    <w:rsid w:val="00FC68A6"/>
    <w:rsid w:val="00FC6943"/>
    <w:rsid w:val="00FC74E0"/>
    <w:rsid w:val="00FC75C5"/>
    <w:rsid w:val="00FC771A"/>
    <w:rsid w:val="00FC79C1"/>
    <w:rsid w:val="00FC7A9E"/>
    <w:rsid w:val="00FC7BD2"/>
    <w:rsid w:val="00FC7BEC"/>
    <w:rsid w:val="00FC7CE8"/>
    <w:rsid w:val="00FD0300"/>
    <w:rsid w:val="00FD0E89"/>
    <w:rsid w:val="00FD1201"/>
    <w:rsid w:val="00FD149F"/>
    <w:rsid w:val="00FD1889"/>
    <w:rsid w:val="00FD1C0A"/>
    <w:rsid w:val="00FD2344"/>
    <w:rsid w:val="00FD2450"/>
    <w:rsid w:val="00FD2713"/>
    <w:rsid w:val="00FD3300"/>
    <w:rsid w:val="00FD35AE"/>
    <w:rsid w:val="00FD375A"/>
    <w:rsid w:val="00FD389D"/>
    <w:rsid w:val="00FD41D0"/>
    <w:rsid w:val="00FD50BA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A3"/>
    <w:rsid w:val="00FE19FF"/>
    <w:rsid w:val="00FE1E8C"/>
    <w:rsid w:val="00FE25D6"/>
    <w:rsid w:val="00FE262B"/>
    <w:rsid w:val="00FE2649"/>
    <w:rsid w:val="00FE2779"/>
    <w:rsid w:val="00FE29D9"/>
    <w:rsid w:val="00FE33C4"/>
    <w:rsid w:val="00FE35F2"/>
    <w:rsid w:val="00FE3958"/>
    <w:rsid w:val="00FE3AA3"/>
    <w:rsid w:val="00FE413B"/>
    <w:rsid w:val="00FE42B4"/>
    <w:rsid w:val="00FE4F74"/>
    <w:rsid w:val="00FE5552"/>
    <w:rsid w:val="00FE5E93"/>
    <w:rsid w:val="00FE618E"/>
    <w:rsid w:val="00FE62E7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69"/>
    <w:rsid w:val="00FF3AE1"/>
    <w:rsid w:val="00FF401E"/>
    <w:rsid w:val="00FF503B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uiPriority w:val="99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5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  <w:style w:type="paragraph" w:customStyle="1" w:styleId="paragraph">
    <w:name w:val="paragraph"/>
    <w:basedOn w:val="Normal"/>
    <w:rsid w:val="00A844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A8447E"/>
  </w:style>
  <w:style w:type="character" w:customStyle="1" w:styleId="eop">
    <w:name w:val="eop"/>
    <w:basedOn w:val="DefaultParagraphFont"/>
    <w:rsid w:val="00A84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1C6FD54C419343B2645CE67ABF9B0C" ma:contentTypeVersion="16" ma:contentTypeDescription="Create a new document." ma:contentTypeScope="" ma:versionID="c8088c1831574804c4e3ea186cc6f864">
  <xsd:schema xmlns:xsd="http://www.w3.org/2001/XMLSchema" xmlns:xs="http://www.w3.org/2001/XMLSchema" xmlns:p="http://schemas.microsoft.com/office/2006/metadata/properties" xmlns:ns2="c0b6d34f-396e-4806-b464-132dd3325599" xmlns:ns3="30cf75f5-630e-4228-9f43-993a8f033fd1" targetNamespace="http://schemas.microsoft.com/office/2006/metadata/properties" ma:root="true" ma:fieldsID="aa0d85e737a1bd53c21535a61d3ebe73" ns2:_="" ns3:_="">
    <xsd:import namespace="c0b6d34f-396e-4806-b464-132dd3325599"/>
    <xsd:import namespace="30cf75f5-630e-4228-9f43-993a8f033f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6d34f-396e-4806-b464-132dd33255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66134f-4a50-4312-80de-6ff209c15c80}" ma:internalName="TaxCatchAll" ma:showField="CatchAllData" ma:web="c0b6d34f-396e-4806-b464-132dd33255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cf75f5-630e-4228-9f43-993a8f033f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ff73b4c-4578-4ffd-afbb-301463d47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cf75f5-630e-4228-9f43-993a8f033fd1">
      <Terms xmlns="http://schemas.microsoft.com/office/infopath/2007/PartnerControls"/>
    </lcf76f155ced4ddcb4097134ff3c332f>
    <TaxCatchAll xmlns="c0b6d34f-396e-4806-b464-132dd3325599" xsi:nil="true"/>
  </documentManagement>
</p:properties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C318F-6B8E-46C7-B2EB-9D6DF00B68C2}"/>
</file>

<file path=customXml/itemProps3.xml><?xml version="1.0" encoding="utf-8"?>
<ds:datastoreItem xmlns:ds="http://schemas.openxmlformats.org/officeDocument/2006/customXml" ds:itemID="{485CC441-3F55-4844-9BC9-2A563993CDE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AD81960-9B3E-49BD-9D43-248B918BFF5A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837</TotalTime>
  <Pages>6</Pages>
  <Words>2127</Words>
  <Characters>8277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Kornsiri, Chongaksorn</cp:lastModifiedBy>
  <cp:revision>108</cp:revision>
  <cp:lastPrinted>2025-05-26T10:07:00Z</cp:lastPrinted>
  <dcterms:created xsi:type="dcterms:W3CDTF">2024-05-29T13:47:00Z</dcterms:created>
  <dcterms:modified xsi:type="dcterms:W3CDTF">2025-05-27T03:52:00Z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0x010100D71C6FD54C419343B2645CE67ABF9B0C</vt:lpwstr>
  </property>
</Properties>
</file>